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46A68B5" w14:textId="77777777" w:rsidR="003A49AC" w:rsidRPr="00E84424" w:rsidRDefault="003A49AC" w:rsidP="005676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Style w:val="TableGrid"/>
        <w:tblW w:w="9475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1742AF" w:rsidRPr="00E84424" w14:paraId="5106393D" w14:textId="77777777" w:rsidTr="00756C0D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5836FFF5" w14:textId="4A73CDF0" w:rsidR="001742AF" w:rsidRPr="00E84424" w:rsidRDefault="00CF1017" w:rsidP="00567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</w:pPr>
            <w:r w:rsidRPr="00CF101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1</w:t>
            </w:r>
            <w:r w:rsidR="001742AF" w:rsidRPr="00E8442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ab/>
            </w:r>
            <w:r w:rsidR="001742AF" w:rsidRPr="00E8442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  <w:t>ข้อมูล</w:t>
            </w:r>
            <w:bookmarkStart w:id="0" w:name="GeneralInfo"/>
            <w:bookmarkEnd w:id="0"/>
            <w:r w:rsidR="001742AF" w:rsidRPr="00E8442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  <w:t>ทั่วไป</w:t>
            </w:r>
            <w:r w:rsidR="001742AF" w:rsidRPr="00E8442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 xml:space="preserve"> </w:t>
            </w:r>
          </w:p>
        </w:tc>
      </w:tr>
    </w:tbl>
    <w:p w14:paraId="76CEC4D4" w14:textId="77777777" w:rsidR="001742AF" w:rsidRPr="00E84424" w:rsidRDefault="001742AF" w:rsidP="005676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</w:p>
    <w:p w14:paraId="1C5BA145" w14:textId="6F2B1342" w:rsidR="0090340A" w:rsidRPr="00E84424" w:rsidRDefault="0090340A" w:rsidP="005676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84424">
        <w:rPr>
          <w:rFonts w:ascii="Browallia New" w:eastAsia="Arial Unicode MS" w:hAnsi="Browallia New" w:cs="Browallia New"/>
          <w:sz w:val="26"/>
          <w:szCs w:val="26"/>
          <w:cs/>
        </w:rPr>
        <w:t>บริษัท ไทยออยล์ จำกัด (มหาชน) (บริษัท) เป็นบริษัทมหาชนจำกัด และเป็นบริษัทจดทะเบียน</w:t>
      </w:r>
      <w:r w:rsidR="00ED003C" w:rsidRPr="00E84424">
        <w:rPr>
          <w:rFonts w:ascii="Browallia New" w:eastAsia="Arial Unicode MS" w:hAnsi="Browallia New" w:cs="Browallia New"/>
          <w:sz w:val="26"/>
          <w:szCs w:val="26"/>
          <w:cs/>
        </w:rPr>
        <w:t>ใน</w:t>
      </w:r>
      <w:r w:rsidRPr="00E84424">
        <w:rPr>
          <w:rFonts w:ascii="Browallia New" w:eastAsia="Arial Unicode MS" w:hAnsi="Browallia New" w:cs="Browallia New"/>
          <w:sz w:val="26"/>
          <w:szCs w:val="26"/>
          <w:cs/>
        </w:rPr>
        <w:t xml:space="preserve">ตลาดหลักทรัพย์แห่งประเทศไทย </w:t>
      </w:r>
      <w:r w:rsidR="00717A17" w:rsidRPr="00E84424">
        <w:rPr>
          <w:rFonts w:ascii="Browallia New" w:eastAsia="Arial Unicode MS" w:hAnsi="Browallia New" w:cs="Browallia New"/>
          <w:sz w:val="26"/>
          <w:szCs w:val="26"/>
        </w:rPr>
        <w:br/>
      </w:r>
      <w:r w:rsidR="00ED003C" w:rsidRPr="00E84424">
        <w:rPr>
          <w:rFonts w:ascii="Browallia New" w:eastAsia="Arial Unicode MS" w:hAnsi="Browallia New" w:cs="Browallia New"/>
          <w:sz w:val="26"/>
          <w:szCs w:val="26"/>
          <w:cs/>
        </w:rPr>
        <w:t>ซึ่งจัดตั้งขึ้นในประเทศไทย</w:t>
      </w:r>
      <w:r w:rsidR="005A5319" w:rsidRPr="00E8442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E84424">
        <w:rPr>
          <w:rFonts w:ascii="Browallia New" w:eastAsia="Arial Unicode MS" w:hAnsi="Browallia New" w:cs="Browallia New"/>
          <w:sz w:val="26"/>
          <w:szCs w:val="26"/>
          <w:cs/>
        </w:rPr>
        <w:t>โดยมีสำนักงานและโรงกลั่นที่ได้จดทะเบียนไว้ดังนี้</w:t>
      </w:r>
    </w:p>
    <w:p w14:paraId="024685AC" w14:textId="77777777" w:rsidR="0090340A" w:rsidRPr="00E84424" w:rsidRDefault="0090340A" w:rsidP="005676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560" w:type="dxa"/>
        <w:tblInd w:w="-81" w:type="dxa"/>
        <w:tblLook w:val="0000" w:firstRow="0" w:lastRow="0" w:firstColumn="0" w:lastColumn="0" w:noHBand="0" w:noVBand="0"/>
      </w:tblPr>
      <w:tblGrid>
        <w:gridCol w:w="2837"/>
        <w:gridCol w:w="6723"/>
      </w:tblGrid>
      <w:tr w:rsidR="009130A9" w:rsidRPr="00E84424" w14:paraId="5C1FF876" w14:textId="77777777" w:rsidTr="00EF0176">
        <w:tc>
          <w:tcPr>
            <w:tcW w:w="2837" w:type="dxa"/>
          </w:tcPr>
          <w:p w14:paraId="6682D466" w14:textId="77777777" w:rsidR="009130A9" w:rsidRPr="00E84424" w:rsidRDefault="009130A9" w:rsidP="0056761B">
            <w:pPr>
              <w:pStyle w:val="BodyText2"/>
              <w:spacing w:line="240" w:lineRule="auto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สำนักงานใหญ่</w:t>
            </w:r>
          </w:p>
        </w:tc>
        <w:tc>
          <w:tcPr>
            <w:tcW w:w="6723" w:type="dxa"/>
          </w:tcPr>
          <w:p w14:paraId="790F543F" w14:textId="1B6CAC03" w:rsidR="009130A9" w:rsidRPr="00E84424" w:rsidRDefault="009130A9" w:rsidP="0056761B">
            <w:pPr>
              <w:pStyle w:val="BodyText2"/>
              <w:spacing w:line="240" w:lineRule="auto"/>
              <w:ind w:left="171" w:hanging="17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เลขที่ </w:t>
            </w:r>
            <w:r w:rsidR="00CF1017"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555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/</w:t>
            </w:r>
            <w:r w:rsidR="00CF1017"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ศูนย์เอนเนอร์ยี่ คอมเพล็กซ์ อาคารเอ ชั้น </w:t>
            </w:r>
            <w:r w:rsidR="00CF1017"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ถนนวิภาวดีรังสิต แขวงจตุจักร เขตจตุจักร กรุงเทพมหานคร </w:t>
            </w:r>
            <w:r w:rsidR="00CF1017"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10900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ประเทศไทย</w:t>
            </w:r>
          </w:p>
        </w:tc>
      </w:tr>
      <w:tr w:rsidR="009130A9" w:rsidRPr="00E84424" w14:paraId="32AD8328" w14:textId="77777777" w:rsidTr="00EF0176">
        <w:trPr>
          <w:trHeight w:val="159"/>
        </w:trPr>
        <w:tc>
          <w:tcPr>
            <w:tcW w:w="2837" w:type="dxa"/>
          </w:tcPr>
          <w:p w14:paraId="518B9F35" w14:textId="77777777" w:rsidR="009130A9" w:rsidRPr="00E84424" w:rsidRDefault="009130A9" w:rsidP="0056761B">
            <w:pPr>
              <w:pStyle w:val="BodyText2"/>
              <w:spacing w:line="240" w:lineRule="auto"/>
              <w:contextualSpacing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723" w:type="dxa"/>
          </w:tcPr>
          <w:p w14:paraId="44A6162D" w14:textId="77777777" w:rsidR="009130A9" w:rsidRPr="00E84424" w:rsidRDefault="009130A9" w:rsidP="0056761B">
            <w:pPr>
              <w:pStyle w:val="BodyText2"/>
              <w:spacing w:line="240" w:lineRule="auto"/>
              <w:ind w:left="567"/>
              <w:contextualSpacing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9130A9" w:rsidRPr="00E84424" w14:paraId="3184DD35" w14:textId="77777777" w:rsidTr="00EF0176">
        <w:tc>
          <w:tcPr>
            <w:tcW w:w="2837" w:type="dxa"/>
          </w:tcPr>
          <w:p w14:paraId="458D61F5" w14:textId="77777777" w:rsidR="009130A9" w:rsidRPr="00E84424" w:rsidRDefault="009130A9" w:rsidP="0056761B">
            <w:pPr>
              <w:pStyle w:val="BodyText2"/>
              <w:spacing w:line="240" w:lineRule="auto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สำนักงานศรีราชาและโรงกลั่นน้ำมัน</w:t>
            </w:r>
          </w:p>
        </w:tc>
        <w:tc>
          <w:tcPr>
            <w:tcW w:w="6723" w:type="dxa"/>
          </w:tcPr>
          <w:p w14:paraId="21E38C2A" w14:textId="1813409D" w:rsidR="009130A9" w:rsidRPr="00E84424" w:rsidRDefault="009130A9" w:rsidP="0056761B">
            <w:pPr>
              <w:pStyle w:val="BodyText2"/>
              <w:spacing w:line="240" w:lineRule="auto"/>
              <w:ind w:left="171" w:hanging="17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8442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เลขที่ </w:t>
            </w:r>
            <w:r w:rsidR="00CF1017" w:rsidRPr="00CF101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42</w:t>
            </w:r>
            <w:r w:rsidRPr="00E8442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/</w:t>
            </w:r>
            <w:r w:rsidR="00CF1017" w:rsidRPr="00CF101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 w:rsidRPr="00E8442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 หมู่ที่ </w:t>
            </w:r>
            <w:r w:rsidR="00CF1017" w:rsidRPr="00CF101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 w:rsidRPr="00E8442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 ถนนสุขุมวิท กม. </w:t>
            </w:r>
            <w:r w:rsidR="00CF1017" w:rsidRPr="00CF101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124</w:t>
            </w:r>
            <w:r w:rsidRPr="00E8442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 ตำบลทุ่งสุขลา อำเภอศรีราชา</w:t>
            </w:r>
            <w:r w:rsidR="00137A6E" w:rsidRPr="00E8442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 </w:t>
            </w:r>
            <w:r w:rsidRPr="00E8442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จังหวัดชลบุรี </w:t>
            </w:r>
            <w:r w:rsidR="00CF1017" w:rsidRPr="00CF101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20230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ประเทศไทย</w:t>
            </w:r>
          </w:p>
        </w:tc>
      </w:tr>
    </w:tbl>
    <w:p w14:paraId="51270BB3" w14:textId="77777777" w:rsidR="0090340A" w:rsidRPr="00EF0176" w:rsidRDefault="0090340A" w:rsidP="00EF01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1F8BCE0" w14:textId="2B85A917" w:rsidR="0090340A" w:rsidRPr="00EF0176" w:rsidRDefault="0090340A" w:rsidP="00EF01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F0176">
        <w:rPr>
          <w:rFonts w:ascii="Browallia New" w:eastAsia="Arial Unicode MS" w:hAnsi="Browallia New" w:cs="Browallia New"/>
          <w:sz w:val="26"/>
          <w:szCs w:val="26"/>
          <w:cs/>
        </w:rPr>
        <w:t>เพื่อวัตถุประสงค์ในการ</w:t>
      </w:r>
      <w:r w:rsidR="00FD5952" w:rsidRPr="00EF0176">
        <w:rPr>
          <w:rFonts w:ascii="Browallia New" w:eastAsia="Arial Unicode MS" w:hAnsi="Browallia New" w:cs="Browallia New"/>
          <w:sz w:val="26"/>
          <w:szCs w:val="26"/>
          <w:cs/>
        </w:rPr>
        <w:t>รายงานข้อมูล</w:t>
      </w:r>
      <w:r w:rsidRPr="00EF0176">
        <w:rPr>
          <w:rFonts w:ascii="Browallia New" w:eastAsia="Arial Unicode MS" w:hAnsi="Browallia New" w:cs="Browallia New"/>
          <w:sz w:val="26"/>
          <w:szCs w:val="26"/>
          <w:cs/>
        </w:rPr>
        <w:t xml:space="preserve"> จึงรวม</w:t>
      </w:r>
      <w:r w:rsidR="00D911C5" w:rsidRPr="00EF0176">
        <w:rPr>
          <w:rFonts w:ascii="Browallia New" w:eastAsia="Arial Unicode MS" w:hAnsi="Browallia New" w:cs="Browallia New"/>
          <w:sz w:val="26"/>
          <w:szCs w:val="26"/>
          <w:cs/>
        </w:rPr>
        <w:t>เรียก</w:t>
      </w:r>
      <w:r w:rsidRPr="00EF0176">
        <w:rPr>
          <w:rFonts w:ascii="Browallia New" w:eastAsia="Arial Unicode MS" w:hAnsi="Browallia New" w:cs="Browallia New"/>
          <w:sz w:val="26"/>
          <w:szCs w:val="26"/>
          <w:cs/>
        </w:rPr>
        <w:t>บริษัทและบริษัทย่อยว่า กลุ่มกิจการ</w:t>
      </w:r>
    </w:p>
    <w:p w14:paraId="1E72B7F7" w14:textId="77777777" w:rsidR="0090340A" w:rsidRPr="00EF0176" w:rsidRDefault="0090340A" w:rsidP="00EF01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CAC7F1A" w14:textId="009511CB" w:rsidR="00ED003C" w:rsidRPr="00EF0176" w:rsidRDefault="0090340A" w:rsidP="00EF01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F0176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กลุ่มกิจการดำเนินธุรกิจหลักด้านการกลั่นและจำหน่ายน้ำมันปิโตรเลียม รวมถึงธุรกิจปิโตรเคมี และธุรกิจน้ำมันหล่อลื่นพื้นฐาน </w:t>
      </w:r>
      <w:r w:rsidR="000A5792" w:rsidRPr="00EF0176">
        <w:rPr>
          <w:rFonts w:ascii="Browallia New" w:eastAsia="Arial Unicode MS" w:hAnsi="Browallia New" w:cs="Browallia New"/>
          <w:sz w:val="26"/>
          <w:szCs w:val="26"/>
        </w:rPr>
        <w:br/>
      </w:r>
      <w:r w:rsidRPr="00EF0176">
        <w:rPr>
          <w:rFonts w:ascii="Browallia New" w:eastAsia="Arial Unicode MS" w:hAnsi="Browallia New" w:cs="Browallia New"/>
          <w:sz w:val="26"/>
          <w:szCs w:val="26"/>
          <w:cs/>
        </w:rPr>
        <w:t>และธุรกิจอื่น ๆ ที่เกี่ยวข้องทั้งในและต่างประเทศ</w:t>
      </w:r>
    </w:p>
    <w:p w14:paraId="105B6D4C" w14:textId="0C290EA2" w:rsidR="0090340A" w:rsidRPr="00EF0176" w:rsidRDefault="0090340A" w:rsidP="00EF01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E7CAAFE" w14:textId="50EC1B95" w:rsidR="0090340A" w:rsidRPr="00EF0176" w:rsidRDefault="00FD5952" w:rsidP="00EF01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F0176">
        <w:rPr>
          <w:rFonts w:ascii="Browallia New" w:eastAsia="Arial Unicode MS" w:hAnsi="Browallia New" w:cs="Browallia New"/>
          <w:sz w:val="26"/>
          <w:szCs w:val="26"/>
          <w:cs/>
        </w:rPr>
        <w:t>งบการเงินรวมและงบ</w:t>
      </w:r>
      <w:r w:rsidR="00530767" w:rsidRPr="00EF0176">
        <w:rPr>
          <w:rFonts w:ascii="Browallia New" w:eastAsia="Arial Unicode MS" w:hAnsi="Browallia New" w:cs="Browallia New"/>
          <w:sz w:val="26"/>
          <w:szCs w:val="26"/>
          <w:cs/>
        </w:rPr>
        <w:t>การเงินเฉพาะกิจการ</w:t>
      </w:r>
      <w:r w:rsidR="0090340A" w:rsidRPr="00EF0176">
        <w:rPr>
          <w:rFonts w:ascii="Browallia New" w:eastAsia="Arial Unicode MS" w:hAnsi="Browallia New" w:cs="Browallia New"/>
          <w:sz w:val="26"/>
          <w:szCs w:val="26"/>
          <w:cs/>
        </w:rPr>
        <w:t>ได้รับการอนุมัติจากคณะกรรมการของบริษัทเมื่อวันที่</w:t>
      </w:r>
      <w:r w:rsidRPr="00EF017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CF1017" w:rsidRPr="00CF1017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="00ED003C" w:rsidRPr="00EF017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กุมภาพันธ์ </w:t>
      </w:r>
      <w:r w:rsidR="00775B9E" w:rsidRPr="00EF0176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CF1017" w:rsidRPr="00CF1017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</w:p>
    <w:p w14:paraId="1B14D795" w14:textId="4B118171" w:rsidR="00453AEF" w:rsidRPr="00EF0176" w:rsidRDefault="00453AEF" w:rsidP="00EF01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Style w:val="TableGrid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4"/>
      </w:tblGrid>
      <w:tr w:rsidR="00453AEF" w:rsidRPr="00EF0176" w14:paraId="3CE1F93C" w14:textId="77777777" w:rsidTr="001B7B3B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099F3C89" w14:textId="4C0B543C" w:rsidR="00453AEF" w:rsidRPr="00EF0176" w:rsidRDefault="00CF1017" w:rsidP="00EF0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</w:pPr>
            <w:r w:rsidRPr="00CF101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2</w:t>
            </w:r>
            <w:r w:rsidR="00453AEF" w:rsidRPr="00EF017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ab/>
            </w:r>
            <w:r w:rsidR="00453AEF" w:rsidRPr="00EF017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  <w:t>เหตุการณ์สำคัญในระหว่างปีที่รายงาน</w:t>
            </w:r>
          </w:p>
        </w:tc>
      </w:tr>
    </w:tbl>
    <w:p w14:paraId="12025400" w14:textId="77777777" w:rsidR="00EF0176" w:rsidRPr="00EF0176" w:rsidRDefault="00EF0176" w:rsidP="00EF01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hanging="630"/>
        <w:jc w:val="both"/>
        <w:rPr>
          <w:rFonts w:ascii="Browallia New" w:eastAsia="Browallia New" w:hAnsi="Browallia New" w:cs="Browallia New"/>
          <w:b/>
          <w:bCs/>
          <w:i/>
          <w:color w:val="CF4A02"/>
          <w:sz w:val="26"/>
          <w:szCs w:val="26"/>
        </w:rPr>
      </w:pPr>
    </w:p>
    <w:p w14:paraId="36491C4C" w14:textId="7B69147F" w:rsidR="00453AEF" w:rsidRPr="00EF0176" w:rsidRDefault="00453AEF" w:rsidP="00EF01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hanging="630"/>
        <w:jc w:val="both"/>
        <w:rPr>
          <w:rFonts w:ascii="Browallia New" w:eastAsia="Browallia New" w:hAnsi="Browallia New" w:cs="Browallia New"/>
          <w:b/>
          <w:bCs/>
          <w:iCs/>
          <w:color w:val="CF4A02"/>
          <w:sz w:val="26"/>
          <w:szCs w:val="26"/>
          <w:lang w:val="en-GB"/>
        </w:rPr>
      </w:pPr>
      <w:r w:rsidRPr="00EF0176">
        <w:rPr>
          <w:rFonts w:ascii="Browallia New" w:eastAsia="Browallia New" w:hAnsi="Browallia New" w:cs="Browallia New"/>
          <w:b/>
          <w:bCs/>
          <w:i/>
          <w:color w:val="CF4A02"/>
          <w:sz w:val="26"/>
          <w:szCs w:val="26"/>
          <w:cs/>
        </w:rPr>
        <w:t xml:space="preserve">การแพร่ระบาดของโรคติดเชื้อไวรัสโคโรน่า </w:t>
      </w:r>
      <w:r w:rsidR="00CF1017" w:rsidRPr="00CF1017">
        <w:rPr>
          <w:rFonts w:ascii="Browallia New" w:eastAsia="Browallia New" w:hAnsi="Browallia New" w:cs="Browallia New"/>
          <w:b/>
          <w:bCs/>
          <w:iCs/>
          <w:color w:val="CF4A02"/>
          <w:sz w:val="26"/>
          <w:szCs w:val="26"/>
          <w:lang w:val="en-GB"/>
        </w:rPr>
        <w:t>2019</w:t>
      </w:r>
    </w:p>
    <w:p w14:paraId="03EBE926" w14:textId="77777777" w:rsidR="00F029B8" w:rsidRPr="00EF0176" w:rsidRDefault="00F029B8" w:rsidP="00EF01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hanging="630"/>
        <w:jc w:val="both"/>
        <w:rPr>
          <w:rFonts w:ascii="Browallia New" w:eastAsia="Browallia New" w:hAnsi="Browallia New" w:cs="Browallia New"/>
          <w:b/>
          <w:bCs/>
          <w:i/>
          <w:color w:val="CF4A02"/>
          <w:sz w:val="26"/>
          <w:szCs w:val="26"/>
        </w:rPr>
      </w:pPr>
    </w:p>
    <w:p w14:paraId="3E760609" w14:textId="5BF7510E" w:rsidR="00035CA0" w:rsidRPr="00EF0176" w:rsidRDefault="00035CA0" w:rsidP="00EF0176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bookmarkStart w:id="1" w:name="_Hlk62741089"/>
      <w:r w:rsidRPr="00EF0176">
        <w:rPr>
          <w:rFonts w:ascii="Browallia New" w:hAnsi="Browallia New" w:cs="Browallia New"/>
          <w:sz w:val="26"/>
          <w:szCs w:val="26"/>
          <w:cs/>
        </w:rPr>
        <w:t xml:space="preserve">การระบาดของเชื้อไวรัสโคโรน่า </w:t>
      </w:r>
      <w:r w:rsidR="00CF1017" w:rsidRPr="00CF1017">
        <w:rPr>
          <w:rFonts w:ascii="Browallia New" w:hAnsi="Browallia New" w:cs="Browallia New"/>
          <w:sz w:val="26"/>
          <w:szCs w:val="26"/>
          <w:lang w:val="en-GB"/>
        </w:rPr>
        <w:t>2019</w:t>
      </w:r>
      <w:r w:rsidRPr="00EF0176">
        <w:rPr>
          <w:rFonts w:ascii="Browallia New" w:hAnsi="Browallia New" w:cs="Browallia New"/>
          <w:sz w:val="26"/>
          <w:szCs w:val="26"/>
        </w:rPr>
        <w:t xml:space="preserve"> (COVID-</w:t>
      </w:r>
      <w:r w:rsidR="00CF1017" w:rsidRPr="00CF1017">
        <w:rPr>
          <w:rFonts w:ascii="Browallia New" w:hAnsi="Browallia New" w:cs="Browallia New"/>
          <w:sz w:val="26"/>
          <w:szCs w:val="26"/>
          <w:lang w:val="en-GB"/>
        </w:rPr>
        <w:t>19</w:t>
      </w:r>
      <w:r w:rsidRPr="00EF0176">
        <w:rPr>
          <w:rFonts w:ascii="Browallia New" w:hAnsi="Browallia New" w:cs="Browallia New"/>
          <w:sz w:val="26"/>
          <w:szCs w:val="26"/>
        </w:rPr>
        <w:t xml:space="preserve">) </w:t>
      </w:r>
      <w:r w:rsidRPr="00EF0176">
        <w:rPr>
          <w:rFonts w:ascii="Browallia New" w:hAnsi="Browallia New" w:cs="Browallia New"/>
          <w:sz w:val="26"/>
          <w:szCs w:val="26"/>
          <w:cs/>
        </w:rPr>
        <w:t xml:space="preserve">เมื่อต้นปี พ.ศ. </w:t>
      </w:r>
      <w:r w:rsidR="00CF1017" w:rsidRPr="00CF1017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EF0176">
        <w:rPr>
          <w:rFonts w:ascii="Browallia New" w:hAnsi="Browallia New" w:cs="Browallia New"/>
          <w:sz w:val="26"/>
          <w:szCs w:val="26"/>
          <w:cs/>
        </w:rPr>
        <w:t xml:space="preserve"> ทำให้อุปสงค์ด้านพลังงานในประเทศลดลงและมีผลต่อ</w:t>
      </w:r>
      <w:r w:rsidRPr="00EF0176">
        <w:rPr>
          <w:rFonts w:ascii="Browallia New" w:hAnsi="Browallia New" w:cs="Browallia New"/>
          <w:sz w:val="26"/>
          <w:szCs w:val="26"/>
        </w:rPr>
        <w:br/>
      </w:r>
      <w:r w:rsidRPr="00EF0176">
        <w:rPr>
          <w:rFonts w:ascii="Browallia New" w:hAnsi="Browallia New" w:cs="Browallia New"/>
          <w:sz w:val="26"/>
          <w:szCs w:val="26"/>
          <w:cs/>
        </w:rPr>
        <w:t xml:space="preserve">การดำเนินงานของกลุ่มกิจการสำหรับปีสิ้นสุดวันที่ </w:t>
      </w:r>
      <w:r w:rsidR="00CF1017" w:rsidRPr="00CF1017">
        <w:rPr>
          <w:rFonts w:ascii="Browallia New" w:hAnsi="Browallia New" w:cs="Browallia New"/>
          <w:spacing w:val="-2"/>
          <w:sz w:val="26"/>
          <w:szCs w:val="26"/>
          <w:lang w:val="en-GB"/>
        </w:rPr>
        <w:t>31</w:t>
      </w:r>
      <w:r w:rsidRPr="00EF0176">
        <w:rPr>
          <w:rFonts w:ascii="Browallia New" w:hAnsi="Browallia New" w:cs="Browallia New"/>
          <w:spacing w:val="-2"/>
          <w:sz w:val="26"/>
          <w:szCs w:val="26"/>
          <w:cs/>
        </w:rPr>
        <w:t xml:space="preserve"> ธันวาคม</w:t>
      </w:r>
      <w:r w:rsidRPr="00EF0176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EF0176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CF1017" w:rsidRPr="00CF1017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EF0176">
        <w:rPr>
          <w:rFonts w:ascii="Browallia New" w:hAnsi="Browallia New" w:cs="Browallia New"/>
          <w:sz w:val="26"/>
          <w:szCs w:val="26"/>
          <w:cs/>
        </w:rPr>
        <w:t xml:space="preserve"> ความต้องการใช้</w:t>
      </w:r>
      <w:r w:rsidRPr="00EF0176">
        <w:rPr>
          <w:rFonts w:ascii="Browallia New" w:hAnsi="Browallia New" w:cs="Browallia New"/>
          <w:spacing w:val="-6"/>
          <w:sz w:val="26"/>
          <w:szCs w:val="26"/>
          <w:cs/>
        </w:rPr>
        <w:t>น้ำมันดีเซลในภาคอุตสาหกรรมและภาคการขนส่งปรับตัวลดลง ความต้องการใช้น้ำมันอากาศยานโลกที่ปรับลดลงอย่างเห็นได้ชัด</w:t>
      </w:r>
      <w:r w:rsidRPr="00EF0176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EF0176">
        <w:rPr>
          <w:rFonts w:ascii="Browallia New" w:hAnsi="Browallia New" w:cs="Browallia New"/>
          <w:spacing w:val="-6"/>
          <w:sz w:val="26"/>
          <w:szCs w:val="26"/>
          <w:cs/>
        </w:rPr>
        <w:t xml:space="preserve">ประกอบกับหลายประเทศทั่วโลกประกาศใช้มาตรการปิดเมืองเพื่อป้องกันการแพร่ระบาดของ </w:t>
      </w:r>
      <w:r w:rsidRPr="00EF0176">
        <w:rPr>
          <w:rFonts w:ascii="Browallia New" w:hAnsi="Browallia New" w:cs="Browallia New"/>
          <w:spacing w:val="-6"/>
          <w:sz w:val="26"/>
          <w:szCs w:val="26"/>
        </w:rPr>
        <w:t>COVID-</w:t>
      </w:r>
      <w:r w:rsidR="00CF1017" w:rsidRPr="00CF1017">
        <w:rPr>
          <w:rFonts w:ascii="Browallia New" w:hAnsi="Browallia New" w:cs="Browallia New"/>
          <w:spacing w:val="-6"/>
          <w:sz w:val="26"/>
          <w:szCs w:val="26"/>
          <w:lang w:val="en-GB"/>
        </w:rPr>
        <w:t>19</w:t>
      </w:r>
      <w:r w:rsidRPr="00EF0176">
        <w:rPr>
          <w:rFonts w:ascii="Browallia New" w:hAnsi="Browallia New" w:cs="Browallia New"/>
          <w:spacing w:val="-6"/>
          <w:sz w:val="26"/>
          <w:szCs w:val="26"/>
          <w:cs/>
        </w:rPr>
        <w:t xml:space="preserve"> ส่งผลกระทบต่อเศรษฐกิจ</w:t>
      </w:r>
      <w:r w:rsidRPr="00EF0176">
        <w:rPr>
          <w:rFonts w:ascii="Browallia New" w:hAnsi="Browallia New" w:cs="Browallia New"/>
          <w:sz w:val="26"/>
          <w:szCs w:val="26"/>
          <w:cs/>
        </w:rPr>
        <w:t>และความต้องการใช้น้ำมันเป็นอย่างมาก ขณะที่อุปทานน้ำมันดิบล้นตลาด</w:t>
      </w:r>
      <w:r w:rsidRPr="00EF0176">
        <w:rPr>
          <w:rFonts w:ascii="Browallia New" w:hAnsi="Browallia New" w:cs="Browallia New"/>
          <w:sz w:val="26"/>
          <w:szCs w:val="26"/>
        </w:rPr>
        <w:t xml:space="preserve"> </w:t>
      </w:r>
      <w:r w:rsidRPr="00EF0176">
        <w:rPr>
          <w:rFonts w:ascii="Browallia New" w:hAnsi="Browallia New" w:cs="Browallia New"/>
          <w:sz w:val="26"/>
          <w:szCs w:val="26"/>
          <w:cs/>
        </w:rPr>
        <w:t>ส่งผลให้ราคาน้ำมันดิบดูไบเฉลี่ยปรับตัวลดลง</w:t>
      </w:r>
      <w:r w:rsidRPr="00EF0176">
        <w:rPr>
          <w:rFonts w:ascii="Browallia New" w:hAnsi="Browallia New" w:cs="Browallia New"/>
          <w:sz w:val="26"/>
          <w:szCs w:val="26"/>
        </w:rPr>
        <w:t xml:space="preserve"> </w:t>
      </w:r>
      <w:r w:rsidRPr="00EF0176">
        <w:rPr>
          <w:rFonts w:ascii="Browallia New" w:hAnsi="Browallia New" w:cs="Browallia New"/>
          <w:sz w:val="26"/>
          <w:szCs w:val="26"/>
          <w:cs/>
          <w:lang w:val="en-GB"/>
        </w:rPr>
        <w:t>ในทางกลับกัน</w:t>
      </w:r>
      <w:r w:rsidRPr="00EF0176">
        <w:rPr>
          <w:rFonts w:ascii="Browallia New" w:hAnsi="Browallia New" w:cs="Browallia New"/>
          <w:sz w:val="26"/>
          <w:szCs w:val="26"/>
          <w:cs/>
        </w:rPr>
        <w:t>การลดลงของราคาน้ำมันดิบก็จะช่วยทำให้กลุ่มกิจการและบริษัทมีต้นทุนซื้อน้ำมันดิบที่ถูกลง</w:t>
      </w:r>
    </w:p>
    <w:p w14:paraId="50D24C47" w14:textId="77777777" w:rsidR="00035CA0" w:rsidRPr="00EF0176" w:rsidRDefault="00035CA0" w:rsidP="00EF0176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2EC524CC" w14:textId="6C429037" w:rsidR="00035CA0" w:rsidRPr="009B0EA8" w:rsidRDefault="00035CA0" w:rsidP="00035CA0">
      <w:pPr>
        <w:spacing w:before="120" w:after="12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E84424">
        <w:rPr>
          <w:rFonts w:ascii="Browallia New" w:hAnsi="Browallia New" w:cs="Browallia New"/>
          <w:sz w:val="26"/>
          <w:szCs w:val="26"/>
          <w:cs/>
        </w:rPr>
        <w:t>ราคาน้ำมันดิบใน</w:t>
      </w:r>
      <w:r w:rsidR="009632F2" w:rsidRPr="00E84424">
        <w:rPr>
          <w:rFonts w:ascii="Browallia New" w:hAnsi="Browallia New" w:cs="Browallia New"/>
          <w:sz w:val="26"/>
          <w:szCs w:val="26"/>
          <w:cs/>
        </w:rPr>
        <w:t xml:space="preserve">ไตรมาสที่ </w:t>
      </w:r>
      <w:r w:rsidR="00CF1017" w:rsidRPr="00CF1017">
        <w:rPr>
          <w:rFonts w:ascii="Browallia New" w:hAnsi="Browallia New" w:cs="Browallia New"/>
          <w:sz w:val="26"/>
          <w:szCs w:val="26"/>
          <w:lang w:val="en-GB"/>
        </w:rPr>
        <w:t>4</w:t>
      </w:r>
      <w:r w:rsidR="009632F2" w:rsidRPr="00E84424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9632F2" w:rsidRPr="00E84424">
        <w:rPr>
          <w:rFonts w:ascii="Browallia New" w:hAnsi="Browallia New" w:cs="Browallia New"/>
          <w:sz w:val="26"/>
          <w:szCs w:val="26"/>
          <w:cs/>
          <w:lang w:val="en-GB"/>
        </w:rPr>
        <w:t>ของปี</w:t>
      </w:r>
      <w:r w:rsidR="009632F2" w:rsidRPr="00E84424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9632F2" w:rsidRPr="00E84424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CF1017" w:rsidRPr="00CF1017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E84424">
        <w:rPr>
          <w:rFonts w:ascii="Browallia New" w:hAnsi="Browallia New" w:cs="Browallia New"/>
          <w:sz w:val="26"/>
          <w:szCs w:val="26"/>
        </w:rPr>
        <w:t xml:space="preserve"> </w:t>
      </w:r>
      <w:r w:rsidR="00F029B8" w:rsidRPr="00E84424">
        <w:rPr>
          <w:rFonts w:ascii="Browallia New" w:hAnsi="Browallia New" w:cs="Browallia New"/>
          <w:sz w:val="26"/>
          <w:szCs w:val="26"/>
          <w:cs/>
        </w:rPr>
        <w:t>ปรับตัวลดลงอย่างมากเมื่อเปรียบเทียบกับช่วงเวลาเดียวกันกับปีก่อน แต่</w:t>
      </w:r>
      <w:r w:rsidRPr="00E84424">
        <w:rPr>
          <w:rFonts w:ascii="Browallia New" w:hAnsi="Browallia New" w:cs="Browallia New"/>
          <w:sz w:val="26"/>
          <w:szCs w:val="26"/>
          <w:cs/>
        </w:rPr>
        <w:t>ปรับตัวเพิ่มขึ้นจาก</w:t>
      </w:r>
      <w:r w:rsidR="009632F2" w:rsidRPr="00E84424">
        <w:rPr>
          <w:rFonts w:ascii="Browallia New" w:hAnsi="Browallia New" w:cs="Browallia New"/>
          <w:sz w:val="26"/>
          <w:szCs w:val="26"/>
          <w:cs/>
        </w:rPr>
        <w:t xml:space="preserve">ไตรมาสที่ </w:t>
      </w:r>
      <w:r w:rsidR="00CF1017" w:rsidRPr="00CF1017">
        <w:rPr>
          <w:rFonts w:ascii="Browallia New" w:hAnsi="Browallia New" w:cs="Browallia New"/>
          <w:sz w:val="26"/>
          <w:szCs w:val="26"/>
          <w:lang w:val="en-GB"/>
        </w:rPr>
        <w:t>3</w:t>
      </w:r>
      <w:r w:rsidR="009632F2" w:rsidRPr="00E84424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9632F2" w:rsidRPr="00E84424">
        <w:rPr>
          <w:rFonts w:ascii="Browallia New" w:hAnsi="Browallia New" w:cs="Browallia New"/>
          <w:sz w:val="26"/>
          <w:szCs w:val="26"/>
          <w:cs/>
          <w:lang w:val="en-GB"/>
        </w:rPr>
        <w:t>ของปี</w:t>
      </w:r>
      <w:r w:rsidR="00F029B8" w:rsidRPr="00E84424">
        <w:rPr>
          <w:rFonts w:ascii="Browallia New" w:hAnsi="Browallia New" w:cs="Browallia New"/>
          <w:sz w:val="26"/>
          <w:szCs w:val="26"/>
          <w:cs/>
          <w:lang w:val="en-GB"/>
        </w:rPr>
        <w:t>เดียวกัน</w:t>
      </w:r>
      <w:r w:rsidRPr="00E84424">
        <w:rPr>
          <w:rFonts w:ascii="Browallia New" w:hAnsi="Browallia New" w:cs="Browallia New"/>
          <w:sz w:val="26"/>
          <w:szCs w:val="26"/>
        </w:rPr>
        <w:t xml:space="preserve"> </w:t>
      </w:r>
      <w:r w:rsidRPr="00E84424">
        <w:rPr>
          <w:rFonts w:ascii="Browallia New" w:hAnsi="Browallia New" w:cs="Browallia New"/>
          <w:sz w:val="26"/>
          <w:szCs w:val="26"/>
          <w:cs/>
        </w:rPr>
        <w:t>จากความต้องการใช้น้ำมันทั่วโลกที่ปรับตัวสูงขึ้นหลังหลายประเทศแถบเอเซียเริ่มกลับมาดำเนินกิจกรรมทางเศรษฐกิจ โดยเฉพาะจีนและอินเดีย ประกอบกับอุปทานน้ำมันดิบจากกลุ่มประเทศผู้ส่งออกน้ำมันดิบและพันธมิตร (โอเปกพลัส) อยู่ในระดับคงที่</w:t>
      </w:r>
      <w:r w:rsidR="009632F2" w:rsidRPr="00E84424">
        <w:rPr>
          <w:rFonts w:ascii="Browallia New" w:hAnsi="Browallia New" w:cs="Browallia New"/>
          <w:sz w:val="26"/>
          <w:szCs w:val="26"/>
        </w:rPr>
        <w:t xml:space="preserve"> </w:t>
      </w:r>
      <w:r w:rsidRPr="00E84424">
        <w:rPr>
          <w:rFonts w:ascii="Browallia New" w:hAnsi="Browallia New" w:cs="Browallia New"/>
          <w:sz w:val="26"/>
          <w:szCs w:val="26"/>
          <w:cs/>
        </w:rPr>
        <w:t>อย่างไรตาม ตลาดน้ำมันดิบยังคงถูกกดดันจากการแพร่ระบาดระลอกสองที่เกิดขึ้นในทวีปยุโรปและอเมริกา ทำให้มีการบังคับใช้มาตรการปิดเมืองอีกครั้งเพื่อควบคุมการแพร่ระบาด</w:t>
      </w:r>
      <w:r w:rsidR="009B0EA8">
        <w:rPr>
          <w:rFonts w:ascii="Browallia New" w:hAnsi="Browallia New" w:cs="Browallia New" w:hint="cs"/>
          <w:sz w:val="26"/>
          <w:szCs w:val="26"/>
          <w:cs/>
        </w:rPr>
        <w:t xml:space="preserve">ในหลายประเทศ รวมทั้งในประเทศไทยที่ได้เพิ่มมาตรการการป้องกันการแพร่ระบาดในช่วงปลายปี พ.ศ. </w:t>
      </w:r>
      <w:r w:rsidR="00CF1017" w:rsidRPr="00CF1017">
        <w:rPr>
          <w:rFonts w:ascii="Browallia New" w:hAnsi="Browallia New" w:cs="Browallia New"/>
          <w:sz w:val="26"/>
          <w:szCs w:val="26"/>
          <w:lang w:val="en-GB"/>
        </w:rPr>
        <w:t>2563</w:t>
      </w:r>
    </w:p>
    <w:p w14:paraId="5C217A41" w14:textId="77777777" w:rsidR="00035CA0" w:rsidRPr="00E84424" w:rsidRDefault="00035CA0" w:rsidP="00035CA0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B5BE8C8" w14:textId="66D2C73C" w:rsidR="00035CA0" w:rsidRPr="00E84424" w:rsidRDefault="00035CA0" w:rsidP="00035CA0">
      <w:pPr>
        <w:tabs>
          <w:tab w:val="left" w:pos="540"/>
        </w:tabs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E84424">
        <w:rPr>
          <w:rFonts w:ascii="Browallia New" w:hAnsi="Browallia New" w:cs="Browallia New"/>
          <w:sz w:val="26"/>
          <w:szCs w:val="26"/>
          <w:cs/>
        </w:rPr>
        <w:t xml:space="preserve">กลุ่มกิจการได้ให้ความใส่ใจกับเหตุการณ์การระบาดของ </w:t>
      </w:r>
      <w:r w:rsidRPr="00E84424">
        <w:rPr>
          <w:rFonts w:ascii="Browallia New" w:hAnsi="Browallia New" w:cs="Browallia New"/>
          <w:sz w:val="26"/>
          <w:szCs w:val="26"/>
        </w:rPr>
        <w:t>COVID-</w:t>
      </w:r>
      <w:r w:rsidR="00CF1017" w:rsidRPr="00CF1017">
        <w:rPr>
          <w:rFonts w:ascii="Browallia New" w:hAnsi="Browallia New" w:cs="Browallia New"/>
          <w:sz w:val="26"/>
          <w:szCs w:val="26"/>
          <w:lang w:val="en-GB"/>
        </w:rPr>
        <w:t>19</w:t>
      </w:r>
      <w:r w:rsidRPr="00E84424">
        <w:rPr>
          <w:rFonts w:ascii="Browallia New" w:hAnsi="Browallia New" w:cs="Browallia New"/>
          <w:sz w:val="26"/>
          <w:szCs w:val="26"/>
        </w:rPr>
        <w:t xml:space="preserve"> </w:t>
      </w:r>
      <w:r w:rsidRPr="00E84424">
        <w:rPr>
          <w:rFonts w:ascii="Browallia New" w:hAnsi="Browallia New" w:cs="Browallia New"/>
          <w:sz w:val="26"/>
          <w:szCs w:val="26"/>
          <w:cs/>
        </w:rPr>
        <w:t>เป็นพิเศษในการวางแผนและตอบสนองต่ออุปสงค์และอุปทาน</w:t>
      </w:r>
      <w:r w:rsidRPr="00E84424">
        <w:rPr>
          <w:rFonts w:ascii="Browallia New" w:hAnsi="Browallia New" w:cs="Browallia New"/>
          <w:sz w:val="26"/>
          <w:szCs w:val="26"/>
        </w:rPr>
        <w:br/>
      </w:r>
      <w:r w:rsidRPr="00E84424">
        <w:rPr>
          <w:rFonts w:ascii="Browallia New" w:hAnsi="Browallia New" w:cs="Browallia New"/>
          <w:sz w:val="26"/>
          <w:szCs w:val="26"/>
          <w:cs/>
        </w:rPr>
        <w:t>ในสถานการณ์ดังกล่า</w:t>
      </w:r>
      <w:r w:rsidRPr="00E84424">
        <w:rPr>
          <w:rFonts w:ascii="Browallia New" w:hAnsi="Browallia New" w:cs="Browallia New"/>
          <w:sz w:val="26"/>
          <w:szCs w:val="26"/>
          <w:cs/>
          <w:lang w:val="en-GB"/>
        </w:rPr>
        <w:t xml:space="preserve">วเพื่อให้มีผลกระทบน้อยที่สุดต่อกลุ่มกิจการ </w:t>
      </w:r>
      <w:r w:rsidRPr="00E84424">
        <w:rPr>
          <w:rFonts w:ascii="Browallia New" w:hAnsi="Browallia New" w:cs="Browallia New"/>
          <w:sz w:val="26"/>
          <w:szCs w:val="26"/>
          <w:cs/>
        </w:rPr>
        <w:t>ทั้งนี้กลุ่มกิจการมีเงินสดและเงินทุนหมุนเวียนที่เพียงพอในการดำเนินงานและมีสภาพคล่องที่จะดำเนินธุรกิจอย่างต่อเนื่องได้</w:t>
      </w:r>
    </w:p>
    <w:bookmarkEnd w:id="1"/>
    <w:p w14:paraId="54771AB7" w14:textId="13D337CD" w:rsidR="00A93B36" w:rsidRDefault="00A93B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eastAsia="Browallia New" w:hAnsi="Browallia New" w:cs="Browallia New"/>
          <w:i/>
          <w:color w:val="CF4A02"/>
          <w:sz w:val="26"/>
          <w:szCs w:val="26"/>
        </w:rPr>
      </w:pPr>
    </w:p>
    <w:p w14:paraId="29105E1C" w14:textId="77777777" w:rsidR="00E234BC" w:rsidRPr="00E234BC" w:rsidRDefault="00E234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eastAsia="Browallia New" w:hAnsi="Browallia New" w:cs="Browallia New"/>
          <w:iCs/>
          <w:color w:val="CF4A02"/>
          <w:sz w:val="26"/>
          <w:szCs w:val="26"/>
        </w:rPr>
      </w:pPr>
    </w:p>
    <w:p w14:paraId="61B5FABD" w14:textId="77777777" w:rsidR="00035CA0" w:rsidRPr="00E84424" w:rsidRDefault="00035CA0" w:rsidP="005676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hanging="630"/>
        <w:jc w:val="both"/>
        <w:rPr>
          <w:rFonts w:ascii="Browallia New" w:eastAsia="Browallia New" w:hAnsi="Browallia New" w:cs="Browallia New"/>
          <w:i/>
          <w:color w:val="CF4A02"/>
          <w:sz w:val="26"/>
          <w:szCs w:val="26"/>
        </w:rPr>
      </w:pPr>
    </w:p>
    <w:tbl>
      <w:tblPr>
        <w:tblStyle w:val="TableGrid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4"/>
      </w:tblGrid>
      <w:tr w:rsidR="001742AF" w:rsidRPr="00E84424" w14:paraId="3F315FC0" w14:textId="77777777" w:rsidTr="00756C0D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1D2568C7" w14:textId="3B4D3E52" w:rsidR="001742AF" w:rsidRPr="00E84424" w:rsidRDefault="00CF1017" w:rsidP="00567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</w:pPr>
            <w:r w:rsidRPr="00CF101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3</w:t>
            </w:r>
            <w:r w:rsidR="001742AF" w:rsidRPr="00E8442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ab/>
            </w:r>
            <w:r w:rsidR="001742AF" w:rsidRPr="00E8442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  <w:t>เกณฑ์การจัด</w:t>
            </w:r>
            <w:r w:rsidR="00464540" w:rsidRPr="00E8442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  <w:t>ทำงบ</w:t>
            </w:r>
            <w:r w:rsidR="001742AF" w:rsidRPr="00E8442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  <w:t>การเงิน</w:t>
            </w:r>
          </w:p>
        </w:tc>
      </w:tr>
    </w:tbl>
    <w:p w14:paraId="64333133" w14:textId="77777777" w:rsidR="001742AF" w:rsidRPr="00E84424" w:rsidRDefault="001742AF" w:rsidP="005676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E8F3428" w14:textId="50202238" w:rsidR="00011632" w:rsidRPr="00E84424" w:rsidRDefault="001B7B3B" w:rsidP="0056761B">
      <w:pPr>
        <w:spacing w:line="240" w:lineRule="auto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8442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งบการเงินรวมและงบการเงินเฉพาะกิจการได้จัดทำขึ้นตามมาตรฐานการรายงานทางการเงิน</w:t>
      </w:r>
      <w:r w:rsidR="00814702" w:rsidRPr="00E8442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ของไทย</w:t>
      </w:r>
      <w:r w:rsidRPr="00E8442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และข้อกำหนดภายใต้พระราชบัญญัติหลักทรัพย์และตลาดหลักทรัพย์</w:t>
      </w:r>
    </w:p>
    <w:p w14:paraId="37075636" w14:textId="77777777" w:rsidR="001B7B3B" w:rsidRPr="00E84424" w:rsidRDefault="001B7B3B" w:rsidP="0056761B">
      <w:pPr>
        <w:spacing w:line="240" w:lineRule="auto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0348530" w14:textId="7E2141EE" w:rsidR="001B7B3B" w:rsidRPr="00E84424" w:rsidRDefault="001B7B3B" w:rsidP="0056761B">
      <w:pPr>
        <w:spacing w:line="240" w:lineRule="auto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84424">
        <w:rPr>
          <w:rFonts w:ascii="Browallia New" w:eastAsia="Arial Unicode MS" w:hAnsi="Browallia New" w:cs="Browallia New"/>
          <w:sz w:val="26"/>
          <w:szCs w:val="26"/>
          <w:cs/>
        </w:rPr>
        <w:t>งบการเงินรวมและงบการเงินเฉพาะกิจการได้จัดทำขึ้นโดยใช้เกณฑ์ราคาทุนเดิมในการวัดมูลค่าขององค์ประกอบของงบการเงิน ยกเว้นเรื่องที่อธิบายในนโยบายการบัญชีในลำดับต่อไป</w:t>
      </w:r>
    </w:p>
    <w:p w14:paraId="5CEB4018" w14:textId="4806C3A4" w:rsidR="001B7B3B" w:rsidRPr="00E84424" w:rsidRDefault="001B7B3B" w:rsidP="0056761B">
      <w:pPr>
        <w:spacing w:line="240" w:lineRule="auto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68C4C22" w14:textId="081E718D" w:rsidR="001B7B3B" w:rsidRPr="00E84424" w:rsidRDefault="001B7B3B" w:rsidP="0056761B">
      <w:pPr>
        <w:spacing w:line="240" w:lineRule="auto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8442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การจัดทำงบการเงินให้สอดคล้องกับหลักการบัญชีที่รับรองทั่วไปในประเทศไทย กำหนดให้</w:t>
      </w:r>
      <w:r w:rsidR="00C60B54" w:rsidRPr="00E8442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</w:t>
      </w:r>
      <w:r w:rsidRPr="00E8442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ใช้ประมาณการทางบัญชี</w:t>
      </w:r>
      <w:r w:rsidR="00EE7086" w:rsidRPr="00E84424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E8442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ที่สำคัญ และการใช้ดุลยพินิจของผู้บริหารตามกระบวนการในการนำนโยบายการบัญชีของกลุ่มกิจการไปถือปฏิบัติ </w:t>
      </w:r>
      <w:r w:rsidR="00C60B54" w:rsidRPr="00E8442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ทั้งนี้</w:t>
      </w:r>
      <w:r w:rsidR="00184A0E" w:rsidRPr="00E8442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</w:t>
      </w:r>
      <w:r w:rsidR="00EE7086" w:rsidRPr="00E84424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="00C60B54" w:rsidRPr="00E8442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ได้</w:t>
      </w:r>
      <w:r w:rsidRPr="00E8442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เปิดเผยเรื่องการใช้ดุลยพินิจของผู้บริหารหรือ</w:t>
      </w:r>
      <w:r w:rsidR="00184A0E" w:rsidRPr="00E8442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รายการ</w:t>
      </w:r>
      <w:r w:rsidR="00CA54C5" w:rsidRPr="00E8442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ที่มี</w:t>
      </w:r>
      <w:r w:rsidRPr="00E8442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ความซับซ้อน</w:t>
      </w:r>
      <w:r w:rsidR="00CA54C5" w:rsidRPr="00E8442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184A0E" w:rsidRPr="00E8442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และรายการ</w:t>
      </w:r>
      <w:r w:rsidR="00C60B54" w:rsidRPr="00E8442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ที่</w:t>
      </w:r>
      <w:r w:rsidRPr="00E8442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เกี่ยวกับข้อสมมติฐานและประมาณการ</w:t>
      </w:r>
      <w:r w:rsidR="00EE7086" w:rsidRPr="00E84424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E8442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ที่มีนัยสำคัญต่องบการเงินรวมและงบการเงินเฉพาะกิจการในหมายเหตุฯ ข้อ </w:t>
      </w:r>
      <w:r w:rsidR="00CF1017" w:rsidRPr="00CF1017">
        <w:rPr>
          <w:rFonts w:ascii="Browallia New" w:eastAsia="Arial Unicode MS" w:hAnsi="Browallia New" w:cs="Browallia New"/>
          <w:sz w:val="26"/>
          <w:szCs w:val="26"/>
          <w:lang w:val="en-GB"/>
        </w:rPr>
        <w:t>9</w:t>
      </w:r>
    </w:p>
    <w:p w14:paraId="51E33566" w14:textId="77777777" w:rsidR="001B7B3B" w:rsidRPr="00E84424" w:rsidRDefault="001B7B3B" w:rsidP="0056761B">
      <w:pPr>
        <w:spacing w:line="240" w:lineRule="auto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E6E635A" w14:textId="58F67B6E" w:rsidR="00011632" w:rsidRPr="00E84424" w:rsidRDefault="001B7B3B" w:rsidP="005676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84424">
        <w:rPr>
          <w:rFonts w:ascii="Browallia New" w:eastAsia="Arial Unicode MS" w:hAnsi="Browallia New" w:cs="Browallia New"/>
          <w:sz w:val="26"/>
          <w:szCs w:val="26"/>
          <w:cs/>
        </w:rPr>
        <w:t>งบการเงินรวมและงบการเงินเฉพาะกิจการฉบับภาษาอังกฤษจัดทำขึ้นจากงบการเงินตามกฎหมายที่เป็นภาษาไทย ในกรณี</w:t>
      </w:r>
      <w:r w:rsidR="00EE7086" w:rsidRPr="00E84424">
        <w:rPr>
          <w:rFonts w:ascii="Browallia New" w:eastAsia="Arial Unicode MS" w:hAnsi="Browallia New" w:cs="Browallia New"/>
          <w:sz w:val="26"/>
          <w:szCs w:val="26"/>
        </w:rPr>
        <w:br/>
      </w:r>
      <w:r w:rsidRPr="00E84424">
        <w:rPr>
          <w:rFonts w:ascii="Browallia New" w:eastAsia="Arial Unicode MS" w:hAnsi="Browallia New" w:cs="Browallia New"/>
          <w:sz w:val="26"/>
          <w:szCs w:val="26"/>
          <w:cs/>
        </w:rPr>
        <w:t>ที่มีเนื้อความขัดแย้งกันหรือมีการตีความในสองภาษาที่แตกต่างกันให้ใช้งบการเงินตามกฎหมายฉบับภาษาไทยเป็นหลัก</w:t>
      </w:r>
    </w:p>
    <w:p w14:paraId="74B13F07" w14:textId="77777777" w:rsidR="001B7B3B" w:rsidRPr="00E84424" w:rsidRDefault="001B7B3B" w:rsidP="005676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Style w:val="TableGrid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4"/>
      </w:tblGrid>
      <w:tr w:rsidR="00AA540E" w:rsidRPr="00E84424" w14:paraId="0D030D12" w14:textId="77777777" w:rsidTr="00B44FA4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5B34A0A0" w14:textId="7F5D7CF0" w:rsidR="00AA540E" w:rsidRPr="00E84424" w:rsidRDefault="00CF1017" w:rsidP="00567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</w:pPr>
            <w:r w:rsidRPr="00CF101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4</w:t>
            </w:r>
            <w:r w:rsidR="00AA540E" w:rsidRPr="00E8442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ab/>
            </w:r>
            <w:r w:rsidR="001B7B3B" w:rsidRPr="00E8442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  <w:t>มาตรฐานการรายงานทางการเงินฉบับใหม่และฉบับปรับปรุง</w:t>
            </w:r>
          </w:p>
        </w:tc>
      </w:tr>
    </w:tbl>
    <w:p w14:paraId="713E735B" w14:textId="1C141F07" w:rsidR="0090340A" w:rsidRPr="00E84424" w:rsidRDefault="0090340A" w:rsidP="005676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D5C3E72" w14:textId="3F794839" w:rsidR="001B7B3B" w:rsidRPr="00E84424" w:rsidRDefault="00CF1017" w:rsidP="005676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CF101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90340A" w:rsidRPr="00E8442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CF101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8000F3" w:rsidRPr="00E8442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1B7B3B" w:rsidRPr="00E8442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มาตรฐานการรายงานทางการเงินฉบับใหม่และฉบับปรับปรุง</w:t>
      </w:r>
      <w:r w:rsidR="00464540" w:rsidRPr="00E8442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ซึ่งมีผลบังคับใช้</w:t>
      </w:r>
      <w:r w:rsidR="001B7B3B" w:rsidRPr="00E8442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สำหรับรอบระยะเวลาบัญชีที่เริ่มในหรือหลังวันที่ </w:t>
      </w:r>
      <w:r w:rsidRPr="00CF101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1B7B3B" w:rsidRPr="00E8442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  <w:r w:rsidR="001B7B3B" w:rsidRPr="00E8442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มกราคม พ.ศ. </w:t>
      </w:r>
      <w:r w:rsidRPr="00CF101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2563</w:t>
      </w:r>
      <w:r w:rsidR="001B7B3B" w:rsidRPr="00E8442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  <w:r w:rsidR="001B7B3B" w:rsidRPr="00E8442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ที่เกี่ยวข้องและมีผลกระทบที่มีนัยสำคัญต่อกลุ่มกิจการ</w:t>
      </w:r>
    </w:p>
    <w:p w14:paraId="58CDB801" w14:textId="77777777" w:rsidR="005928ED" w:rsidRPr="00E84424" w:rsidRDefault="005928ED" w:rsidP="005676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808"/>
        </w:tabs>
        <w:spacing w:line="240" w:lineRule="auto"/>
        <w:ind w:right="9"/>
        <w:jc w:val="thaiDistribute"/>
        <w:rPr>
          <w:rFonts w:ascii="Browallia New" w:eastAsia="Cordia New" w:hAnsi="Browallia New" w:cs="Browallia New"/>
          <w:b/>
          <w:bCs/>
          <w:sz w:val="26"/>
          <w:szCs w:val="26"/>
          <w:lang w:val="en-GB"/>
        </w:rPr>
      </w:pPr>
    </w:p>
    <w:p w14:paraId="1B6C15B0" w14:textId="77777777" w:rsidR="005928ED" w:rsidRPr="00E84424" w:rsidRDefault="005928ED" w:rsidP="005676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E8442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ก)</w:t>
      </w:r>
      <w:r w:rsidRPr="00E8442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เครื่องมือทางการเงิน</w:t>
      </w:r>
    </w:p>
    <w:p w14:paraId="1C88BED5" w14:textId="77777777" w:rsidR="005928ED" w:rsidRPr="00E84424" w:rsidRDefault="005928ED" w:rsidP="005676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323E4F"/>
          <w:sz w:val="26"/>
          <w:szCs w:val="26"/>
          <w:lang w:val="en-GB"/>
        </w:rPr>
      </w:pPr>
    </w:p>
    <w:p w14:paraId="450DA634" w14:textId="66C738C2" w:rsidR="005928ED" w:rsidRPr="00E84424" w:rsidRDefault="005928ED" w:rsidP="005676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bookmarkStart w:id="2" w:name="_Hlk29896041"/>
      <w:r w:rsidRPr="00E8442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มาตรฐานการรายงานทางการเงินใหม่ที่เกี่ยวกับเครื่องมือทางการเงิน </w:t>
      </w:r>
      <w:r w:rsidR="003913DD" w:rsidRPr="00E8442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มีดังนี้</w:t>
      </w:r>
    </w:p>
    <w:bookmarkEnd w:id="2"/>
    <w:p w14:paraId="37ADF4E7" w14:textId="77777777" w:rsidR="005928ED" w:rsidRPr="00E84424" w:rsidRDefault="005928ED" w:rsidP="005676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Style w:val="TableGrid"/>
        <w:tblW w:w="8514" w:type="dxa"/>
        <w:tblInd w:w="9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56"/>
        <w:gridCol w:w="4158"/>
      </w:tblGrid>
      <w:tr w:rsidR="00B871A5" w:rsidRPr="00E84424" w14:paraId="48948D59" w14:textId="77777777" w:rsidTr="001742AF">
        <w:tc>
          <w:tcPr>
            <w:tcW w:w="4356" w:type="dxa"/>
          </w:tcPr>
          <w:p w14:paraId="48A384E8" w14:textId="63274EEA" w:rsidR="00B871A5" w:rsidRPr="00E84424" w:rsidRDefault="00B871A5" w:rsidP="00567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310"/>
                <w:tab w:val="left" w:pos="5490"/>
              </w:tabs>
              <w:spacing w:line="240" w:lineRule="auto"/>
              <w:ind w:left="31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 xml:space="preserve">มาตรฐานการบัญชีฉบับที่ </w:t>
            </w:r>
            <w:r w:rsidR="00CF1017" w:rsidRPr="00CF101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32</w:t>
            </w:r>
            <w:r w:rsidRPr="00E8442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4158" w:type="dxa"/>
          </w:tcPr>
          <w:p w14:paraId="442E8AED" w14:textId="7DE2CAA7" w:rsidR="00B871A5" w:rsidRPr="00E84424" w:rsidRDefault="00B871A5" w:rsidP="00567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310"/>
                <w:tab w:val="left" w:pos="5490"/>
              </w:tabs>
              <w:spacing w:line="240" w:lineRule="auto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การแสดงรายการเครื่องมือทางการเงิน</w:t>
            </w:r>
          </w:p>
        </w:tc>
      </w:tr>
      <w:tr w:rsidR="00B871A5" w:rsidRPr="00E84424" w14:paraId="46334F95" w14:textId="77777777" w:rsidTr="001742AF">
        <w:tc>
          <w:tcPr>
            <w:tcW w:w="4356" w:type="dxa"/>
          </w:tcPr>
          <w:p w14:paraId="05FF74B7" w14:textId="3BF09F5F" w:rsidR="00B871A5" w:rsidRPr="00E84424" w:rsidRDefault="00B871A5" w:rsidP="00567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310"/>
                <w:tab w:val="left" w:pos="5490"/>
              </w:tabs>
              <w:spacing w:line="240" w:lineRule="auto"/>
              <w:ind w:left="31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 xml:space="preserve">มาตรฐานการรายงานทางการเงินฉบับที่ </w:t>
            </w:r>
            <w:r w:rsidR="00CF1017" w:rsidRPr="00CF101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7</w:t>
            </w:r>
            <w:r w:rsidRPr="00E8442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4158" w:type="dxa"/>
          </w:tcPr>
          <w:p w14:paraId="342D3ABE" w14:textId="00855F0F" w:rsidR="00B871A5" w:rsidRPr="00E84424" w:rsidRDefault="00B871A5" w:rsidP="00567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310"/>
                <w:tab w:val="left" w:pos="5490"/>
              </w:tabs>
              <w:spacing w:line="240" w:lineRule="auto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การเปิดเผยข้อมูลเครื่องมือทางการเงิน</w:t>
            </w:r>
          </w:p>
        </w:tc>
      </w:tr>
      <w:tr w:rsidR="00B871A5" w:rsidRPr="00E84424" w14:paraId="3178E255" w14:textId="77777777" w:rsidTr="001742AF">
        <w:tc>
          <w:tcPr>
            <w:tcW w:w="4356" w:type="dxa"/>
          </w:tcPr>
          <w:p w14:paraId="3980E8B0" w14:textId="24A4E88C" w:rsidR="00B871A5" w:rsidRPr="00E84424" w:rsidRDefault="00B871A5" w:rsidP="00567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310"/>
                <w:tab w:val="left" w:pos="5490"/>
              </w:tabs>
              <w:spacing w:line="240" w:lineRule="auto"/>
              <w:ind w:left="31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 xml:space="preserve">มาตรฐานการรายงานทางการเงินฉบับที่ </w:t>
            </w:r>
            <w:r w:rsidR="00CF1017" w:rsidRPr="00CF101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9</w:t>
            </w:r>
            <w:r w:rsidRPr="00E8442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4158" w:type="dxa"/>
          </w:tcPr>
          <w:p w14:paraId="216B6E72" w14:textId="179C75A1" w:rsidR="00B871A5" w:rsidRPr="00E84424" w:rsidRDefault="00B871A5" w:rsidP="00567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310"/>
                <w:tab w:val="left" w:pos="5490"/>
              </w:tabs>
              <w:spacing w:line="240" w:lineRule="auto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เครื่องมือทางการเงิน</w:t>
            </w:r>
          </w:p>
        </w:tc>
      </w:tr>
      <w:tr w:rsidR="00B871A5" w:rsidRPr="00E84424" w14:paraId="409745F6" w14:textId="77777777" w:rsidTr="001742AF">
        <w:tc>
          <w:tcPr>
            <w:tcW w:w="4356" w:type="dxa"/>
          </w:tcPr>
          <w:p w14:paraId="058FA555" w14:textId="381D9D27" w:rsidR="00B871A5" w:rsidRPr="00E84424" w:rsidRDefault="00B871A5" w:rsidP="00567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310"/>
                <w:tab w:val="left" w:pos="5490"/>
              </w:tabs>
              <w:spacing w:line="240" w:lineRule="auto"/>
              <w:ind w:left="31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 xml:space="preserve">การตีความมาตรฐานการรายงานทางการเงินฉบับที่ </w:t>
            </w:r>
            <w:r w:rsidR="00CF1017" w:rsidRPr="00CF101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16</w:t>
            </w:r>
            <w:r w:rsidRPr="00E8442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4158" w:type="dxa"/>
          </w:tcPr>
          <w:p w14:paraId="401AB8F7" w14:textId="65848F00" w:rsidR="00B871A5" w:rsidRPr="00E84424" w:rsidRDefault="00B871A5" w:rsidP="00567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310"/>
                <w:tab w:val="left" w:pos="5490"/>
              </w:tabs>
              <w:spacing w:line="240" w:lineRule="auto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การป้องกันความเสี่ยงของเงินลงทุนสุทธิใน</w:t>
            </w:r>
            <w:r w:rsidR="00717A17" w:rsidRPr="00E8442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หน่วยงาน</w:t>
            </w:r>
          </w:p>
          <w:p w14:paraId="72C6682C" w14:textId="5CED7F06" w:rsidR="00B871A5" w:rsidRPr="00E84424" w:rsidRDefault="00B871A5" w:rsidP="00567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310"/>
                <w:tab w:val="left" w:pos="5490"/>
              </w:tabs>
              <w:spacing w:line="240" w:lineRule="auto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 xml:space="preserve">   ต่างประเทศ</w:t>
            </w:r>
          </w:p>
        </w:tc>
      </w:tr>
      <w:tr w:rsidR="00B871A5" w:rsidRPr="00E84424" w14:paraId="713D2549" w14:textId="77777777" w:rsidTr="001742AF">
        <w:tc>
          <w:tcPr>
            <w:tcW w:w="4356" w:type="dxa"/>
          </w:tcPr>
          <w:p w14:paraId="7936C4D3" w14:textId="15D0419E" w:rsidR="00B871A5" w:rsidRPr="00E84424" w:rsidRDefault="00B871A5" w:rsidP="00567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310"/>
                <w:tab w:val="left" w:pos="5490"/>
              </w:tabs>
              <w:spacing w:line="240" w:lineRule="auto"/>
              <w:ind w:left="31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 xml:space="preserve">การตีความมาตรฐานการรายงานทางการเงินฉบับที่ </w:t>
            </w:r>
            <w:r w:rsidR="00CF1017" w:rsidRPr="00CF101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19</w:t>
            </w:r>
            <w:r w:rsidRPr="00E8442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4158" w:type="dxa"/>
          </w:tcPr>
          <w:p w14:paraId="4529D780" w14:textId="467680E5" w:rsidR="00B871A5" w:rsidRPr="00E84424" w:rsidRDefault="00B871A5" w:rsidP="00567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310"/>
                <w:tab w:val="left" w:pos="5490"/>
              </w:tabs>
              <w:spacing w:line="240" w:lineRule="auto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การชำระหนี้สินทางการเงินด้วยตราสารทุน</w:t>
            </w:r>
          </w:p>
        </w:tc>
      </w:tr>
    </w:tbl>
    <w:p w14:paraId="0B1A32B6" w14:textId="77777777" w:rsidR="00B871A5" w:rsidRPr="00E84424" w:rsidRDefault="00B871A5" w:rsidP="005676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310"/>
          <w:tab w:val="left" w:pos="5490"/>
        </w:tabs>
        <w:spacing w:line="240" w:lineRule="auto"/>
        <w:ind w:left="1080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3BBBEFD1" w14:textId="5AA1B2BB" w:rsidR="000D0BD0" w:rsidRPr="00E84424" w:rsidRDefault="000D0BD0" w:rsidP="005676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bookmarkStart w:id="3" w:name="_Hlk29899925"/>
      <w:r w:rsidRPr="00E8442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มาตรฐานการรายงานทางการเงินที่เกี่ยวกับเครื่องมือทางการเงินได้กำหนดหลักการใหม่ในการจัดประเภทและ</w:t>
      </w:r>
      <w:r w:rsidR="001742AF" w:rsidRPr="00E8442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Pr="00E8442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การวัดมูลค่าของเครื่องมือทางการเงิน ให้แนวทางปฏิบัติสำหรับการตัดรายการสินทรัพย์และหนี้สินทางการเงิน และ</w:t>
      </w:r>
      <w:r w:rsidR="001742AF" w:rsidRPr="00E8442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Pr="00E8442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ให้ทางเลือก</w:t>
      </w:r>
      <w:r w:rsidR="00F17FF7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กลุ่ม</w:t>
      </w:r>
      <w:r w:rsidRPr="00E8442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ิจการในการเลือกถือปฏิบัติการบัญชีป้องกันความเสี่ยงเพื่อลดผลกระทบจากความแตกต่างในหลักการรับรู้รายการระหว่างรายการที่ถูกป้องกันความเสี่ยงและเครื่องมือป้องกันความเสี่ยง (</w:t>
      </w:r>
      <w:r w:rsidR="00C076E8" w:rsidRPr="00E8442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Accounting </w:t>
      </w:r>
      <w:r w:rsidRPr="00E8442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mismatch) </w:t>
      </w:r>
      <w:r w:rsidRPr="00E8442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ะให้แนวปฏิบัติในรายละเอียดเกี่ยวกับการจัดประเภทเครื่องมือทางการเงินที่ออกโดยกิจการว่าเป็นหนี้สินหรือทุน และกำหนดให้กิจการเปิดเผยข้อมูลเกี่ยวกับเครื่องมือทางการเงินและความเสี่ยงที่เกี่ยวข้องในรายละเอียด</w:t>
      </w:r>
    </w:p>
    <w:p w14:paraId="75A4F7F6" w14:textId="2A6E48DE" w:rsidR="00C853E1" w:rsidRPr="00E84424" w:rsidRDefault="00C853E1" w:rsidP="005676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E8442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 w:type="page"/>
      </w:r>
    </w:p>
    <w:p w14:paraId="63EE3900" w14:textId="77777777" w:rsidR="00C853E1" w:rsidRPr="00E84424" w:rsidRDefault="00C853E1" w:rsidP="005676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35C173C" w14:textId="0E703B41" w:rsidR="005928ED" w:rsidRPr="00E84424" w:rsidRDefault="000D0BD0" w:rsidP="005676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8442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หลักการใหม่ในการจัดประเภทรายการสินทรัพย์ทางการเงินนั้น </w:t>
      </w:r>
      <w:r w:rsidR="00F17FF7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กลุ่ม</w:t>
      </w:r>
      <w:r w:rsidRPr="00E8442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กิจการต้องพิจารณาจากทั้ง ก) โมเดลธุรกิจสำหรับ</w:t>
      </w:r>
      <w:r w:rsidR="00C853E1" w:rsidRPr="00E8442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Pr="00E8442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การถือสินทรัพย์ทางการเงิน และ ข) ลักษณะกระแสเงินสดตามสัญญาว่าเข้าเงื่อนไขของการเป็นเงินต้นและดอกเบี้ย (</w:t>
      </w:r>
      <w:r w:rsidRPr="00E8442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SPPI) </w:t>
      </w:r>
      <w:r w:rsidRPr="00E8442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หรือไม่ ซึ่งการจัดประเภทนั้นจะมีผลต่อการวัดมูลค่าของรายการสินทรัพย์ทางการเงินด้วย หลักการใหม่</w:t>
      </w:r>
      <w:r w:rsidR="00CA54C5" w:rsidRPr="00E8442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Pr="00E8442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ยังรวมถึงการพิจารณาค่าเผื่อผลขาดทุนการด้อยค่าของสินทรัพย์ทางการเงินรวมทั้งสินทรัพย์ที่เกิดจากสัญญา </w:t>
      </w:r>
      <w:r w:rsidR="00CA54C5" w:rsidRPr="00E8442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Pr="00E8442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ซึ่งกิจการจะต้องพิจารณารับรู้ผลขาดทุนด้านเครดิตที่คาดว่าจะเกิดขึ้น ณ วันที่รับรู้รายการเริ่มแรก</w:t>
      </w:r>
    </w:p>
    <w:p w14:paraId="3140B755" w14:textId="77777777" w:rsidR="00C853E1" w:rsidRPr="00E84424" w:rsidRDefault="00C853E1" w:rsidP="005676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CFAFB92" w14:textId="43C0EC2E" w:rsidR="000D0BD0" w:rsidRPr="00E84424" w:rsidRDefault="000D0BD0" w:rsidP="005676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84424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ณ วันที่ </w:t>
      </w:r>
      <w:r w:rsidR="00CF1017" w:rsidRPr="00CF1017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</w:t>
      </w:r>
      <w:r w:rsidRPr="00E84424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E84424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มกราคม พ.ศ. </w:t>
      </w:r>
      <w:r w:rsidR="00CF1017" w:rsidRPr="00CF1017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2563</w:t>
      </w:r>
      <w:r w:rsidRPr="00E84424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E84424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กลุ่มกิจการนำมาตรฐานการรายงานทางการเงินที่เกี่ยวกับเครื่องมือทางการเงินมาถือปฏิบัติ</w:t>
      </w:r>
      <w:r w:rsidRPr="00E8442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โดยผลกระทบที่เกิดจากการนำมาตรฐานการรายงานทางการเงินฉบับดังกล่าวได้อธิบายไว้ในหมายเหตุ</w:t>
      </w:r>
      <w:r w:rsidR="00A043C0" w:rsidRPr="00E8442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ฯ ข้อ </w:t>
      </w:r>
      <w:r w:rsidR="00CF1017" w:rsidRPr="00CF1017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</w:p>
    <w:bookmarkEnd w:id="3"/>
    <w:p w14:paraId="2A9A2E24" w14:textId="77777777" w:rsidR="005928ED" w:rsidRPr="00E84424" w:rsidRDefault="005928ED" w:rsidP="005676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AABEFDA" w14:textId="64E846AE" w:rsidR="005928ED" w:rsidRPr="00E84424" w:rsidRDefault="005928ED" w:rsidP="005676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E8442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ข)</w:t>
      </w:r>
      <w:r w:rsidRPr="00E8442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</w:r>
      <w:bookmarkStart w:id="4" w:name="_Hlk29900121"/>
      <w:r w:rsidRPr="00E8442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มาตรฐานการรายงานทางการเงินฉบับที่ </w:t>
      </w:r>
      <w:r w:rsidR="00CF1017" w:rsidRPr="00CF101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16</w:t>
      </w:r>
      <w:r w:rsidRPr="00E8442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  <w:r w:rsidRPr="00E8442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เรื่องสัญญาเช่า</w:t>
      </w:r>
    </w:p>
    <w:bookmarkEnd w:id="4"/>
    <w:p w14:paraId="411D6898" w14:textId="77777777" w:rsidR="005928ED" w:rsidRPr="00E84424" w:rsidRDefault="005928ED" w:rsidP="005676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042665D" w14:textId="3FB89E80" w:rsidR="005928ED" w:rsidRPr="00E84424" w:rsidRDefault="005928ED" w:rsidP="005676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bookmarkStart w:id="5" w:name="_Hlk29900171"/>
      <w:r w:rsidRPr="00E8442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มาตรฐานการรายงานทางการเงินฉบับที่ </w:t>
      </w:r>
      <w:r w:rsidR="00CF1017" w:rsidRPr="00CF1017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16</w:t>
      </w:r>
      <w:r w:rsidRPr="00E84424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E8442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เรื่อง สัญญาเช่า ส่งผลให้กลุ่มกิจการในฐานะผู้เช่ารับรู้สัญญาเช่า</w:t>
      </w:r>
      <w:r w:rsidR="00C853E1" w:rsidRPr="00E8442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br/>
      </w:r>
      <w:r w:rsidRPr="00E8442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เกือบทั้งหมดในงบแสดงฐานะการเงิน โดยไม่ต้องจัดประเภทเป็นสัญญาเช่าดำเนินงานและสัญญาเช่าการเงินอีกต่อไป กลุ่มกิจการต้องรับรู้สินทรัพย์สิทธิการใช้ และหนี้สินตามสัญญาเช่า เว้นแต่เป็นสัญญาเช่าระยะสั้นและสัญญาเช่า</w:t>
      </w:r>
      <w:r w:rsidR="00C853E1" w:rsidRPr="00E8442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br/>
      </w:r>
      <w:r w:rsidRPr="00E8442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ซึ่งสินทรัพย์อ้างอิงมีมูลค่าต่ำ </w:t>
      </w:r>
    </w:p>
    <w:bookmarkEnd w:id="5"/>
    <w:p w14:paraId="2E5DBAC7" w14:textId="77777777" w:rsidR="005928ED" w:rsidRPr="00E84424" w:rsidRDefault="005928ED" w:rsidP="005676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15EBA0AE" w14:textId="218B0ABF" w:rsidR="000D0BD0" w:rsidRPr="00E84424" w:rsidRDefault="000D0BD0" w:rsidP="005676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8442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ณ วันที่ </w:t>
      </w:r>
      <w:r w:rsidR="00CF1017" w:rsidRPr="00CF101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Pr="00E8442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มกราคม พ.ศ. </w:t>
      </w:r>
      <w:r w:rsidR="00CF1017" w:rsidRPr="00CF101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2563</w:t>
      </w:r>
      <w:r w:rsidRPr="00E8442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กลุ่มกิจการนำมาตรฐานการรายงานทางการเงินที่เกี่ยวกับสัญญาเช่าฉบับใหม่มาถือปฏิบัติ</w:t>
      </w:r>
      <w:r w:rsidRPr="00E8442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Pr="00E84424">
        <w:rPr>
          <w:rFonts w:ascii="Browallia New" w:eastAsia="Arial Unicode MS" w:hAnsi="Browallia New" w:cs="Browallia New"/>
          <w:sz w:val="26"/>
          <w:szCs w:val="26"/>
          <w:cs/>
        </w:rPr>
        <w:t>โดยผลกระทบที่เกิดจากการนำมาตรฐานการรายงานทางการเงินฉบับดังกล่าวได้อธิบายไว้ในหมายเหตุ</w:t>
      </w:r>
      <w:r w:rsidR="00A043C0" w:rsidRPr="00E8442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ฯ ข้อ </w:t>
      </w:r>
      <w:r w:rsidR="00CF1017" w:rsidRPr="00CF1017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</w:p>
    <w:p w14:paraId="61E2638D" w14:textId="77777777" w:rsidR="00CA54C5" w:rsidRPr="00E84424" w:rsidRDefault="00CA54C5" w:rsidP="007463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80C6834" w14:textId="588D2582" w:rsidR="00DB52A3" w:rsidRPr="00E84424" w:rsidRDefault="00CF1017" w:rsidP="005676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bookmarkStart w:id="6" w:name="_Toc48681780"/>
      <w:r w:rsidRPr="003079C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DB52A3" w:rsidRPr="003079C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3079C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DB52A3" w:rsidRPr="003079C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DB52A3" w:rsidRPr="003079C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มาตรฐานการรายงานทางการเงินฉบับใหม่และฉบับปรับปรุงที่มีผลบังคับใช้สำหรับรอบระยะเวลาบัญชีในหรือหลังวันที่ </w:t>
      </w:r>
      <w:r w:rsidRPr="003079C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DB52A3" w:rsidRPr="003079C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 </w:t>
      </w:r>
      <w:r w:rsidR="00DB52A3" w:rsidRPr="003079C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มกราคม พ.ศ. </w:t>
      </w:r>
      <w:r w:rsidRPr="003079C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2564</w:t>
      </w:r>
      <w:r w:rsidR="00DB52A3" w:rsidRPr="003079C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 </w:t>
      </w:r>
      <w:r w:rsidR="00DB52A3" w:rsidRPr="003079C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ที่เกี่ยวข้องและมีผลกระทบต่อกลุ่มกิจการ</w:t>
      </w:r>
      <w:bookmarkEnd w:id="6"/>
    </w:p>
    <w:p w14:paraId="2681A6CB" w14:textId="77777777" w:rsidR="00CA54C5" w:rsidRPr="00E84424" w:rsidRDefault="00CA54C5" w:rsidP="005676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14:paraId="74C6E495" w14:textId="1EBA0FFD" w:rsidR="00DB52A3" w:rsidRPr="00E84424" w:rsidRDefault="00DB52A3" w:rsidP="00E618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E8442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กลุ่มกิจการประเมินผลกระทบของมาตรฐานการรายงานทางการเงินฉบับใหม่และฉบับปรับปรุง ซึ่งยังไม่มีผลบังคับใช้ในรอบระยะเวลารายงานปัจจุบันมีดังนี้</w:t>
      </w:r>
    </w:p>
    <w:p w14:paraId="63042C2F" w14:textId="77777777" w:rsidR="006810AB" w:rsidRPr="00E84424" w:rsidRDefault="006810AB" w:rsidP="005676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</w:p>
    <w:p w14:paraId="3BB79F03" w14:textId="7DB7C2A3" w:rsidR="00DB52A3" w:rsidRPr="00E84424" w:rsidRDefault="00FF50A2" w:rsidP="00FF50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8442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ก)</w:t>
      </w:r>
      <w:r w:rsidRPr="00E8442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DB52A3" w:rsidRPr="00E8442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การปรับปรุงการอ้างอิงกรอบแนวคิดในมาตรฐานการรายงานทางการเงิน </w:t>
      </w:r>
      <w:r w:rsidR="00DB52A3" w:rsidRPr="00E84424">
        <w:rPr>
          <w:rFonts w:ascii="Browallia New" w:eastAsia="Arial Unicode MS" w:hAnsi="Browallia New" w:cs="Browallia New"/>
          <w:sz w:val="26"/>
          <w:szCs w:val="26"/>
          <w:cs/>
        </w:rPr>
        <w:t>เพิ่มเติมหลักการใหม่และแนวปฏิบัติในเรื่องต่อไปนี้</w:t>
      </w:r>
    </w:p>
    <w:p w14:paraId="0E5C11A8" w14:textId="77777777" w:rsidR="00DB52A3" w:rsidRPr="00E84424" w:rsidRDefault="00DB52A3" w:rsidP="00FF50A2">
      <w:pPr>
        <w:pStyle w:val="ListParagraph"/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00"/>
        </w:tabs>
        <w:autoSpaceDE w:val="0"/>
        <w:autoSpaceDN w:val="0"/>
        <w:adjustRightInd w:val="0"/>
        <w:spacing w:line="240" w:lineRule="auto"/>
        <w:ind w:left="14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84424">
        <w:rPr>
          <w:rFonts w:ascii="Browallia New" w:eastAsia="Arial Unicode MS" w:hAnsi="Browallia New" w:cs="Browallia New"/>
          <w:sz w:val="26"/>
          <w:szCs w:val="26"/>
          <w:cs/>
        </w:rPr>
        <w:t>การวัดมูลค่า ซึ่งรวมถึงปัจจัยที่ต้องพิจารณาในการเลือกเกณฑ์การวัดมูลค่า</w:t>
      </w:r>
    </w:p>
    <w:p w14:paraId="7D1E0C28" w14:textId="77777777" w:rsidR="00DB52A3" w:rsidRPr="00E84424" w:rsidRDefault="00DB52A3" w:rsidP="00FF50A2">
      <w:pPr>
        <w:pStyle w:val="ListParagraph"/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00"/>
        </w:tabs>
        <w:autoSpaceDE w:val="0"/>
        <w:autoSpaceDN w:val="0"/>
        <w:adjustRightInd w:val="0"/>
        <w:spacing w:line="240" w:lineRule="auto"/>
        <w:ind w:left="14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84424">
        <w:rPr>
          <w:rFonts w:ascii="Browallia New" w:eastAsia="Arial Unicode MS" w:hAnsi="Browallia New" w:cs="Browallia New"/>
          <w:sz w:val="26"/>
          <w:szCs w:val="26"/>
          <w:cs/>
        </w:rPr>
        <w:t>การแสดงรายการและการเปิดเผยข้อมูล รวมถึงการจัดประเภทรายการรายได้และค่าใช้จ่ายในกำไรขาดทุนเบ็ดเสร็จอื่น</w:t>
      </w:r>
    </w:p>
    <w:p w14:paraId="04C5483B" w14:textId="67C58503" w:rsidR="00DB52A3" w:rsidRPr="00E84424" w:rsidRDefault="00DB52A3" w:rsidP="00FF50A2">
      <w:pPr>
        <w:pStyle w:val="ListParagraph"/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00"/>
        </w:tabs>
        <w:autoSpaceDE w:val="0"/>
        <w:autoSpaceDN w:val="0"/>
        <w:adjustRightInd w:val="0"/>
        <w:spacing w:line="240" w:lineRule="auto"/>
        <w:ind w:left="14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84424">
        <w:rPr>
          <w:rFonts w:ascii="Browallia New" w:eastAsia="Arial Unicode MS" w:hAnsi="Browallia New" w:cs="Browallia New"/>
          <w:sz w:val="26"/>
          <w:szCs w:val="26"/>
          <w:cs/>
        </w:rPr>
        <w:t xml:space="preserve">กิจการที่เสนอรายงานอาจเป็นกิจการเดียวหรือส่วนของกิจการหรือประกอบด้วยกิจการมากกว่า </w:t>
      </w:r>
      <w:r w:rsidR="00CF1017" w:rsidRPr="00CF1017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E84424">
        <w:rPr>
          <w:rFonts w:ascii="Browallia New" w:eastAsia="Arial Unicode MS" w:hAnsi="Browallia New" w:cs="Browallia New"/>
          <w:sz w:val="26"/>
          <w:szCs w:val="26"/>
          <w:cs/>
        </w:rPr>
        <w:t xml:space="preserve"> แห่ง ซึ่ง</w:t>
      </w:r>
      <w:r w:rsidR="00EE7086" w:rsidRPr="00E84424">
        <w:rPr>
          <w:rFonts w:ascii="Browallia New" w:eastAsia="Arial Unicode MS" w:hAnsi="Browallia New" w:cs="Browallia New"/>
          <w:sz w:val="26"/>
          <w:szCs w:val="26"/>
        </w:rPr>
        <w:br/>
      </w:r>
      <w:r w:rsidRPr="00E84424">
        <w:rPr>
          <w:rFonts w:ascii="Browallia New" w:eastAsia="Arial Unicode MS" w:hAnsi="Browallia New" w:cs="Browallia New"/>
          <w:sz w:val="26"/>
          <w:szCs w:val="26"/>
          <w:cs/>
        </w:rPr>
        <w:t>ไม่จำเป็นต้องเป็นกิจการตามกฎหมาย และ</w:t>
      </w:r>
    </w:p>
    <w:p w14:paraId="1F70AFEA" w14:textId="77777777" w:rsidR="00DB52A3" w:rsidRPr="00E84424" w:rsidRDefault="00DB52A3" w:rsidP="00FF50A2">
      <w:pPr>
        <w:pStyle w:val="ListParagraph"/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00"/>
        </w:tabs>
        <w:autoSpaceDE w:val="0"/>
        <w:autoSpaceDN w:val="0"/>
        <w:adjustRightInd w:val="0"/>
        <w:spacing w:line="240" w:lineRule="auto"/>
        <w:ind w:left="14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84424">
        <w:rPr>
          <w:rFonts w:ascii="Browallia New" w:eastAsia="Arial Unicode MS" w:hAnsi="Browallia New" w:cs="Browallia New"/>
          <w:sz w:val="26"/>
          <w:szCs w:val="26"/>
          <w:cs/>
        </w:rPr>
        <w:t>การตัดรายการสินทรัพย์และหนี้สิน</w:t>
      </w:r>
    </w:p>
    <w:p w14:paraId="41196B7D" w14:textId="77777777" w:rsidR="00DB52A3" w:rsidRPr="00E84424" w:rsidRDefault="00DB52A3" w:rsidP="005676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</w:p>
    <w:p w14:paraId="073D7F31" w14:textId="299E8748" w:rsidR="00DB52A3" w:rsidRPr="00E84424" w:rsidRDefault="00DB52A3" w:rsidP="005676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E8442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กรอบแนวคิดได้ปรับปรุงคำนิยามของสินทรัพย์และหนี้สิน และเกณฑ์ในการรวมสินทรัพย์และหนี้สินในงบการเงิน รวมทั้งได้อธิบายให้ชัดเจนขึ้นถึงบทบาทของความสามารถของฝ่ายบริหารในการดูแลรักษาทรัพยากรเชิงเศรษฐกิจของกิจการ ความระมัดระวัง และความไม่แน่นอนของการวัดมูลค่าในการรายงานทางการเงิน</w:t>
      </w:r>
    </w:p>
    <w:p w14:paraId="5A0829F1" w14:textId="12493BFB" w:rsidR="005F69D5" w:rsidRPr="00E84424" w:rsidRDefault="005F69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E84424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br w:type="page"/>
      </w:r>
    </w:p>
    <w:p w14:paraId="1E8EC86E" w14:textId="77777777" w:rsidR="007463C6" w:rsidRPr="00E84424" w:rsidRDefault="007463C6" w:rsidP="005676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</w:p>
    <w:p w14:paraId="2F783E75" w14:textId="29F73E88" w:rsidR="00DB52A3" w:rsidRPr="00E84424" w:rsidRDefault="00FF50A2" w:rsidP="00FF50A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8442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ข)</w:t>
      </w:r>
      <w:r w:rsidRPr="00E8442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DB52A3" w:rsidRPr="00E8442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การปรับปรุงมาตรฐานการรายงานทางการเงินฉบับที่ </w:t>
      </w:r>
      <w:r w:rsidR="00CF1017" w:rsidRPr="00CF101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DB52A3" w:rsidRPr="00E8442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เรื่อง การรวมธุรกิจ</w:t>
      </w:r>
      <w:r w:rsidR="00CA54C5" w:rsidRPr="00E8442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</w:t>
      </w:r>
      <w:r w:rsidR="00DB52A3" w:rsidRPr="00E84424">
        <w:rPr>
          <w:rFonts w:ascii="Browallia New" w:eastAsia="Arial Unicode MS" w:hAnsi="Browallia New" w:cs="Browallia New"/>
          <w:sz w:val="26"/>
          <w:szCs w:val="26"/>
          <w:cs/>
        </w:rPr>
        <w:t xml:space="preserve">ได้ให้คำนิยามของ “ธุรกิจ” ใหม่ </w:t>
      </w:r>
      <w:r w:rsidRPr="00E84424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="00DB52A3" w:rsidRPr="00E8442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ซึ่งกำหนดให้การได้มาซึ่งธุรกิจต้องรวมถึงข้อมูลปัจจัยนำเข้าและกระบวนการที่สำคัญเป็นอย่างน้อยซึ่งเมื่อนำมารวมกัน</w:t>
      </w:r>
      <w:r w:rsidR="00BE7C17" w:rsidRPr="00E8442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br/>
      </w:r>
      <w:r w:rsidR="00DB52A3" w:rsidRPr="00E8442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มีส่วนอย่างมีนัยสำคัญทำให้เกิดความสามารถในการสร้างผลผลิต รวมทั้งปรับปรุงคำนิยามของ “ผลผลิต” โดยให้ความสนใจ</w:t>
      </w:r>
      <w:r w:rsidR="00DB52A3" w:rsidRPr="00E84424">
        <w:rPr>
          <w:rFonts w:ascii="Browallia New" w:eastAsia="Arial Unicode MS" w:hAnsi="Browallia New" w:cs="Browallia New"/>
          <w:sz w:val="26"/>
          <w:szCs w:val="26"/>
          <w:cs/>
        </w:rPr>
        <w:t>ในตัวของสินค้าและบริการที่ให้กับลูกค้า และตัดเรื่องการอ้างอิงความสามารถในการลดต้นทุนออกไป</w:t>
      </w:r>
    </w:p>
    <w:p w14:paraId="75641D2C" w14:textId="77777777" w:rsidR="00DB52A3" w:rsidRPr="00E84424" w:rsidRDefault="00DB52A3" w:rsidP="005676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02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</w:p>
    <w:p w14:paraId="054F5D14" w14:textId="3C25778F" w:rsidR="00DB52A3" w:rsidRPr="00E84424" w:rsidRDefault="00BE7C17" w:rsidP="00BE7C1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40"/>
        <w:jc w:val="thaiDistribute"/>
        <w:rPr>
          <w:rFonts w:ascii="Browallia New" w:eastAsia="Arial Unicode MS" w:hAnsi="Browallia New" w:cs="Browallia New"/>
          <w:spacing w:val="-9"/>
          <w:sz w:val="26"/>
          <w:szCs w:val="26"/>
          <w:lang w:val="en-GB"/>
        </w:rPr>
      </w:pPr>
      <w:r w:rsidRPr="00E8442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ค)</w:t>
      </w:r>
      <w:r w:rsidRPr="00E8442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DB52A3" w:rsidRPr="00E8442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การปรับปรุงมาตรฐานการรายงานทางการเงินฉบับที่ </w:t>
      </w:r>
      <w:r w:rsidR="00CF1017" w:rsidRPr="00CF101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9</w:t>
      </w:r>
      <w:r w:rsidR="00DB52A3" w:rsidRPr="00E8442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เรื่อง เครื่องมือทางการเงิน และมาตรฐานการรายงาน</w:t>
      </w:r>
      <w:r w:rsidR="00DB52A3" w:rsidRPr="00E84424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 xml:space="preserve">ทางการเงิน ฉบับที่ </w:t>
      </w:r>
      <w:r w:rsidR="00CF1017" w:rsidRPr="00CF1017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lang w:val="en-GB"/>
        </w:rPr>
        <w:t>7</w:t>
      </w:r>
      <w:r w:rsidR="00DB52A3" w:rsidRPr="00E84424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 xml:space="preserve"> เรื่อง การเปิดเผยข้อมูลเครื่องมือทางการเงิน</w:t>
      </w:r>
      <w:r w:rsidR="00CA54C5" w:rsidRPr="00E84424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 xml:space="preserve"> </w:t>
      </w:r>
      <w:r w:rsidR="00DB52A3" w:rsidRPr="00E8442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ปรับเปลี่ยนข้อกำหนดการบัญชีป้องกันความเสี่ยง</w:t>
      </w:r>
      <w:r w:rsidR="00DB52A3" w:rsidRPr="00E84424">
        <w:rPr>
          <w:rFonts w:ascii="Browallia New" w:eastAsia="Arial Unicode MS" w:hAnsi="Browallia New" w:cs="Browallia New"/>
          <w:sz w:val="26"/>
          <w:szCs w:val="26"/>
          <w:cs/>
        </w:rPr>
        <w:t xml:space="preserve">โดยเฉพาะ เพื่อบรรเทาผลกระทบที่อาจเกิดขึ้นจากความไม่แน่นอนที่เกิดจากการปฏิรูปอัตราดอกเบี้ยอ้างอิง เช่น อัตราดอกเบี้ยอ้างอิงที่กำหนดจากธุรกรรมการกู้ยืม </w:t>
      </w:r>
      <w:r w:rsidR="00DB52A3" w:rsidRPr="00E8442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(Interbank offer rates - IBORs) </w:t>
      </w:r>
      <w:r w:rsidR="00DB52A3" w:rsidRPr="00E84424">
        <w:rPr>
          <w:rFonts w:ascii="Browallia New" w:eastAsia="Arial Unicode MS" w:hAnsi="Browallia New" w:cs="Browallia New"/>
          <w:sz w:val="26"/>
          <w:szCs w:val="26"/>
          <w:cs/>
        </w:rPr>
        <w:t>นอกจากนี้ การปรับปรุงได้กำหนดให้</w:t>
      </w:r>
      <w:r w:rsidR="00DB52A3" w:rsidRPr="00E84424">
        <w:rPr>
          <w:rFonts w:ascii="Browallia New" w:eastAsia="Arial Unicode MS" w:hAnsi="Browallia New" w:cs="Browallia New"/>
          <w:spacing w:val="-9"/>
          <w:sz w:val="26"/>
          <w:szCs w:val="26"/>
          <w:cs/>
        </w:rPr>
        <w:t>กิจการให้ข้อมูลเพิ่มเติมเกี่ยวกับความสัมพันธ์ของการป้องกันความเสี่ยงที่ได้รับผลกระทบโดยตรงจากความไม่แน่นอนใด ๆ นั้น</w:t>
      </w:r>
    </w:p>
    <w:p w14:paraId="678D38DC" w14:textId="77777777" w:rsidR="00DB52A3" w:rsidRPr="00E84424" w:rsidRDefault="00DB52A3" w:rsidP="005676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firstLine="22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</w:p>
    <w:p w14:paraId="1AC692D6" w14:textId="0D83ED1D" w:rsidR="00DC41CF" w:rsidRDefault="00BE7C17" w:rsidP="00BE7C1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8442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ง)</w:t>
      </w:r>
      <w:r w:rsidRPr="00E8442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DB52A3" w:rsidRPr="00E8442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การปรับปรุงมาตรฐานการบัญชีฉบับที่ </w:t>
      </w:r>
      <w:r w:rsidR="00CF1017" w:rsidRPr="00CF101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DB52A3" w:rsidRPr="00E8442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เรื่อง การนำเสนองบการเงิน และมาตรฐานการบัญชี ฉบับที่ </w:t>
      </w:r>
      <w:r w:rsidR="00CF1017" w:rsidRPr="00CF101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8</w:t>
      </w:r>
      <w:r w:rsidR="00DB52A3" w:rsidRPr="00E8442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เรื่อง </w:t>
      </w:r>
      <w:r w:rsidR="00DB52A3" w:rsidRPr="00E84424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cs/>
        </w:rPr>
        <w:t>นโยบายการบัญชี การเปลี่ยนแปลงประมาณการทางบัญชีและข้อผิดพลาด</w:t>
      </w:r>
      <w:r w:rsidR="00DB52A3" w:rsidRPr="00E84424">
        <w:rPr>
          <w:rFonts w:ascii="Browallia New" w:eastAsia="Arial Unicode MS" w:hAnsi="Browallia New" w:cs="Browallia New"/>
          <w:b/>
          <w:bCs/>
          <w:spacing w:val="-6"/>
          <w:sz w:val="26"/>
          <w:szCs w:val="26"/>
          <w:cs/>
        </w:rPr>
        <w:t xml:space="preserve"> </w:t>
      </w:r>
      <w:r w:rsidR="00DB52A3" w:rsidRPr="00E8442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ปรับปรุงคำนิยามของ ”ความมีสาระสำคัญ”</w:t>
      </w:r>
      <w:r w:rsidR="00DB52A3" w:rsidRPr="00E84424">
        <w:rPr>
          <w:rFonts w:ascii="Browallia New" w:eastAsia="Arial Unicode MS" w:hAnsi="Browallia New" w:cs="Browallia New"/>
          <w:sz w:val="26"/>
          <w:szCs w:val="26"/>
          <w:cs/>
        </w:rPr>
        <w:t xml:space="preserve"> โดยให้เป็นไปในแนวทางเดียวกันกับมาตรฐานการรายงานทางการเงินและกรอบแนวคิด</w:t>
      </w:r>
      <w:r w:rsidR="00DB52A3" w:rsidRPr="00E8442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DB52A3" w:rsidRPr="00E84424">
        <w:rPr>
          <w:rFonts w:ascii="Browallia New" w:eastAsia="Arial Unicode MS" w:hAnsi="Browallia New" w:cs="Browallia New"/>
          <w:sz w:val="26"/>
          <w:szCs w:val="26"/>
          <w:cs/>
        </w:rPr>
        <w:t>และอธิบายถึงการนำ</w:t>
      </w:r>
      <w:r w:rsidRPr="00E84424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="00DB52A3" w:rsidRPr="00E84424">
        <w:rPr>
          <w:rFonts w:ascii="Browallia New" w:eastAsia="Arial Unicode MS" w:hAnsi="Browallia New" w:cs="Browallia New"/>
          <w:sz w:val="26"/>
          <w:szCs w:val="26"/>
          <w:cs/>
        </w:rPr>
        <w:t>ความมีสาระสำคัญไปประยุกต์</w:t>
      </w:r>
      <w:r w:rsidR="006553CC" w:rsidRPr="00E84424">
        <w:rPr>
          <w:rFonts w:ascii="Browallia New" w:eastAsia="Arial Unicode MS" w:hAnsi="Browallia New" w:cs="Browallia New"/>
          <w:sz w:val="26"/>
          <w:szCs w:val="26"/>
          <w:cs/>
        </w:rPr>
        <w:t>ให้มีความ</w:t>
      </w:r>
      <w:r w:rsidR="00DB52A3" w:rsidRPr="00E84424">
        <w:rPr>
          <w:rFonts w:ascii="Browallia New" w:eastAsia="Arial Unicode MS" w:hAnsi="Browallia New" w:cs="Browallia New"/>
          <w:sz w:val="26"/>
          <w:szCs w:val="26"/>
          <w:cs/>
        </w:rPr>
        <w:t xml:space="preserve">ชัดเจนขึ้นในมาตรฐานการบัญชีฉบับที่ </w:t>
      </w:r>
      <w:r w:rsidR="00CF1017" w:rsidRPr="00CF1017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</w:p>
    <w:p w14:paraId="192C1EDF" w14:textId="4CA9005E" w:rsidR="00C82563" w:rsidRDefault="00C82563" w:rsidP="00BE7C1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EC69E63" w14:textId="4EE3336D" w:rsidR="00C82563" w:rsidRPr="00E263C0" w:rsidRDefault="00C82563" w:rsidP="00E263C0">
      <w:pPr>
        <w:pStyle w:val="ListParagraph"/>
        <w:numPr>
          <w:ilvl w:val="0"/>
          <w:numId w:val="4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56" w:lineRule="auto"/>
        <w:ind w:left="1134" w:hanging="587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C8256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การปรับปรุงมาตรฐา</w:t>
      </w:r>
      <w:bookmarkStart w:id="7" w:name="TFRS16Revision"/>
      <w:bookmarkEnd w:id="7"/>
      <w:r w:rsidRPr="00C8256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นการรายงานทางการเงินฉบับที่</w:t>
      </w:r>
      <w:r w:rsidR="003079C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16</w:t>
      </w:r>
      <w:r w:rsidRPr="00C8256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</w:t>
      </w:r>
      <w:r w:rsidRPr="00C8256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(TFRS 16) </w:t>
      </w:r>
      <w:r w:rsidRPr="00C82563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เรื่อง สัญญาเช่า</w:t>
      </w:r>
      <w:r w:rsidRPr="00E234BC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 xml:space="preserve"> </w:t>
      </w:r>
      <w:r w:rsidRPr="00C825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เกี่ยวกับการผ่อนปรนในทางปฏิบัติกรณีที่ผู้เช่าได้รับการลดค่าเช่าเนื่องจากสถานการณ์ </w:t>
      </w:r>
      <w:r w:rsidRPr="00C82563">
        <w:rPr>
          <w:rFonts w:ascii="Browallia New" w:eastAsia="Arial Unicode MS" w:hAnsi="Browallia New" w:cs="Browallia New"/>
          <w:sz w:val="26"/>
          <w:szCs w:val="26"/>
          <w:lang w:val="en-GB"/>
        </w:rPr>
        <w:t>COVID-19</w:t>
      </w:r>
      <w:r w:rsidRPr="00C82563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 โดยผู้เช่าสามารถเลือกที่จะไม่ประเมินว่าการลดค่าเช่าดังกล่าวเป็นการเปลี่ยนแปลงเงื่อนไขสัญญาเช่า</w:t>
      </w:r>
      <w:r w:rsidRPr="00C8256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(Lease modification) </w:t>
      </w:r>
      <w:r w:rsidRPr="00C82563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สำหรับการลดหรือการงดเว้นการจ่ายค่าเช่าในระหว่างวันที่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r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1 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มิถุนายน พ.ศ.</w:t>
      </w:r>
      <w:r w:rsidR="003079CD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r w:rsidR="003079CD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C82563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ถึงวันที่</w:t>
      </w:r>
      <w:r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30 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มิถุนายน พ.ศ.</w:t>
      </w:r>
      <w:r w:rsidR="003079C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2564</w:t>
      </w:r>
      <w:r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โ</w:t>
      </w:r>
      <w:r w:rsidRPr="00C82563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ดยการผ่อนปรนดังกล่าวต้องนำมาถือปฏิบัติกับงบการเงินประจำปีที่เริ่มในหรือหลังวันที่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r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1 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มิถุนายน พ.ศ. </w:t>
      </w:r>
      <w:r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C82563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ทั้งนี้ กิจการสามารถถือปฏิบัติก่อนวันที่มีผลบังคับใช้ได้ </w:t>
      </w:r>
      <w:r w:rsidRPr="00E263C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และบริษัทเลือกที่จะนำการผ่อนปรนดังกล่าวมาถือปฏิบัติสำหรับรอบระยะเวลารายงานปีปัจจุบัน</w:t>
      </w:r>
      <w:r w:rsidR="003079CD" w:rsidRPr="00E263C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3079CD" w:rsidRPr="00E263C0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โดยผลกระทบจากการนำแนวผ่อนปรนมาปฏิบัติ</w:t>
      </w:r>
      <w:r w:rsidR="00C52681" w:rsidRPr="00E263C0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เป็นจำนวนเงิน</w:t>
      </w:r>
      <w:r w:rsidR="00E234BC" w:rsidRPr="00E263C0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ที่ไม่มีสาระสำคัญ</w:t>
      </w:r>
    </w:p>
    <w:p w14:paraId="0A7FE833" w14:textId="77777777" w:rsidR="00C82563" w:rsidRPr="00E84424" w:rsidRDefault="00C82563" w:rsidP="00BE7C1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0D5E457" w14:textId="61B9C34A" w:rsidR="007463C6" w:rsidRPr="00E263C0" w:rsidRDefault="007463C6" w:rsidP="00E263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51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E263C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ทั้งนี้ ผู้บริหารของกลุ่มกิจการอยู่ระหว่างการประเมินผลกระทบของการนำมาตร</w:t>
      </w:r>
      <w:r w:rsidR="00D62DD8" w:rsidRPr="00E263C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ฐาน</w:t>
      </w:r>
      <w:r w:rsidRPr="00E263C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การรายงานทางการเงิน</w:t>
      </w:r>
      <w:r w:rsidR="00E263C0" w:rsidRPr="00E263C0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ตามข้อ ก</w:t>
      </w:r>
      <w:r w:rsidR="00E263C0" w:rsidRPr="00E263C0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)</w:t>
      </w:r>
      <w:r w:rsidR="00E263C0" w:rsidRPr="00E263C0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 xml:space="preserve"> ถึง ง) </w:t>
      </w:r>
      <w:r w:rsidRPr="00E263C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มาใช้ปฏิบัติ</w:t>
      </w:r>
    </w:p>
    <w:p w14:paraId="226EF45F" w14:textId="77777777" w:rsidR="00EE7086" w:rsidRPr="00E84424" w:rsidRDefault="00EE7086" w:rsidP="00E618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6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cs/>
        </w:rPr>
      </w:pPr>
    </w:p>
    <w:tbl>
      <w:tblPr>
        <w:tblStyle w:val="TableGrid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4"/>
      </w:tblGrid>
      <w:tr w:rsidR="00C6464B" w:rsidRPr="00E84424" w14:paraId="64A550A4" w14:textId="77777777" w:rsidTr="00C6464B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2C1CB700" w14:textId="40A11AE8" w:rsidR="00C6464B" w:rsidRPr="00E84424" w:rsidRDefault="00CF1017" w:rsidP="00567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</w:pPr>
            <w:r w:rsidRPr="00CF101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5</w:t>
            </w:r>
            <w:r w:rsidR="00C6464B" w:rsidRPr="00E8442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ab/>
            </w:r>
            <w:r w:rsidR="00C6464B" w:rsidRPr="00E8442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  <w:t>ผลกระทบจากการนำมาตรฐานการรายงานทางการเงินฉบับใหม่และฉบับปรับปรุงมาปรับใช้เป็นครั้งแรก</w:t>
            </w:r>
          </w:p>
        </w:tc>
      </w:tr>
    </w:tbl>
    <w:p w14:paraId="697631D4" w14:textId="77777777" w:rsidR="00EE7086" w:rsidRPr="00E84424" w:rsidRDefault="00EE7086" w:rsidP="00BE7C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8B5AF59" w14:textId="60538AE8" w:rsidR="006810AB" w:rsidRPr="00E84424" w:rsidRDefault="006810AB" w:rsidP="00BE7C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ar-SA"/>
        </w:rPr>
      </w:pPr>
      <w:r w:rsidRPr="00E84424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กลุ่มกิจการและบริษัทได้นำมาตรฐานการบัญชีฉบับที่ </w:t>
      </w:r>
      <w:r w:rsidR="00CF1017" w:rsidRPr="00CF1017">
        <w:rPr>
          <w:rFonts w:ascii="Browallia New" w:eastAsia="Arial Unicode MS" w:hAnsi="Browallia New" w:cs="Browallia New"/>
          <w:sz w:val="26"/>
          <w:szCs w:val="26"/>
          <w:lang w:val="en-GB"/>
        </w:rPr>
        <w:t>32</w:t>
      </w:r>
      <w:r w:rsidRPr="00E84424">
        <w:rPr>
          <w:rFonts w:ascii="Browallia New" w:eastAsia="Arial Unicode MS" w:hAnsi="Browallia New" w:cs="Browallia New"/>
          <w:sz w:val="26"/>
          <w:szCs w:val="26"/>
        </w:rPr>
        <w:t xml:space="preserve"> (TAS </w:t>
      </w:r>
      <w:r w:rsidR="00CF1017" w:rsidRPr="00CF1017">
        <w:rPr>
          <w:rFonts w:ascii="Browallia New" w:eastAsia="Arial Unicode MS" w:hAnsi="Browallia New" w:cs="Browallia New"/>
          <w:sz w:val="26"/>
          <w:szCs w:val="26"/>
          <w:lang w:val="en-GB"/>
        </w:rPr>
        <w:t>32</w:t>
      </w:r>
      <w:r w:rsidRPr="00E84424">
        <w:rPr>
          <w:rFonts w:ascii="Browallia New" w:eastAsia="Arial Unicode MS" w:hAnsi="Browallia New" w:cs="Browallia New"/>
          <w:sz w:val="26"/>
          <w:szCs w:val="26"/>
        </w:rPr>
        <w:t>)</w:t>
      </w:r>
      <w:r w:rsidRPr="00E84424">
        <w:rPr>
          <w:rFonts w:ascii="Browallia New" w:eastAsia="Arial Unicode MS" w:hAnsi="Browallia New" w:cs="Browallia New"/>
          <w:sz w:val="26"/>
          <w:szCs w:val="26"/>
          <w:cs/>
        </w:rPr>
        <w:t xml:space="preserve"> เรื่อง การแสดงรายการเครื่องมือทางการเงิน มาตรฐานการรายงานทางการเงินฉบับที่ </w:t>
      </w:r>
      <w:r w:rsidR="00CF1017" w:rsidRPr="00CF1017">
        <w:rPr>
          <w:rFonts w:ascii="Browallia New" w:eastAsia="Arial Unicode MS" w:hAnsi="Browallia New" w:cs="Browallia New"/>
          <w:sz w:val="26"/>
          <w:szCs w:val="26"/>
          <w:lang w:val="en-GB"/>
        </w:rPr>
        <w:t>7</w:t>
      </w:r>
      <w:r w:rsidRPr="00E84424">
        <w:rPr>
          <w:rFonts w:ascii="Browallia New" w:eastAsia="Arial Unicode MS" w:hAnsi="Browallia New" w:cs="Browallia New"/>
          <w:sz w:val="26"/>
          <w:szCs w:val="26"/>
        </w:rPr>
        <w:t xml:space="preserve"> (TFRS </w:t>
      </w:r>
      <w:r w:rsidR="00CF1017" w:rsidRPr="00CF1017">
        <w:rPr>
          <w:rFonts w:ascii="Browallia New" w:eastAsia="Arial Unicode MS" w:hAnsi="Browallia New" w:cs="Browallia New"/>
          <w:sz w:val="26"/>
          <w:szCs w:val="26"/>
          <w:lang w:val="en-GB"/>
        </w:rPr>
        <w:t>7</w:t>
      </w:r>
      <w:r w:rsidRPr="00E84424">
        <w:rPr>
          <w:rFonts w:ascii="Browallia New" w:eastAsia="Arial Unicode MS" w:hAnsi="Browallia New" w:cs="Browallia New"/>
          <w:sz w:val="26"/>
          <w:szCs w:val="26"/>
        </w:rPr>
        <w:t xml:space="preserve">) </w:t>
      </w:r>
      <w:r w:rsidRPr="00E84424">
        <w:rPr>
          <w:rFonts w:ascii="Browallia New" w:eastAsia="Arial Unicode MS" w:hAnsi="Browallia New" w:cs="Browallia New"/>
          <w:sz w:val="26"/>
          <w:szCs w:val="26"/>
          <w:cs/>
        </w:rPr>
        <w:t xml:space="preserve">เรื่อง การเปิดเผยข้อมูลเครื่องมือทางการเงิน มาตรฐานการรายงานทางการเงินฉบับที่ </w:t>
      </w:r>
      <w:r w:rsidR="00CF1017" w:rsidRPr="00CF1017">
        <w:rPr>
          <w:rFonts w:ascii="Browallia New" w:eastAsia="Arial Unicode MS" w:hAnsi="Browallia New" w:cs="Browallia New"/>
          <w:sz w:val="26"/>
          <w:szCs w:val="26"/>
          <w:lang w:val="en-GB"/>
        </w:rPr>
        <w:t>9</w:t>
      </w:r>
      <w:r w:rsidRPr="00E84424">
        <w:rPr>
          <w:rFonts w:ascii="Browallia New" w:eastAsia="Arial Unicode MS" w:hAnsi="Browallia New" w:cs="Browallia New"/>
          <w:sz w:val="26"/>
          <w:szCs w:val="26"/>
        </w:rPr>
        <w:t xml:space="preserve"> (TFRS </w:t>
      </w:r>
      <w:r w:rsidR="00CF1017" w:rsidRPr="00CF1017">
        <w:rPr>
          <w:rFonts w:ascii="Browallia New" w:eastAsia="Arial Unicode MS" w:hAnsi="Browallia New" w:cs="Browallia New"/>
          <w:sz w:val="26"/>
          <w:szCs w:val="26"/>
          <w:lang w:val="en-GB"/>
        </w:rPr>
        <w:t>9</w:t>
      </w:r>
      <w:r w:rsidRPr="00E84424">
        <w:rPr>
          <w:rFonts w:ascii="Browallia New" w:eastAsia="Arial Unicode MS" w:hAnsi="Browallia New" w:cs="Browallia New"/>
          <w:sz w:val="26"/>
          <w:szCs w:val="26"/>
        </w:rPr>
        <w:t xml:space="preserve">) </w:t>
      </w:r>
      <w:r w:rsidRPr="00E84424">
        <w:rPr>
          <w:rFonts w:ascii="Browallia New" w:eastAsia="Arial Unicode MS" w:hAnsi="Browallia New" w:cs="Browallia New"/>
          <w:sz w:val="26"/>
          <w:szCs w:val="26"/>
          <w:cs/>
        </w:rPr>
        <w:t>เรื่อง เครื่องมือทางการเงิน และมาตรฐานการรายงานทางการเงินฉบับที่</w:t>
      </w:r>
      <w:r w:rsidR="007463C6" w:rsidRPr="00E8442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CF1017" w:rsidRPr="00CF1017">
        <w:rPr>
          <w:rFonts w:ascii="Browallia New" w:eastAsia="Arial Unicode MS" w:hAnsi="Browallia New" w:cs="Browallia New"/>
          <w:sz w:val="26"/>
          <w:szCs w:val="26"/>
          <w:lang w:val="en-GB"/>
        </w:rPr>
        <w:t>16</w:t>
      </w:r>
      <w:r w:rsidRPr="00E84424">
        <w:rPr>
          <w:rFonts w:ascii="Browallia New" w:eastAsia="Arial Unicode MS" w:hAnsi="Browallia New" w:cs="Browallia New"/>
          <w:sz w:val="26"/>
          <w:szCs w:val="26"/>
        </w:rPr>
        <w:t xml:space="preserve"> (TFRS </w:t>
      </w:r>
      <w:r w:rsidR="00CF1017" w:rsidRPr="00CF1017">
        <w:rPr>
          <w:rFonts w:ascii="Browallia New" w:eastAsia="Arial Unicode MS" w:hAnsi="Browallia New" w:cs="Browallia New"/>
          <w:sz w:val="26"/>
          <w:szCs w:val="26"/>
          <w:lang w:val="en-GB"/>
        </w:rPr>
        <w:t>16</w:t>
      </w:r>
      <w:r w:rsidRPr="00E84424">
        <w:rPr>
          <w:rFonts w:ascii="Browallia New" w:eastAsia="Arial Unicode MS" w:hAnsi="Browallia New" w:cs="Browallia New"/>
          <w:sz w:val="26"/>
          <w:szCs w:val="26"/>
        </w:rPr>
        <w:t xml:space="preserve">) </w:t>
      </w:r>
      <w:r w:rsidRPr="00E84424">
        <w:rPr>
          <w:rFonts w:ascii="Browallia New" w:eastAsia="Arial Unicode MS" w:hAnsi="Browallia New" w:cs="Browallia New"/>
          <w:sz w:val="26"/>
          <w:szCs w:val="26"/>
          <w:cs/>
        </w:rPr>
        <w:t xml:space="preserve">เรื่อง สัญญาเช่า มาถือปฏิบัติเป็นครั้งแรก </w:t>
      </w:r>
      <w:r w:rsidR="00F845A7" w:rsidRPr="00E8442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โดย</w:t>
      </w:r>
      <w:r w:rsidR="006553CC" w:rsidRPr="00E84424">
        <w:rPr>
          <w:rFonts w:ascii="Browallia New" w:eastAsia="Arial Unicode MS" w:hAnsi="Browallia New" w:cs="Browallia New"/>
          <w:sz w:val="26"/>
          <w:szCs w:val="26"/>
          <w:cs/>
        </w:rPr>
        <w:t>ได้</w:t>
      </w:r>
      <w:r w:rsidRPr="00E84424">
        <w:rPr>
          <w:rFonts w:ascii="Browallia New" w:eastAsia="Arial Unicode MS" w:hAnsi="Browallia New" w:cs="Browallia New"/>
          <w:sz w:val="26"/>
          <w:szCs w:val="26"/>
          <w:cs/>
        </w:rPr>
        <w:t xml:space="preserve">นำนโยบายการบัญชีใหม่มาถือปฏิบัติตั้งแต่วันที่ </w:t>
      </w:r>
      <w:r w:rsidR="00CF1017" w:rsidRPr="00CF1017">
        <w:rPr>
          <w:rFonts w:ascii="Browallia New" w:eastAsia="Arial Unicode MS" w:hAnsi="Browallia New" w:cs="Browallia New"/>
          <w:sz w:val="26"/>
          <w:szCs w:val="26"/>
          <w:lang w:val="en-GB" w:bidi="ar-SA"/>
        </w:rPr>
        <w:t>1</w:t>
      </w:r>
      <w:r w:rsidR="00C942F7" w:rsidRPr="00E84424">
        <w:rPr>
          <w:rFonts w:ascii="Browallia New" w:eastAsia="Arial Unicode MS" w:hAnsi="Browallia New" w:cs="Browallia New"/>
          <w:sz w:val="26"/>
          <w:szCs w:val="26"/>
          <w:lang w:bidi="ar-SA"/>
        </w:rPr>
        <w:t xml:space="preserve"> </w:t>
      </w:r>
      <w:r w:rsidR="00C942F7" w:rsidRPr="00E84424">
        <w:rPr>
          <w:rFonts w:ascii="Browallia New" w:eastAsia="Arial Unicode MS" w:hAnsi="Browallia New" w:cs="Browallia New"/>
          <w:sz w:val="26"/>
          <w:szCs w:val="26"/>
          <w:cs/>
        </w:rPr>
        <w:t xml:space="preserve">มกราคม พ.ศ. </w:t>
      </w:r>
      <w:r w:rsidR="00CF1017" w:rsidRPr="00CF1017">
        <w:rPr>
          <w:rFonts w:ascii="Browallia New" w:eastAsia="Arial Unicode MS" w:hAnsi="Browallia New" w:cs="Browallia New"/>
          <w:sz w:val="26"/>
          <w:szCs w:val="26"/>
          <w:lang w:val="en-GB" w:bidi="ar-SA"/>
        </w:rPr>
        <w:t>2563</w:t>
      </w:r>
      <w:r w:rsidR="00C942F7" w:rsidRPr="00E84424">
        <w:rPr>
          <w:rFonts w:ascii="Browallia New" w:eastAsia="Arial Unicode MS" w:hAnsi="Browallia New" w:cs="Browallia New"/>
          <w:sz w:val="26"/>
          <w:szCs w:val="26"/>
          <w:lang w:bidi="ar-SA"/>
        </w:rPr>
        <w:t xml:space="preserve"> </w:t>
      </w:r>
      <w:r w:rsidR="006553CC" w:rsidRPr="00E84424">
        <w:rPr>
          <w:rFonts w:ascii="Browallia New" w:eastAsia="Arial Unicode MS" w:hAnsi="Browallia New" w:cs="Browallia New"/>
          <w:sz w:val="26"/>
          <w:szCs w:val="26"/>
          <w:cs/>
        </w:rPr>
        <w:t>ด้วย</w:t>
      </w:r>
      <w:r w:rsidRPr="00E84424">
        <w:rPr>
          <w:rFonts w:ascii="Browallia New" w:eastAsia="Arial Unicode MS" w:hAnsi="Browallia New" w:cs="Browallia New"/>
          <w:sz w:val="26"/>
          <w:szCs w:val="26"/>
          <w:cs/>
        </w:rPr>
        <w:t>วิธีรับรู้ผลกระทบสะสมจากการปรับใช้มาตรฐานการรายงานทางการเงินดังกล่าวเป็นรายการปรับปรุงกับกำไรสะสมต้นงวด</w:t>
      </w:r>
      <w:r w:rsidR="00C076E8" w:rsidRPr="00E84424">
        <w:rPr>
          <w:rFonts w:ascii="Browallia New" w:eastAsia="Arial Unicode MS" w:hAnsi="Browallia New" w:cs="Browallia New"/>
          <w:sz w:val="26"/>
          <w:szCs w:val="26"/>
        </w:rPr>
        <w:t xml:space="preserve"> (</w:t>
      </w:r>
      <w:r w:rsidRPr="00E84424">
        <w:rPr>
          <w:rFonts w:ascii="Browallia New" w:eastAsia="Arial Unicode MS" w:hAnsi="Browallia New" w:cs="Browallia New"/>
          <w:sz w:val="26"/>
          <w:szCs w:val="26"/>
          <w:lang w:bidi="ar-SA"/>
        </w:rPr>
        <w:t xml:space="preserve">Modified retrospective) </w:t>
      </w:r>
      <w:r w:rsidRPr="00E84424">
        <w:rPr>
          <w:rFonts w:ascii="Browallia New" w:eastAsia="Arial Unicode MS" w:hAnsi="Browallia New" w:cs="Browallia New"/>
          <w:sz w:val="26"/>
          <w:szCs w:val="26"/>
          <w:cs/>
        </w:rPr>
        <w:t xml:space="preserve">โดยไม่ปรับปรุงข้อมูลเปรียบเทียบ ดังนั้น การจัดประเภทรายการใหม่และรายการปรับปรุงที่เกิดจากการเปลี่ยนแปลงนโยบายการบัญชีจะรับรู้ในงบแสดงฐานะการเงิน </w:t>
      </w:r>
      <w:r w:rsidR="00C942F7" w:rsidRPr="00E84424">
        <w:rPr>
          <w:rFonts w:ascii="Browallia New" w:eastAsia="Arial Unicode MS" w:hAnsi="Browallia New" w:cs="Browallia New"/>
          <w:sz w:val="26"/>
          <w:szCs w:val="26"/>
          <w:cs/>
        </w:rPr>
        <w:t>ณ วันที่</w:t>
      </w:r>
      <w:r w:rsidR="00F029B8" w:rsidRPr="00E8442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CF1017" w:rsidRPr="00CF1017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F029B8" w:rsidRPr="00E8442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F029B8" w:rsidRPr="00E8442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มกราคม พ.ศ. </w:t>
      </w:r>
      <w:r w:rsidR="00CF1017" w:rsidRPr="00CF1017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</w:p>
    <w:p w14:paraId="2E4BEC19" w14:textId="31AD5931" w:rsidR="00F845A7" w:rsidRPr="00E84424" w:rsidRDefault="00F845A7" w:rsidP="00BE7C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ar-SA"/>
        </w:rPr>
      </w:pPr>
    </w:p>
    <w:p w14:paraId="49CE6AAC" w14:textId="34069032" w:rsidR="00EF0176" w:rsidRDefault="00F845A7" w:rsidP="00F845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ar-SA"/>
        </w:rPr>
      </w:pPr>
      <w:r w:rsidRPr="00E84424">
        <w:rPr>
          <w:rFonts w:ascii="Browallia New" w:eastAsia="Arial Unicode MS" w:hAnsi="Browallia New" w:cs="Browallia New"/>
          <w:sz w:val="26"/>
          <w:szCs w:val="26"/>
          <w:cs/>
        </w:rPr>
        <w:t xml:space="preserve">นโยบายการบัญชีใหม่ที่นำมาถือปฎิบัติได้อธิบายไว้ในหมายเหตุฯ ข้อ </w:t>
      </w:r>
      <w:r w:rsidR="00CF1017" w:rsidRPr="00CF1017">
        <w:rPr>
          <w:rFonts w:ascii="Browallia New" w:eastAsia="Arial Unicode MS" w:hAnsi="Browallia New" w:cs="Browallia New"/>
          <w:sz w:val="26"/>
          <w:szCs w:val="26"/>
          <w:lang w:val="en-GB" w:bidi="ar-SA"/>
        </w:rPr>
        <w:t>6</w:t>
      </w:r>
      <w:r w:rsidRPr="00E84424">
        <w:rPr>
          <w:rFonts w:ascii="Browallia New" w:eastAsia="Arial Unicode MS" w:hAnsi="Browallia New" w:cs="Browallia New"/>
          <w:sz w:val="26"/>
          <w:szCs w:val="26"/>
          <w:lang w:bidi="ar-SA"/>
        </w:rPr>
        <w:t xml:space="preserve"> </w:t>
      </w:r>
    </w:p>
    <w:p w14:paraId="1FE44AF5" w14:textId="77777777" w:rsidR="00EF0176" w:rsidRDefault="00EF0176" w:rsidP="00F845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ar-SA"/>
        </w:rPr>
      </w:pPr>
    </w:p>
    <w:p w14:paraId="5D14BDDA" w14:textId="0EDF198F" w:rsidR="005F69D5" w:rsidRPr="00E84424" w:rsidRDefault="005F69D5" w:rsidP="00F845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eastAsia="Arial Unicode MS" w:hAnsi="Browallia New" w:cs="Browallia New"/>
          <w:sz w:val="16"/>
          <w:szCs w:val="16"/>
        </w:rPr>
      </w:pPr>
      <w:r w:rsidRPr="00E84424">
        <w:rPr>
          <w:rFonts w:ascii="Browallia New" w:eastAsia="Arial Unicode MS" w:hAnsi="Browallia New" w:cs="Browallia New"/>
          <w:sz w:val="16"/>
          <w:szCs w:val="16"/>
        </w:rPr>
        <w:br w:type="page"/>
      </w:r>
    </w:p>
    <w:p w14:paraId="778B2AF8" w14:textId="77777777" w:rsidR="00EE7086" w:rsidRPr="00E84424" w:rsidRDefault="00EE7086" w:rsidP="00BE7C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FA2F471" w14:textId="15A1B436" w:rsidR="00C6464B" w:rsidRPr="00E84424" w:rsidRDefault="006810AB" w:rsidP="00BE7C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84424">
        <w:rPr>
          <w:rFonts w:ascii="Browallia New" w:eastAsia="Arial Unicode MS" w:hAnsi="Browallia New" w:cs="Browallia New"/>
          <w:sz w:val="26"/>
          <w:szCs w:val="26"/>
          <w:cs/>
        </w:rPr>
        <w:t>ผลกระทบของการนำมาตรฐานการรายงานทางการเงินใหม่มาใช้เป็นครั้งแรกที่มีต่องบแสดงฐานะการเงินรวมและงบแสดงฐานะการเงินเฉพาะกิจการ เป็นดังนี้</w:t>
      </w:r>
    </w:p>
    <w:tbl>
      <w:tblPr>
        <w:tblW w:w="5000" w:type="pct"/>
        <w:tblLook w:val="0600" w:firstRow="0" w:lastRow="0" w:firstColumn="0" w:lastColumn="0" w:noHBand="1" w:noVBand="1"/>
      </w:tblPr>
      <w:tblGrid>
        <w:gridCol w:w="4434"/>
        <w:gridCol w:w="1256"/>
        <w:gridCol w:w="1256"/>
        <w:gridCol w:w="1256"/>
        <w:gridCol w:w="1256"/>
      </w:tblGrid>
      <w:tr w:rsidR="00F029B8" w:rsidRPr="00E84424" w14:paraId="3B250985" w14:textId="77777777" w:rsidTr="00F029B8">
        <w:trPr>
          <w:trHeight w:val="170"/>
        </w:trPr>
        <w:tc>
          <w:tcPr>
            <w:tcW w:w="2344" w:type="pct"/>
            <w:shd w:val="clear" w:color="auto" w:fill="auto"/>
          </w:tcPr>
          <w:p w14:paraId="4F04FB3C" w14:textId="77777777" w:rsidR="00F029B8" w:rsidRPr="00E84424" w:rsidRDefault="00F029B8" w:rsidP="00D034FD">
            <w:pPr>
              <w:spacing w:line="240" w:lineRule="auto"/>
              <w:ind w:lef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2656" w:type="pct"/>
            <w:gridSpan w:val="4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4D14D5" w14:textId="77777777" w:rsidR="00F029B8" w:rsidRPr="00E84424" w:rsidRDefault="00F029B8" w:rsidP="00D034FD">
            <w:pPr>
              <w:spacing w:line="240" w:lineRule="auto"/>
              <w:ind w:left="-17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F029B8" w:rsidRPr="00E84424" w14:paraId="752F9DC5" w14:textId="77777777" w:rsidTr="00EE7086">
        <w:trPr>
          <w:trHeight w:val="170"/>
        </w:trPr>
        <w:tc>
          <w:tcPr>
            <w:tcW w:w="2344" w:type="pct"/>
            <w:shd w:val="clear" w:color="auto" w:fill="auto"/>
          </w:tcPr>
          <w:p w14:paraId="16EAFA80" w14:textId="77777777" w:rsidR="00F029B8" w:rsidRPr="00E84424" w:rsidRDefault="00F029B8" w:rsidP="00D034FD">
            <w:pPr>
              <w:spacing w:line="240" w:lineRule="auto"/>
              <w:ind w:lef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66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736A82" w14:textId="37D02E3B" w:rsidR="00F029B8" w:rsidRPr="00E84424" w:rsidRDefault="00CF1017" w:rsidP="00D034FD">
            <w:pPr>
              <w:spacing w:line="240" w:lineRule="auto"/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CF101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F029B8" w:rsidRPr="00E8442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ธันวาคม </w:t>
            </w:r>
          </w:p>
          <w:p w14:paraId="6DC9BAE4" w14:textId="1787E515" w:rsidR="00F029B8" w:rsidRPr="00E84424" w:rsidRDefault="00F029B8" w:rsidP="00D034FD">
            <w:pPr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CF1017" w:rsidRPr="00CF101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  <w:tc>
          <w:tcPr>
            <w:tcW w:w="66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13A979" w14:textId="55954588" w:rsidR="00F029B8" w:rsidRPr="00E84424" w:rsidRDefault="00F029B8" w:rsidP="00D034F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ar-SA"/>
              </w:rPr>
              <w:t xml:space="preserve">TFRS </w:t>
            </w:r>
            <w:r w:rsidR="00CF1017" w:rsidRPr="00CF101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ar-SA"/>
              </w:rPr>
              <w:t>9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ar-SA"/>
              </w:rPr>
              <w:t xml:space="preserve"> 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และ</w:t>
            </w:r>
          </w:p>
          <w:p w14:paraId="60596F7B" w14:textId="0035BF47" w:rsidR="00F029B8" w:rsidRPr="00E84424" w:rsidRDefault="00F029B8" w:rsidP="00D034F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ar-SA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TAS </w:t>
            </w:r>
            <w:r w:rsidR="00CF1017" w:rsidRPr="00CF101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32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66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16AA82" w14:textId="73D4F394" w:rsidR="00F029B8" w:rsidRPr="00E84424" w:rsidRDefault="00F029B8" w:rsidP="00D034F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TFRS </w:t>
            </w:r>
            <w:r w:rsidR="00CF1017" w:rsidRPr="00CF101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16</w:t>
            </w:r>
          </w:p>
        </w:tc>
        <w:tc>
          <w:tcPr>
            <w:tcW w:w="66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981B7D" w14:textId="3AA1B30F" w:rsidR="00F029B8" w:rsidRPr="00E84424" w:rsidRDefault="00CF1017" w:rsidP="00D034FD">
            <w:pPr>
              <w:spacing w:line="240" w:lineRule="auto"/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CF101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1</w:t>
            </w:r>
            <w:r w:rsidR="00F029B8" w:rsidRPr="00E8442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มกราคม </w:t>
            </w:r>
          </w:p>
          <w:p w14:paraId="58635137" w14:textId="26DC58DC" w:rsidR="00F029B8" w:rsidRPr="00E84424" w:rsidRDefault="00F029B8" w:rsidP="00D034FD">
            <w:pPr>
              <w:spacing w:line="240" w:lineRule="auto"/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CF1017" w:rsidRPr="00CF101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</w:t>
            </w:r>
          </w:p>
        </w:tc>
      </w:tr>
      <w:tr w:rsidR="00F029B8" w:rsidRPr="00E84424" w14:paraId="179D12EF" w14:textId="77777777" w:rsidTr="00EE7086">
        <w:trPr>
          <w:trHeight w:val="170"/>
        </w:trPr>
        <w:tc>
          <w:tcPr>
            <w:tcW w:w="2344" w:type="pct"/>
            <w:shd w:val="clear" w:color="auto" w:fill="auto"/>
          </w:tcPr>
          <w:p w14:paraId="3EC472E5" w14:textId="77777777" w:rsidR="00F029B8" w:rsidRPr="00E84424" w:rsidRDefault="00F029B8" w:rsidP="00D034FD">
            <w:pPr>
              <w:spacing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งบแสดงฐานะการเงิน</w:t>
            </w:r>
          </w:p>
        </w:tc>
        <w:tc>
          <w:tcPr>
            <w:tcW w:w="664" w:type="pct"/>
            <w:shd w:val="clear" w:color="auto" w:fill="auto"/>
            <w:vAlign w:val="bottom"/>
          </w:tcPr>
          <w:p w14:paraId="5B3C1718" w14:textId="77777777" w:rsidR="00F029B8" w:rsidRPr="00E84424" w:rsidRDefault="00F029B8" w:rsidP="00D034F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664" w:type="pct"/>
            <w:shd w:val="clear" w:color="auto" w:fill="auto"/>
            <w:vAlign w:val="bottom"/>
          </w:tcPr>
          <w:p w14:paraId="2B4ECBE9" w14:textId="77777777" w:rsidR="00F029B8" w:rsidRPr="00E84424" w:rsidRDefault="00F029B8" w:rsidP="00D034F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664" w:type="pct"/>
            <w:shd w:val="clear" w:color="auto" w:fill="auto"/>
            <w:vAlign w:val="bottom"/>
          </w:tcPr>
          <w:p w14:paraId="08F17B78" w14:textId="77777777" w:rsidR="00F029B8" w:rsidRPr="00E84424" w:rsidRDefault="00F029B8" w:rsidP="00D034F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664" w:type="pct"/>
            <w:shd w:val="clear" w:color="auto" w:fill="auto"/>
            <w:vAlign w:val="bottom"/>
          </w:tcPr>
          <w:p w14:paraId="331A6B8F" w14:textId="77777777" w:rsidR="00F029B8" w:rsidRPr="00E84424" w:rsidRDefault="00F029B8" w:rsidP="00D034F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</w:tr>
      <w:tr w:rsidR="00F029B8" w:rsidRPr="00E84424" w14:paraId="54959139" w14:textId="77777777" w:rsidTr="00EE7086">
        <w:trPr>
          <w:trHeight w:val="58"/>
        </w:trPr>
        <w:tc>
          <w:tcPr>
            <w:tcW w:w="2344" w:type="pct"/>
            <w:shd w:val="clear" w:color="auto" w:fill="auto"/>
          </w:tcPr>
          <w:p w14:paraId="7FEC2753" w14:textId="77777777" w:rsidR="00F029B8" w:rsidRPr="00E84424" w:rsidRDefault="00F029B8" w:rsidP="00D034FD">
            <w:pPr>
              <w:spacing w:line="240" w:lineRule="auto"/>
              <w:ind w:left="67" w:hanging="139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</w:rPr>
            </w:pPr>
          </w:p>
        </w:tc>
        <w:tc>
          <w:tcPr>
            <w:tcW w:w="664" w:type="pct"/>
            <w:tcBorders>
              <w:top w:val="single" w:sz="4" w:space="0" w:color="auto"/>
            </w:tcBorders>
            <w:shd w:val="clear" w:color="auto" w:fill="FAFAFA"/>
          </w:tcPr>
          <w:p w14:paraId="190BC7D1" w14:textId="77777777" w:rsidR="00F029B8" w:rsidRPr="00E84424" w:rsidRDefault="00F029B8" w:rsidP="00D034FD">
            <w:pPr>
              <w:spacing w:line="240" w:lineRule="auto"/>
              <w:ind w:left="67" w:right="-72" w:hanging="139"/>
              <w:jc w:val="righ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</w:rPr>
            </w:pPr>
          </w:p>
        </w:tc>
        <w:tc>
          <w:tcPr>
            <w:tcW w:w="664" w:type="pct"/>
            <w:tcBorders>
              <w:top w:val="single" w:sz="4" w:space="0" w:color="auto"/>
            </w:tcBorders>
            <w:shd w:val="clear" w:color="auto" w:fill="FAFAFA"/>
          </w:tcPr>
          <w:p w14:paraId="73FD4ED3" w14:textId="77777777" w:rsidR="00F029B8" w:rsidRPr="00E84424" w:rsidRDefault="00F029B8" w:rsidP="00D034FD">
            <w:pPr>
              <w:spacing w:line="240" w:lineRule="auto"/>
              <w:ind w:left="67" w:right="-72" w:hanging="139"/>
              <w:jc w:val="righ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</w:rPr>
            </w:pPr>
          </w:p>
        </w:tc>
        <w:tc>
          <w:tcPr>
            <w:tcW w:w="664" w:type="pct"/>
            <w:tcBorders>
              <w:top w:val="single" w:sz="4" w:space="0" w:color="auto"/>
            </w:tcBorders>
            <w:shd w:val="clear" w:color="auto" w:fill="FAFAFA"/>
          </w:tcPr>
          <w:p w14:paraId="57C5F3CE" w14:textId="77777777" w:rsidR="00F029B8" w:rsidRPr="00E84424" w:rsidRDefault="00F029B8" w:rsidP="00D034FD">
            <w:pPr>
              <w:spacing w:line="240" w:lineRule="auto"/>
              <w:ind w:left="67" w:right="-72" w:hanging="139"/>
              <w:jc w:val="righ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</w:rPr>
            </w:pPr>
          </w:p>
        </w:tc>
        <w:tc>
          <w:tcPr>
            <w:tcW w:w="664" w:type="pct"/>
            <w:tcBorders>
              <w:top w:val="single" w:sz="4" w:space="0" w:color="auto"/>
            </w:tcBorders>
            <w:shd w:val="clear" w:color="auto" w:fill="FAFAFA"/>
          </w:tcPr>
          <w:p w14:paraId="6027091D" w14:textId="77777777" w:rsidR="00F029B8" w:rsidRPr="00E84424" w:rsidRDefault="00F029B8" w:rsidP="00D034FD">
            <w:pPr>
              <w:spacing w:line="240" w:lineRule="auto"/>
              <w:ind w:left="67" w:right="-72" w:hanging="139"/>
              <w:jc w:val="righ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</w:rPr>
            </w:pPr>
          </w:p>
        </w:tc>
      </w:tr>
      <w:tr w:rsidR="00F029B8" w:rsidRPr="00E84424" w14:paraId="2229A2C1" w14:textId="77777777" w:rsidTr="00EE7086">
        <w:trPr>
          <w:trHeight w:val="170"/>
        </w:trPr>
        <w:tc>
          <w:tcPr>
            <w:tcW w:w="2344" w:type="pct"/>
            <w:shd w:val="clear" w:color="auto" w:fill="auto"/>
          </w:tcPr>
          <w:p w14:paraId="08F122EF" w14:textId="77777777" w:rsidR="00F029B8" w:rsidRPr="00E84424" w:rsidRDefault="00F029B8" w:rsidP="00D034FD">
            <w:pPr>
              <w:spacing w:line="240" w:lineRule="auto"/>
              <w:ind w:left="67" w:hanging="139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สินทรัพย์หมุนเวียน</w:t>
            </w:r>
          </w:p>
        </w:tc>
        <w:tc>
          <w:tcPr>
            <w:tcW w:w="664" w:type="pct"/>
            <w:shd w:val="clear" w:color="auto" w:fill="FAFAFA"/>
          </w:tcPr>
          <w:p w14:paraId="1853A66F" w14:textId="77777777" w:rsidR="00F029B8" w:rsidRPr="00E84424" w:rsidRDefault="00F029B8" w:rsidP="00D034F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664" w:type="pct"/>
            <w:shd w:val="clear" w:color="auto" w:fill="FAFAFA"/>
          </w:tcPr>
          <w:p w14:paraId="5C24A260" w14:textId="77777777" w:rsidR="00F029B8" w:rsidRPr="00E84424" w:rsidRDefault="00F029B8" w:rsidP="00D034F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664" w:type="pct"/>
            <w:shd w:val="clear" w:color="auto" w:fill="FAFAFA"/>
          </w:tcPr>
          <w:p w14:paraId="0476239B" w14:textId="77777777" w:rsidR="00F029B8" w:rsidRPr="00E84424" w:rsidRDefault="00F029B8" w:rsidP="00D034F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664" w:type="pct"/>
            <w:shd w:val="clear" w:color="auto" w:fill="FAFAFA"/>
          </w:tcPr>
          <w:p w14:paraId="4340A5E9" w14:textId="77777777" w:rsidR="00F029B8" w:rsidRPr="00E84424" w:rsidRDefault="00F029B8" w:rsidP="00D034F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ar-SA"/>
              </w:rPr>
            </w:pPr>
          </w:p>
        </w:tc>
      </w:tr>
      <w:tr w:rsidR="00F029B8" w:rsidRPr="00E84424" w14:paraId="530E75CD" w14:textId="77777777" w:rsidTr="00EE7086">
        <w:trPr>
          <w:trHeight w:val="66"/>
        </w:trPr>
        <w:tc>
          <w:tcPr>
            <w:tcW w:w="2344" w:type="pct"/>
            <w:shd w:val="clear" w:color="auto" w:fill="auto"/>
          </w:tcPr>
          <w:p w14:paraId="3255880D" w14:textId="77777777" w:rsidR="00F029B8" w:rsidRPr="00E84424" w:rsidRDefault="00F029B8" w:rsidP="00D034FD">
            <w:pPr>
              <w:spacing w:line="240" w:lineRule="auto"/>
              <w:ind w:left="67" w:hanging="139"/>
              <w:rPr>
                <w:rFonts w:ascii="Browallia New" w:eastAsia="Arial Unicode MS" w:hAnsi="Browallia New" w:cs="Browallia New"/>
                <w:sz w:val="8"/>
                <w:szCs w:val="8"/>
                <w:cs/>
              </w:rPr>
            </w:pPr>
          </w:p>
        </w:tc>
        <w:tc>
          <w:tcPr>
            <w:tcW w:w="664" w:type="pct"/>
            <w:shd w:val="clear" w:color="auto" w:fill="FAFAFA"/>
            <w:vAlign w:val="bottom"/>
          </w:tcPr>
          <w:p w14:paraId="43745455" w14:textId="77777777" w:rsidR="00F029B8" w:rsidRPr="00E84424" w:rsidRDefault="00F029B8" w:rsidP="00D034F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val="en-GB"/>
              </w:rPr>
            </w:pPr>
          </w:p>
        </w:tc>
        <w:tc>
          <w:tcPr>
            <w:tcW w:w="664" w:type="pct"/>
            <w:shd w:val="clear" w:color="auto" w:fill="FAFAFA"/>
            <w:vAlign w:val="bottom"/>
          </w:tcPr>
          <w:p w14:paraId="60D40AAE" w14:textId="77777777" w:rsidR="00F029B8" w:rsidRPr="00E84424" w:rsidRDefault="00F029B8" w:rsidP="00D034F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664" w:type="pct"/>
            <w:shd w:val="clear" w:color="auto" w:fill="FAFAFA"/>
            <w:vAlign w:val="bottom"/>
          </w:tcPr>
          <w:p w14:paraId="41AAB231" w14:textId="77777777" w:rsidR="00F029B8" w:rsidRPr="00E84424" w:rsidRDefault="00F029B8" w:rsidP="00D034F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ar-SA"/>
              </w:rPr>
            </w:pPr>
          </w:p>
        </w:tc>
        <w:tc>
          <w:tcPr>
            <w:tcW w:w="664" w:type="pct"/>
            <w:shd w:val="clear" w:color="auto" w:fill="FAFAFA"/>
            <w:vAlign w:val="bottom"/>
          </w:tcPr>
          <w:p w14:paraId="4C82DABD" w14:textId="77777777" w:rsidR="00F029B8" w:rsidRPr="00E84424" w:rsidRDefault="00F029B8" w:rsidP="00D034F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ar-SA"/>
              </w:rPr>
            </w:pPr>
          </w:p>
        </w:tc>
      </w:tr>
      <w:tr w:rsidR="00F029B8" w:rsidRPr="00E84424" w14:paraId="095280FF" w14:textId="77777777" w:rsidTr="00EE7086">
        <w:trPr>
          <w:trHeight w:val="253"/>
        </w:trPr>
        <w:tc>
          <w:tcPr>
            <w:tcW w:w="2344" w:type="pct"/>
            <w:shd w:val="clear" w:color="auto" w:fill="auto"/>
          </w:tcPr>
          <w:p w14:paraId="6CCA1DF3" w14:textId="77777777" w:rsidR="00F029B8" w:rsidRPr="00E84424" w:rsidRDefault="00F029B8" w:rsidP="00D034FD">
            <w:pPr>
              <w:spacing w:line="240" w:lineRule="auto"/>
              <w:ind w:left="67" w:hanging="139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E84424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ลูกหนี้ตามสัญญาเช่าการเงินที่ถึงกำหนดชำระ</w:t>
            </w:r>
          </w:p>
        </w:tc>
        <w:tc>
          <w:tcPr>
            <w:tcW w:w="664" w:type="pct"/>
            <w:shd w:val="clear" w:color="auto" w:fill="FAFAFA"/>
            <w:vAlign w:val="bottom"/>
          </w:tcPr>
          <w:p w14:paraId="147E832A" w14:textId="77777777" w:rsidR="00F029B8" w:rsidRPr="00E84424" w:rsidRDefault="00F029B8" w:rsidP="00D034F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664" w:type="pct"/>
            <w:shd w:val="clear" w:color="auto" w:fill="FAFAFA"/>
            <w:vAlign w:val="bottom"/>
          </w:tcPr>
          <w:p w14:paraId="547A98F4" w14:textId="77777777" w:rsidR="00F029B8" w:rsidRPr="00E84424" w:rsidRDefault="00F029B8" w:rsidP="00D034F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664" w:type="pct"/>
            <w:shd w:val="clear" w:color="auto" w:fill="FAFAFA"/>
            <w:vAlign w:val="bottom"/>
          </w:tcPr>
          <w:p w14:paraId="7E4AB967" w14:textId="77777777" w:rsidR="00F029B8" w:rsidRPr="00E84424" w:rsidRDefault="00F029B8" w:rsidP="00D034F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</w:p>
        </w:tc>
        <w:tc>
          <w:tcPr>
            <w:tcW w:w="664" w:type="pct"/>
            <w:shd w:val="clear" w:color="auto" w:fill="FAFAFA"/>
            <w:vAlign w:val="bottom"/>
          </w:tcPr>
          <w:p w14:paraId="13B7B2C9" w14:textId="77777777" w:rsidR="00F029B8" w:rsidRPr="00E84424" w:rsidRDefault="00F029B8" w:rsidP="00D034F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</w:p>
        </w:tc>
      </w:tr>
      <w:tr w:rsidR="00F029B8" w:rsidRPr="00E84424" w14:paraId="404C1C36" w14:textId="77777777" w:rsidTr="00EE7086">
        <w:trPr>
          <w:trHeight w:val="170"/>
        </w:trPr>
        <w:tc>
          <w:tcPr>
            <w:tcW w:w="2344" w:type="pct"/>
            <w:shd w:val="clear" w:color="auto" w:fill="auto"/>
          </w:tcPr>
          <w:p w14:paraId="3D2B5E0D" w14:textId="77777777" w:rsidR="00F029B8" w:rsidRPr="00E84424" w:rsidRDefault="00F029B8" w:rsidP="00D034FD">
            <w:pPr>
              <w:spacing w:line="240" w:lineRule="auto"/>
              <w:ind w:left="67" w:hanging="139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E84424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   ภายในหนึ่งปี สุทธิ</w:t>
            </w:r>
          </w:p>
        </w:tc>
        <w:tc>
          <w:tcPr>
            <w:tcW w:w="664" w:type="pct"/>
            <w:shd w:val="clear" w:color="auto" w:fill="FAFAFA"/>
            <w:vAlign w:val="bottom"/>
          </w:tcPr>
          <w:p w14:paraId="4C9CAE3F" w14:textId="77777777" w:rsidR="00F029B8" w:rsidRPr="00E84424" w:rsidRDefault="00F029B8" w:rsidP="00D034F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84424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664" w:type="pct"/>
            <w:shd w:val="clear" w:color="auto" w:fill="FAFAFA"/>
            <w:vAlign w:val="bottom"/>
          </w:tcPr>
          <w:p w14:paraId="31D58586" w14:textId="77777777" w:rsidR="00F029B8" w:rsidRPr="00E84424" w:rsidRDefault="00F029B8" w:rsidP="00D034F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84424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664" w:type="pct"/>
            <w:shd w:val="clear" w:color="auto" w:fill="FAFAFA"/>
            <w:vAlign w:val="bottom"/>
          </w:tcPr>
          <w:p w14:paraId="677028F7" w14:textId="45C9EF86" w:rsidR="00F029B8" w:rsidRPr="00E84424" w:rsidRDefault="00CF1017" w:rsidP="00D034F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9</w:t>
            </w:r>
          </w:p>
        </w:tc>
        <w:tc>
          <w:tcPr>
            <w:tcW w:w="664" w:type="pct"/>
            <w:shd w:val="clear" w:color="auto" w:fill="FAFAFA"/>
            <w:vAlign w:val="bottom"/>
          </w:tcPr>
          <w:p w14:paraId="54E069EA" w14:textId="0C64F1BE" w:rsidR="00F029B8" w:rsidRPr="00E84424" w:rsidRDefault="00CF1017" w:rsidP="00D034F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9</w:t>
            </w:r>
          </w:p>
        </w:tc>
      </w:tr>
      <w:tr w:rsidR="00F029B8" w:rsidRPr="00E84424" w14:paraId="27ABE585" w14:textId="77777777" w:rsidTr="00EE7086">
        <w:trPr>
          <w:trHeight w:val="170"/>
        </w:trPr>
        <w:tc>
          <w:tcPr>
            <w:tcW w:w="2344" w:type="pct"/>
            <w:shd w:val="clear" w:color="auto" w:fill="auto"/>
          </w:tcPr>
          <w:p w14:paraId="42E3142A" w14:textId="77777777" w:rsidR="00F029B8" w:rsidRPr="00E84424" w:rsidRDefault="00F029B8" w:rsidP="00D034FD">
            <w:pPr>
              <w:spacing w:line="240" w:lineRule="auto"/>
              <w:ind w:left="67" w:hanging="139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E84424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ลูกหนี้อื่น</w:t>
            </w:r>
          </w:p>
        </w:tc>
        <w:tc>
          <w:tcPr>
            <w:tcW w:w="664" w:type="pct"/>
            <w:shd w:val="clear" w:color="auto" w:fill="FAFAFA"/>
            <w:vAlign w:val="bottom"/>
          </w:tcPr>
          <w:p w14:paraId="6015C44B" w14:textId="7CBA4B5E" w:rsidR="00F029B8" w:rsidRPr="00E84424" w:rsidRDefault="00CF1017" w:rsidP="00D034F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F029B8" w:rsidRPr="00E8442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288</w:t>
            </w:r>
          </w:p>
        </w:tc>
        <w:tc>
          <w:tcPr>
            <w:tcW w:w="664" w:type="pct"/>
            <w:shd w:val="clear" w:color="auto" w:fill="FAFAFA"/>
            <w:vAlign w:val="bottom"/>
          </w:tcPr>
          <w:p w14:paraId="3E185DBE" w14:textId="77777777" w:rsidR="00F029B8" w:rsidRPr="00E84424" w:rsidRDefault="00F029B8" w:rsidP="00D034F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84424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664" w:type="pct"/>
            <w:shd w:val="clear" w:color="auto" w:fill="FAFAFA"/>
            <w:vAlign w:val="bottom"/>
          </w:tcPr>
          <w:p w14:paraId="47D11C76" w14:textId="081C9909" w:rsidR="00F029B8" w:rsidRPr="00E84424" w:rsidRDefault="00F029B8" w:rsidP="00D034F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E84424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210</w:t>
            </w:r>
            <w:r w:rsidRPr="00E84424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)</w:t>
            </w:r>
          </w:p>
        </w:tc>
        <w:tc>
          <w:tcPr>
            <w:tcW w:w="664" w:type="pct"/>
            <w:shd w:val="clear" w:color="auto" w:fill="FAFAFA"/>
            <w:vAlign w:val="bottom"/>
          </w:tcPr>
          <w:p w14:paraId="3C3DBDEC" w14:textId="62471891" w:rsidR="00F029B8" w:rsidRPr="00E84424" w:rsidRDefault="00CF1017" w:rsidP="00D034F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1</w:t>
            </w:r>
            <w:r w:rsidR="00F029B8" w:rsidRPr="00E84424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078</w:t>
            </w:r>
          </w:p>
        </w:tc>
      </w:tr>
      <w:tr w:rsidR="00F029B8" w:rsidRPr="00E84424" w14:paraId="53E18B77" w14:textId="77777777" w:rsidTr="00EE7086">
        <w:trPr>
          <w:trHeight w:val="170"/>
        </w:trPr>
        <w:tc>
          <w:tcPr>
            <w:tcW w:w="2344" w:type="pct"/>
            <w:shd w:val="clear" w:color="auto" w:fill="auto"/>
          </w:tcPr>
          <w:p w14:paraId="0890F08B" w14:textId="77777777" w:rsidR="00F029B8" w:rsidRPr="00E84424" w:rsidRDefault="00F029B8" w:rsidP="00D034FD">
            <w:pPr>
              <w:spacing w:line="240" w:lineRule="auto"/>
              <w:ind w:left="67" w:hanging="139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E84424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สินทรัพย์อนุพันธ์ทางการเงิน</w:t>
            </w:r>
          </w:p>
        </w:tc>
        <w:tc>
          <w:tcPr>
            <w:tcW w:w="664" w:type="pct"/>
            <w:shd w:val="clear" w:color="auto" w:fill="FAFAFA"/>
            <w:vAlign w:val="bottom"/>
          </w:tcPr>
          <w:p w14:paraId="3AD123DB" w14:textId="77777777" w:rsidR="00F029B8" w:rsidRPr="00E84424" w:rsidRDefault="00F029B8" w:rsidP="00D034F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664" w:type="pct"/>
            <w:shd w:val="clear" w:color="auto" w:fill="FAFAFA"/>
            <w:vAlign w:val="bottom"/>
          </w:tcPr>
          <w:p w14:paraId="04595211" w14:textId="4FFF02D4" w:rsidR="00F029B8" w:rsidRPr="00E84424" w:rsidRDefault="00CF1017" w:rsidP="00D034F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137</w:t>
            </w:r>
          </w:p>
        </w:tc>
        <w:tc>
          <w:tcPr>
            <w:tcW w:w="664" w:type="pct"/>
            <w:shd w:val="clear" w:color="auto" w:fill="FAFAFA"/>
            <w:vAlign w:val="bottom"/>
          </w:tcPr>
          <w:p w14:paraId="71AE10EB" w14:textId="77777777" w:rsidR="00F029B8" w:rsidRPr="00E84424" w:rsidRDefault="00F029B8" w:rsidP="00D034F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E84424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-</w:t>
            </w:r>
          </w:p>
        </w:tc>
        <w:tc>
          <w:tcPr>
            <w:tcW w:w="664" w:type="pct"/>
            <w:shd w:val="clear" w:color="auto" w:fill="FAFAFA"/>
            <w:vAlign w:val="bottom"/>
          </w:tcPr>
          <w:p w14:paraId="3DCBF0CC" w14:textId="2CCE6C9E" w:rsidR="00F029B8" w:rsidRPr="00E84424" w:rsidRDefault="00CF1017" w:rsidP="00D034F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137</w:t>
            </w:r>
          </w:p>
        </w:tc>
      </w:tr>
      <w:tr w:rsidR="00F029B8" w:rsidRPr="00E84424" w14:paraId="3D9F1A00" w14:textId="77777777" w:rsidTr="00EE7086">
        <w:trPr>
          <w:trHeight w:val="68"/>
        </w:trPr>
        <w:tc>
          <w:tcPr>
            <w:tcW w:w="2344" w:type="pct"/>
            <w:shd w:val="clear" w:color="auto" w:fill="auto"/>
          </w:tcPr>
          <w:p w14:paraId="0EB02767" w14:textId="77777777" w:rsidR="00F029B8" w:rsidRPr="00E84424" w:rsidRDefault="00F029B8" w:rsidP="00D034FD">
            <w:pPr>
              <w:spacing w:line="240" w:lineRule="auto"/>
              <w:ind w:left="67" w:hanging="139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664" w:type="pct"/>
            <w:shd w:val="clear" w:color="auto" w:fill="FAFAFA"/>
          </w:tcPr>
          <w:p w14:paraId="531F32BD" w14:textId="77777777" w:rsidR="00F029B8" w:rsidRPr="00E84424" w:rsidRDefault="00F029B8" w:rsidP="00D034F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</w:rPr>
            </w:pPr>
          </w:p>
        </w:tc>
        <w:tc>
          <w:tcPr>
            <w:tcW w:w="664" w:type="pct"/>
            <w:shd w:val="clear" w:color="auto" w:fill="FAFAFA"/>
          </w:tcPr>
          <w:p w14:paraId="6EEA4FE7" w14:textId="77777777" w:rsidR="00F029B8" w:rsidRPr="00E84424" w:rsidRDefault="00F029B8" w:rsidP="00D034F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</w:rPr>
            </w:pPr>
          </w:p>
        </w:tc>
        <w:tc>
          <w:tcPr>
            <w:tcW w:w="664" w:type="pct"/>
            <w:shd w:val="clear" w:color="auto" w:fill="FAFAFA"/>
          </w:tcPr>
          <w:p w14:paraId="2E08498E" w14:textId="77777777" w:rsidR="00F029B8" w:rsidRPr="00E84424" w:rsidRDefault="00F029B8" w:rsidP="00D034F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</w:rPr>
            </w:pPr>
          </w:p>
        </w:tc>
        <w:tc>
          <w:tcPr>
            <w:tcW w:w="664" w:type="pct"/>
            <w:shd w:val="clear" w:color="auto" w:fill="FAFAFA"/>
          </w:tcPr>
          <w:p w14:paraId="0EFA9126" w14:textId="77777777" w:rsidR="00F029B8" w:rsidRPr="00E84424" w:rsidRDefault="00F029B8" w:rsidP="00D034F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</w:rPr>
            </w:pPr>
          </w:p>
        </w:tc>
      </w:tr>
      <w:tr w:rsidR="00F029B8" w:rsidRPr="00E84424" w14:paraId="5DEF7864" w14:textId="77777777" w:rsidTr="00EE7086">
        <w:trPr>
          <w:trHeight w:val="170"/>
        </w:trPr>
        <w:tc>
          <w:tcPr>
            <w:tcW w:w="2344" w:type="pct"/>
            <w:shd w:val="clear" w:color="auto" w:fill="auto"/>
          </w:tcPr>
          <w:p w14:paraId="1BB53883" w14:textId="77777777" w:rsidR="00F029B8" w:rsidRPr="00E84424" w:rsidRDefault="00F029B8" w:rsidP="00D034FD">
            <w:pPr>
              <w:spacing w:line="240" w:lineRule="auto"/>
              <w:ind w:left="67" w:hanging="139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สินทรัพย์ไม่หมุนเวียน</w:t>
            </w:r>
          </w:p>
        </w:tc>
        <w:tc>
          <w:tcPr>
            <w:tcW w:w="664" w:type="pct"/>
            <w:shd w:val="clear" w:color="auto" w:fill="FAFAFA"/>
          </w:tcPr>
          <w:p w14:paraId="159D1BE5" w14:textId="77777777" w:rsidR="00F029B8" w:rsidRPr="00E84424" w:rsidRDefault="00F029B8" w:rsidP="00D034F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664" w:type="pct"/>
            <w:shd w:val="clear" w:color="auto" w:fill="FAFAFA"/>
          </w:tcPr>
          <w:p w14:paraId="4743DA7C" w14:textId="77777777" w:rsidR="00F029B8" w:rsidRPr="00E84424" w:rsidRDefault="00F029B8" w:rsidP="00D034F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664" w:type="pct"/>
            <w:shd w:val="clear" w:color="auto" w:fill="FAFAFA"/>
          </w:tcPr>
          <w:p w14:paraId="1121AD07" w14:textId="77777777" w:rsidR="00F029B8" w:rsidRPr="00E84424" w:rsidRDefault="00F029B8" w:rsidP="00D034F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664" w:type="pct"/>
            <w:shd w:val="clear" w:color="auto" w:fill="FAFAFA"/>
          </w:tcPr>
          <w:p w14:paraId="53F7A12F" w14:textId="77777777" w:rsidR="00F029B8" w:rsidRPr="00E84424" w:rsidRDefault="00F029B8" w:rsidP="00D034F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ar-SA"/>
              </w:rPr>
            </w:pPr>
          </w:p>
        </w:tc>
      </w:tr>
      <w:tr w:rsidR="00F029B8" w:rsidRPr="00E84424" w14:paraId="5329109B" w14:textId="77777777" w:rsidTr="00EE7086">
        <w:trPr>
          <w:trHeight w:val="66"/>
        </w:trPr>
        <w:tc>
          <w:tcPr>
            <w:tcW w:w="2344" w:type="pct"/>
            <w:shd w:val="clear" w:color="auto" w:fill="auto"/>
          </w:tcPr>
          <w:p w14:paraId="46EA78E2" w14:textId="77777777" w:rsidR="00F029B8" w:rsidRPr="00E84424" w:rsidRDefault="00F029B8" w:rsidP="00D034FD">
            <w:pPr>
              <w:spacing w:line="240" w:lineRule="auto"/>
              <w:ind w:left="67" w:hanging="139"/>
              <w:rPr>
                <w:rFonts w:ascii="Browallia New" w:eastAsia="Arial Unicode MS" w:hAnsi="Browallia New" w:cs="Browallia New"/>
                <w:sz w:val="8"/>
                <w:szCs w:val="8"/>
                <w:cs/>
              </w:rPr>
            </w:pPr>
          </w:p>
        </w:tc>
        <w:tc>
          <w:tcPr>
            <w:tcW w:w="664" w:type="pct"/>
            <w:shd w:val="clear" w:color="auto" w:fill="FAFAFA"/>
            <w:vAlign w:val="bottom"/>
          </w:tcPr>
          <w:p w14:paraId="39A4F200" w14:textId="77777777" w:rsidR="00F029B8" w:rsidRPr="00E84424" w:rsidRDefault="00F029B8" w:rsidP="00D034F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val="en-GB"/>
              </w:rPr>
            </w:pPr>
          </w:p>
        </w:tc>
        <w:tc>
          <w:tcPr>
            <w:tcW w:w="664" w:type="pct"/>
            <w:shd w:val="clear" w:color="auto" w:fill="FAFAFA"/>
            <w:vAlign w:val="bottom"/>
          </w:tcPr>
          <w:p w14:paraId="07E4C770" w14:textId="77777777" w:rsidR="00F029B8" w:rsidRPr="00E84424" w:rsidRDefault="00F029B8" w:rsidP="00D034F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664" w:type="pct"/>
            <w:shd w:val="clear" w:color="auto" w:fill="FAFAFA"/>
            <w:vAlign w:val="bottom"/>
          </w:tcPr>
          <w:p w14:paraId="6EC3DA91" w14:textId="77777777" w:rsidR="00F029B8" w:rsidRPr="00E84424" w:rsidRDefault="00F029B8" w:rsidP="00D034F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ar-SA"/>
              </w:rPr>
            </w:pPr>
          </w:p>
        </w:tc>
        <w:tc>
          <w:tcPr>
            <w:tcW w:w="664" w:type="pct"/>
            <w:shd w:val="clear" w:color="auto" w:fill="FAFAFA"/>
            <w:vAlign w:val="bottom"/>
          </w:tcPr>
          <w:p w14:paraId="6AA4E66F" w14:textId="77777777" w:rsidR="00F029B8" w:rsidRPr="00E84424" w:rsidRDefault="00F029B8" w:rsidP="00D034F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ar-SA"/>
              </w:rPr>
            </w:pPr>
          </w:p>
        </w:tc>
      </w:tr>
      <w:tr w:rsidR="00F029B8" w:rsidRPr="00E84424" w14:paraId="2C891BA8" w14:textId="77777777" w:rsidTr="00EE7086">
        <w:trPr>
          <w:trHeight w:val="170"/>
        </w:trPr>
        <w:tc>
          <w:tcPr>
            <w:tcW w:w="2344" w:type="pct"/>
            <w:shd w:val="clear" w:color="auto" w:fill="auto"/>
          </w:tcPr>
          <w:p w14:paraId="696EF3CE" w14:textId="77777777" w:rsidR="00F029B8" w:rsidRPr="00E84424" w:rsidRDefault="00F029B8" w:rsidP="00D034FD">
            <w:pPr>
              <w:spacing w:line="240" w:lineRule="auto"/>
              <w:ind w:left="67" w:hanging="139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84424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สินทรัพย์ทางการเงินที่วัดมูลค่าด้วย</w:t>
            </w:r>
          </w:p>
          <w:p w14:paraId="608C1C72" w14:textId="77777777" w:rsidR="00F029B8" w:rsidRPr="00E84424" w:rsidRDefault="00F029B8" w:rsidP="00D034FD">
            <w:pPr>
              <w:spacing w:line="240" w:lineRule="auto"/>
              <w:ind w:left="67" w:hanging="139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E84424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   มูลค่ายุติธรรมผ่านกำไรหรือขาดทุน</w:t>
            </w:r>
          </w:p>
        </w:tc>
        <w:tc>
          <w:tcPr>
            <w:tcW w:w="664" w:type="pct"/>
            <w:shd w:val="clear" w:color="auto" w:fill="FAFAFA"/>
            <w:vAlign w:val="bottom"/>
          </w:tcPr>
          <w:p w14:paraId="0C34DAB9" w14:textId="77777777" w:rsidR="00F029B8" w:rsidRPr="00E84424" w:rsidRDefault="00F029B8" w:rsidP="00D034F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E84424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-</w:t>
            </w:r>
          </w:p>
        </w:tc>
        <w:tc>
          <w:tcPr>
            <w:tcW w:w="664" w:type="pct"/>
            <w:shd w:val="clear" w:color="auto" w:fill="FAFAFA"/>
            <w:vAlign w:val="bottom"/>
          </w:tcPr>
          <w:p w14:paraId="62B7AFEA" w14:textId="2917FFC5" w:rsidR="00F029B8" w:rsidRPr="00E84424" w:rsidRDefault="00CF1017" w:rsidP="00D034F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383</w:t>
            </w:r>
          </w:p>
        </w:tc>
        <w:tc>
          <w:tcPr>
            <w:tcW w:w="664" w:type="pct"/>
            <w:shd w:val="clear" w:color="auto" w:fill="FAFAFA"/>
            <w:vAlign w:val="bottom"/>
          </w:tcPr>
          <w:p w14:paraId="3BE49380" w14:textId="77777777" w:rsidR="00F029B8" w:rsidRPr="00E84424" w:rsidRDefault="00F029B8" w:rsidP="00D034F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E84424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-</w:t>
            </w:r>
          </w:p>
        </w:tc>
        <w:tc>
          <w:tcPr>
            <w:tcW w:w="664" w:type="pct"/>
            <w:shd w:val="clear" w:color="auto" w:fill="FAFAFA"/>
            <w:vAlign w:val="bottom"/>
          </w:tcPr>
          <w:p w14:paraId="4AFB7A21" w14:textId="7EC0CC71" w:rsidR="00F029B8" w:rsidRPr="00E84424" w:rsidRDefault="00CF1017" w:rsidP="00D034F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383</w:t>
            </w:r>
          </w:p>
        </w:tc>
      </w:tr>
      <w:tr w:rsidR="00F029B8" w:rsidRPr="00E84424" w14:paraId="20330EFE" w14:textId="77777777" w:rsidTr="00EE7086">
        <w:trPr>
          <w:trHeight w:val="170"/>
        </w:trPr>
        <w:tc>
          <w:tcPr>
            <w:tcW w:w="2344" w:type="pct"/>
            <w:shd w:val="clear" w:color="auto" w:fill="auto"/>
          </w:tcPr>
          <w:p w14:paraId="73797609" w14:textId="77777777" w:rsidR="00F029B8" w:rsidRPr="00E84424" w:rsidRDefault="00F029B8" w:rsidP="00D034FD">
            <w:pPr>
              <w:spacing w:line="240" w:lineRule="auto"/>
              <w:ind w:left="67" w:hanging="139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84424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สินทรัพย์ทางการเงินที่วัดมูลค่าด้วย</w:t>
            </w:r>
          </w:p>
          <w:p w14:paraId="22F6C371" w14:textId="0C90829E" w:rsidR="00F029B8" w:rsidRPr="00E84424" w:rsidRDefault="00F029B8" w:rsidP="00F029B8">
            <w:pPr>
              <w:spacing w:line="240" w:lineRule="auto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E84424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 </w:t>
            </w:r>
            <w:r w:rsidRPr="00E84424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มูลค่ายุติธรรมผ่านกำไรขาดทุนเบ็ดเสร็จ</w:t>
            </w:r>
          </w:p>
        </w:tc>
        <w:tc>
          <w:tcPr>
            <w:tcW w:w="664" w:type="pct"/>
            <w:shd w:val="clear" w:color="auto" w:fill="FAFAFA"/>
            <w:vAlign w:val="bottom"/>
          </w:tcPr>
          <w:p w14:paraId="7A3F5ADB" w14:textId="77777777" w:rsidR="00F029B8" w:rsidRPr="00E84424" w:rsidRDefault="00F029B8" w:rsidP="00D034F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E84424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-</w:t>
            </w:r>
          </w:p>
        </w:tc>
        <w:tc>
          <w:tcPr>
            <w:tcW w:w="664" w:type="pct"/>
            <w:shd w:val="clear" w:color="auto" w:fill="FAFAFA"/>
            <w:vAlign w:val="bottom"/>
          </w:tcPr>
          <w:p w14:paraId="6B8D8F26" w14:textId="0F153539" w:rsidR="00F029B8" w:rsidRPr="00E84424" w:rsidRDefault="00CF1017" w:rsidP="00D034F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41</w:t>
            </w:r>
          </w:p>
        </w:tc>
        <w:tc>
          <w:tcPr>
            <w:tcW w:w="664" w:type="pct"/>
            <w:shd w:val="clear" w:color="auto" w:fill="FAFAFA"/>
            <w:vAlign w:val="bottom"/>
          </w:tcPr>
          <w:p w14:paraId="30B98DEE" w14:textId="77777777" w:rsidR="00F029B8" w:rsidRPr="00E84424" w:rsidRDefault="00F029B8" w:rsidP="00D034F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E84424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-</w:t>
            </w:r>
          </w:p>
        </w:tc>
        <w:tc>
          <w:tcPr>
            <w:tcW w:w="664" w:type="pct"/>
            <w:shd w:val="clear" w:color="auto" w:fill="FAFAFA"/>
            <w:vAlign w:val="bottom"/>
          </w:tcPr>
          <w:p w14:paraId="5986B74E" w14:textId="251190E0" w:rsidR="00F029B8" w:rsidRPr="00E84424" w:rsidRDefault="00CF1017" w:rsidP="00D034F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41</w:t>
            </w:r>
          </w:p>
        </w:tc>
      </w:tr>
      <w:tr w:rsidR="00F029B8" w:rsidRPr="00E84424" w14:paraId="748A4A39" w14:textId="77777777" w:rsidTr="00EE7086">
        <w:trPr>
          <w:trHeight w:val="170"/>
        </w:trPr>
        <w:tc>
          <w:tcPr>
            <w:tcW w:w="2344" w:type="pct"/>
            <w:shd w:val="clear" w:color="auto" w:fill="auto"/>
          </w:tcPr>
          <w:p w14:paraId="61D2F013" w14:textId="77777777" w:rsidR="00F029B8" w:rsidRPr="00E84424" w:rsidRDefault="00F029B8" w:rsidP="00D034FD">
            <w:pPr>
              <w:spacing w:line="240" w:lineRule="auto"/>
              <w:ind w:left="67" w:hanging="139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E84424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ลูกหนี้ตามสัญญาเช่าการเงิน สุทธิ</w:t>
            </w:r>
          </w:p>
        </w:tc>
        <w:tc>
          <w:tcPr>
            <w:tcW w:w="664" w:type="pct"/>
            <w:shd w:val="clear" w:color="auto" w:fill="FAFAFA"/>
          </w:tcPr>
          <w:p w14:paraId="635B880A" w14:textId="77777777" w:rsidR="00F029B8" w:rsidRPr="00E84424" w:rsidRDefault="00F029B8" w:rsidP="00D034F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E84424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-</w:t>
            </w:r>
          </w:p>
        </w:tc>
        <w:tc>
          <w:tcPr>
            <w:tcW w:w="664" w:type="pct"/>
            <w:shd w:val="clear" w:color="auto" w:fill="FAFAFA"/>
          </w:tcPr>
          <w:p w14:paraId="497ED8D9" w14:textId="77777777" w:rsidR="00F029B8" w:rsidRPr="00E84424" w:rsidRDefault="00F029B8" w:rsidP="00D034F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E84424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-</w:t>
            </w:r>
          </w:p>
        </w:tc>
        <w:tc>
          <w:tcPr>
            <w:tcW w:w="664" w:type="pct"/>
            <w:shd w:val="clear" w:color="auto" w:fill="FAFAFA"/>
          </w:tcPr>
          <w:p w14:paraId="2251E848" w14:textId="23C00CB6" w:rsidR="00F029B8" w:rsidRPr="00E84424" w:rsidRDefault="00CF1017" w:rsidP="00D034F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</w:t>
            </w:r>
          </w:p>
        </w:tc>
        <w:tc>
          <w:tcPr>
            <w:tcW w:w="664" w:type="pct"/>
            <w:shd w:val="clear" w:color="auto" w:fill="FAFAFA"/>
          </w:tcPr>
          <w:p w14:paraId="3B48D7C4" w14:textId="395DD633" w:rsidR="00F029B8" w:rsidRPr="00E84424" w:rsidRDefault="00CF1017" w:rsidP="00D034F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9</w:t>
            </w:r>
          </w:p>
        </w:tc>
      </w:tr>
      <w:tr w:rsidR="00F029B8" w:rsidRPr="00E84424" w14:paraId="4B0664DC" w14:textId="77777777" w:rsidTr="00EE7086">
        <w:trPr>
          <w:trHeight w:val="170"/>
        </w:trPr>
        <w:tc>
          <w:tcPr>
            <w:tcW w:w="2344" w:type="pct"/>
            <w:shd w:val="clear" w:color="auto" w:fill="auto"/>
          </w:tcPr>
          <w:p w14:paraId="784E6C9B" w14:textId="77777777" w:rsidR="00F029B8" w:rsidRPr="00E84424" w:rsidRDefault="00F029B8" w:rsidP="00D034FD">
            <w:pPr>
              <w:spacing w:line="240" w:lineRule="auto"/>
              <w:ind w:left="67" w:hanging="139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E84424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เงินลงทุนเผื่อขาย</w:t>
            </w:r>
          </w:p>
        </w:tc>
        <w:tc>
          <w:tcPr>
            <w:tcW w:w="664" w:type="pct"/>
            <w:shd w:val="clear" w:color="auto" w:fill="FAFAFA"/>
          </w:tcPr>
          <w:p w14:paraId="47904D33" w14:textId="771BE665" w:rsidR="00F029B8" w:rsidRPr="00E84424" w:rsidRDefault="00CF1017" w:rsidP="00D034F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383</w:t>
            </w:r>
          </w:p>
        </w:tc>
        <w:tc>
          <w:tcPr>
            <w:tcW w:w="664" w:type="pct"/>
            <w:shd w:val="clear" w:color="auto" w:fill="FAFAFA"/>
          </w:tcPr>
          <w:p w14:paraId="05EE6D2E" w14:textId="55EA5863" w:rsidR="00F029B8" w:rsidRPr="00E84424" w:rsidRDefault="00F029B8" w:rsidP="00D034F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E84424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383</w:t>
            </w:r>
            <w:r w:rsidRPr="00E84424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)</w:t>
            </w:r>
          </w:p>
        </w:tc>
        <w:tc>
          <w:tcPr>
            <w:tcW w:w="664" w:type="pct"/>
            <w:shd w:val="clear" w:color="auto" w:fill="FAFAFA"/>
          </w:tcPr>
          <w:p w14:paraId="26DF3469" w14:textId="77777777" w:rsidR="00F029B8" w:rsidRPr="00E84424" w:rsidRDefault="00F029B8" w:rsidP="00D034F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E84424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-</w:t>
            </w:r>
          </w:p>
        </w:tc>
        <w:tc>
          <w:tcPr>
            <w:tcW w:w="664" w:type="pct"/>
            <w:shd w:val="clear" w:color="auto" w:fill="FAFAFA"/>
          </w:tcPr>
          <w:p w14:paraId="5BEA6A8C" w14:textId="77777777" w:rsidR="00F029B8" w:rsidRPr="00E84424" w:rsidRDefault="00F029B8" w:rsidP="00D034F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E84424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-</w:t>
            </w:r>
          </w:p>
        </w:tc>
      </w:tr>
      <w:tr w:rsidR="00F029B8" w:rsidRPr="00E84424" w14:paraId="6549318E" w14:textId="77777777" w:rsidTr="00EE7086">
        <w:trPr>
          <w:trHeight w:val="170"/>
        </w:trPr>
        <w:tc>
          <w:tcPr>
            <w:tcW w:w="2344" w:type="pct"/>
            <w:shd w:val="clear" w:color="auto" w:fill="auto"/>
          </w:tcPr>
          <w:p w14:paraId="4F582A42" w14:textId="3272E141" w:rsidR="00F029B8" w:rsidRPr="00E84424" w:rsidRDefault="00F029B8" w:rsidP="00D034FD">
            <w:pPr>
              <w:spacing w:line="240" w:lineRule="auto"/>
              <w:ind w:left="67" w:hanging="139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เงินลงทุนในบริษัทร่วม</w:t>
            </w:r>
            <w:r w:rsidRPr="00E84424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</w:t>
            </w:r>
            <w:r w:rsidRPr="00E84424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(หมายเหตุฯ ข้อ </w:t>
            </w:r>
            <w:r w:rsidR="00CF1017" w:rsidRPr="00CF101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18</w:t>
            </w:r>
            <w:r w:rsidRPr="00E8442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664" w:type="pct"/>
            <w:shd w:val="clear" w:color="auto" w:fill="FAFAFA"/>
            <w:vAlign w:val="bottom"/>
          </w:tcPr>
          <w:p w14:paraId="09E8FB6C" w14:textId="7FB545C1" w:rsidR="00F029B8" w:rsidRPr="00E84424" w:rsidRDefault="00CF1017" w:rsidP="00D034F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32</w:t>
            </w:r>
            <w:r w:rsidR="00F029B8" w:rsidRPr="00E84424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442</w:t>
            </w:r>
          </w:p>
        </w:tc>
        <w:tc>
          <w:tcPr>
            <w:tcW w:w="664" w:type="pct"/>
            <w:shd w:val="clear" w:color="auto" w:fill="FAFAFA"/>
            <w:vAlign w:val="bottom"/>
          </w:tcPr>
          <w:p w14:paraId="4A021C93" w14:textId="4577CB6B" w:rsidR="00F029B8" w:rsidRPr="00E84424" w:rsidRDefault="00CF1017" w:rsidP="00D034F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343</w:t>
            </w:r>
          </w:p>
        </w:tc>
        <w:tc>
          <w:tcPr>
            <w:tcW w:w="664" w:type="pct"/>
            <w:shd w:val="clear" w:color="auto" w:fill="FAFAFA"/>
            <w:vAlign w:val="bottom"/>
          </w:tcPr>
          <w:p w14:paraId="4E0F1209" w14:textId="19180BCA" w:rsidR="00F029B8" w:rsidRPr="00E84424" w:rsidRDefault="00F029B8" w:rsidP="00D034F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E84424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81</w:t>
            </w:r>
            <w:r w:rsidRPr="00E84424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)</w:t>
            </w:r>
          </w:p>
        </w:tc>
        <w:tc>
          <w:tcPr>
            <w:tcW w:w="664" w:type="pct"/>
            <w:shd w:val="clear" w:color="auto" w:fill="FAFAFA"/>
            <w:vAlign w:val="bottom"/>
          </w:tcPr>
          <w:p w14:paraId="3333CCEB" w14:textId="0A5676CB" w:rsidR="00F029B8" w:rsidRPr="00E84424" w:rsidRDefault="00CF1017" w:rsidP="00D034F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32</w:t>
            </w:r>
            <w:r w:rsidR="00F029B8" w:rsidRPr="00E84424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704</w:t>
            </w:r>
          </w:p>
        </w:tc>
      </w:tr>
      <w:tr w:rsidR="00F029B8" w:rsidRPr="00E84424" w14:paraId="0071BA61" w14:textId="77777777" w:rsidTr="00EE7086">
        <w:trPr>
          <w:trHeight w:val="170"/>
        </w:trPr>
        <w:tc>
          <w:tcPr>
            <w:tcW w:w="2344" w:type="pct"/>
            <w:shd w:val="clear" w:color="auto" w:fill="auto"/>
          </w:tcPr>
          <w:p w14:paraId="43FEFACA" w14:textId="77777777" w:rsidR="00F029B8" w:rsidRPr="00E84424" w:rsidRDefault="00F029B8" w:rsidP="00D034FD">
            <w:pPr>
              <w:spacing w:line="240" w:lineRule="auto"/>
              <w:ind w:left="67" w:hanging="139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E84424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เงินลงทุนระยะยาวอื่น</w:t>
            </w:r>
          </w:p>
        </w:tc>
        <w:tc>
          <w:tcPr>
            <w:tcW w:w="664" w:type="pct"/>
            <w:shd w:val="clear" w:color="auto" w:fill="FAFAFA"/>
          </w:tcPr>
          <w:p w14:paraId="06B9796B" w14:textId="03998499" w:rsidR="00F029B8" w:rsidRPr="00E84424" w:rsidRDefault="00CF1017" w:rsidP="00D034F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820</w:t>
            </w:r>
          </w:p>
        </w:tc>
        <w:tc>
          <w:tcPr>
            <w:tcW w:w="664" w:type="pct"/>
            <w:shd w:val="clear" w:color="auto" w:fill="FAFAFA"/>
          </w:tcPr>
          <w:p w14:paraId="1473BD30" w14:textId="66D1F2E5" w:rsidR="00F029B8" w:rsidRPr="00E84424" w:rsidRDefault="00F029B8" w:rsidP="00D034F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E84424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820</w:t>
            </w:r>
            <w:r w:rsidRPr="00E84424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)</w:t>
            </w:r>
          </w:p>
        </w:tc>
        <w:tc>
          <w:tcPr>
            <w:tcW w:w="664" w:type="pct"/>
            <w:shd w:val="clear" w:color="auto" w:fill="FAFAFA"/>
          </w:tcPr>
          <w:p w14:paraId="372DA092" w14:textId="77777777" w:rsidR="00F029B8" w:rsidRPr="00E84424" w:rsidRDefault="00F029B8" w:rsidP="00D034F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E84424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-</w:t>
            </w:r>
          </w:p>
        </w:tc>
        <w:tc>
          <w:tcPr>
            <w:tcW w:w="664" w:type="pct"/>
            <w:shd w:val="clear" w:color="auto" w:fill="FAFAFA"/>
          </w:tcPr>
          <w:p w14:paraId="6C75DB7A" w14:textId="77777777" w:rsidR="00F029B8" w:rsidRPr="00E84424" w:rsidRDefault="00F029B8" w:rsidP="00D034F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E84424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-</w:t>
            </w:r>
          </w:p>
        </w:tc>
      </w:tr>
      <w:tr w:rsidR="00F029B8" w:rsidRPr="00E84424" w14:paraId="1E9215C3" w14:textId="77777777" w:rsidTr="00EE7086">
        <w:trPr>
          <w:trHeight w:val="170"/>
        </w:trPr>
        <w:tc>
          <w:tcPr>
            <w:tcW w:w="2344" w:type="pct"/>
            <w:shd w:val="clear" w:color="auto" w:fill="auto"/>
          </w:tcPr>
          <w:p w14:paraId="2607D3D0" w14:textId="77777777" w:rsidR="00F029B8" w:rsidRPr="00E84424" w:rsidRDefault="00F029B8" w:rsidP="00D034FD">
            <w:pPr>
              <w:spacing w:line="240" w:lineRule="auto"/>
              <w:ind w:left="67" w:hanging="139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E84424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สินทรัพย์สิทธิการใช้</w:t>
            </w:r>
          </w:p>
        </w:tc>
        <w:tc>
          <w:tcPr>
            <w:tcW w:w="664" w:type="pct"/>
            <w:shd w:val="clear" w:color="auto" w:fill="FAFAFA"/>
          </w:tcPr>
          <w:p w14:paraId="0DD021A1" w14:textId="77777777" w:rsidR="00F029B8" w:rsidRPr="00E84424" w:rsidRDefault="00F029B8" w:rsidP="00D034F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E84424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-</w:t>
            </w:r>
          </w:p>
        </w:tc>
        <w:tc>
          <w:tcPr>
            <w:tcW w:w="664" w:type="pct"/>
            <w:shd w:val="clear" w:color="auto" w:fill="FAFAFA"/>
          </w:tcPr>
          <w:p w14:paraId="04A6C71D" w14:textId="77777777" w:rsidR="00F029B8" w:rsidRPr="00E84424" w:rsidRDefault="00F029B8" w:rsidP="00D034F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E84424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-</w:t>
            </w:r>
          </w:p>
        </w:tc>
        <w:tc>
          <w:tcPr>
            <w:tcW w:w="664" w:type="pct"/>
            <w:shd w:val="clear" w:color="auto" w:fill="FAFAFA"/>
          </w:tcPr>
          <w:p w14:paraId="0D316669" w14:textId="1C2D9949" w:rsidR="00F029B8" w:rsidRPr="00E84424" w:rsidRDefault="00CF1017" w:rsidP="00D034F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16</w:t>
            </w:r>
            <w:r w:rsidR="00F029B8" w:rsidRPr="00E84424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012</w:t>
            </w:r>
          </w:p>
        </w:tc>
        <w:tc>
          <w:tcPr>
            <w:tcW w:w="664" w:type="pct"/>
            <w:shd w:val="clear" w:color="auto" w:fill="FAFAFA"/>
          </w:tcPr>
          <w:p w14:paraId="3B329530" w14:textId="69B132C9" w:rsidR="00F029B8" w:rsidRPr="00E84424" w:rsidRDefault="00CF1017" w:rsidP="00D034F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16</w:t>
            </w:r>
            <w:r w:rsidR="00F029B8" w:rsidRPr="00E84424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012</w:t>
            </w:r>
          </w:p>
        </w:tc>
      </w:tr>
      <w:tr w:rsidR="00F029B8" w:rsidRPr="00E84424" w14:paraId="5BBB9CEA" w14:textId="77777777" w:rsidTr="00EE7086">
        <w:trPr>
          <w:trHeight w:val="170"/>
        </w:trPr>
        <w:tc>
          <w:tcPr>
            <w:tcW w:w="2344" w:type="pct"/>
            <w:shd w:val="clear" w:color="auto" w:fill="auto"/>
          </w:tcPr>
          <w:p w14:paraId="6559A85D" w14:textId="77777777" w:rsidR="00F029B8" w:rsidRPr="00E84424" w:rsidRDefault="00F029B8" w:rsidP="00D034FD">
            <w:pPr>
              <w:spacing w:line="240" w:lineRule="auto"/>
              <w:ind w:left="67" w:hanging="139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E84424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664" w:type="pct"/>
            <w:shd w:val="clear" w:color="auto" w:fill="FAFAFA"/>
          </w:tcPr>
          <w:p w14:paraId="0C33A101" w14:textId="5ED8942D" w:rsidR="00F029B8" w:rsidRPr="00E84424" w:rsidRDefault="00CF1017" w:rsidP="00D034F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671</w:t>
            </w:r>
          </w:p>
        </w:tc>
        <w:tc>
          <w:tcPr>
            <w:tcW w:w="664" w:type="pct"/>
            <w:shd w:val="clear" w:color="auto" w:fill="FAFAFA"/>
          </w:tcPr>
          <w:p w14:paraId="33B45F62" w14:textId="271A60AF" w:rsidR="00F029B8" w:rsidRPr="00E84424" w:rsidRDefault="00CF1017" w:rsidP="00D034F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57</w:t>
            </w:r>
          </w:p>
        </w:tc>
        <w:tc>
          <w:tcPr>
            <w:tcW w:w="664" w:type="pct"/>
            <w:shd w:val="clear" w:color="auto" w:fill="FAFAFA"/>
          </w:tcPr>
          <w:p w14:paraId="29BBF909" w14:textId="033FD2BA" w:rsidR="00F029B8" w:rsidRPr="00E84424" w:rsidRDefault="00CF1017" w:rsidP="00D034F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2</w:t>
            </w:r>
          </w:p>
        </w:tc>
        <w:tc>
          <w:tcPr>
            <w:tcW w:w="664" w:type="pct"/>
            <w:shd w:val="clear" w:color="auto" w:fill="FAFAFA"/>
          </w:tcPr>
          <w:p w14:paraId="2B4D9E38" w14:textId="0E660156" w:rsidR="00F029B8" w:rsidRPr="00E84424" w:rsidRDefault="00CF1017" w:rsidP="00D034F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730</w:t>
            </w:r>
          </w:p>
        </w:tc>
      </w:tr>
      <w:tr w:rsidR="00F029B8" w:rsidRPr="00E84424" w14:paraId="521B7480" w14:textId="77777777" w:rsidTr="00EE7086">
        <w:trPr>
          <w:trHeight w:val="170"/>
        </w:trPr>
        <w:tc>
          <w:tcPr>
            <w:tcW w:w="2344" w:type="pct"/>
            <w:shd w:val="clear" w:color="auto" w:fill="auto"/>
          </w:tcPr>
          <w:p w14:paraId="477F9D4A" w14:textId="2F9230A8" w:rsidR="00F029B8" w:rsidRPr="00E84424" w:rsidRDefault="00F029B8" w:rsidP="00D034FD">
            <w:pPr>
              <w:spacing w:line="240" w:lineRule="auto"/>
              <w:ind w:left="67" w:hanging="139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E84424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ค่าธรรมเนียมการเช่าที่ดินรอตัดบัญชี</w:t>
            </w:r>
            <w:r w:rsidRPr="00E84424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</w:t>
            </w:r>
            <w:r w:rsidRPr="00E84424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สุทธิ</w:t>
            </w:r>
          </w:p>
        </w:tc>
        <w:tc>
          <w:tcPr>
            <w:tcW w:w="664" w:type="pct"/>
            <w:shd w:val="clear" w:color="auto" w:fill="FAFAFA"/>
          </w:tcPr>
          <w:p w14:paraId="7FEEC4D9" w14:textId="19B160DB" w:rsidR="00F029B8" w:rsidRPr="00E84424" w:rsidRDefault="00CF1017" w:rsidP="00D034F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3</w:t>
            </w:r>
            <w:r w:rsidR="00F029B8" w:rsidRPr="00E84424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217</w:t>
            </w:r>
          </w:p>
        </w:tc>
        <w:tc>
          <w:tcPr>
            <w:tcW w:w="664" w:type="pct"/>
            <w:shd w:val="clear" w:color="auto" w:fill="FAFAFA"/>
          </w:tcPr>
          <w:p w14:paraId="0602A748" w14:textId="77777777" w:rsidR="00F029B8" w:rsidRPr="00E84424" w:rsidRDefault="00F029B8" w:rsidP="00D034F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E84424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-</w:t>
            </w:r>
          </w:p>
        </w:tc>
        <w:tc>
          <w:tcPr>
            <w:tcW w:w="664" w:type="pct"/>
            <w:shd w:val="clear" w:color="auto" w:fill="FAFAFA"/>
          </w:tcPr>
          <w:p w14:paraId="2ED81EBE" w14:textId="0095EC9D" w:rsidR="00F029B8" w:rsidRPr="00E84424" w:rsidRDefault="00F029B8" w:rsidP="00D034F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E84424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3</w:t>
            </w:r>
            <w:r w:rsidRPr="00E84424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="00CF1017" w:rsidRPr="00CF1017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217</w:t>
            </w:r>
            <w:r w:rsidRPr="00E84424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)</w:t>
            </w:r>
          </w:p>
        </w:tc>
        <w:tc>
          <w:tcPr>
            <w:tcW w:w="664" w:type="pct"/>
            <w:shd w:val="clear" w:color="auto" w:fill="FAFAFA"/>
          </w:tcPr>
          <w:p w14:paraId="34203198" w14:textId="77777777" w:rsidR="00F029B8" w:rsidRPr="00E84424" w:rsidRDefault="00F029B8" w:rsidP="00D034F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E84424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-</w:t>
            </w:r>
          </w:p>
        </w:tc>
      </w:tr>
      <w:tr w:rsidR="00F029B8" w:rsidRPr="00E84424" w14:paraId="4277D935" w14:textId="77777777" w:rsidTr="00EE7086">
        <w:trPr>
          <w:trHeight w:val="170"/>
        </w:trPr>
        <w:tc>
          <w:tcPr>
            <w:tcW w:w="2344" w:type="pct"/>
            <w:shd w:val="clear" w:color="auto" w:fill="auto"/>
          </w:tcPr>
          <w:p w14:paraId="02513C01" w14:textId="77777777" w:rsidR="00F029B8" w:rsidRPr="00E84424" w:rsidRDefault="00F029B8" w:rsidP="00D034FD">
            <w:pPr>
              <w:spacing w:line="240" w:lineRule="auto"/>
              <w:ind w:left="67" w:hanging="139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E84424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สินทรัพย์ไม่หมุนเวียนอื่น</w:t>
            </w:r>
          </w:p>
        </w:tc>
        <w:tc>
          <w:tcPr>
            <w:tcW w:w="664" w:type="pct"/>
            <w:tcBorders>
              <w:bottom w:val="single" w:sz="4" w:space="0" w:color="auto"/>
            </w:tcBorders>
            <w:shd w:val="clear" w:color="auto" w:fill="FAFAFA"/>
          </w:tcPr>
          <w:p w14:paraId="64B20B55" w14:textId="47B6FBAD" w:rsidR="00F029B8" w:rsidRPr="00E84424" w:rsidRDefault="00CF1017" w:rsidP="00D034F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804</w:t>
            </w:r>
          </w:p>
        </w:tc>
        <w:tc>
          <w:tcPr>
            <w:tcW w:w="664" w:type="pct"/>
            <w:tcBorders>
              <w:bottom w:val="single" w:sz="4" w:space="0" w:color="auto"/>
            </w:tcBorders>
            <w:shd w:val="clear" w:color="auto" w:fill="FAFAFA"/>
          </w:tcPr>
          <w:p w14:paraId="1D69A2AD" w14:textId="77777777" w:rsidR="00F029B8" w:rsidRPr="00E84424" w:rsidRDefault="00F029B8" w:rsidP="00D034F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E84424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-</w:t>
            </w:r>
          </w:p>
        </w:tc>
        <w:tc>
          <w:tcPr>
            <w:tcW w:w="664" w:type="pct"/>
            <w:tcBorders>
              <w:bottom w:val="single" w:sz="4" w:space="0" w:color="auto"/>
            </w:tcBorders>
            <w:shd w:val="clear" w:color="auto" w:fill="FAFAFA"/>
          </w:tcPr>
          <w:p w14:paraId="789295AB" w14:textId="6BFA5B90" w:rsidR="00F029B8" w:rsidRPr="00E84424" w:rsidRDefault="00CF1017" w:rsidP="00D034F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123</w:t>
            </w:r>
          </w:p>
        </w:tc>
        <w:tc>
          <w:tcPr>
            <w:tcW w:w="664" w:type="pct"/>
            <w:tcBorders>
              <w:bottom w:val="single" w:sz="4" w:space="0" w:color="auto"/>
            </w:tcBorders>
            <w:shd w:val="clear" w:color="auto" w:fill="FAFAFA"/>
          </w:tcPr>
          <w:p w14:paraId="2A84C49F" w14:textId="74201F88" w:rsidR="00F029B8" w:rsidRPr="00E84424" w:rsidRDefault="00CF1017" w:rsidP="00D034F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927</w:t>
            </w:r>
          </w:p>
        </w:tc>
      </w:tr>
      <w:tr w:rsidR="00F029B8" w:rsidRPr="00E84424" w14:paraId="6FFB05F2" w14:textId="77777777" w:rsidTr="00EE7086">
        <w:trPr>
          <w:trHeight w:val="89"/>
        </w:trPr>
        <w:tc>
          <w:tcPr>
            <w:tcW w:w="2344" w:type="pct"/>
            <w:shd w:val="clear" w:color="auto" w:fill="auto"/>
          </w:tcPr>
          <w:p w14:paraId="0AD4B11B" w14:textId="77777777" w:rsidR="00F029B8" w:rsidRPr="00E84424" w:rsidRDefault="00F029B8" w:rsidP="00D034FD">
            <w:pPr>
              <w:spacing w:line="240" w:lineRule="auto"/>
              <w:ind w:left="67" w:hanging="139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รวมรายการสินทรัพย์ที่ปรับปรุง</w:t>
            </w:r>
          </w:p>
        </w:tc>
        <w:tc>
          <w:tcPr>
            <w:tcW w:w="664" w:type="pct"/>
            <w:tcBorders>
              <w:bottom w:val="single" w:sz="4" w:space="0" w:color="auto"/>
            </w:tcBorders>
            <w:shd w:val="clear" w:color="auto" w:fill="FAFAFA"/>
          </w:tcPr>
          <w:p w14:paraId="034FDCE7" w14:textId="6BBAF4F9" w:rsidR="00F029B8" w:rsidRPr="00E84424" w:rsidRDefault="00CF1017" w:rsidP="00D034F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39</w:t>
            </w:r>
            <w:r w:rsidR="00F029B8" w:rsidRPr="00E84424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625</w:t>
            </w:r>
          </w:p>
        </w:tc>
        <w:tc>
          <w:tcPr>
            <w:tcW w:w="664" w:type="pct"/>
            <w:tcBorders>
              <w:bottom w:val="single" w:sz="4" w:space="0" w:color="auto"/>
            </w:tcBorders>
            <w:shd w:val="clear" w:color="auto" w:fill="FAFAFA"/>
          </w:tcPr>
          <w:p w14:paraId="29DA3A19" w14:textId="32B7611F" w:rsidR="00F029B8" w:rsidRPr="00E84424" w:rsidRDefault="00F029B8" w:rsidP="00D034F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E84424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242</w:t>
            </w:r>
            <w:r w:rsidRPr="00E84424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)</w:t>
            </w:r>
          </w:p>
        </w:tc>
        <w:tc>
          <w:tcPr>
            <w:tcW w:w="664" w:type="pct"/>
            <w:tcBorders>
              <w:bottom w:val="single" w:sz="4" w:space="0" w:color="auto"/>
            </w:tcBorders>
            <w:shd w:val="clear" w:color="auto" w:fill="FAFAFA"/>
          </w:tcPr>
          <w:p w14:paraId="33F3A30F" w14:textId="2D8FFE3E" w:rsidR="00F029B8" w:rsidRPr="00E84424" w:rsidRDefault="00CF1017" w:rsidP="00D034F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12</w:t>
            </w:r>
            <w:r w:rsidR="00F029B8" w:rsidRPr="00E84424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647</w:t>
            </w:r>
          </w:p>
        </w:tc>
        <w:tc>
          <w:tcPr>
            <w:tcW w:w="664" w:type="pct"/>
            <w:tcBorders>
              <w:bottom w:val="single" w:sz="4" w:space="0" w:color="auto"/>
            </w:tcBorders>
            <w:shd w:val="clear" w:color="auto" w:fill="FAFAFA"/>
          </w:tcPr>
          <w:p w14:paraId="24C335FE" w14:textId="0EBD1C17" w:rsidR="00F029B8" w:rsidRPr="00E84424" w:rsidRDefault="00CF1017" w:rsidP="00D034F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52</w:t>
            </w:r>
            <w:r w:rsidR="00F029B8" w:rsidRPr="00E84424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030</w:t>
            </w:r>
          </w:p>
        </w:tc>
      </w:tr>
      <w:tr w:rsidR="00F029B8" w:rsidRPr="00E84424" w14:paraId="09A29E41" w14:textId="77777777" w:rsidTr="00EE7086">
        <w:trPr>
          <w:trHeight w:val="170"/>
        </w:trPr>
        <w:tc>
          <w:tcPr>
            <w:tcW w:w="2344" w:type="pct"/>
            <w:shd w:val="clear" w:color="auto" w:fill="auto"/>
          </w:tcPr>
          <w:p w14:paraId="0C20095B" w14:textId="77777777" w:rsidR="00F029B8" w:rsidRPr="00E84424" w:rsidRDefault="00F029B8" w:rsidP="00D034FD">
            <w:pPr>
              <w:spacing w:line="240" w:lineRule="auto"/>
              <w:ind w:left="67" w:hanging="139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  <w:bookmarkStart w:id="8" w:name="_Hlk35867111"/>
          </w:p>
          <w:p w14:paraId="4413A606" w14:textId="77777777" w:rsidR="00F029B8" w:rsidRPr="00E84424" w:rsidRDefault="00F029B8" w:rsidP="00D034FD">
            <w:pPr>
              <w:spacing w:line="240" w:lineRule="auto"/>
              <w:ind w:left="67" w:hanging="139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หนี้สินหมุนเวียน</w:t>
            </w:r>
          </w:p>
        </w:tc>
        <w:tc>
          <w:tcPr>
            <w:tcW w:w="664" w:type="pct"/>
            <w:shd w:val="clear" w:color="auto" w:fill="FAFAFA"/>
          </w:tcPr>
          <w:p w14:paraId="49C6B922" w14:textId="77777777" w:rsidR="00F029B8" w:rsidRPr="00E84424" w:rsidRDefault="00F029B8" w:rsidP="00D034F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664" w:type="pct"/>
            <w:shd w:val="clear" w:color="auto" w:fill="FAFAFA"/>
          </w:tcPr>
          <w:p w14:paraId="67B929A9" w14:textId="77777777" w:rsidR="00F029B8" w:rsidRPr="00E84424" w:rsidRDefault="00F029B8" w:rsidP="00D034F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664" w:type="pct"/>
            <w:shd w:val="clear" w:color="auto" w:fill="FAFAFA"/>
          </w:tcPr>
          <w:p w14:paraId="45803034" w14:textId="77777777" w:rsidR="00F029B8" w:rsidRPr="00E84424" w:rsidRDefault="00F029B8" w:rsidP="00D034F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664" w:type="pct"/>
            <w:shd w:val="clear" w:color="auto" w:fill="FAFAFA"/>
          </w:tcPr>
          <w:p w14:paraId="61C625BD" w14:textId="77777777" w:rsidR="00F029B8" w:rsidRPr="00E84424" w:rsidRDefault="00F029B8" w:rsidP="00D034F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F029B8" w:rsidRPr="00E84424" w14:paraId="04F0D270" w14:textId="77777777" w:rsidTr="00EE7086">
        <w:trPr>
          <w:trHeight w:val="66"/>
        </w:trPr>
        <w:tc>
          <w:tcPr>
            <w:tcW w:w="2344" w:type="pct"/>
            <w:shd w:val="clear" w:color="auto" w:fill="auto"/>
          </w:tcPr>
          <w:p w14:paraId="3E9DC7E1" w14:textId="77777777" w:rsidR="00F029B8" w:rsidRPr="00E84424" w:rsidRDefault="00F029B8" w:rsidP="00D034FD">
            <w:pPr>
              <w:spacing w:line="240" w:lineRule="auto"/>
              <w:ind w:left="-72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664" w:type="pct"/>
            <w:shd w:val="clear" w:color="auto" w:fill="FAFAFA"/>
          </w:tcPr>
          <w:p w14:paraId="02E17122" w14:textId="77777777" w:rsidR="00F029B8" w:rsidRPr="00E84424" w:rsidRDefault="00F029B8" w:rsidP="00D034F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ar-SA"/>
              </w:rPr>
            </w:pPr>
          </w:p>
        </w:tc>
        <w:tc>
          <w:tcPr>
            <w:tcW w:w="664" w:type="pct"/>
            <w:shd w:val="clear" w:color="auto" w:fill="FAFAFA"/>
          </w:tcPr>
          <w:p w14:paraId="1DBDCDE4" w14:textId="77777777" w:rsidR="00F029B8" w:rsidRPr="00E84424" w:rsidRDefault="00F029B8" w:rsidP="00D034F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ar-SA"/>
              </w:rPr>
            </w:pPr>
          </w:p>
        </w:tc>
        <w:tc>
          <w:tcPr>
            <w:tcW w:w="664" w:type="pct"/>
            <w:shd w:val="clear" w:color="auto" w:fill="FAFAFA"/>
          </w:tcPr>
          <w:p w14:paraId="15906193" w14:textId="77777777" w:rsidR="00F029B8" w:rsidRPr="00E84424" w:rsidRDefault="00F029B8" w:rsidP="00D034F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ar-SA"/>
              </w:rPr>
            </w:pPr>
          </w:p>
        </w:tc>
        <w:tc>
          <w:tcPr>
            <w:tcW w:w="664" w:type="pct"/>
            <w:shd w:val="clear" w:color="auto" w:fill="FAFAFA"/>
          </w:tcPr>
          <w:p w14:paraId="5EFC024B" w14:textId="77777777" w:rsidR="00F029B8" w:rsidRPr="00E84424" w:rsidRDefault="00F029B8" w:rsidP="00D034F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ar-SA"/>
              </w:rPr>
            </w:pPr>
          </w:p>
        </w:tc>
      </w:tr>
      <w:bookmarkEnd w:id="8"/>
      <w:tr w:rsidR="00F029B8" w:rsidRPr="00E84424" w14:paraId="6A5146D3" w14:textId="77777777" w:rsidTr="00EE7086">
        <w:trPr>
          <w:trHeight w:val="170"/>
        </w:trPr>
        <w:tc>
          <w:tcPr>
            <w:tcW w:w="2344" w:type="pct"/>
            <w:shd w:val="clear" w:color="auto" w:fill="auto"/>
          </w:tcPr>
          <w:p w14:paraId="25C5C857" w14:textId="77777777" w:rsidR="00F029B8" w:rsidRPr="00E84424" w:rsidRDefault="00F029B8" w:rsidP="00D034FD">
            <w:pPr>
              <w:spacing w:line="240" w:lineRule="auto"/>
              <w:ind w:left="67" w:hanging="139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E84424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เจ้าหนี้อื่น</w:t>
            </w:r>
          </w:p>
        </w:tc>
        <w:tc>
          <w:tcPr>
            <w:tcW w:w="664" w:type="pct"/>
            <w:shd w:val="clear" w:color="auto" w:fill="FAFAFA"/>
          </w:tcPr>
          <w:p w14:paraId="2ABA24AE" w14:textId="1B51F3B2" w:rsidR="00F029B8" w:rsidRPr="00E84424" w:rsidRDefault="00CF1017" w:rsidP="00D034F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</w:t>
            </w:r>
            <w:r w:rsidR="00F029B8" w:rsidRPr="00E8442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106</w:t>
            </w:r>
          </w:p>
        </w:tc>
        <w:tc>
          <w:tcPr>
            <w:tcW w:w="664" w:type="pct"/>
            <w:shd w:val="clear" w:color="auto" w:fill="FAFAFA"/>
          </w:tcPr>
          <w:p w14:paraId="421E004D" w14:textId="77777777" w:rsidR="00F029B8" w:rsidRPr="00E84424" w:rsidRDefault="00F029B8" w:rsidP="00D034F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84424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664" w:type="pct"/>
            <w:shd w:val="clear" w:color="auto" w:fill="FAFAFA"/>
          </w:tcPr>
          <w:p w14:paraId="13FE62B1" w14:textId="6CD405D6" w:rsidR="00F029B8" w:rsidRPr="00E84424" w:rsidRDefault="00F029B8" w:rsidP="00D034F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84424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</w:t>
            </w:r>
            <w:r w:rsidRPr="00E84424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664" w:type="pct"/>
            <w:shd w:val="clear" w:color="auto" w:fill="FAFAFA"/>
          </w:tcPr>
          <w:p w14:paraId="211CD62D" w14:textId="11AF5E22" w:rsidR="00F029B8" w:rsidRPr="00E84424" w:rsidRDefault="00CF1017" w:rsidP="00D034F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</w:t>
            </w:r>
            <w:r w:rsidR="00F029B8" w:rsidRPr="00E84424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101</w:t>
            </w:r>
          </w:p>
        </w:tc>
      </w:tr>
      <w:tr w:rsidR="00F029B8" w:rsidRPr="00E84424" w14:paraId="58A7961B" w14:textId="77777777" w:rsidTr="00EE7086">
        <w:trPr>
          <w:trHeight w:val="170"/>
        </w:trPr>
        <w:tc>
          <w:tcPr>
            <w:tcW w:w="2344" w:type="pct"/>
            <w:shd w:val="clear" w:color="auto" w:fill="auto"/>
          </w:tcPr>
          <w:p w14:paraId="4B16FB9F" w14:textId="77777777" w:rsidR="00F029B8" w:rsidRPr="00E84424" w:rsidRDefault="00F029B8" w:rsidP="00D034FD">
            <w:pPr>
              <w:spacing w:line="240" w:lineRule="auto"/>
              <w:ind w:left="67" w:hanging="139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E84424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หนี้สินตามสัญญาเช่าที่ถึงกำหนดชำระ</w:t>
            </w:r>
          </w:p>
        </w:tc>
        <w:tc>
          <w:tcPr>
            <w:tcW w:w="664" w:type="pct"/>
            <w:shd w:val="clear" w:color="auto" w:fill="FAFAFA"/>
            <w:vAlign w:val="bottom"/>
          </w:tcPr>
          <w:p w14:paraId="1A8D30F9" w14:textId="77777777" w:rsidR="00F029B8" w:rsidRPr="00E84424" w:rsidRDefault="00F029B8" w:rsidP="00D034F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664" w:type="pct"/>
            <w:shd w:val="clear" w:color="auto" w:fill="FAFAFA"/>
            <w:vAlign w:val="bottom"/>
          </w:tcPr>
          <w:p w14:paraId="359C853E" w14:textId="77777777" w:rsidR="00F029B8" w:rsidRPr="00E84424" w:rsidRDefault="00F029B8" w:rsidP="00D034F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664" w:type="pct"/>
            <w:shd w:val="clear" w:color="auto" w:fill="FAFAFA"/>
            <w:vAlign w:val="bottom"/>
          </w:tcPr>
          <w:p w14:paraId="50B06B9F" w14:textId="77777777" w:rsidR="00F029B8" w:rsidRPr="00E84424" w:rsidRDefault="00F029B8" w:rsidP="00D034F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664" w:type="pct"/>
            <w:shd w:val="clear" w:color="auto" w:fill="FAFAFA"/>
            <w:vAlign w:val="bottom"/>
          </w:tcPr>
          <w:p w14:paraId="1B1D9346" w14:textId="77777777" w:rsidR="00F029B8" w:rsidRPr="00E84424" w:rsidRDefault="00F029B8" w:rsidP="00D034F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F029B8" w:rsidRPr="00E84424" w14:paraId="6A1810BF" w14:textId="77777777" w:rsidTr="00EE7086">
        <w:trPr>
          <w:trHeight w:val="170"/>
        </w:trPr>
        <w:tc>
          <w:tcPr>
            <w:tcW w:w="2344" w:type="pct"/>
            <w:shd w:val="clear" w:color="auto" w:fill="auto"/>
          </w:tcPr>
          <w:p w14:paraId="3036740F" w14:textId="77777777" w:rsidR="00F029B8" w:rsidRPr="00E84424" w:rsidRDefault="00F029B8" w:rsidP="00D034FD">
            <w:pPr>
              <w:spacing w:line="240" w:lineRule="auto"/>
              <w:ind w:left="67" w:hanging="38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E84424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 ภายในหนึ่งปี สุทธิ</w:t>
            </w:r>
          </w:p>
        </w:tc>
        <w:tc>
          <w:tcPr>
            <w:tcW w:w="664" w:type="pct"/>
            <w:shd w:val="clear" w:color="auto" w:fill="FAFAFA"/>
            <w:vAlign w:val="bottom"/>
          </w:tcPr>
          <w:p w14:paraId="4530EE44" w14:textId="77777777" w:rsidR="00F029B8" w:rsidRPr="00E84424" w:rsidRDefault="00F029B8" w:rsidP="00D034F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664" w:type="pct"/>
            <w:shd w:val="clear" w:color="auto" w:fill="FAFAFA"/>
            <w:vAlign w:val="bottom"/>
          </w:tcPr>
          <w:p w14:paraId="01317A41" w14:textId="77777777" w:rsidR="00F029B8" w:rsidRPr="00E84424" w:rsidRDefault="00F029B8" w:rsidP="00D034F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84424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664" w:type="pct"/>
            <w:shd w:val="clear" w:color="auto" w:fill="FAFAFA"/>
            <w:vAlign w:val="bottom"/>
          </w:tcPr>
          <w:p w14:paraId="622BB108" w14:textId="6F6A9A1D" w:rsidR="00F029B8" w:rsidRPr="00E84424" w:rsidRDefault="00CF1017" w:rsidP="00D034F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F029B8" w:rsidRPr="00E84424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114</w:t>
            </w:r>
          </w:p>
        </w:tc>
        <w:tc>
          <w:tcPr>
            <w:tcW w:w="664" w:type="pct"/>
            <w:shd w:val="clear" w:color="auto" w:fill="FAFAFA"/>
            <w:vAlign w:val="bottom"/>
          </w:tcPr>
          <w:p w14:paraId="41335A32" w14:textId="17BA28AF" w:rsidR="00F029B8" w:rsidRPr="00E84424" w:rsidRDefault="00CF1017" w:rsidP="00D034F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F029B8" w:rsidRPr="00E84424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114</w:t>
            </w:r>
          </w:p>
        </w:tc>
      </w:tr>
      <w:tr w:rsidR="00F029B8" w:rsidRPr="00E84424" w14:paraId="06021992" w14:textId="77777777" w:rsidTr="00EE7086">
        <w:trPr>
          <w:trHeight w:val="68"/>
        </w:trPr>
        <w:tc>
          <w:tcPr>
            <w:tcW w:w="2344" w:type="pct"/>
            <w:shd w:val="clear" w:color="auto" w:fill="auto"/>
          </w:tcPr>
          <w:p w14:paraId="38474E66" w14:textId="77777777" w:rsidR="00F029B8" w:rsidRPr="00E84424" w:rsidRDefault="00F029B8" w:rsidP="00D034FD">
            <w:pPr>
              <w:spacing w:line="240" w:lineRule="auto"/>
              <w:ind w:left="67" w:hanging="139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664" w:type="pct"/>
            <w:shd w:val="clear" w:color="auto" w:fill="FAFAFA"/>
          </w:tcPr>
          <w:p w14:paraId="241D67DF" w14:textId="77777777" w:rsidR="00F029B8" w:rsidRPr="00E84424" w:rsidRDefault="00F029B8" w:rsidP="00D034F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</w:rPr>
            </w:pPr>
          </w:p>
        </w:tc>
        <w:tc>
          <w:tcPr>
            <w:tcW w:w="664" w:type="pct"/>
            <w:shd w:val="clear" w:color="auto" w:fill="FAFAFA"/>
          </w:tcPr>
          <w:p w14:paraId="172697BA" w14:textId="77777777" w:rsidR="00F029B8" w:rsidRPr="00E84424" w:rsidRDefault="00F029B8" w:rsidP="00D034F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</w:rPr>
            </w:pPr>
          </w:p>
        </w:tc>
        <w:tc>
          <w:tcPr>
            <w:tcW w:w="664" w:type="pct"/>
            <w:shd w:val="clear" w:color="auto" w:fill="FAFAFA"/>
          </w:tcPr>
          <w:p w14:paraId="3E977983" w14:textId="77777777" w:rsidR="00F029B8" w:rsidRPr="00E84424" w:rsidRDefault="00F029B8" w:rsidP="00D034F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</w:rPr>
            </w:pPr>
          </w:p>
        </w:tc>
        <w:tc>
          <w:tcPr>
            <w:tcW w:w="664" w:type="pct"/>
            <w:shd w:val="clear" w:color="auto" w:fill="FAFAFA"/>
          </w:tcPr>
          <w:p w14:paraId="541D603E" w14:textId="77777777" w:rsidR="00F029B8" w:rsidRPr="00E84424" w:rsidRDefault="00F029B8" w:rsidP="00D034F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</w:rPr>
            </w:pPr>
          </w:p>
        </w:tc>
      </w:tr>
      <w:tr w:rsidR="00F029B8" w:rsidRPr="00E84424" w14:paraId="05476547" w14:textId="77777777" w:rsidTr="00EE7086">
        <w:trPr>
          <w:trHeight w:val="170"/>
        </w:trPr>
        <w:tc>
          <w:tcPr>
            <w:tcW w:w="2344" w:type="pct"/>
            <w:shd w:val="clear" w:color="auto" w:fill="auto"/>
          </w:tcPr>
          <w:p w14:paraId="199BB0DC" w14:textId="77777777" w:rsidR="00F029B8" w:rsidRPr="00E84424" w:rsidRDefault="00F029B8" w:rsidP="00D034FD">
            <w:pPr>
              <w:spacing w:line="240" w:lineRule="auto"/>
              <w:ind w:left="67" w:hanging="139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หนี้สินไม่หมุนเวียน</w:t>
            </w:r>
          </w:p>
        </w:tc>
        <w:tc>
          <w:tcPr>
            <w:tcW w:w="664" w:type="pct"/>
            <w:shd w:val="clear" w:color="auto" w:fill="FAFAFA"/>
          </w:tcPr>
          <w:p w14:paraId="21A3A2CD" w14:textId="77777777" w:rsidR="00F029B8" w:rsidRPr="00E84424" w:rsidRDefault="00F029B8" w:rsidP="00D034F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664" w:type="pct"/>
            <w:shd w:val="clear" w:color="auto" w:fill="FAFAFA"/>
          </w:tcPr>
          <w:p w14:paraId="1DA95F0D" w14:textId="77777777" w:rsidR="00F029B8" w:rsidRPr="00E84424" w:rsidRDefault="00F029B8" w:rsidP="00D034F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664" w:type="pct"/>
            <w:shd w:val="clear" w:color="auto" w:fill="FAFAFA"/>
          </w:tcPr>
          <w:p w14:paraId="05B041A1" w14:textId="77777777" w:rsidR="00F029B8" w:rsidRPr="00E84424" w:rsidRDefault="00F029B8" w:rsidP="00D034F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664" w:type="pct"/>
            <w:shd w:val="clear" w:color="auto" w:fill="FAFAFA"/>
          </w:tcPr>
          <w:p w14:paraId="55D2710A" w14:textId="77777777" w:rsidR="00F029B8" w:rsidRPr="00E84424" w:rsidRDefault="00F029B8" w:rsidP="00D034F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ar-SA"/>
              </w:rPr>
            </w:pPr>
          </w:p>
        </w:tc>
      </w:tr>
      <w:tr w:rsidR="00F029B8" w:rsidRPr="00E84424" w14:paraId="3DF01D90" w14:textId="77777777" w:rsidTr="00EE7086">
        <w:trPr>
          <w:trHeight w:val="66"/>
        </w:trPr>
        <w:tc>
          <w:tcPr>
            <w:tcW w:w="2344" w:type="pct"/>
            <w:shd w:val="clear" w:color="auto" w:fill="auto"/>
          </w:tcPr>
          <w:p w14:paraId="1F0503B3" w14:textId="77777777" w:rsidR="00F029B8" w:rsidRPr="00E84424" w:rsidRDefault="00F029B8" w:rsidP="00D034FD">
            <w:pPr>
              <w:spacing w:line="240" w:lineRule="auto"/>
              <w:ind w:left="-72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664" w:type="pct"/>
            <w:shd w:val="clear" w:color="auto" w:fill="FAFAFA"/>
          </w:tcPr>
          <w:p w14:paraId="2596C0B9" w14:textId="77777777" w:rsidR="00F029B8" w:rsidRPr="00E84424" w:rsidRDefault="00F029B8" w:rsidP="00D034F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ar-SA"/>
              </w:rPr>
            </w:pPr>
          </w:p>
        </w:tc>
        <w:tc>
          <w:tcPr>
            <w:tcW w:w="664" w:type="pct"/>
            <w:shd w:val="clear" w:color="auto" w:fill="FAFAFA"/>
          </w:tcPr>
          <w:p w14:paraId="236C3095" w14:textId="77777777" w:rsidR="00F029B8" w:rsidRPr="00E84424" w:rsidRDefault="00F029B8" w:rsidP="00D034F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ar-SA"/>
              </w:rPr>
            </w:pPr>
          </w:p>
        </w:tc>
        <w:tc>
          <w:tcPr>
            <w:tcW w:w="664" w:type="pct"/>
            <w:shd w:val="clear" w:color="auto" w:fill="FAFAFA"/>
          </w:tcPr>
          <w:p w14:paraId="08908086" w14:textId="77777777" w:rsidR="00F029B8" w:rsidRPr="00E84424" w:rsidRDefault="00F029B8" w:rsidP="00D034F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ar-SA"/>
              </w:rPr>
            </w:pPr>
          </w:p>
        </w:tc>
        <w:tc>
          <w:tcPr>
            <w:tcW w:w="664" w:type="pct"/>
            <w:shd w:val="clear" w:color="auto" w:fill="FAFAFA"/>
          </w:tcPr>
          <w:p w14:paraId="2A9F5798" w14:textId="77777777" w:rsidR="00F029B8" w:rsidRPr="00E84424" w:rsidRDefault="00F029B8" w:rsidP="00D034F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ar-SA"/>
              </w:rPr>
            </w:pPr>
          </w:p>
        </w:tc>
      </w:tr>
      <w:tr w:rsidR="00F029B8" w:rsidRPr="00E84424" w14:paraId="29C1CFEF" w14:textId="77777777" w:rsidTr="00EE7086">
        <w:trPr>
          <w:trHeight w:val="170"/>
        </w:trPr>
        <w:tc>
          <w:tcPr>
            <w:tcW w:w="2344" w:type="pct"/>
            <w:shd w:val="clear" w:color="auto" w:fill="auto"/>
          </w:tcPr>
          <w:p w14:paraId="3FAAF1C2" w14:textId="77777777" w:rsidR="00F029B8" w:rsidRPr="00E84424" w:rsidRDefault="00F029B8" w:rsidP="00D034FD">
            <w:pPr>
              <w:spacing w:line="240" w:lineRule="auto"/>
              <w:ind w:left="67" w:hanging="139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E84424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หนี้สินอนุพันธ์ทางการเงิน</w:t>
            </w:r>
          </w:p>
        </w:tc>
        <w:tc>
          <w:tcPr>
            <w:tcW w:w="664" w:type="pct"/>
            <w:shd w:val="clear" w:color="auto" w:fill="FAFAFA"/>
          </w:tcPr>
          <w:p w14:paraId="30D39D5E" w14:textId="77777777" w:rsidR="00F029B8" w:rsidRPr="00E84424" w:rsidRDefault="00F029B8" w:rsidP="00D034F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664" w:type="pct"/>
            <w:shd w:val="clear" w:color="auto" w:fill="FAFAFA"/>
          </w:tcPr>
          <w:p w14:paraId="4148F8C3" w14:textId="2917D9A1" w:rsidR="00F029B8" w:rsidRPr="00E84424" w:rsidRDefault="00CF1017" w:rsidP="00D034F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413</w:t>
            </w:r>
          </w:p>
        </w:tc>
        <w:tc>
          <w:tcPr>
            <w:tcW w:w="664" w:type="pct"/>
            <w:shd w:val="clear" w:color="auto" w:fill="FAFAFA"/>
          </w:tcPr>
          <w:p w14:paraId="277C33F9" w14:textId="77777777" w:rsidR="00F029B8" w:rsidRPr="00E84424" w:rsidRDefault="00F029B8" w:rsidP="00D034F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E84424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-</w:t>
            </w:r>
          </w:p>
        </w:tc>
        <w:tc>
          <w:tcPr>
            <w:tcW w:w="664" w:type="pct"/>
            <w:shd w:val="clear" w:color="auto" w:fill="FAFAFA"/>
          </w:tcPr>
          <w:p w14:paraId="62E296D8" w14:textId="360C2F4F" w:rsidR="00F029B8" w:rsidRPr="00E84424" w:rsidRDefault="00CF1017" w:rsidP="00D034F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413</w:t>
            </w:r>
          </w:p>
        </w:tc>
      </w:tr>
      <w:tr w:rsidR="00F029B8" w:rsidRPr="00E84424" w14:paraId="238786AA" w14:textId="77777777" w:rsidTr="00EE7086">
        <w:trPr>
          <w:trHeight w:val="170"/>
        </w:trPr>
        <w:tc>
          <w:tcPr>
            <w:tcW w:w="2344" w:type="pct"/>
            <w:shd w:val="clear" w:color="auto" w:fill="auto"/>
          </w:tcPr>
          <w:p w14:paraId="0B52DA25" w14:textId="77777777" w:rsidR="00F029B8" w:rsidRPr="00E84424" w:rsidRDefault="00F029B8" w:rsidP="00D034FD">
            <w:pPr>
              <w:spacing w:line="240" w:lineRule="auto"/>
              <w:ind w:left="67" w:hanging="139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E84424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หนี้สินตามสัญญาเช่า สุทธิ</w:t>
            </w:r>
          </w:p>
        </w:tc>
        <w:tc>
          <w:tcPr>
            <w:tcW w:w="664" w:type="pct"/>
            <w:shd w:val="clear" w:color="auto" w:fill="FAFAFA"/>
          </w:tcPr>
          <w:p w14:paraId="5C73A87D" w14:textId="77777777" w:rsidR="00F029B8" w:rsidRPr="00E84424" w:rsidRDefault="00F029B8" w:rsidP="00D034F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664" w:type="pct"/>
            <w:shd w:val="clear" w:color="auto" w:fill="FAFAFA"/>
          </w:tcPr>
          <w:p w14:paraId="5C13A664" w14:textId="77777777" w:rsidR="00F029B8" w:rsidRPr="00E84424" w:rsidRDefault="00F029B8" w:rsidP="00D034F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E84424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-</w:t>
            </w:r>
          </w:p>
        </w:tc>
        <w:tc>
          <w:tcPr>
            <w:tcW w:w="664" w:type="pct"/>
            <w:shd w:val="clear" w:color="auto" w:fill="FAFAFA"/>
          </w:tcPr>
          <w:p w14:paraId="78E32224" w14:textId="1AD17CEA" w:rsidR="00F029B8" w:rsidRPr="00E84424" w:rsidRDefault="00CF1017" w:rsidP="00D034F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11</w:t>
            </w:r>
            <w:r w:rsidR="00F029B8" w:rsidRPr="00E84424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633</w:t>
            </w:r>
          </w:p>
        </w:tc>
        <w:tc>
          <w:tcPr>
            <w:tcW w:w="664" w:type="pct"/>
            <w:shd w:val="clear" w:color="auto" w:fill="FAFAFA"/>
          </w:tcPr>
          <w:p w14:paraId="3CA1BAC9" w14:textId="4CFCBDB4" w:rsidR="00F029B8" w:rsidRPr="00E84424" w:rsidRDefault="00CF1017" w:rsidP="00D034F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11</w:t>
            </w:r>
            <w:r w:rsidR="00F029B8" w:rsidRPr="00E84424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633</w:t>
            </w:r>
          </w:p>
        </w:tc>
      </w:tr>
      <w:tr w:rsidR="00F029B8" w:rsidRPr="00E84424" w14:paraId="44C10BA6" w14:textId="77777777" w:rsidTr="00EE7086">
        <w:trPr>
          <w:trHeight w:val="170"/>
        </w:trPr>
        <w:tc>
          <w:tcPr>
            <w:tcW w:w="2344" w:type="pct"/>
            <w:shd w:val="clear" w:color="auto" w:fill="auto"/>
          </w:tcPr>
          <w:p w14:paraId="2145F2D7" w14:textId="77777777" w:rsidR="00F029B8" w:rsidRPr="00E84424" w:rsidRDefault="00F029B8" w:rsidP="00D034FD">
            <w:pPr>
              <w:spacing w:line="240" w:lineRule="auto"/>
              <w:ind w:left="67" w:hanging="139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E84424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หนี้สินไม่หมุนเวียนอื่น</w:t>
            </w:r>
          </w:p>
        </w:tc>
        <w:tc>
          <w:tcPr>
            <w:tcW w:w="664" w:type="pct"/>
            <w:tcBorders>
              <w:bottom w:val="single" w:sz="4" w:space="0" w:color="auto"/>
            </w:tcBorders>
            <w:shd w:val="clear" w:color="auto" w:fill="FAFAFA"/>
          </w:tcPr>
          <w:p w14:paraId="76F1468A" w14:textId="65A96673" w:rsidR="00F029B8" w:rsidRPr="00E84424" w:rsidRDefault="00CF1017" w:rsidP="00D034F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857</w:t>
            </w:r>
          </w:p>
        </w:tc>
        <w:tc>
          <w:tcPr>
            <w:tcW w:w="664" w:type="pct"/>
            <w:tcBorders>
              <w:bottom w:val="single" w:sz="4" w:space="0" w:color="auto"/>
            </w:tcBorders>
            <w:shd w:val="clear" w:color="auto" w:fill="FAFAFA"/>
          </w:tcPr>
          <w:p w14:paraId="212C13A5" w14:textId="77777777" w:rsidR="00F029B8" w:rsidRPr="00E84424" w:rsidRDefault="00F029B8" w:rsidP="00D034F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E84424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-</w:t>
            </w:r>
          </w:p>
        </w:tc>
        <w:tc>
          <w:tcPr>
            <w:tcW w:w="664" w:type="pct"/>
            <w:tcBorders>
              <w:bottom w:val="single" w:sz="4" w:space="0" w:color="auto"/>
            </w:tcBorders>
            <w:shd w:val="clear" w:color="auto" w:fill="FAFAFA"/>
          </w:tcPr>
          <w:p w14:paraId="32FA6FFE" w14:textId="6DA24312" w:rsidR="00F029B8" w:rsidRPr="00E84424" w:rsidRDefault="00F029B8" w:rsidP="00D034F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E84424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6</w:t>
            </w:r>
            <w:r w:rsidRPr="00E84424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)</w:t>
            </w:r>
          </w:p>
        </w:tc>
        <w:tc>
          <w:tcPr>
            <w:tcW w:w="664" w:type="pct"/>
            <w:tcBorders>
              <w:bottom w:val="single" w:sz="4" w:space="0" w:color="auto"/>
            </w:tcBorders>
            <w:shd w:val="clear" w:color="auto" w:fill="FAFAFA"/>
          </w:tcPr>
          <w:p w14:paraId="4CA72EF3" w14:textId="6D9DFB18" w:rsidR="00F029B8" w:rsidRPr="00E84424" w:rsidRDefault="00CF1017" w:rsidP="00D034F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851</w:t>
            </w:r>
          </w:p>
        </w:tc>
      </w:tr>
      <w:tr w:rsidR="00F029B8" w:rsidRPr="00E84424" w14:paraId="044803E0" w14:textId="77777777" w:rsidTr="00EE7086">
        <w:trPr>
          <w:trHeight w:val="170"/>
        </w:trPr>
        <w:tc>
          <w:tcPr>
            <w:tcW w:w="2344" w:type="pct"/>
            <w:shd w:val="clear" w:color="auto" w:fill="auto"/>
          </w:tcPr>
          <w:p w14:paraId="3CE8C44F" w14:textId="77777777" w:rsidR="00F029B8" w:rsidRPr="00E84424" w:rsidRDefault="00F029B8" w:rsidP="00D034FD">
            <w:pPr>
              <w:spacing w:line="240" w:lineRule="auto"/>
              <w:ind w:left="67" w:hanging="139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รวมรายการหนี้สินที่ปรับปรุง</w:t>
            </w:r>
          </w:p>
        </w:tc>
        <w:tc>
          <w:tcPr>
            <w:tcW w:w="66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3D4DDA3" w14:textId="528272B6" w:rsidR="00F029B8" w:rsidRPr="00E84424" w:rsidRDefault="00CF1017" w:rsidP="00D034F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</w:t>
            </w:r>
            <w:r w:rsidR="00F029B8" w:rsidRPr="00E8442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963</w:t>
            </w:r>
          </w:p>
        </w:tc>
        <w:tc>
          <w:tcPr>
            <w:tcW w:w="66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8476F8A" w14:textId="1858A687" w:rsidR="00F029B8" w:rsidRPr="00E84424" w:rsidRDefault="00CF1017" w:rsidP="00D034F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413</w:t>
            </w:r>
          </w:p>
        </w:tc>
        <w:tc>
          <w:tcPr>
            <w:tcW w:w="66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78EB2E4" w14:textId="4D424E1B" w:rsidR="00F029B8" w:rsidRPr="00E84424" w:rsidRDefault="00CF1017" w:rsidP="00D034F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12</w:t>
            </w:r>
            <w:r w:rsidR="00F029B8" w:rsidRPr="00E84424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736</w:t>
            </w:r>
          </w:p>
        </w:tc>
        <w:tc>
          <w:tcPr>
            <w:tcW w:w="66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8717952" w14:textId="757DD5DF" w:rsidR="00F029B8" w:rsidRPr="00E84424" w:rsidRDefault="00CF1017" w:rsidP="00D034F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23</w:t>
            </w:r>
            <w:r w:rsidR="00F029B8" w:rsidRPr="00E84424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112</w:t>
            </w:r>
          </w:p>
        </w:tc>
      </w:tr>
      <w:tr w:rsidR="00F029B8" w:rsidRPr="00E84424" w14:paraId="5500A5C8" w14:textId="77777777" w:rsidTr="00EE7086">
        <w:trPr>
          <w:trHeight w:val="170"/>
        </w:trPr>
        <w:tc>
          <w:tcPr>
            <w:tcW w:w="2344" w:type="pct"/>
            <w:shd w:val="clear" w:color="auto" w:fill="auto"/>
          </w:tcPr>
          <w:p w14:paraId="59C96DFB" w14:textId="77777777" w:rsidR="00F029B8" w:rsidRPr="00E84424" w:rsidRDefault="00F029B8" w:rsidP="00D034FD">
            <w:pPr>
              <w:spacing w:line="240" w:lineRule="auto"/>
              <w:ind w:left="67" w:hanging="139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664" w:type="pct"/>
            <w:tcBorders>
              <w:top w:val="single" w:sz="4" w:space="0" w:color="auto"/>
            </w:tcBorders>
            <w:shd w:val="clear" w:color="auto" w:fill="FAFAFA"/>
          </w:tcPr>
          <w:p w14:paraId="05F3B695" w14:textId="77777777" w:rsidR="00F029B8" w:rsidRPr="00E84424" w:rsidRDefault="00F029B8" w:rsidP="00D034FD">
            <w:pPr>
              <w:spacing w:line="240" w:lineRule="auto"/>
              <w:ind w:left="67" w:right="-72" w:hanging="139"/>
              <w:jc w:val="righ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</w:rPr>
            </w:pPr>
          </w:p>
        </w:tc>
        <w:tc>
          <w:tcPr>
            <w:tcW w:w="664" w:type="pct"/>
            <w:tcBorders>
              <w:top w:val="single" w:sz="4" w:space="0" w:color="auto"/>
            </w:tcBorders>
            <w:shd w:val="clear" w:color="auto" w:fill="FAFAFA"/>
          </w:tcPr>
          <w:p w14:paraId="71B027ED" w14:textId="77777777" w:rsidR="00F029B8" w:rsidRPr="00E84424" w:rsidRDefault="00F029B8" w:rsidP="00D034FD">
            <w:pPr>
              <w:spacing w:line="240" w:lineRule="auto"/>
              <w:ind w:left="67" w:right="-72" w:hanging="139"/>
              <w:jc w:val="righ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</w:rPr>
            </w:pPr>
          </w:p>
        </w:tc>
        <w:tc>
          <w:tcPr>
            <w:tcW w:w="664" w:type="pct"/>
            <w:tcBorders>
              <w:top w:val="single" w:sz="4" w:space="0" w:color="auto"/>
            </w:tcBorders>
            <w:shd w:val="clear" w:color="auto" w:fill="FAFAFA"/>
          </w:tcPr>
          <w:p w14:paraId="0DF898FA" w14:textId="77777777" w:rsidR="00F029B8" w:rsidRPr="00E84424" w:rsidRDefault="00F029B8" w:rsidP="00D034FD">
            <w:pPr>
              <w:spacing w:line="240" w:lineRule="auto"/>
              <w:ind w:left="67" w:right="-72" w:hanging="139"/>
              <w:jc w:val="righ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</w:rPr>
            </w:pPr>
          </w:p>
        </w:tc>
        <w:tc>
          <w:tcPr>
            <w:tcW w:w="664" w:type="pct"/>
            <w:tcBorders>
              <w:top w:val="single" w:sz="4" w:space="0" w:color="auto"/>
            </w:tcBorders>
            <w:shd w:val="clear" w:color="auto" w:fill="FAFAFA"/>
          </w:tcPr>
          <w:p w14:paraId="15115543" w14:textId="77777777" w:rsidR="00F029B8" w:rsidRPr="00E84424" w:rsidRDefault="00F029B8" w:rsidP="00D034FD">
            <w:pPr>
              <w:spacing w:line="240" w:lineRule="auto"/>
              <w:ind w:left="67" w:right="-72" w:hanging="139"/>
              <w:jc w:val="righ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</w:rPr>
            </w:pPr>
          </w:p>
        </w:tc>
      </w:tr>
      <w:tr w:rsidR="00F029B8" w:rsidRPr="00E84424" w14:paraId="48D77910" w14:textId="77777777" w:rsidTr="00EE7086">
        <w:trPr>
          <w:trHeight w:val="170"/>
        </w:trPr>
        <w:tc>
          <w:tcPr>
            <w:tcW w:w="2344" w:type="pct"/>
            <w:shd w:val="clear" w:color="auto" w:fill="auto"/>
          </w:tcPr>
          <w:p w14:paraId="14E4DD93" w14:textId="77777777" w:rsidR="00F029B8" w:rsidRPr="00E84424" w:rsidRDefault="00F029B8" w:rsidP="00D034FD">
            <w:pPr>
              <w:spacing w:line="240" w:lineRule="auto"/>
              <w:ind w:left="67" w:hanging="139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  <w:p w14:paraId="2B1503CE" w14:textId="77777777" w:rsidR="00F029B8" w:rsidRPr="00E84424" w:rsidRDefault="00F029B8" w:rsidP="00D034FD">
            <w:pPr>
              <w:spacing w:line="240" w:lineRule="auto"/>
              <w:ind w:left="67" w:hanging="139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ส่วนของเจ้าของ</w:t>
            </w:r>
          </w:p>
        </w:tc>
        <w:tc>
          <w:tcPr>
            <w:tcW w:w="664" w:type="pct"/>
            <w:shd w:val="clear" w:color="auto" w:fill="FAFAFA"/>
          </w:tcPr>
          <w:p w14:paraId="08CA4BA6" w14:textId="77777777" w:rsidR="00F029B8" w:rsidRPr="00E84424" w:rsidRDefault="00F029B8" w:rsidP="00D034F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664" w:type="pct"/>
            <w:shd w:val="clear" w:color="auto" w:fill="FAFAFA"/>
          </w:tcPr>
          <w:p w14:paraId="53C4C6CB" w14:textId="77777777" w:rsidR="00F029B8" w:rsidRPr="00E84424" w:rsidRDefault="00F029B8" w:rsidP="00D034F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664" w:type="pct"/>
            <w:shd w:val="clear" w:color="auto" w:fill="FAFAFA"/>
          </w:tcPr>
          <w:p w14:paraId="3F0B2905" w14:textId="77777777" w:rsidR="00F029B8" w:rsidRPr="00E84424" w:rsidRDefault="00F029B8" w:rsidP="00D034F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664" w:type="pct"/>
            <w:shd w:val="clear" w:color="auto" w:fill="FAFAFA"/>
          </w:tcPr>
          <w:p w14:paraId="2A318567" w14:textId="77777777" w:rsidR="00F029B8" w:rsidRPr="00E84424" w:rsidRDefault="00F029B8" w:rsidP="00D034F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ar-SA"/>
              </w:rPr>
            </w:pPr>
          </w:p>
        </w:tc>
      </w:tr>
      <w:tr w:rsidR="00F029B8" w:rsidRPr="00E84424" w14:paraId="2B1CD5D5" w14:textId="77777777" w:rsidTr="00EE7086">
        <w:trPr>
          <w:trHeight w:val="170"/>
        </w:trPr>
        <w:tc>
          <w:tcPr>
            <w:tcW w:w="2344" w:type="pct"/>
            <w:shd w:val="clear" w:color="auto" w:fill="auto"/>
          </w:tcPr>
          <w:p w14:paraId="0D4C40F1" w14:textId="77777777" w:rsidR="00F029B8" w:rsidRPr="00E84424" w:rsidRDefault="00F029B8" w:rsidP="00D034FD">
            <w:pPr>
              <w:spacing w:line="240" w:lineRule="auto"/>
              <w:ind w:left="67" w:hanging="139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E84424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กำไรสะสม</w:t>
            </w:r>
            <w:r w:rsidRPr="00E84424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- </w:t>
            </w:r>
            <w:r w:rsidRPr="00E84424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ยังไม่ได้จัดสรร</w:t>
            </w:r>
          </w:p>
        </w:tc>
        <w:tc>
          <w:tcPr>
            <w:tcW w:w="664" w:type="pct"/>
            <w:shd w:val="clear" w:color="auto" w:fill="FAFAFA"/>
          </w:tcPr>
          <w:p w14:paraId="3A3E0510" w14:textId="03E772A9" w:rsidR="00F029B8" w:rsidRPr="00E84424" w:rsidRDefault="00CF1017" w:rsidP="00D034F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97</w:t>
            </w:r>
            <w:r w:rsidR="00F029B8" w:rsidRPr="00E84424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997</w:t>
            </w:r>
          </w:p>
        </w:tc>
        <w:tc>
          <w:tcPr>
            <w:tcW w:w="664" w:type="pct"/>
            <w:shd w:val="clear" w:color="auto" w:fill="FAFAFA"/>
          </w:tcPr>
          <w:p w14:paraId="78551C1D" w14:textId="45C498B7" w:rsidR="00F029B8" w:rsidRPr="00E84424" w:rsidRDefault="00CF1017" w:rsidP="00D034F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135</w:t>
            </w:r>
          </w:p>
        </w:tc>
        <w:tc>
          <w:tcPr>
            <w:tcW w:w="664" w:type="pct"/>
            <w:shd w:val="clear" w:color="auto" w:fill="FAFAFA"/>
          </w:tcPr>
          <w:p w14:paraId="7424748D" w14:textId="65C2D7C6" w:rsidR="00F029B8" w:rsidRPr="00E84424" w:rsidRDefault="00F029B8" w:rsidP="00D034F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E84424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74</w:t>
            </w:r>
            <w:r w:rsidRPr="00E84424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)</w:t>
            </w:r>
          </w:p>
        </w:tc>
        <w:tc>
          <w:tcPr>
            <w:tcW w:w="664" w:type="pct"/>
            <w:shd w:val="clear" w:color="auto" w:fill="FAFAFA"/>
          </w:tcPr>
          <w:p w14:paraId="35983458" w14:textId="1A01757B" w:rsidR="00F029B8" w:rsidRPr="00E84424" w:rsidRDefault="00CF1017" w:rsidP="00D034F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98</w:t>
            </w:r>
            <w:r w:rsidR="00F029B8" w:rsidRPr="00E84424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058</w:t>
            </w:r>
          </w:p>
        </w:tc>
      </w:tr>
      <w:tr w:rsidR="00F029B8" w:rsidRPr="00E84424" w14:paraId="0B9A68FF" w14:textId="77777777" w:rsidTr="00EE7086">
        <w:trPr>
          <w:trHeight w:val="170"/>
        </w:trPr>
        <w:tc>
          <w:tcPr>
            <w:tcW w:w="2344" w:type="pct"/>
            <w:shd w:val="clear" w:color="auto" w:fill="auto"/>
          </w:tcPr>
          <w:p w14:paraId="0C441942" w14:textId="77777777" w:rsidR="00F029B8" w:rsidRPr="00E84424" w:rsidRDefault="00F029B8" w:rsidP="00D034FD">
            <w:pPr>
              <w:spacing w:line="240" w:lineRule="auto"/>
              <w:ind w:left="67" w:hanging="139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E84424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องค์ประกอบอื่นของส่วนของเจ้าของ</w:t>
            </w:r>
          </w:p>
        </w:tc>
        <w:tc>
          <w:tcPr>
            <w:tcW w:w="664" w:type="pct"/>
            <w:tcBorders>
              <w:bottom w:val="single" w:sz="4" w:space="0" w:color="auto"/>
            </w:tcBorders>
            <w:shd w:val="clear" w:color="auto" w:fill="FAFAFA"/>
          </w:tcPr>
          <w:p w14:paraId="5DC057C2" w14:textId="5FA35A2A" w:rsidR="00F029B8" w:rsidRPr="00E84424" w:rsidRDefault="00CF1017" w:rsidP="00D034F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196</w:t>
            </w:r>
          </w:p>
        </w:tc>
        <w:tc>
          <w:tcPr>
            <w:tcW w:w="664" w:type="pct"/>
            <w:tcBorders>
              <w:bottom w:val="single" w:sz="4" w:space="0" w:color="auto"/>
            </w:tcBorders>
            <w:shd w:val="clear" w:color="auto" w:fill="FAFAFA"/>
          </w:tcPr>
          <w:p w14:paraId="36F3879E" w14:textId="72A00542" w:rsidR="00F029B8" w:rsidRPr="00E84424" w:rsidRDefault="00F029B8" w:rsidP="00D034F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E84424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711</w:t>
            </w:r>
            <w:r w:rsidRPr="00E84424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)</w:t>
            </w:r>
          </w:p>
        </w:tc>
        <w:tc>
          <w:tcPr>
            <w:tcW w:w="664" w:type="pct"/>
            <w:tcBorders>
              <w:bottom w:val="single" w:sz="4" w:space="0" w:color="auto"/>
            </w:tcBorders>
            <w:shd w:val="clear" w:color="auto" w:fill="FAFAFA"/>
          </w:tcPr>
          <w:p w14:paraId="37A67F95" w14:textId="77777777" w:rsidR="00F029B8" w:rsidRPr="00E84424" w:rsidRDefault="00F029B8" w:rsidP="00D034F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E84424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-</w:t>
            </w:r>
          </w:p>
        </w:tc>
        <w:tc>
          <w:tcPr>
            <w:tcW w:w="664" w:type="pct"/>
            <w:tcBorders>
              <w:bottom w:val="single" w:sz="4" w:space="0" w:color="auto"/>
            </w:tcBorders>
            <w:shd w:val="clear" w:color="auto" w:fill="FAFAFA"/>
          </w:tcPr>
          <w:p w14:paraId="0979400A" w14:textId="309E929C" w:rsidR="00F029B8" w:rsidRPr="00E84424" w:rsidRDefault="00F029B8" w:rsidP="00D034F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E84424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515</w:t>
            </w:r>
            <w:r w:rsidRPr="00E84424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)</w:t>
            </w:r>
          </w:p>
        </w:tc>
      </w:tr>
      <w:tr w:rsidR="00F029B8" w:rsidRPr="00E84424" w14:paraId="6BDD1215" w14:textId="77777777" w:rsidTr="00EE7086">
        <w:trPr>
          <w:trHeight w:val="56"/>
        </w:trPr>
        <w:tc>
          <w:tcPr>
            <w:tcW w:w="2344" w:type="pct"/>
            <w:shd w:val="clear" w:color="auto" w:fill="auto"/>
          </w:tcPr>
          <w:p w14:paraId="3DBABC4E" w14:textId="77777777" w:rsidR="00F029B8" w:rsidRPr="00E84424" w:rsidRDefault="00F029B8" w:rsidP="00D034FD">
            <w:pPr>
              <w:spacing w:line="240" w:lineRule="auto"/>
              <w:ind w:left="-72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664" w:type="pct"/>
            <w:tcBorders>
              <w:top w:val="single" w:sz="4" w:space="0" w:color="auto"/>
            </w:tcBorders>
            <w:shd w:val="clear" w:color="auto" w:fill="FAFAFA"/>
          </w:tcPr>
          <w:p w14:paraId="2CF50FC6" w14:textId="77777777" w:rsidR="00F029B8" w:rsidRPr="00E84424" w:rsidRDefault="00F029B8" w:rsidP="00D034F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ar-SA"/>
              </w:rPr>
            </w:pPr>
          </w:p>
        </w:tc>
        <w:tc>
          <w:tcPr>
            <w:tcW w:w="664" w:type="pct"/>
            <w:tcBorders>
              <w:top w:val="single" w:sz="4" w:space="0" w:color="auto"/>
            </w:tcBorders>
            <w:shd w:val="clear" w:color="auto" w:fill="FAFAFA"/>
          </w:tcPr>
          <w:p w14:paraId="506AF9BE" w14:textId="77777777" w:rsidR="00F029B8" w:rsidRPr="00E84424" w:rsidRDefault="00F029B8" w:rsidP="00D034F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ar-SA"/>
              </w:rPr>
            </w:pPr>
          </w:p>
        </w:tc>
        <w:tc>
          <w:tcPr>
            <w:tcW w:w="664" w:type="pct"/>
            <w:tcBorders>
              <w:top w:val="single" w:sz="4" w:space="0" w:color="auto"/>
            </w:tcBorders>
            <w:shd w:val="clear" w:color="auto" w:fill="FAFAFA"/>
          </w:tcPr>
          <w:p w14:paraId="32FBCD8F" w14:textId="77777777" w:rsidR="00F029B8" w:rsidRPr="00E84424" w:rsidRDefault="00F029B8" w:rsidP="00D034F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ar-SA"/>
              </w:rPr>
            </w:pPr>
          </w:p>
        </w:tc>
        <w:tc>
          <w:tcPr>
            <w:tcW w:w="664" w:type="pct"/>
            <w:tcBorders>
              <w:top w:val="single" w:sz="4" w:space="0" w:color="auto"/>
            </w:tcBorders>
            <w:shd w:val="clear" w:color="auto" w:fill="FAFAFA"/>
          </w:tcPr>
          <w:p w14:paraId="0109B122" w14:textId="77777777" w:rsidR="00F029B8" w:rsidRPr="00E84424" w:rsidRDefault="00F029B8" w:rsidP="00D034F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ar-SA"/>
              </w:rPr>
            </w:pPr>
          </w:p>
        </w:tc>
      </w:tr>
      <w:tr w:rsidR="00F029B8" w:rsidRPr="00E84424" w14:paraId="64048133" w14:textId="77777777" w:rsidTr="00EE7086">
        <w:trPr>
          <w:trHeight w:val="170"/>
        </w:trPr>
        <w:tc>
          <w:tcPr>
            <w:tcW w:w="2344" w:type="pct"/>
            <w:shd w:val="clear" w:color="auto" w:fill="auto"/>
          </w:tcPr>
          <w:p w14:paraId="1B0B9A55" w14:textId="77777777" w:rsidR="00F029B8" w:rsidRPr="00E84424" w:rsidRDefault="00F029B8" w:rsidP="00D034FD">
            <w:pPr>
              <w:spacing w:line="240" w:lineRule="auto"/>
              <w:ind w:left="67" w:hanging="139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รวมส่วนของเจ้าของของบริษัทใหญ่</w:t>
            </w:r>
          </w:p>
        </w:tc>
        <w:tc>
          <w:tcPr>
            <w:tcW w:w="664" w:type="pct"/>
            <w:shd w:val="clear" w:color="auto" w:fill="FAFAFA"/>
          </w:tcPr>
          <w:p w14:paraId="6C86D193" w14:textId="654251ED" w:rsidR="00F029B8" w:rsidRPr="00E84424" w:rsidRDefault="00CF1017" w:rsidP="00D034F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98</w:t>
            </w:r>
            <w:r w:rsidR="00F029B8" w:rsidRPr="00E84424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193</w:t>
            </w:r>
          </w:p>
        </w:tc>
        <w:tc>
          <w:tcPr>
            <w:tcW w:w="664" w:type="pct"/>
            <w:shd w:val="clear" w:color="auto" w:fill="FAFAFA"/>
          </w:tcPr>
          <w:p w14:paraId="0B22DBBB" w14:textId="36E7B394" w:rsidR="00F029B8" w:rsidRPr="00E84424" w:rsidRDefault="00F029B8" w:rsidP="00D034F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E84424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576</w:t>
            </w:r>
            <w:r w:rsidRPr="00E84424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)</w:t>
            </w:r>
          </w:p>
        </w:tc>
        <w:tc>
          <w:tcPr>
            <w:tcW w:w="664" w:type="pct"/>
            <w:shd w:val="clear" w:color="auto" w:fill="FAFAFA"/>
          </w:tcPr>
          <w:p w14:paraId="53545AFE" w14:textId="61AF6557" w:rsidR="00F029B8" w:rsidRPr="00E84424" w:rsidRDefault="00F029B8" w:rsidP="00D034F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E84424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74</w:t>
            </w:r>
            <w:r w:rsidRPr="00E84424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)</w:t>
            </w:r>
          </w:p>
        </w:tc>
        <w:tc>
          <w:tcPr>
            <w:tcW w:w="664" w:type="pct"/>
            <w:shd w:val="clear" w:color="auto" w:fill="FAFAFA"/>
          </w:tcPr>
          <w:p w14:paraId="663395BE" w14:textId="125A893D" w:rsidR="00F029B8" w:rsidRPr="00E84424" w:rsidRDefault="00CF1017" w:rsidP="00D034F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97</w:t>
            </w:r>
            <w:r w:rsidR="00F029B8" w:rsidRPr="00E84424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543</w:t>
            </w:r>
          </w:p>
        </w:tc>
      </w:tr>
      <w:tr w:rsidR="00F029B8" w:rsidRPr="00E84424" w14:paraId="60BB87BC" w14:textId="77777777" w:rsidTr="00EE7086">
        <w:trPr>
          <w:trHeight w:val="170"/>
        </w:trPr>
        <w:tc>
          <w:tcPr>
            <w:tcW w:w="2344" w:type="pct"/>
            <w:shd w:val="clear" w:color="auto" w:fill="auto"/>
          </w:tcPr>
          <w:p w14:paraId="1BDD5FF1" w14:textId="77777777" w:rsidR="00F029B8" w:rsidRPr="00E84424" w:rsidRDefault="00F029B8" w:rsidP="00D034FD">
            <w:pPr>
              <w:spacing w:line="240" w:lineRule="auto"/>
              <w:ind w:left="67" w:hanging="139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E84424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ส่วนได้เสียที่ไม่มีอำนาจควบคุม</w:t>
            </w:r>
          </w:p>
        </w:tc>
        <w:tc>
          <w:tcPr>
            <w:tcW w:w="664" w:type="pct"/>
            <w:tcBorders>
              <w:bottom w:val="single" w:sz="4" w:space="0" w:color="auto"/>
            </w:tcBorders>
            <w:shd w:val="clear" w:color="auto" w:fill="FAFAFA"/>
          </w:tcPr>
          <w:p w14:paraId="6AFEEB02" w14:textId="278F2702" w:rsidR="00F029B8" w:rsidRPr="00E84424" w:rsidRDefault="00CF1017" w:rsidP="00D034F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3</w:t>
            </w:r>
            <w:r w:rsidR="00F029B8" w:rsidRPr="00E84424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951</w:t>
            </w:r>
          </w:p>
        </w:tc>
        <w:tc>
          <w:tcPr>
            <w:tcW w:w="664" w:type="pct"/>
            <w:tcBorders>
              <w:bottom w:val="single" w:sz="4" w:space="0" w:color="auto"/>
            </w:tcBorders>
            <w:shd w:val="clear" w:color="auto" w:fill="FAFAFA"/>
          </w:tcPr>
          <w:p w14:paraId="508A90CE" w14:textId="396508DE" w:rsidR="00F029B8" w:rsidRPr="00E84424" w:rsidRDefault="00F029B8" w:rsidP="00D034F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E84424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79</w:t>
            </w:r>
            <w:r w:rsidRPr="00E84424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)</w:t>
            </w:r>
          </w:p>
        </w:tc>
        <w:tc>
          <w:tcPr>
            <w:tcW w:w="664" w:type="pct"/>
            <w:tcBorders>
              <w:bottom w:val="single" w:sz="4" w:space="0" w:color="auto"/>
            </w:tcBorders>
            <w:shd w:val="clear" w:color="auto" w:fill="FAFAFA"/>
          </w:tcPr>
          <w:p w14:paraId="6EE20A05" w14:textId="0612F1C6" w:rsidR="00F029B8" w:rsidRPr="00E84424" w:rsidRDefault="00F029B8" w:rsidP="00D034F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E84424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15</w:t>
            </w:r>
            <w:r w:rsidRPr="00E84424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)</w:t>
            </w:r>
          </w:p>
        </w:tc>
        <w:tc>
          <w:tcPr>
            <w:tcW w:w="664" w:type="pct"/>
            <w:tcBorders>
              <w:bottom w:val="single" w:sz="4" w:space="0" w:color="auto"/>
            </w:tcBorders>
            <w:shd w:val="clear" w:color="auto" w:fill="FAFAFA"/>
          </w:tcPr>
          <w:p w14:paraId="70A76430" w14:textId="03D481C5" w:rsidR="00F029B8" w:rsidRPr="00E84424" w:rsidRDefault="00CF1017" w:rsidP="00D034F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3</w:t>
            </w:r>
            <w:r w:rsidR="00F029B8" w:rsidRPr="00E84424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857</w:t>
            </w:r>
          </w:p>
        </w:tc>
      </w:tr>
      <w:tr w:rsidR="00F029B8" w:rsidRPr="00E84424" w14:paraId="6E5B69DC" w14:textId="77777777" w:rsidTr="00EE7086">
        <w:trPr>
          <w:trHeight w:val="170"/>
        </w:trPr>
        <w:tc>
          <w:tcPr>
            <w:tcW w:w="2344" w:type="pct"/>
            <w:shd w:val="clear" w:color="auto" w:fill="auto"/>
          </w:tcPr>
          <w:p w14:paraId="155332B5" w14:textId="77777777" w:rsidR="00F029B8" w:rsidRPr="00E84424" w:rsidRDefault="00F029B8" w:rsidP="00D034FD">
            <w:pPr>
              <w:spacing w:line="240" w:lineRule="auto"/>
              <w:ind w:left="67" w:hanging="139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รวมรายการส่วนของเจ้าของที่ปรับปรุง</w:t>
            </w:r>
          </w:p>
        </w:tc>
        <w:tc>
          <w:tcPr>
            <w:tcW w:w="664" w:type="pct"/>
            <w:tcBorders>
              <w:bottom w:val="single" w:sz="4" w:space="0" w:color="auto"/>
            </w:tcBorders>
            <w:shd w:val="clear" w:color="auto" w:fill="FAFAFA"/>
          </w:tcPr>
          <w:p w14:paraId="5B0A275F" w14:textId="405F1201" w:rsidR="00F029B8" w:rsidRPr="00E84424" w:rsidRDefault="00CF1017" w:rsidP="00D034F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</w:pP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102</w:t>
            </w:r>
            <w:r w:rsidR="00F029B8" w:rsidRPr="00E84424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144</w:t>
            </w:r>
          </w:p>
        </w:tc>
        <w:tc>
          <w:tcPr>
            <w:tcW w:w="664" w:type="pct"/>
            <w:tcBorders>
              <w:bottom w:val="single" w:sz="4" w:space="0" w:color="auto"/>
            </w:tcBorders>
            <w:shd w:val="clear" w:color="auto" w:fill="FAFAFA"/>
          </w:tcPr>
          <w:p w14:paraId="2F954420" w14:textId="34C91069" w:rsidR="00F029B8" w:rsidRPr="00E84424" w:rsidRDefault="00F029B8" w:rsidP="00D034F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</w:pPr>
            <w:r w:rsidRPr="00E84424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655</w:t>
            </w:r>
            <w:r w:rsidRPr="00E84424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)</w:t>
            </w:r>
          </w:p>
        </w:tc>
        <w:tc>
          <w:tcPr>
            <w:tcW w:w="664" w:type="pct"/>
            <w:tcBorders>
              <w:bottom w:val="single" w:sz="4" w:space="0" w:color="auto"/>
            </w:tcBorders>
            <w:shd w:val="clear" w:color="auto" w:fill="FAFAFA"/>
          </w:tcPr>
          <w:p w14:paraId="0C634696" w14:textId="71DD8319" w:rsidR="00F029B8" w:rsidRPr="00E84424" w:rsidRDefault="00F029B8" w:rsidP="00D034F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</w:pPr>
            <w:r w:rsidRPr="00E84424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89</w:t>
            </w:r>
            <w:r w:rsidRPr="00E84424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)</w:t>
            </w:r>
          </w:p>
        </w:tc>
        <w:tc>
          <w:tcPr>
            <w:tcW w:w="664" w:type="pct"/>
            <w:tcBorders>
              <w:bottom w:val="single" w:sz="4" w:space="0" w:color="auto"/>
            </w:tcBorders>
            <w:shd w:val="clear" w:color="auto" w:fill="FAFAFA"/>
          </w:tcPr>
          <w:p w14:paraId="57979C7E" w14:textId="07C51E29" w:rsidR="00F029B8" w:rsidRPr="00E84424" w:rsidRDefault="00CF1017" w:rsidP="00D034F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101</w:t>
            </w:r>
            <w:r w:rsidR="00F029B8" w:rsidRPr="00E84424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400</w:t>
            </w:r>
          </w:p>
        </w:tc>
      </w:tr>
    </w:tbl>
    <w:p w14:paraId="6AECFFDF" w14:textId="70F51EE4" w:rsidR="006B10E4" w:rsidRPr="00E84424" w:rsidRDefault="006B10E4" w:rsidP="005676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bookmarkStart w:id="9" w:name="_Toc48681782"/>
    </w:p>
    <w:tbl>
      <w:tblPr>
        <w:tblW w:w="5000" w:type="pct"/>
        <w:tblLook w:val="0600" w:firstRow="0" w:lastRow="0" w:firstColumn="0" w:lastColumn="0" w:noHBand="1" w:noVBand="1"/>
      </w:tblPr>
      <w:tblGrid>
        <w:gridCol w:w="4394"/>
        <w:gridCol w:w="1275"/>
        <w:gridCol w:w="1279"/>
        <w:gridCol w:w="1277"/>
        <w:gridCol w:w="1233"/>
      </w:tblGrid>
      <w:tr w:rsidR="00F029B8" w:rsidRPr="00E84424" w14:paraId="1609C5D7" w14:textId="77777777" w:rsidTr="0060223F">
        <w:trPr>
          <w:trHeight w:val="170"/>
        </w:trPr>
        <w:tc>
          <w:tcPr>
            <w:tcW w:w="2323" w:type="pct"/>
            <w:shd w:val="clear" w:color="auto" w:fill="auto"/>
          </w:tcPr>
          <w:p w14:paraId="43186B6E" w14:textId="77777777" w:rsidR="00F029B8" w:rsidRPr="00E84424" w:rsidRDefault="00F029B8" w:rsidP="00D034FD">
            <w:pPr>
              <w:spacing w:line="240" w:lineRule="auto"/>
              <w:ind w:lef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2677" w:type="pct"/>
            <w:gridSpan w:val="4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C45550" w14:textId="77777777" w:rsidR="00F029B8" w:rsidRPr="00E84424" w:rsidRDefault="00F029B8" w:rsidP="00D034FD">
            <w:pPr>
              <w:spacing w:line="240" w:lineRule="auto"/>
              <w:ind w:left="-17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F029B8" w:rsidRPr="00E84424" w14:paraId="6DA6A8B9" w14:textId="77777777" w:rsidTr="0060223F">
        <w:trPr>
          <w:trHeight w:val="170"/>
        </w:trPr>
        <w:tc>
          <w:tcPr>
            <w:tcW w:w="2323" w:type="pct"/>
            <w:shd w:val="clear" w:color="auto" w:fill="auto"/>
          </w:tcPr>
          <w:p w14:paraId="0FF7928A" w14:textId="77777777" w:rsidR="00F029B8" w:rsidRPr="00E84424" w:rsidRDefault="00F029B8" w:rsidP="00D034FD">
            <w:pPr>
              <w:spacing w:line="240" w:lineRule="auto"/>
              <w:ind w:lef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67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E190D4" w14:textId="1B4A86C3" w:rsidR="00F029B8" w:rsidRPr="00E84424" w:rsidRDefault="00CF1017" w:rsidP="00D034FD">
            <w:pPr>
              <w:spacing w:line="240" w:lineRule="auto"/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CF101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F029B8" w:rsidRPr="00E8442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ธันวาคม </w:t>
            </w:r>
          </w:p>
          <w:p w14:paraId="707DDDEB" w14:textId="066B9A32" w:rsidR="00F029B8" w:rsidRPr="00E84424" w:rsidRDefault="00F029B8" w:rsidP="00D034FD">
            <w:pPr>
              <w:spacing w:line="240" w:lineRule="auto"/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CF1017" w:rsidRPr="00CF101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  <w:tc>
          <w:tcPr>
            <w:tcW w:w="67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B77676" w14:textId="1824978C" w:rsidR="00F029B8" w:rsidRPr="00E84424" w:rsidRDefault="00F029B8" w:rsidP="00D034F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ar-SA"/>
              </w:rPr>
              <w:t xml:space="preserve">TFRS </w:t>
            </w:r>
            <w:r w:rsidR="00CF1017" w:rsidRPr="00CF101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ar-SA"/>
              </w:rPr>
              <w:t>9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ar-SA"/>
              </w:rPr>
              <w:t xml:space="preserve"> 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และ</w:t>
            </w:r>
          </w:p>
          <w:p w14:paraId="44484A89" w14:textId="205F54FF" w:rsidR="00F029B8" w:rsidRPr="00E84424" w:rsidRDefault="00F029B8" w:rsidP="00D034F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ar-SA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TAS </w:t>
            </w:r>
            <w:r w:rsidR="00CF1017" w:rsidRPr="00CF101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32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67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60300E" w14:textId="51EC3C61" w:rsidR="00F029B8" w:rsidRPr="00E84424" w:rsidRDefault="00F029B8" w:rsidP="00D034F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TFRS </w:t>
            </w:r>
            <w:r w:rsidR="00CF1017" w:rsidRPr="00CF101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16</w:t>
            </w:r>
          </w:p>
        </w:tc>
        <w:tc>
          <w:tcPr>
            <w:tcW w:w="65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204B1A" w14:textId="279D268C" w:rsidR="00F029B8" w:rsidRPr="00E84424" w:rsidRDefault="00CF1017" w:rsidP="00D034FD">
            <w:pPr>
              <w:spacing w:line="240" w:lineRule="auto"/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CF101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1</w:t>
            </w:r>
            <w:r w:rsidR="00F029B8" w:rsidRPr="00E8442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มกราคม </w:t>
            </w:r>
          </w:p>
          <w:p w14:paraId="06EDD8E6" w14:textId="0408BD9B" w:rsidR="00F029B8" w:rsidRPr="00E84424" w:rsidRDefault="00F029B8" w:rsidP="00D034FD">
            <w:pPr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CF1017" w:rsidRPr="00CF101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</w:tr>
      <w:tr w:rsidR="00F029B8" w:rsidRPr="00E84424" w14:paraId="70F7816F" w14:textId="77777777" w:rsidTr="0060223F">
        <w:trPr>
          <w:trHeight w:val="170"/>
        </w:trPr>
        <w:tc>
          <w:tcPr>
            <w:tcW w:w="2323" w:type="pct"/>
            <w:shd w:val="clear" w:color="auto" w:fill="auto"/>
          </w:tcPr>
          <w:p w14:paraId="2DA3B1C0" w14:textId="77777777" w:rsidR="00F029B8" w:rsidRPr="00E84424" w:rsidRDefault="00F029B8" w:rsidP="00D034FD">
            <w:pPr>
              <w:spacing w:line="240" w:lineRule="auto"/>
              <w:ind w:left="-72"/>
              <w:rPr>
                <w:rFonts w:ascii="Browallia New" w:eastAsia="Arial Unicode MS" w:hAnsi="Browallia New" w:cs="Browallia New"/>
                <w:bCs/>
                <w:sz w:val="24"/>
                <w:szCs w:val="24"/>
              </w:rPr>
            </w:pPr>
            <w:r w:rsidRPr="00E84424">
              <w:rPr>
                <w:rFonts w:ascii="Browallia New" w:eastAsia="Arial Unicode MS" w:hAnsi="Browallia New" w:cs="Browallia New"/>
                <w:bCs/>
                <w:sz w:val="24"/>
                <w:szCs w:val="24"/>
                <w:cs/>
              </w:rPr>
              <w:t>งบแสดงฐานะการเงิน</w:t>
            </w:r>
          </w:p>
        </w:tc>
        <w:tc>
          <w:tcPr>
            <w:tcW w:w="674" w:type="pct"/>
            <w:shd w:val="clear" w:color="auto" w:fill="auto"/>
            <w:vAlign w:val="bottom"/>
          </w:tcPr>
          <w:p w14:paraId="641239E8" w14:textId="77777777" w:rsidR="00F029B8" w:rsidRPr="00E84424" w:rsidRDefault="00F029B8" w:rsidP="00D034F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676" w:type="pct"/>
            <w:shd w:val="clear" w:color="auto" w:fill="auto"/>
            <w:vAlign w:val="bottom"/>
          </w:tcPr>
          <w:p w14:paraId="2A446435" w14:textId="77777777" w:rsidR="00F029B8" w:rsidRPr="00E84424" w:rsidRDefault="00F029B8" w:rsidP="00D034F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675" w:type="pct"/>
            <w:shd w:val="clear" w:color="auto" w:fill="auto"/>
            <w:vAlign w:val="bottom"/>
          </w:tcPr>
          <w:p w14:paraId="1CC50073" w14:textId="77777777" w:rsidR="00F029B8" w:rsidRPr="00E84424" w:rsidRDefault="00F029B8" w:rsidP="00D034F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652" w:type="pct"/>
            <w:shd w:val="clear" w:color="auto" w:fill="auto"/>
            <w:vAlign w:val="bottom"/>
          </w:tcPr>
          <w:p w14:paraId="4CAF0249" w14:textId="77777777" w:rsidR="00F029B8" w:rsidRPr="00E84424" w:rsidRDefault="00F029B8" w:rsidP="00D034F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</w:tr>
      <w:tr w:rsidR="00F029B8" w:rsidRPr="00E84424" w14:paraId="431957DC" w14:textId="77777777" w:rsidTr="0060223F">
        <w:trPr>
          <w:trHeight w:val="170"/>
        </w:trPr>
        <w:tc>
          <w:tcPr>
            <w:tcW w:w="2323" w:type="pct"/>
            <w:shd w:val="clear" w:color="auto" w:fill="auto"/>
          </w:tcPr>
          <w:p w14:paraId="622D7423" w14:textId="77777777" w:rsidR="00F029B8" w:rsidRPr="00E84424" w:rsidRDefault="00F029B8" w:rsidP="00D034FD">
            <w:pPr>
              <w:spacing w:line="240" w:lineRule="auto"/>
              <w:ind w:left="-72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674" w:type="pct"/>
            <w:tcBorders>
              <w:top w:val="single" w:sz="4" w:space="0" w:color="auto"/>
            </w:tcBorders>
            <w:shd w:val="clear" w:color="auto" w:fill="FAFAFA"/>
          </w:tcPr>
          <w:p w14:paraId="51A1595C" w14:textId="77777777" w:rsidR="00F029B8" w:rsidRPr="00E84424" w:rsidRDefault="00F029B8" w:rsidP="00D034F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ar-SA"/>
              </w:rPr>
            </w:pPr>
          </w:p>
        </w:tc>
        <w:tc>
          <w:tcPr>
            <w:tcW w:w="676" w:type="pct"/>
            <w:tcBorders>
              <w:top w:val="single" w:sz="4" w:space="0" w:color="auto"/>
            </w:tcBorders>
            <w:shd w:val="clear" w:color="auto" w:fill="FAFAFA"/>
          </w:tcPr>
          <w:p w14:paraId="35EDFC4F" w14:textId="77777777" w:rsidR="00F029B8" w:rsidRPr="00E84424" w:rsidRDefault="00F029B8" w:rsidP="00D034F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ar-SA"/>
              </w:rPr>
            </w:pPr>
          </w:p>
        </w:tc>
        <w:tc>
          <w:tcPr>
            <w:tcW w:w="675" w:type="pct"/>
            <w:tcBorders>
              <w:top w:val="single" w:sz="4" w:space="0" w:color="auto"/>
            </w:tcBorders>
            <w:shd w:val="clear" w:color="auto" w:fill="FAFAFA"/>
          </w:tcPr>
          <w:p w14:paraId="05F52D08" w14:textId="77777777" w:rsidR="00F029B8" w:rsidRPr="00E84424" w:rsidRDefault="00F029B8" w:rsidP="00D034F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ar-SA"/>
              </w:rPr>
            </w:pPr>
          </w:p>
        </w:tc>
        <w:tc>
          <w:tcPr>
            <w:tcW w:w="652" w:type="pct"/>
            <w:tcBorders>
              <w:top w:val="single" w:sz="4" w:space="0" w:color="auto"/>
            </w:tcBorders>
            <w:shd w:val="clear" w:color="auto" w:fill="FAFAFA"/>
          </w:tcPr>
          <w:p w14:paraId="29CD4694" w14:textId="77777777" w:rsidR="00F029B8" w:rsidRPr="00E84424" w:rsidRDefault="00F029B8" w:rsidP="00D034F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ar-SA"/>
              </w:rPr>
            </w:pPr>
          </w:p>
        </w:tc>
      </w:tr>
      <w:tr w:rsidR="00F029B8" w:rsidRPr="00E84424" w14:paraId="6F827DA5" w14:textId="77777777" w:rsidTr="0060223F">
        <w:trPr>
          <w:trHeight w:val="135"/>
        </w:trPr>
        <w:tc>
          <w:tcPr>
            <w:tcW w:w="2323" w:type="pct"/>
            <w:shd w:val="clear" w:color="auto" w:fill="auto"/>
          </w:tcPr>
          <w:p w14:paraId="3E4C6053" w14:textId="77777777" w:rsidR="00F029B8" w:rsidRPr="00E84424" w:rsidRDefault="00F029B8" w:rsidP="00D034FD">
            <w:pPr>
              <w:spacing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สินทรัพย์หมุนเวียน</w:t>
            </w:r>
          </w:p>
        </w:tc>
        <w:tc>
          <w:tcPr>
            <w:tcW w:w="674" w:type="pct"/>
            <w:shd w:val="clear" w:color="auto" w:fill="FAFAFA"/>
          </w:tcPr>
          <w:p w14:paraId="1EF63F22" w14:textId="77777777" w:rsidR="00F029B8" w:rsidRPr="00E84424" w:rsidRDefault="00F029B8" w:rsidP="00D034F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</w:p>
        </w:tc>
        <w:tc>
          <w:tcPr>
            <w:tcW w:w="676" w:type="pct"/>
            <w:shd w:val="clear" w:color="auto" w:fill="FAFAFA"/>
          </w:tcPr>
          <w:p w14:paraId="67E0B1BF" w14:textId="77777777" w:rsidR="00F029B8" w:rsidRPr="00E84424" w:rsidRDefault="00F029B8" w:rsidP="00D034F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</w:p>
        </w:tc>
        <w:tc>
          <w:tcPr>
            <w:tcW w:w="675" w:type="pct"/>
            <w:shd w:val="clear" w:color="auto" w:fill="FAFAFA"/>
          </w:tcPr>
          <w:p w14:paraId="320FE7A5" w14:textId="77777777" w:rsidR="00F029B8" w:rsidRPr="00E84424" w:rsidRDefault="00F029B8" w:rsidP="00D034F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</w:p>
        </w:tc>
        <w:tc>
          <w:tcPr>
            <w:tcW w:w="652" w:type="pct"/>
            <w:shd w:val="clear" w:color="auto" w:fill="FAFAFA"/>
          </w:tcPr>
          <w:p w14:paraId="27367711" w14:textId="77777777" w:rsidR="00F029B8" w:rsidRPr="00E84424" w:rsidRDefault="00F029B8" w:rsidP="00D034F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</w:p>
        </w:tc>
      </w:tr>
      <w:tr w:rsidR="00F029B8" w:rsidRPr="00E84424" w14:paraId="27DE2836" w14:textId="77777777" w:rsidTr="0060223F">
        <w:trPr>
          <w:trHeight w:val="135"/>
        </w:trPr>
        <w:tc>
          <w:tcPr>
            <w:tcW w:w="2323" w:type="pct"/>
            <w:shd w:val="clear" w:color="auto" w:fill="auto"/>
          </w:tcPr>
          <w:p w14:paraId="7C1B252A" w14:textId="77777777" w:rsidR="00F029B8" w:rsidRPr="00E84424" w:rsidRDefault="00F029B8" w:rsidP="00D034FD">
            <w:pPr>
              <w:spacing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674" w:type="pct"/>
            <w:shd w:val="clear" w:color="auto" w:fill="FAFAFA"/>
          </w:tcPr>
          <w:p w14:paraId="632360C9" w14:textId="77777777" w:rsidR="00F029B8" w:rsidRPr="00E84424" w:rsidRDefault="00F029B8" w:rsidP="00D034F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ar-SA"/>
              </w:rPr>
            </w:pPr>
          </w:p>
        </w:tc>
        <w:tc>
          <w:tcPr>
            <w:tcW w:w="676" w:type="pct"/>
            <w:shd w:val="clear" w:color="auto" w:fill="FAFAFA"/>
          </w:tcPr>
          <w:p w14:paraId="5F44FC73" w14:textId="77777777" w:rsidR="00F029B8" w:rsidRPr="00E84424" w:rsidRDefault="00F029B8" w:rsidP="00D034F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ar-SA"/>
              </w:rPr>
            </w:pPr>
          </w:p>
        </w:tc>
        <w:tc>
          <w:tcPr>
            <w:tcW w:w="675" w:type="pct"/>
            <w:shd w:val="clear" w:color="auto" w:fill="FAFAFA"/>
          </w:tcPr>
          <w:p w14:paraId="7495A429" w14:textId="77777777" w:rsidR="00F029B8" w:rsidRPr="00E84424" w:rsidRDefault="00F029B8" w:rsidP="00D034F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ar-SA"/>
              </w:rPr>
            </w:pPr>
          </w:p>
        </w:tc>
        <w:tc>
          <w:tcPr>
            <w:tcW w:w="652" w:type="pct"/>
            <w:shd w:val="clear" w:color="auto" w:fill="FAFAFA"/>
          </w:tcPr>
          <w:p w14:paraId="2BC7B7AD" w14:textId="77777777" w:rsidR="00F029B8" w:rsidRPr="00E84424" w:rsidRDefault="00F029B8" w:rsidP="00D034F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ar-SA"/>
              </w:rPr>
            </w:pPr>
          </w:p>
        </w:tc>
      </w:tr>
      <w:tr w:rsidR="00F029B8" w:rsidRPr="00E84424" w14:paraId="0C9F36FE" w14:textId="77777777" w:rsidTr="0060223F">
        <w:trPr>
          <w:trHeight w:val="68"/>
        </w:trPr>
        <w:tc>
          <w:tcPr>
            <w:tcW w:w="2323" w:type="pct"/>
            <w:shd w:val="clear" w:color="auto" w:fill="auto"/>
          </w:tcPr>
          <w:p w14:paraId="10B97A95" w14:textId="77777777" w:rsidR="00F029B8" w:rsidRPr="00E84424" w:rsidRDefault="00F029B8" w:rsidP="00D034FD">
            <w:pPr>
              <w:spacing w:line="240" w:lineRule="auto"/>
              <w:ind w:left="67" w:hanging="139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E84424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ลูกหนี้ตามสัญญาเช่าการเงินที่ถึง</w:t>
            </w:r>
            <w:r w:rsidRPr="00E84424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กำหนด</w:t>
            </w:r>
            <w:r w:rsidRPr="00E84424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ชำระ</w:t>
            </w:r>
          </w:p>
        </w:tc>
        <w:tc>
          <w:tcPr>
            <w:tcW w:w="674" w:type="pct"/>
            <w:shd w:val="clear" w:color="auto" w:fill="FAFAFA"/>
            <w:vAlign w:val="bottom"/>
          </w:tcPr>
          <w:p w14:paraId="438B7F19" w14:textId="77777777" w:rsidR="00F029B8" w:rsidRPr="00E84424" w:rsidRDefault="00F029B8" w:rsidP="00D034F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676" w:type="pct"/>
            <w:shd w:val="clear" w:color="auto" w:fill="FAFAFA"/>
            <w:vAlign w:val="bottom"/>
          </w:tcPr>
          <w:p w14:paraId="5997B5ED" w14:textId="77777777" w:rsidR="00F029B8" w:rsidRPr="00E84424" w:rsidRDefault="00F029B8" w:rsidP="00D034F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</w:p>
        </w:tc>
        <w:tc>
          <w:tcPr>
            <w:tcW w:w="675" w:type="pct"/>
            <w:shd w:val="clear" w:color="auto" w:fill="FAFAFA"/>
            <w:vAlign w:val="bottom"/>
          </w:tcPr>
          <w:p w14:paraId="2C2B28C1" w14:textId="77777777" w:rsidR="00F029B8" w:rsidRPr="00E84424" w:rsidRDefault="00F029B8" w:rsidP="00D034F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</w:p>
        </w:tc>
        <w:tc>
          <w:tcPr>
            <w:tcW w:w="652" w:type="pct"/>
            <w:shd w:val="clear" w:color="auto" w:fill="FAFAFA"/>
            <w:vAlign w:val="bottom"/>
          </w:tcPr>
          <w:p w14:paraId="0EC73DEC" w14:textId="77777777" w:rsidR="00F029B8" w:rsidRPr="00E84424" w:rsidRDefault="00F029B8" w:rsidP="00D034F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</w:p>
        </w:tc>
      </w:tr>
      <w:tr w:rsidR="00F029B8" w:rsidRPr="00E84424" w14:paraId="2B549225" w14:textId="77777777" w:rsidTr="0060223F">
        <w:trPr>
          <w:trHeight w:val="170"/>
        </w:trPr>
        <w:tc>
          <w:tcPr>
            <w:tcW w:w="2323" w:type="pct"/>
            <w:shd w:val="clear" w:color="auto" w:fill="auto"/>
          </w:tcPr>
          <w:p w14:paraId="530D60D9" w14:textId="77777777" w:rsidR="00F029B8" w:rsidRPr="00E84424" w:rsidRDefault="00F029B8" w:rsidP="00D034FD">
            <w:pPr>
              <w:spacing w:line="240" w:lineRule="auto"/>
              <w:ind w:left="67" w:hanging="139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E84424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   ภายในหนึ่งปี สุทธิ</w:t>
            </w:r>
          </w:p>
        </w:tc>
        <w:tc>
          <w:tcPr>
            <w:tcW w:w="674" w:type="pct"/>
            <w:shd w:val="clear" w:color="auto" w:fill="FAFAFA"/>
            <w:vAlign w:val="bottom"/>
          </w:tcPr>
          <w:p w14:paraId="6F7415EF" w14:textId="77777777" w:rsidR="00F029B8" w:rsidRPr="00E84424" w:rsidRDefault="00F029B8" w:rsidP="00D034F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84424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676" w:type="pct"/>
            <w:shd w:val="clear" w:color="auto" w:fill="FAFAFA"/>
            <w:vAlign w:val="bottom"/>
          </w:tcPr>
          <w:p w14:paraId="537A61EB" w14:textId="77777777" w:rsidR="00F029B8" w:rsidRPr="00E84424" w:rsidRDefault="00F029B8" w:rsidP="00D034F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E84424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-</w:t>
            </w:r>
          </w:p>
        </w:tc>
        <w:tc>
          <w:tcPr>
            <w:tcW w:w="675" w:type="pct"/>
            <w:shd w:val="clear" w:color="auto" w:fill="FAFAFA"/>
            <w:vAlign w:val="bottom"/>
          </w:tcPr>
          <w:p w14:paraId="190B4406" w14:textId="532D217B" w:rsidR="00F029B8" w:rsidRPr="00E84424" w:rsidRDefault="00CF1017" w:rsidP="00D034F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11</w:t>
            </w:r>
          </w:p>
        </w:tc>
        <w:tc>
          <w:tcPr>
            <w:tcW w:w="652" w:type="pct"/>
            <w:shd w:val="clear" w:color="auto" w:fill="FAFAFA"/>
            <w:vAlign w:val="bottom"/>
          </w:tcPr>
          <w:p w14:paraId="603D50E0" w14:textId="151D0949" w:rsidR="00F029B8" w:rsidRPr="00E84424" w:rsidRDefault="00CF1017" w:rsidP="00D034F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11</w:t>
            </w:r>
          </w:p>
        </w:tc>
      </w:tr>
      <w:tr w:rsidR="00F029B8" w:rsidRPr="00E84424" w14:paraId="1D20F464" w14:textId="77777777" w:rsidTr="0060223F">
        <w:trPr>
          <w:trHeight w:val="170"/>
        </w:trPr>
        <w:tc>
          <w:tcPr>
            <w:tcW w:w="2323" w:type="pct"/>
            <w:shd w:val="clear" w:color="auto" w:fill="auto"/>
          </w:tcPr>
          <w:p w14:paraId="66775714" w14:textId="77777777" w:rsidR="00F029B8" w:rsidRPr="00E84424" w:rsidRDefault="00F029B8" w:rsidP="00D034FD">
            <w:pPr>
              <w:spacing w:line="240" w:lineRule="auto"/>
              <w:ind w:left="67" w:hanging="139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E84424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ลูกหนี้อื่น</w:t>
            </w:r>
          </w:p>
        </w:tc>
        <w:tc>
          <w:tcPr>
            <w:tcW w:w="674" w:type="pct"/>
            <w:shd w:val="clear" w:color="auto" w:fill="FAFAFA"/>
          </w:tcPr>
          <w:p w14:paraId="42A379B9" w14:textId="4B8B23E4" w:rsidR="00F029B8" w:rsidRPr="00E84424" w:rsidRDefault="00CF1017" w:rsidP="00D034F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1</w:t>
            </w:r>
            <w:r w:rsidR="00F029B8" w:rsidRPr="00E84424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173</w:t>
            </w:r>
          </w:p>
        </w:tc>
        <w:tc>
          <w:tcPr>
            <w:tcW w:w="676" w:type="pct"/>
            <w:shd w:val="clear" w:color="auto" w:fill="FAFAFA"/>
          </w:tcPr>
          <w:p w14:paraId="14817684" w14:textId="77777777" w:rsidR="00F029B8" w:rsidRPr="00E84424" w:rsidRDefault="00F029B8" w:rsidP="00D034F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E84424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-</w:t>
            </w:r>
          </w:p>
        </w:tc>
        <w:tc>
          <w:tcPr>
            <w:tcW w:w="675" w:type="pct"/>
            <w:shd w:val="clear" w:color="auto" w:fill="FAFAFA"/>
          </w:tcPr>
          <w:p w14:paraId="45AC644B" w14:textId="56C0DE95" w:rsidR="00F029B8" w:rsidRPr="00E84424" w:rsidRDefault="00F029B8" w:rsidP="00D034F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E84424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223</w:t>
            </w:r>
            <w:r w:rsidRPr="00E84424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)</w:t>
            </w:r>
          </w:p>
        </w:tc>
        <w:tc>
          <w:tcPr>
            <w:tcW w:w="652" w:type="pct"/>
            <w:shd w:val="clear" w:color="auto" w:fill="FAFAFA"/>
          </w:tcPr>
          <w:p w14:paraId="01906FE2" w14:textId="1A47F86C" w:rsidR="00F029B8" w:rsidRPr="00E84424" w:rsidRDefault="00CF1017" w:rsidP="00D034F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950</w:t>
            </w:r>
          </w:p>
        </w:tc>
      </w:tr>
      <w:tr w:rsidR="00F029B8" w:rsidRPr="00E84424" w14:paraId="6B12466E" w14:textId="77777777" w:rsidTr="0060223F">
        <w:trPr>
          <w:trHeight w:val="170"/>
        </w:trPr>
        <w:tc>
          <w:tcPr>
            <w:tcW w:w="2323" w:type="pct"/>
            <w:shd w:val="clear" w:color="auto" w:fill="auto"/>
          </w:tcPr>
          <w:p w14:paraId="144C5827" w14:textId="77777777" w:rsidR="00F029B8" w:rsidRPr="00E84424" w:rsidRDefault="00F029B8" w:rsidP="00D034FD">
            <w:pPr>
              <w:spacing w:line="240" w:lineRule="auto"/>
              <w:ind w:left="67" w:hanging="139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E84424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สินทรัพย์อนุพันธ์ทางการเงิน</w:t>
            </w:r>
          </w:p>
        </w:tc>
        <w:tc>
          <w:tcPr>
            <w:tcW w:w="674" w:type="pct"/>
            <w:shd w:val="clear" w:color="auto" w:fill="FAFAFA"/>
          </w:tcPr>
          <w:p w14:paraId="2A00A96D" w14:textId="77777777" w:rsidR="00F029B8" w:rsidRPr="00E84424" w:rsidRDefault="00F029B8" w:rsidP="00D034F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E84424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-</w:t>
            </w:r>
          </w:p>
        </w:tc>
        <w:tc>
          <w:tcPr>
            <w:tcW w:w="676" w:type="pct"/>
            <w:shd w:val="clear" w:color="auto" w:fill="FAFAFA"/>
          </w:tcPr>
          <w:p w14:paraId="767078A3" w14:textId="1A13D5E0" w:rsidR="00F029B8" w:rsidRPr="00E84424" w:rsidRDefault="00CF1017" w:rsidP="00D034F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137</w:t>
            </w:r>
          </w:p>
        </w:tc>
        <w:tc>
          <w:tcPr>
            <w:tcW w:w="675" w:type="pct"/>
            <w:shd w:val="clear" w:color="auto" w:fill="FAFAFA"/>
          </w:tcPr>
          <w:p w14:paraId="53D0EE57" w14:textId="77777777" w:rsidR="00F029B8" w:rsidRPr="00E84424" w:rsidRDefault="00F029B8" w:rsidP="00D034F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E84424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-</w:t>
            </w:r>
          </w:p>
        </w:tc>
        <w:tc>
          <w:tcPr>
            <w:tcW w:w="652" w:type="pct"/>
            <w:shd w:val="clear" w:color="auto" w:fill="FAFAFA"/>
          </w:tcPr>
          <w:p w14:paraId="11545374" w14:textId="64C46CE3" w:rsidR="00F029B8" w:rsidRPr="00E84424" w:rsidRDefault="00CF1017" w:rsidP="00D034F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137</w:t>
            </w:r>
          </w:p>
        </w:tc>
      </w:tr>
      <w:tr w:rsidR="00F029B8" w:rsidRPr="00E84424" w14:paraId="118FA834" w14:textId="77777777" w:rsidTr="0060223F">
        <w:trPr>
          <w:trHeight w:val="170"/>
        </w:trPr>
        <w:tc>
          <w:tcPr>
            <w:tcW w:w="2323" w:type="pct"/>
            <w:shd w:val="clear" w:color="auto" w:fill="auto"/>
          </w:tcPr>
          <w:p w14:paraId="3724DA21" w14:textId="77777777" w:rsidR="00F029B8" w:rsidRPr="00E84424" w:rsidRDefault="00F029B8" w:rsidP="00D034FD">
            <w:pPr>
              <w:spacing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674" w:type="pct"/>
            <w:shd w:val="clear" w:color="auto" w:fill="FAFAFA"/>
          </w:tcPr>
          <w:p w14:paraId="3B2DC51F" w14:textId="77777777" w:rsidR="00F029B8" w:rsidRPr="00E84424" w:rsidRDefault="00F029B8" w:rsidP="00D034F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ar-SA"/>
              </w:rPr>
            </w:pPr>
          </w:p>
        </w:tc>
        <w:tc>
          <w:tcPr>
            <w:tcW w:w="676" w:type="pct"/>
            <w:shd w:val="clear" w:color="auto" w:fill="FAFAFA"/>
          </w:tcPr>
          <w:p w14:paraId="65EFFCEB" w14:textId="77777777" w:rsidR="00F029B8" w:rsidRPr="00E84424" w:rsidRDefault="00F029B8" w:rsidP="00D034F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ar-SA"/>
              </w:rPr>
            </w:pPr>
          </w:p>
        </w:tc>
        <w:tc>
          <w:tcPr>
            <w:tcW w:w="675" w:type="pct"/>
            <w:shd w:val="clear" w:color="auto" w:fill="FAFAFA"/>
          </w:tcPr>
          <w:p w14:paraId="42C6A83A" w14:textId="77777777" w:rsidR="00F029B8" w:rsidRPr="00E84424" w:rsidRDefault="00F029B8" w:rsidP="00D034F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ar-SA"/>
              </w:rPr>
            </w:pPr>
          </w:p>
        </w:tc>
        <w:tc>
          <w:tcPr>
            <w:tcW w:w="652" w:type="pct"/>
            <w:shd w:val="clear" w:color="auto" w:fill="FAFAFA"/>
          </w:tcPr>
          <w:p w14:paraId="5A307F47" w14:textId="77777777" w:rsidR="00F029B8" w:rsidRPr="00E84424" w:rsidRDefault="00F029B8" w:rsidP="00D034F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ar-SA"/>
              </w:rPr>
            </w:pPr>
          </w:p>
        </w:tc>
      </w:tr>
      <w:tr w:rsidR="00F029B8" w:rsidRPr="00E84424" w14:paraId="7D7C71DF" w14:textId="77777777" w:rsidTr="0060223F">
        <w:trPr>
          <w:trHeight w:val="170"/>
        </w:trPr>
        <w:tc>
          <w:tcPr>
            <w:tcW w:w="2323" w:type="pct"/>
            <w:shd w:val="clear" w:color="auto" w:fill="auto"/>
          </w:tcPr>
          <w:p w14:paraId="4F348B76" w14:textId="77777777" w:rsidR="00F029B8" w:rsidRPr="00E84424" w:rsidRDefault="00F029B8" w:rsidP="00D034FD">
            <w:pPr>
              <w:spacing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สินทรัพย์ไม่หมุนเวียน</w:t>
            </w:r>
          </w:p>
        </w:tc>
        <w:tc>
          <w:tcPr>
            <w:tcW w:w="674" w:type="pct"/>
            <w:shd w:val="clear" w:color="auto" w:fill="FAFAFA"/>
          </w:tcPr>
          <w:p w14:paraId="2E1B933F" w14:textId="77777777" w:rsidR="00F029B8" w:rsidRPr="00E84424" w:rsidRDefault="00F029B8" w:rsidP="00D034F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</w:p>
        </w:tc>
        <w:tc>
          <w:tcPr>
            <w:tcW w:w="676" w:type="pct"/>
            <w:shd w:val="clear" w:color="auto" w:fill="FAFAFA"/>
          </w:tcPr>
          <w:p w14:paraId="72EC9939" w14:textId="77777777" w:rsidR="00F029B8" w:rsidRPr="00E84424" w:rsidRDefault="00F029B8" w:rsidP="00D034F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</w:p>
        </w:tc>
        <w:tc>
          <w:tcPr>
            <w:tcW w:w="675" w:type="pct"/>
            <w:shd w:val="clear" w:color="auto" w:fill="FAFAFA"/>
          </w:tcPr>
          <w:p w14:paraId="79BF0887" w14:textId="77777777" w:rsidR="00F029B8" w:rsidRPr="00E84424" w:rsidRDefault="00F029B8" w:rsidP="00D034F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</w:p>
        </w:tc>
        <w:tc>
          <w:tcPr>
            <w:tcW w:w="652" w:type="pct"/>
            <w:shd w:val="clear" w:color="auto" w:fill="FAFAFA"/>
          </w:tcPr>
          <w:p w14:paraId="30B727BE" w14:textId="77777777" w:rsidR="00F029B8" w:rsidRPr="00E84424" w:rsidRDefault="00F029B8" w:rsidP="00D034F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</w:p>
        </w:tc>
      </w:tr>
      <w:tr w:rsidR="00F029B8" w:rsidRPr="00E84424" w14:paraId="0A7E25A8" w14:textId="77777777" w:rsidTr="0060223F">
        <w:trPr>
          <w:trHeight w:val="170"/>
        </w:trPr>
        <w:tc>
          <w:tcPr>
            <w:tcW w:w="2323" w:type="pct"/>
            <w:shd w:val="clear" w:color="auto" w:fill="auto"/>
          </w:tcPr>
          <w:p w14:paraId="2A296DA7" w14:textId="77777777" w:rsidR="00F029B8" w:rsidRPr="00E84424" w:rsidRDefault="00F029B8" w:rsidP="00D034FD">
            <w:pPr>
              <w:spacing w:line="240" w:lineRule="auto"/>
              <w:ind w:left="-72"/>
              <w:rPr>
                <w:rFonts w:ascii="Browallia New" w:eastAsia="Arial Unicode MS" w:hAnsi="Browallia New" w:cs="Browallia New"/>
                <w:sz w:val="8"/>
                <w:szCs w:val="8"/>
                <w:cs/>
              </w:rPr>
            </w:pPr>
          </w:p>
        </w:tc>
        <w:tc>
          <w:tcPr>
            <w:tcW w:w="674" w:type="pct"/>
            <w:shd w:val="clear" w:color="auto" w:fill="FAFAFA"/>
            <w:vAlign w:val="bottom"/>
          </w:tcPr>
          <w:p w14:paraId="156AF838" w14:textId="77777777" w:rsidR="00F029B8" w:rsidRPr="00E84424" w:rsidRDefault="00F029B8" w:rsidP="00D034F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ar-SA"/>
              </w:rPr>
            </w:pPr>
          </w:p>
        </w:tc>
        <w:tc>
          <w:tcPr>
            <w:tcW w:w="676" w:type="pct"/>
            <w:shd w:val="clear" w:color="auto" w:fill="FAFAFA"/>
            <w:vAlign w:val="bottom"/>
          </w:tcPr>
          <w:p w14:paraId="43C133DE" w14:textId="77777777" w:rsidR="00F029B8" w:rsidRPr="00E84424" w:rsidRDefault="00F029B8" w:rsidP="00D034F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val="en-GB" w:bidi="ar-SA"/>
              </w:rPr>
            </w:pPr>
          </w:p>
        </w:tc>
        <w:tc>
          <w:tcPr>
            <w:tcW w:w="675" w:type="pct"/>
            <w:shd w:val="clear" w:color="auto" w:fill="FAFAFA"/>
            <w:vAlign w:val="bottom"/>
          </w:tcPr>
          <w:p w14:paraId="65EF95FA" w14:textId="77777777" w:rsidR="00F029B8" w:rsidRPr="00E84424" w:rsidRDefault="00F029B8" w:rsidP="00D034F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ar-SA"/>
              </w:rPr>
            </w:pPr>
          </w:p>
        </w:tc>
        <w:tc>
          <w:tcPr>
            <w:tcW w:w="652" w:type="pct"/>
            <w:shd w:val="clear" w:color="auto" w:fill="FAFAFA"/>
            <w:vAlign w:val="bottom"/>
          </w:tcPr>
          <w:p w14:paraId="335978DB" w14:textId="77777777" w:rsidR="00F029B8" w:rsidRPr="00E84424" w:rsidRDefault="00F029B8" w:rsidP="00D034F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val="en-GB" w:bidi="ar-SA"/>
              </w:rPr>
            </w:pPr>
          </w:p>
        </w:tc>
      </w:tr>
      <w:tr w:rsidR="00F029B8" w:rsidRPr="00E84424" w14:paraId="10B6D9D7" w14:textId="77777777" w:rsidTr="0060223F">
        <w:trPr>
          <w:trHeight w:val="170"/>
        </w:trPr>
        <w:tc>
          <w:tcPr>
            <w:tcW w:w="2323" w:type="pct"/>
            <w:shd w:val="clear" w:color="auto" w:fill="auto"/>
          </w:tcPr>
          <w:p w14:paraId="24774512" w14:textId="77777777" w:rsidR="00F029B8" w:rsidRPr="00E84424" w:rsidRDefault="00F029B8" w:rsidP="00D034FD">
            <w:pPr>
              <w:spacing w:line="240" w:lineRule="auto"/>
              <w:ind w:lef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84424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สินทรัพย์ทางการเงินที่วัดมูลค่าด้วย</w:t>
            </w:r>
          </w:p>
          <w:p w14:paraId="0EA18F5F" w14:textId="77777777" w:rsidR="00F029B8" w:rsidRPr="00E84424" w:rsidRDefault="00F029B8" w:rsidP="00D034FD">
            <w:pPr>
              <w:spacing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E84424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   มูลค่ายุติธรรมผ่านกำไรหรือขาดทุน</w:t>
            </w:r>
          </w:p>
        </w:tc>
        <w:tc>
          <w:tcPr>
            <w:tcW w:w="674" w:type="pct"/>
            <w:shd w:val="clear" w:color="auto" w:fill="FAFAFA"/>
            <w:vAlign w:val="bottom"/>
          </w:tcPr>
          <w:p w14:paraId="66D9617A" w14:textId="77777777" w:rsidR="00F029B8" w:rsidRPr="00E84424" w:rsidRDefault="00F029B8" w:rsidP="00D034F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E84424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-</w:t>
            </w:r>
          </w:p>
        </w:tc>
        <w:tc>
          <w:tcPr>
            <w:tcW w:w="676" w:type="pct"/>
            <w:shd w:val="clear" w:color="auto" w:fill="FAFAFA"/>
            <w:vAlign w:val="bottom"/>
          </w:tcPr>
          <w:p w14:paraId="3C7D8094" w14:textId="0943F81B" w:rsidR="00F029B8" w:rsidRPr="00E84424" w:rsidRDefault="00CF1017" w:rsidP="00D034F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383</w:t>
            </w:r>
          </w:p>
        </w:tc>
        <w:tc>
          <w:tcPr>
            <w:tcW w:w="675" w:type="pct"/>
            <w:shd w:val="clear" w:color="auto" w:fill="FAFAFA"/>
            <w:vAlign w:val="bottom"/>
          </w:tcPr>
          <w:p w14:paraId="35BA7FE3" w14:textId="77777777" w:rsidR="00F029B8" w:rsidRPr="00E84424" w:rsidRDefault="00F029B8" w:rsidP="00D034F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E84424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-</w:t>
            </w:r>
          </w:p>
        </w:tc>
        <w:tc>
          <w:tcPr>
            <w:tcW w:w="652" w:type="pct"/>
            <w:shd w:val="clear" w:color="auto" w:fill="FAFAFA"/>
            <w:vAlign w:val="bottom"/>
          </w:tcPr>
          <w:p w14:paraId="4EC9044D" w14:textId="67C38B49" w:rsidR="00F029B8" w:rsidRPr="00E84424" w:rsidRDefault="00CF1017" w:rsidP="00D034F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383</w:t>
            </w:r>
          </w:p>
        </w:tc>
      </w:tr>
      <w:tr w:rsidR="00F029B8" w:rsidRPr="00E84424" w14:paraId="751B4512" w14:textId="77777777" w:rsidTr="0060223F">
        <w:trPr>
          <w:trHeight w:val="170"/>
        </w:trPr>
        <w:tc>
          <w:tcPr>
            <w:tcW w:w="2323" w:type="pct"/>
            <w:shd w:val="clear" w:color="auto" w:fill="auto"/>
          </w:tcPr>
          <w:p w14:paraId="51CFB4BE" w14:textId="77777777" w:rsidR="00F029B8" w:rsidRPr="00E84424" w:rsidRDefault="00F029B8" w:rsidP="00D034FD">
            <w:pPr>
              <w:spacing w:line="240" w:lineRule="auto"/>
              <w:ind w:lef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84424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สินทรัพย์ทางการเงินที่วัดมูลค่าด้วย</w:t>
            </w:r>
          </w:p>
          <w:p w14:paraId="2855BA3C" w14:textId="77777777" w:rsidR="00F029B8" w:rsidRPr="00E84424" w:rsidRDefault="00F029B8" w:rsidP="00D034FD">
            <w:pPr>
              <w:spacing w:line="240" w:lineRule="auto"/>
              <w:ind w:lef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E84424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   มูลค่ายุติธรรมผ่านกำไรขาดทุนเบ็ดเสร็จอื่น</w:t>
            </w:r>
          </w:p>
        </w:tc>
        <w:tc>
          <w:tcPr>
            <w:tcW w:w="674" w:type="pct"/>
            <w:shd w:val="clear" w:color="auto" w:fill="FAFAFA"/>
            <w:vAlign w:val="bottom"/>
          </w:tcPr>
          <w:p w14:paraId="6B65E679" w14:textId="77777777" w:rsidR="00F029B8" w:rsidRPr="00E84424" w:rsidRDefault="00F029B8" w:rsidP="00D034F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676" w:type="pct"/>
            <w:shd w:val="clear" w:color="auto" w:fill="FAFAFA"/>
            <w:vAlign w:val="bottom"/>
          </w:tcPr>
          <w:p w14:paraId="3F478F31" w14:textId="41B43FC0" w:rsidR="00F029B8" w:rsidRPr="00E84424" w:rsidRDefault="00CF1017" w:rsidP="00D034F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41</w:t>
            </w:r>
          </w:p>
        </w:tc>
        <w:tc>
          <w:tcPr>
            <w:tcW w:w="675" w:type="pct"/>
            <w:shd w:val="clear" w:color="auto" w:fill="FAFAFA"/>
            <w:vAlign w:val="bottom"/>
          </w:tcPr>
          <w:p w14:paraId="374D1F8C" w14:textId="77777777" w:rsidR="00F029B8" w:rsidRPr="00E84424" w:rsidRDefault="00F029B8" w:rsidP="00D034F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E84424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-</w:t>
            </w:r>
          </w:p>
        </w:tc>
        <w:tc>
          <w:tcPr>
            <w:tcW w:w="652" w:type="pct"/>
            <w:shd w:val="clear" w:color="auto" w:fill="FAFAFA"/>
            <w:vAlign w:val="bottom"/>
          </w:tcPr>
          <w:p w14:paraId="24C0020C" w14:textId="50FBAB7E" w:rsidR="00F029B8" w:rsidRPr="00E84424" w:rsidRDefault="00CF1017" w:rsidP="00D034F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41</w:t>
            </w:r>
          </w:p>
        </w:tc>
      </w:tr>
      <w:tr w:rsidR="00F029B8" w:rsidRPr="00E84424" w14:paraId="0834486E" w14:textId="77777777" w:rsidTr="0060223F">
        <w:trPr>
          <w:trHeight w:val="170"/>
        </w:trPr>
        <w:tc>
          <w:tcPr>
            <w:tcW w:w="2323" w:type="pct"/>
            <w:shd w:val="clear" w:color="auto" w:fill="auto"/>
          </w:tcPr>
          <w:p w14:paraId="3235C504" w14:textId="77777777" w:rsidR="00F029B8" w:rsidRPr="00E84424" w:rsidRDefault="00F029B8" w:rsidP="00D034FD">
            <w:pPr>
              <w:spacing w:line="240" w:lineRule="auto"/>
              <w:ind w:lef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E84424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ลูกหนี้ตามสัญญาเช่าการเงิน สุทธิ</w:t>
            </w:r>
          </w:p>
        </w:tc>
        <w:tc>
          <w:tcPr>
            <w:tcW w:w="674" w:type="pct"/>
            <w:shd w:val="clear" w:color="auto" w:fill="FAFAFA"/>
            <w:vAlign w:val="bottom"/>
          </w:tcPr>
          <w:p w14:paraId="06FD8B33" w14:textId="77777777" w:rsidR="00F029B8" w:rsidRPr="00E84424" w:rsidRDefault="00F029B8" w:rsidP="00D034F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84424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676" w:type="pct"/>
            <w:shd w:val="clear" w:color="auto" w:fill="FAFAFA"/>
            <w:vAlign w:val="bottom"/>
          </w:tcPr>
          <w:p w14:paraId="47D1D1C2" w14:textId="77777777" w:rsidR="00F029B8" w:rsidRPr="00E84424" w:rsidRDefault="00F029B8" w:rsidP="00D034F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E84424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-</w:t>
            </w:r>
          </w:p>
        </w:tc>
        <w:tc>
          <w:tcPr>
            <w:tcW w:w="675" w:type="pct"/>
            <w:shd w:val="clear" w:color="auto" w:fill="FAFAFA"/>
            <w:vAlign w:val="bottom"/>
          </w:tcPr>
          <w:p w14:paraId="5768DC16" w14:textId="2403422C" w:rsidR="00F029B8" w:rsidRPr="00E84424" w:rsidRDefault="00CF1017" w:rsidP="00D034F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1</w:t>
            </w:r>
            <w:r w:rsidR="00F029B8" w:rsidRPr="00E84424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142</w:t>
            </w:r>
          </w:p>
        </w:tc>
        <w:tc>
          <w:tcPr>
            <w:tcW w:w="652" w:type="pct"/>
            <w:shd w:val="clear" w:color="auto" w:fill="FAFAFA"/>
            <w:vAlign w:val="bottom"/>
          </w:tcPr>
          <w:p w14:paraId="6CD0254F" w14:textId="3FB5D60D" w:rsidR="00F029B8" w:rsidRPr="00E84424" w:rsidRDefault="00CF1017" w:rsidP="00D034F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1</w:t>
            </w:r>
            <w:r w:rsidR="00F029B8" w:rsidRPr="00E84424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142</w:t>
            </w:r>
          </w:p>
        </w:tc>
      </w:tr>
      <w:tr w:rsidR="00F029B8" w:rsidRPr="00E84424" w14:paraId="1E819721" w14:textId="77777777" w:rsidTr="0060223F">
        <w:trPr>
          <w:trHeight w:val="170"/>
        </w:trPr>
        <w:tc>
          <w:tcPr>
            <w:tcW w:w="2323" w:type="pct"/>
            <w:shd w:val="clear" w:color="auto" w:fill="auto"/>
          </w:tcPr>
          <w:p w14:paraId="58CB59D5" w14:textId="77777777" w:rsidR="00F029B8" w:rsidRPr="00E84424" w:rsidRDefault="00F029B8" w:rsidP="00D034FD">
            <w:pPr>
              <w:spacing w:line="240" w:lineRule="auto"/>
              <w:ind w:left="67" w:hanging="139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E84424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เงินลงทุนเผื่อขาย</w:t>
            </w:r>
          </w:p>
        </w:tc>
        <w:tc>
          <w:tcPr>
            <w:tcW w:w="674" w:type="pct"/>
            <w:shd w:val="clear" w:color="auto" w:fill="FAFAFA"/>
          </w:tcPr>
          <w:p w14:paraId="62672050" w14:textId="09E451EE" w:rsidR="00F029B8" w:rsidRPr="00E84424" w:rsidRDefault="00CF1017" w:rsidP="00D034F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383</w:t>
            </w:r>
          </w:p>
        </w:tc>
        <w:tc>
          <w:tcPr>
            <w:tcW w:w="676" w:type="pct"/>
            <w:shd w:val="clear" w:color="auto" w:fill="FAFAFA"/>
          </w:tcPr>
          <w:p w14:paraId="294F7747" w14:textId="6A8D62C8" w:rsidR="00F029B8" w:rsidRPr="00E84424" w:rsidRDefault="00F029B8" w:rsidP="00D034F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E84424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383</w:t>
            </w:r>
            <w:r w:rsidRPr="00E84424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)</w:t>
            </w:r>
          </w:p>
        </w:tc>
        <w:tc>
          <w:tcPr>
            <w:tcW w:w="675" w:type="pct"/>
            <w:shd w:val="clear" w:color="auto" w:fill="FAFAFA"/>
          </w:tcPr>
          <w:p w14:paraId="689FACF1" w14:textId="77777777" w:rsidR="00F029B8" w:rsidRPr="00E84424" w:rsidRDefault="00F029B8" w:rsidP="00D034F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E84424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-</w:t>
            </w:r>
          </w:p>
        </w:tc>
        <w:tc>
          <w:tcPr>
            <w:tcW w:w="652" w:type="pct"/>
            <w:shd w:val="clear" w:color="auto" w:fill="FAFAFA"/>
          </w:tcPr>
          <w:p w14:paraId="50BA84B3" w14:textId="77777777" w:rsidR="00F029B8" w:rsidRPr="00E84424" w:rsidRDefault="00F029B8" w:rsidP="00D034F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E84424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-</w:t>
            </w:r>
          </w:p>
        </w:tc>
      </w:tr>
      <w:tr w:rsidR="00F029B8" w:rsidRPr="00E84424" w14:paraId="40E1E8FC" w14:textId="77777777" w:rsidTr="0060223F">
        <w:trPr>
          <w:trHeight w:val="170"/>
        </w:trPr>
        <w:tc>
          <w:tcPr>
            <w:tcW w:w="2323" w:type="pct"/>
            <w:shd w:val="clear" w:color="auto" w:fill="auto"/>
          </w:tcPr>
          <w:p w14:paraId="6C8F8721" w14:textId="0229BCC8" w:rsidR="00F029B8" w:rsidRPr="00E84424" w:rsidRDefault="00F029B8" w:rsidP="00D034FD">
            <w:pPr>
              <w:spacing w:line="240" w:lineRule="auto"/>
              <w:ind w:left="67" w:hanging="139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เงินลงทุนในบริษัทร่วม (หมายเหตุฯ ข้อ </w:t>
            </w:r>
            <w:r w:rsidR="00CF1017" w:rsidRPr="00CF101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18</w:t>
            </w:r>
            <w:r w:rsidRPr="00E8442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674" w:type="pct"/>
            <w:shd w:val="clear" w:color="auto" w:fill="FAFAFA"/>
            <w:vAlign w:val="bottom"/>
          </w:tcPr>
          <w:p w14:paraId="069C15A8" w14:textId="1374BB82" w:rsidR="00F029B8" w:rsidRPr="00E84424" w:rsidRDefault="00CF1017" w:rsidP="00D034F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7</w:t>
            </w:r>
            <w:r w:rsidR="00F029B8" w:rsidRPr="00E84424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852</w:t>
            </w:r>
          </w:p>
        </w:tc>
        <w:tc>
          <w:tcPr>
            <w:tcW w:w="676" w:type="pct"/>
            <w:shd w:val="clear" w:color="auto" w:fill="FAFAFA"/>
            <w:vAlign w:val="bottom"/>
          </w:tcPr>
          <w:p w14:paraId="2CF777D8" w14:textId="0BC03ECD" w:rsidR="00F029B8" w:rsidRPr="00E84424" w:rsidRDefault="00CF1017" w:rsidP="00D034F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779</w:t>
            </w:r>
          </w:p>
        </w:tc>
        <w:tc>
          <w:tcPr>
            <w:tcW w:w="675" w:type="pct"/>
            <w:shd w:val="clear" w:color="auto" w:fill="FAFAFA"/>
            <w:vAlign w:val="bottom"/>
          </w:tcPr>
          <w:p w14:paraId="2CBD5A95" w14:textId="77777777" w:rsidR="00F029B8" w:rsidRPr="00E84424" w:rsidRDefault="00F029B8" w:rsidP="00D034F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E84424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-</w:t>
            </w:r>
          </w:p>
        </w:tc>
        <w:tc>
          <w:tcPr>
            <w:tcW w:w="652" w:type="pct"/>
            <w:shd w:val="clear" w:color="auto" w:fill="FAFAFA"/>
            <w:vAlign w:val="bottom"/>
          </w:tcPr>
          <w:p w14:paraId="7748DA0C" w14:textId="34F2649E" w:rsidR="00F029B8" w:rsidRPr="00E84424" w:rsidRDefault="00CF1017" w:rsidP="00D034F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8</w:t>
            </w:r>
            <w:r w:rsidR="00F029B8" w:rsidRPr="00E84424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631</w:t>
            </w:r>
          </w:p>
        </w:tc>
      </w:tr>
      <w:tr w:rsidR="00F029B8" w:rsidRPr="00E84424" w14:paraId="4B7AB585" w14:textId="77777777" w:rsidTr="0060223F">
        <w:trPr>
          <w:trHeight w:val="170"/>
        </w:trPr>
        <w:tc>
          <w:tcPr>
            <w:tcW w:w="2323" w:type="pct"/>
            <w:shd w:val="clear" w:color="auto" w:fill="auto"/>
          </w:tcPr>
          <w:p w14:paraId="35B3D14E" w14:textId="77777777" w:rsidR="00F029B8" w:rsidRPr="00E84424" w:rsidRDefault="00F029B8" w:rsidP="00D034FD">
            <w:pPr>
              <w:spacing w:line="240" w:lineRule="auto"/>
              <w:ind w:left="67" w:hanging="139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E84424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เงินลงทุนระยะยาวอื่น</w:t>
            </w:r>
          </w:p>
        </w:tc>
        <w:tc>
          <w:tcPr>
            <w:tcW w:w="674" w:type="pct"/>
            <w:shd w:val="clear" w:color="auto" w:fill="FAFAFA"/>
          </w:tcPr>
          <w:p w14:paraId="7293E3E7" w14:textId="0408648D" w:rsidR="00F029B8" w:rsidRPr="00E84424" w:rsidRDefault="00CF1017" w:rsidP="00D034F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820</w:t>
            </w:r>
          </w:p>
        </w:tc>
        <w:tc>
          <w:tcPr>
            <w:tcW w:w="676" w:type="pct"/>
            <w:shd w:val="clear" w:color="auto" w:fill="FAFAFA"/>
          </w:tcPr>
          <w:p w14:paraId="2E9B1832" w14:textId="75CF9BA0" w:rsidR="00F029B8" w:rsidRPr="00E84424" w:rsidRDefault="00F029B8" w:rsidP="00D034F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E84424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820</w:t>
            </w:r>
            <w:r w:rsidRPr="00E84424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)</w:t>
            </w:r>
          </w:p>
        </w:tc>
        <w:tc>
          <w:tcPr>
            <w:tcW w:w="675" w:type="pct"/>
            <w:shd w:val="clear" w:color="auto" w:fill="FAFAFA"/>
          </w:tcPr>
          <w:p w14:paraId="0EFBF2A2" w14:textId="77777777" w:rsidR="00F029B8" w:rsidRPr="00E84424" w:rsidRDefault="00F029B8" w:rsidP="00D034F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E84424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-</w:t>
            </w:r>
          </w:p>
        </w:tc>
        <w:tc>
          <w:tcPr>
            <w:tcW w:w="652" w:type="pct"/>
            <w:shd w:val="clear" w:color="auto" w:fill="FAFAFA"/>
          </w:tcPr>
          <w:p w14:paraId="7297FABA" w14:textId="77777777" w:rsidR="00F029B8" w:rsidRPr="00E84424" w:rsidRDefault="00F029B8" w:rsidP="00D034F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E84424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-</w:t>
            </w:r>
          </w:p>
        </w:tc>
      </w:tr>
      <w:tr w:rsidR="00F029B8" w:rsidRPr="00E84424" w14:paraId="250162F6" w14:textId="77777777" w:rsidTr="0060223F">
        <w:trPr>
          <w:trHeight w:val="170"/>
        </w:trPr>
        <w:tc>
          <w:tcPr>
            <w:tcW w:w="2323" w:type="pct"/>
            <w:shd w:val="clear" w:color="auto" w:fill="auto"/>
          </w:tcPr>
          <w:p w14:paraId="3D928436" w14:textId="77777777" w:rsidR="00F029B8" w:rsidRPr="00E84424" w:rsidRDefault="00F029B8" w:rsidP="00D034FD">
            <w:pPr>
              <w:spacing w:line="240" w:lineRule="auto"/>
              <w:ind w:left="67" w:hanging="139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E84424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สินทรัพย์สิทธิการใช้</w:t>
            </w:r>
          </w:p>
        </w:tc>
        <w:tc>
          <w:tcPr>
            <w:tcW w:w="674" w:type="pct"/>
            <w:shd w:val="clear" w:color="auto" w:fill="FAFAFA"/>
          </w:tcPr>
          <w:p w14:paraId="0BD57880" w14:textId="77777777" w:rsidR="00F029B8" w:rsidRPr="00E84424" w:rsidRDefault="00F029B8" w:rsidP="00D034F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676" w:type="pct"/>
            <w:shd w:val="clear" w:color="auto" w:fill="FAFAFA"/>
          </w:tcPr>
          <w:p w14:paraId="177C7C00" w14:textId="77777777" w:rsidR="00F029B8" w:rsidRPr="00E84424" w:rsidRDefault="00F029B8" w:rsidP="00D034F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E84424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-</w:t>
            </w:r>
          </w:p>
        </w:tc>
        <w:tc>
          <w:tcPr>
            <w:tcW w:w="675" w:type="pct"/>
            <w:shd w:val="clear" w:color="auto" w:fill="FAFAFA"/>
          </w:tcPr>
          <w:p w14:paraId="1DADDA01" w14:textId="54BDF264" w:rsidR="00F029B8" w:rsidRPr="00E84424" w:rsidRDefault="00CF1017" w:rsidP="00D034F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14</w:t>
            </w:r>
            <w:r w:rsidR="00F029B8" w:rsidRPr="00E84424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849</w:t>
            </w:r>
          </w:p>
        </w:tc>
        <w:tc>
          <w:tcPr>
            <w:tcW w:w="652" w:type="pct"/>
            <w:shd w:val="clear" w:color="auto" w:fill="FAFAFA"/>
          </w:tcPr>
          <w:p w14:paraId="31910F36" w14:textId="67C6EE8B" w:rsidR="00F029B8" w:rsidRPr="00E84424" w:rsidRDefault="00CF1017" w:rsidP="00D034F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14</w:t>
            </w:r>
            <w:r w:rsidR="00F029B8" w:rsidRPr="00E84424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849</w:t>
            </w:r>
          </w:p>
        </w:tc>
      </w:tr>
      <w:tr w:rsidR="00F029B8" w:rsidRPr="00E84424" w14:paraId="6B54039D" w14:textId="77777777" w:rsidTr="0060223F">
        <w:trPr>
          <w:trHeight w:val="170"/>
        </w:trPr>
        <w:tc>
          <w:tcPr>
            <w:tcW w:w="2323" w:type="pct"/>
            <w:shd w:val="clear" w:color="auto" w:fill="auto"/>
          </w:tcPr>
          <w:p w14:paraId="413E30C3" w14:textId="77777777" w:rsidR="00F029B8" w:rsidRPr="00E84424" w:rsidRDefault="00F029B8" w:rsidP="00D034FD">
            <w:pPr>
              <w:spacing w:line="240" w:lineRule="auto"/>
              <w:ind w:left="67" w:hanging="139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E84424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674" w:type="pct"/>
            <w:shd w:val="clear" w:color="auto" w:fill="FAFAFA"/>
          </w:tcPr>
          <w:p w14:paraId="2C2855D5" w14:textId="4803BD8E" w:rsidR="00F029B8" w:rsidRPr="00E84424" w:rsidRDefault="00CF1017" w:rsidP="00D034F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557</w:t>
            </w:r>
          </w:p>
        </w:tc>
        <w:tc>
          <w:tcPr>
            <w:tcW w:w="676" w:type="pct"/>
            <w:shd w:val="clear" w:color="auto" w:fill="FAFAFA"/>
          </w:tcPr>
          <w:p w14:paraId="227191D7" w14:textId="0C1B9943" w:rsidR="00F029B8" w:rsidRPr="00E84424" w:rsidRDefault="00F029B8" w:rsidP="00D034F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E84424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22</w:t>
            </w:r>
            <w:r w:rsidRPr="00E84424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)</w:t>
            </w:r>
          </w:p>
        </w:tc>
        <w:tc>
          <w:tcPr>
            <w:tcW w:w="675" w:type="pct"/>
            <w:shd w:val="clear" w:color="auto" w:fill="FAFAFA"/>
          </w:tcPr>
          <w:p w14:paraId="79F4A730" w14:textId="5D647358" w:rsidR="00F029B8" w:rsidRPr="00E84424" w:rsidRDefault="00CF1017" w:rsidP="00D034F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2</w:t>
            </w:r>
          </w:p>
        </w:tc>
        <w:tc>
          <w:tcPr>
            <w:tcW w:w="652" w:type="pct"/>
            <w:shd w:val="clear" w:color="auto" w:fill="FAFAFA"/>
          </w:tcPr>
          <w:p w14:paraId="39BEE495" w14:textId="563273AC" w:rsidR="00F029B8" w:rsidRPr="00E84424" w:rsidRDefault="00CF1017" w:rsidP="00D034F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537</w:t>
            </w:r>
          </w:p>
        </w:tc>
      </w:tr>
      <w:tr w:rsidR="00F029B8" w:rsidRPr="00E84424" w14:paraId="3BC8BB22" w14:textId="77777777" w:rsidTr="0060223F">
        <w:trPr>
          <w:trHeight w:val="170"/>
        </w:trPr>
        <w:tc>
          <w:tcPr>
            <w:tcW w:w="2323" w:type="pct"/>
            <w:shd w:val="clear" w:color="auto" w:fill="auto"/>
          </w:tcPr>
          <w:p w14:paraId="111B95EC" w14:textId="7BDC0BE9" w:rsidR="00F029B8" w:rsidRPr="00E84424" w:rsidRDefault="00F029B8" w:rsidP="00D034FD">
            <w:pPr>
              <w:spacing w:line="240" w:lineRule="auto"/>
              <w:ind w:left="67" w:hanging="139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E84424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ค่าธรรมเนียมการเช่าที่ดินรอตัดบัญชี</w:t>
            </w:r>
            <w:r w:rsidR="0060223F" w:rsidRPr="00E84424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</w:t>
            </w:r>
            <w:r w:rsidRPr="00E84424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สุทธิ</w:t>
            </w:r>
          </w:p>
        </w:tc>
        <w:tc>
          <w:tcPr>
            <w:tcW w:w="674" w:type="pct"/>
            <w:shd w:val="clear" w:color="auto" w:fill="FAFAFA"/>
            <w:vAlign w:val="bottom"/>
          </w:tcPr>
          <w:p w14:paraId="1851E9E8" w14:textId="05E7D7B6" w:rsidR="00F029B8" w:rsidRPr="00E84424" w:rsidRDefault="00CF1017" w:rsidP="00D034F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3</w:t>
            </w:r>
            <w:r w:rsidR="00F029B8" w:rsidRPr="00E84424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154</w:t>
            </w:r>
          </w:p>
        </w:tc>
        <w:tc>
          <w:tcPr>
            <w:tcW w:w="676" w:type="pct"/>
            <w:shd w:val="clear" w:color="auto" w:fill="FAFAFA"/>
            <w:vAlign w:val="bottom"/>
          </w:tcPr>
          <w:p w14:paraId="1987344A" w14:textId="77777777" w:rsidR="00F029B8" w:rsidRPr="00E84424" w:rsidRDefault="00F029B8" w:rsidP="00D034F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E84424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-</w:t>
            </w:r>
          </w:p>
        </w:tc>
        <w:tc>
          <w:tcPr>
            <w:tcW w:w="675" w:type="pct"/>
            <w:shd w:val="clear" w:color="auto" w:fill="FAFAFA"/>
            <w:vAlign w:val="bottom"/>
          </w:tcPr>
          <w:p w14:paraId="72EDA78A" w14:textId="1B485514" w:rsidR="00F029B8" w:rsidRPr="00E84424" w:rsidRDefault="00F029B8" w:rsidP="00D034F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E84424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3</w:t>
            </w:r>
            <w:r w:rsidRPr="00E84424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="00CF1017" w:rsidRPr="00CF1017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154</w:t>
            </w:r>
            <w:r w:rsidRPr="00E84424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)</w:t>
            </w:r>
          </w:p>
        </w:tc>
        <w:tc>
          <w:tcPr>
            <w:tcW w:w="652" w:type="pct"/>
            <w:shd w:val="clear" w:color="auto" w:fill="FAFAFA"/>
            <w:vAlign w:val="bottom"/>
          </w:tcPr>
          <w:p w14:paraId="22413CDD" w14:textId="77777777" w:rsidR="00F029B8" w:rsidRPr="00E84424" w:rsidRDefault="00F029B8" w:rsidP="00D034F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E84424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-</w:t>
            </w:r>
          </w:p>
        </w:tc>
      </w:tr>
      <w:tr w:rsidR="00F029B8" w:rsidRPr="00E84424" w14:paraId="24DB7F27" w14:textId="77777777" w:rsidTr="0060223F">
        <w:trPr>
          <w:trHeight w:val="170"/>
        </w:trPr>
        <w:tc>
          <w:tcPr>
            <w:tcW w:w="2323" w:type="pct"/>
            <w:shd w:val="clear" w:color="auto" w:fill="auto"/>
          </w:tcPr>
          <w:p w14:paraId="1EBFE0D1" w14:textId="77777777" w:rsidR="00F029B8" w:rsidRPr="00E84424" w:rsidRDefault="00F029B8" w:rsidP="00D034FD">
            <w:pPr>
              <w:spacing w:line="240" w:lineRule="auto"/>
              <w:ind w:left="67" w:hanging="139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E84424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สินทรัพย์ไม่หมุนเวียนอื่น</w:t>
            </w:r>
          </w:p>
        </w:tc>
        <w:tc>
          <w:tcPr>
            <w:tcW w:w="674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4EC77E4" w14:textId="79C25936" w:rsidR="00F029B8" w:rsidRPr="00E84424" w:rsidRDefault="00CF1017" w:rsidP="00D034F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650</w:t>
            </w:r>
          </w:p>
        </w:tc>
        <w:tc>
          <w:tcPr>
            <w:tcW w:w="676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EC0588B" w14:textId="77777777" w:rsidR="00F029B8" w:rsidRPr="00E84424" w:rsidRDefault="00F029B8" w:rsidP="00D034F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E84424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-</w:t>
            </w:r>
          </w:p>
        </w:tc>
        <w:tc>
          <w:tcPr>
            <w:tcW w:w="675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411A9EF" w14:textId="3AF90A5F" w:rsidR="00F029B8" w:rsidRPr="00E84424" w:rsidRDefault="00CF1017" w:rsidP="00D034F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22</w:t>
            </w:r>
          </w:p>
        </w:tc>
        <w:tc>
          <w:tcPr>
            <w:tcW w:w="652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4B0FCB5" w14:textId="6C9E55BF" w:rsidR="00F029B8" w:rsidRPr="00E84424" w:rsidRDefault="00CF1017" w:rsidP="00D034F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672</w:t>
            </w:r>
          </w:p>
        </w:tc>
      </w:tr>
      <w:tr w:rsidR="00F029B8" w:rsidRPr="00E84424" w14:paraId="118093E5" w14:textId="77777777" w:rsidTr="0060223F">
        <w:trPr>
          <w:trHeight w:val="56"/>
        </w:trPr>
        <w:tc>
          <w:tcPr>
            <w:tcW w:w="2323" w:type="pct"/>
            <w:shd w:val="clear" w:color="auto" w:fill="auto"/>
          </w:tcPr>
          <w:p w14:paraId="13A9B504" w14:textId="77777777" w:rsidR="00F029B8" w:rsidRPr="00E84424" w:rsidRDefault="00F029B8" w:rsidP="00D034FD">
            <w:pPr>
              <w:spacing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รวมรายการสินทรัพย์ที่ปรับปรุง</w:t>
            </w:r>
          </w:p>
        </w:tc>
        <w:tc>
          <w:tcPr>
            <w:tcW w:w="67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F7AA622" w14:textId="62FC52CC" w:rsidR="00F029B8" w:rsidRPr="00E84424" w:rsidRDefault="00CF1017" w:rsidP="00D034F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14</w:t>
            </w:r>
            <w:r w:rsidR="00F029B8" w:rsidRPr="00E84424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589</w:t>
            </w:r>
          </w:p>
        </w:tc>
        <w:tc>
          <w:tcPr>
            <w:tcW w:w="67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F442E36" w14:textId="5072ED8D" w:rsidR="00F029B8" w:rsidRPr="00E84424" w:rsidRDefault="00CF1017" w:rsidP="00D034F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115</w:t>
            </w:r>
          </w:p>
        </w:tc>
        <w:tc>
          <w:tcPr>
            <w:tcW w:w="67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5AD8883" w14:textId="1E0EB3F5" w:rsidR="00F029B8" w:rsidRPr="00E84424" w:rsidRDefault="00CF1017" w:rsidP="00D034F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12</w:t>
            </w:r>
            <w:r w:rsidR="00F029B8" w:rsidRPr="00E84424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649</w:t>
            </w:r>
          </w:p>
        </w:tc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D5ADA97" w14:textId="3B7B7A3B" w:rsidR="00F029B8" w:rsidRPr="00E84424" w:rsidRDefault="00CF1017" w:rsidP="00D034F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27</w:t>
            </w:r>
            <w:r w:rsidR="00F029B8" w:rsidRPr="00E84424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353</w:t>
            </w:r>
          </w:p>
        </w:tc>
      </w:tr>
      <w:tr w:rsidR="00F029B8" w:rsidRPr="00E84424" w14:paraId="1972714A" w14:textId="77777777" w:rsidTr="0060223F">
        <w:trPr>
          <w:trHeight w:val="170"/>
        </w:trPr>
        <w:tc>
          <w:tcPr>
            <w:tcW w:w="2323" w:type="pct"/>
            <w:shd w:val="clear" w:color="auto" w:fill="auto"/>
          </w:tcPr>
          <w:p w14:paraId="0CB68525" w14:textId="77777777" w:rsidR="00F029B8" w:rsidRPr="00E84424" w:rsidRDefault="00F029B8" w:rsidP="00D034FD">
            <w:pPr>
              <w:spacing w:line="240" w:lineRule="auto"/>
              <w:ind w:left="67" w:hanging="139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  <w:p w14:paraId="511EA4D2" w14:textId="77777777" w:rsidR="00F029B8" w:rsidRPr="00E84424" w:rsidRDefault="00F029B8" w:rsidP="00D034FD">
            <w:pPr>
              <w:spacing w:line="240" w:lineRule="auto"/>
              <w:ind w:left="67" w:hanging="139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หนี้สินหมุนเวียน</w:t>
            </w:r>
          </w:p>
        </w:tc>
        <w:tc>
          <w:tcPr>
            <w:tcW w:w="674" w:type="pct"/>
            <w:shd w:val="clear" w:color="auto" w:fill="FAFAFA"/>
          </w:tcPr>
          <w:p w14:paraId="3D2672E2" w14:textId="77777777" w:rsidR="00F029B8" w:rsidRPr="00E84424" w:rsidRDefault="00F029B8" w:rsidP="00D034F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676" w:type="pct"/>
            <w:shd w:val="clear" w:color="auto" w:fill="FAFAFA"/>
          </w:tcPr>
          <w:p w14:paraId="07120BC4" w14:textId="77777777" w:rsidR="00F029B8" w:rsidRPr="00E84424" w:rsidRDefault="00F029B8" w:rsidP="00D034F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675" w:type="pct"/>
            <w:shd w:val="clear" w:color="auto" w:fill="FAFAFA"/>
          </w:tcPr>
          <w:p w14:paraId="5A5A1280" w14:textId="77777777" w:rsidR="00F029B8" w:rsidRPr="00E84424" w:rsidRDefault="00F029B8" w:rsidP="00D034F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652" w:type="pct"/>
            <w:shd w:val="clear" w:color="auto" w:fill="FAFAFA"/>
          </w:tcPr>
          <w:p w14:paraId="4C84B076" w14:textId="77777777" w:rsidR="00F029B8" w:rsidRPr="00E84424" w:rsidRDefault="00F029B8" w:rsidP="00D034F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F029B8" w:rsidRPr="00E84424" w14:paraId="14041005" w14:textId="77777777" w:rsidTr="0060223F">
        <w:trPr>
          <w:trHeight w:val="66"/>
        </w:trPr>
        <w:tc>
          <w:tcPr>
            <w:tcW w:w="2323" w:type="pct"/>
            <w:shd w:val="clear" w:color="auto" w:fill="auto"/>
          </w:tcPr>
          <w:p w14:paraId="5670F63A" w14:textId="77777777" w:rsidR="00F029B8" w:rsidRPr="00E84424" w:rsidRDefault="00F029B8" w:rsidP="00D034FD">
            <w:pPr>
              <w:spacing w:line="240" w:lineRule="auto"/>
              <w:rPr>
                <w:rFonts w:ascii="Browallia New" w:eastAsia="Arial Unicode MS" w:hAnsi="Browallia New" w:cs="Browallia New"/>
                <w:sz w:val="8"/>
                <w:szCs w:val="8"/>
                <w:cs/>
              </w:rPr>
            </w:pPr>
          </w:p>
        </w:tc>
        <w:tc>
          <w:tcPr>
            <w:tcW w:w="674" w:type="pct"/>
            <w:shd w:val="clear" w:color="auto" w:fill="FAFAFA"/>
            <w:vAlign w:val="bottom"/>
          </w:tcPr>
          <w:p w14:paraId="7662FB0F" w14:textId="77777777" w:rsidR="00F029B8" w:rsidRPr="00E84424" w:rsidRDefault="00F029B8" w:rsidP="00D034F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val="en-GB"/>
              </w:rPr>
            </w:pPr>
          </w:p>
        </w:tc>
        <w:tc>
          <w:tcPr>
            <w:tcW w:w="676" w:type="pct"/>
            <w:shd w:val="clear" w:color="auto" w:fill="FAFAFA"/>
            <w:vAlign w:val="bottom"/>
          </w:tcPr>
          <w:p w14:paraId="4E4663F0" w14:textId="77777777" w:rsidR="00F029B8" w:rsidRPr="00E84424" w:rsidRDefault="00F029B8" w:rsidP="00D034F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675" w:type="pct"/>
            <w:shd w:val="clear" w:color="auto" w:fill="FAFAFA"/>
            <w:vAlign w:val="bottom"/>
          </w:tcPr>
          <w:p w14:paraId="7D74C0D4" w14:textId="77777777" w:rsidR="00F029B8" w:rsidRPr="00E84424" w:rsidRDefault="00F029B8" w:rsidP="00D034F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652" w:type="pct"/>
            <w:shd w:val="clear" w:color="auto" w:fill="FAFAFA"/>
            <w:vAlign w:val="bottom"/>
          </w:tcPr>
          <w:p w14:paraId="031692A2" w14:textId="77777777" w:rsidR="00F029B8" w:rsidRPr="00E84424" w:rsidRDefault="00F029B8" w:rsidP="00D034F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val="en-GB"/>
              </w:rPr>
            </w:pPr>
          </w:p>
        </w:tc>
      </w:tr>
      <w:tr w:rsidR="00F029B8" w:rsidRPr="00E84424" w14:paraId="69CCF072" w14:textId="77777777" w:rsidTr="0060223F">
        <w:trPr>
          <w:trHeight w:val="170"/>
        </w:trPr>
        <w:tc>
          <w:tcPr>
            <w:tcW w:w="2323" w:type="pct"/>
            <w:shd w:val="clear" w:color="auto" w:fill="auto"/>
          </w:tcPr>
          <w:p w14:paraId="7AE74803" w14:textId="77777777" w:rsidR="00F029B8" w:rsidRPr="00E84424" w:rsidRDefault="00F029B8" w:rsidP="00D034FD">
            <w:pPr>
              <w:spacing w:line="240" w:lineRule="auto"/>
              <w:ind w:left="67" w:hanging="139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E84424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เจ้าหนี้อื่น</w:t>
            </w:r>
          </w:p>
        </w:tc>
        <w:tc>
          <w:tcPr>
            <w:tcW w:w="674" w:type="pct"/>
            <w:shd w:val="clear" w:color="auto" w:fill="FAFAFA"/>
            <w:vAlign w:val="bottom"/>
          </w:tcPr>
          <w:p w14:paraId="64D2492B" w14:textId="7FA5AAFC" w:rsidR="00F029B8" w:rsidRPr="00E84424" w:rsidRDefault="00CF1017" w:rsidP="00D034F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</w:t>
            </w:r>
            <w:r w:rsidR="00F029B8" w:rsidRPr="00E8442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531</w:t>
            </w:r>
          </w:p>
        </w:tc>
        <w:tc>
          <w:tcPr>
            <w:tcW w:w="676" w:type="pct"/>
            <w:shd w:val="clear" w:color="auto" w:fill="FAFAFA"/>
            <w:vAlign w:val="bottom"/>
          </w:tcPr>
          <w:p w14:paraId="724DDD45" w14:textId="77777777" w:rsidR="00F029B8" w:rsidRPr="00E84424" w:rsidRDefault="00F029B8" w:rsidP="00D034F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E84424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675" w:type="pct"/>
            <w:shd w:val="clear" w:color="auto" w:fill="FAFAFA"/>
            <w:vAlign w:val="bottom"/>
          </w:tcPr>
          <w:p w14:paraId="302E9A6D" w14:textId="24D17CF7" w:rsidR="00F029B8" w:rsidRPr="00E84424" w:rsidRDefault="00F029B8" w:rsidP="00D034F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E84424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24</w:t>
            </w:r>
            <w:r w:rsidRPr="00E84424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652" w:type="pct"/>
            <w:shd w:val="clear" w:color="auto" w:fill="FAFAFA"/>
            <w:vAlign w:val="bottom"/>
          </w:tcPr>
          <w:p w14:paraId="06E712E8" w14:textId="60EAA20C" w:rsidR="00F029B8" w:rsidRPr="00E84424" w:rsidRDefault="00CF1017" w:rsidP="00D034F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</w:t>
            </w:r>
            <w:r w:rsidR="00F029B8" w:rsidRPr="00E84424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507</w:t>
            </w:r>
          </w:p>
        </w:tc>
      </w:tr>
      <w:tr w:rsidR="00F029B8" w:rsidRPr="00E84424" w14:paraId="1068D5D3" w14:textId="77777777" w:rsidTr="0060223F">
        <w:trPr>
          <w:trHeight w:val="170"/>
        </w:trPr>
        <w:tc>
          <w:tcPr>
            <w:tcW w:w="2323" w:type="pct"/>
            <w:shd w:val="clear" w:color="auto" w:fill="auto"/>
          </w:tcPr>
          <w:p w14:paraId="76313F05" w14:textId="77777777" w:rsidR="00F029B8" w:rsidRPr="00E84424" w:rsidRDefault="00F029B8" w:rsidP="00D034FD">
            <w:pPr>
              <w:spacing w:line="240" w:lineRule="auto"/>
              <w:ind w:left="67" w:hanging="139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E84424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หนี้สินอนุพันธ์ทางการเงิน</w:t>
            </w:r>
          </w:p>
        </w:tc>
        <w:tc>
          <w:tcPr>
            <w:tcW w:w="674" w:type="pct"/>
            <w:shd w:val="clear" w:color="auto" w:fill="FAFAFA"/>
          </w:tcPr>
          <w:p w14:paraId="219775B4" w14:textId="77777777" w:rsidR="00F029B8" w:rsidRPr="00E84424" w:rsidRDefault="00F029B8" w:rsidP="00D034F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676" w:type="pct"/>
            <w:shd w:val="clear" w:color="auto" w:fill="FAFAFA"/>
          </w:tcPr>
          <w:p w14:paraId="4A8B3595" w14:textId="47A5DACA" w:rsidR="00F029B8" w:rsidRPr="00E84424" w:rsidRDefault="00CF1017" w:rsidP="00D034F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13</w:t>
            </w:r>
          </w:p>
        </w:tc>
        <w:tc>
          <w:tcPr>
            <w:tcW w:w="675" w:type="pct"/>
            <w:shd w:val="clear" w:color="auto" w:fill="FAFAFA"/>
          </w:tcPr>
          <w:p w14:paraId="59938200" w14:textId="77777777" w:rsidR="00F029B8" w:rsidRPr="00E84424" w:rsidRDefault="00F029B8" w:rsidP="00D034F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84424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652" w:type="pct"/>
            <w:shd w:val="clear" w:color="auto" w:fill="FAFAFA"/>
          </w:tcPr>
          <w:p w14:paraId="0AEF10EC" w14:textId="37C91D4C" w:rsidR="00F029B8" w:rsidRPr="00E84424" w:rsidRDefault="00CF1017" w:rsidP="00D034F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13</w:t>
            </w:r>
          </w:p>
        </w:tc>
      </w:tr>
      <w:tr w:rsidR="00F029B8" w:rsidRPr="00E84424" w14:paraId="1CA3861E" w14:textId="77777777" w:rsidTr="0060223F">
        <w:trPr>
          <w:trHeight w:val="170"/>
        </w:trPr>
        <w:tc>
          <w:tcPr>
            <w:tcW w:w="2323" w:type="pct"/>
            <w:shd w:val="clear" w:color="auto" w:fill="auto"/>
          </w:tcPr>
          <w:p w14:paraId="20DFB9F3" w14:textId="77777777" w:rsidR="00F029B8" w:rsidRPr="00E84424" w:rsidRDefault="00F029B8" w:rsidP="00D034FD">
            <w:pPr>
              <w:spacing w:line="240" w:lineRule="auto"/>
              <w:ind w:left="67" w:hanging="139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84424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หนี้สินตามสัญญาเช่าส่วนที่ถึงกำหนดชำระ</w:t>
            </w:r>
          </w:p>
          <w:p w14:paraId="41ED5EE4" w14:textId="77777777" w:rsidR="00F029B8" w:rsidRPr="00E84424" w:rsidRDefault="00F029B8" w:rsidP="00D034FD">
            <w:pPr>
              <w:spacing w:line="240" w:lineRule="auto"/>
              <w:ind w:left="67" w:hanging="139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E84424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   ภายในหนึ่งปี สุทธิ</w:t>
            </w:r>
          </w:p>
        </w:tc>
        <w:tc>
          <w:tcPr>
            <w:tcW w:w="674" w:type="pct"/>
            <w:shd w:val="clear" w:color="auto" w:fill="FAFAFA"/>
            <w:vAlign w:val="bottom"/>
          </w:tcPr>
          <w:p w14:paraId="1AD105B3" w14:textId="77777777" w:rsidR="00F029B8" w:rsidRPr="00E84424" w:rsidRDefault="00F029B8" w:rsidP="00D034F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676" w:type="pct"/>
            <w:shd w:val="clear" w:color="auto" w:fill="FAFAFA"/>
            <w:vAlign w:val="bottom"/>
          </w:tcPr>
          <w:p w14:paraId="5FD46237" w14:textId="77777777" w:rsidR="00F029B8" w:rsidRPr="00E84424" w:rsidRDefault="00F029B8" w:rsidP="00D034F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84424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675" w:type="pct"/>
            <w:shd w:val="clear" w:color="auto" w:fill="FAFAFA"/>
            <w:vAlign w:val="bottom"/>
          </w:tcPr>
          <w:p w14:paraId="71C8CF0A" w14:textId="3F58D5E5" w:rsidR="00F029B8" w:rsidRPr="00E84424" w:rsidRDefault="00CF1017" w:rsidP="00D034F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F029B8" w:rsidRPr="00E84424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100</w:t>
            </w:r>
          </w:p>
        </w:tc>
        <w:tc>
          <w:tcPr>
            <w:tcW w:w="652" w:type="pct"/>
            <w:shd w:val="clear" w:color="auto" w:fill="FAFAFA"/>
            <w:vAlign w:val="bottom"/>
          </w:tcPr>
          <w:p w14:paraId="3FBBA486" w14:textId="2F0D6046" w:rsidR="00F029B8" w:rsidRPr="00E84424" w:rsidRDefault="00CF1017" w:rsidP="00D034F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F029B8" w:rsidRPr="00E84424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100</w:t>
            </w:r>
          </w:p>
        </w:tc>
      </w:tr>
      <w:tr w:rsidR="00F029B8" w:rsidRPr="00E84424" w14:paraId="4B1159A0" w14:textId="77777777" w:rsidTr="0060223F">
        <w:trPr>
          <w:trHeight w:val="68"/>
        </w:trPr>
        <w:tc>
          <w:tcPr>
            <w:tcW w:w="2323" w:type="pct"/>
            <w:shd w:val="clear" w:color="auto" w:fill="auto"/>
          </w:tcPr>
          <w:p w14:paraId="485CF3C8" w14:textId="77777777" w:rsidR="00F029B8" w:rsidRPr="00E84424" w:rsidRDefault="00F029B8" w:rsidP="00D034FD">
            <w:pPr>
              <w:spacing w:line="240" w:lineRule="auto"/>
              <w:ind w:left="67" w:hanging="139"/>
              <w:rPr>
                <w:rFonts w:ascii="Browallia New" w:eastAsia="Arial Unicode MS" w:hAnsi="Browallia New" w:cs="Browallia New"/>
                <w:sz w:val="8"/>
                <w:szCs w:val="8"/>
                <w:cs/>
              </w:rPr>
            </w:pPr>
          </w:p>
        </w:tc>
        <w:tc>
          <w:tcPr>
            <w:tcW w:w="674" w:type="pct"/>
            <w:shd w:val="clear" w:color="auto" w:fill="FAFAFA"/>
          </w:tcPr>
          <w:p w14:paraId="1144B9EF" w14:textId="77777777" w:rsidR="00F029B8" w:rsidRPr="00E84424" w:rsidRDefault="00F029B8" w:rsidP="00D034F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ar-SA"/>
              </w:rPr>
            </w:pPr>
          </w:p>
        </w:tc>
        <w:tc>
          <w:tcPr>
            <w:tcW w:w="676" w:type="pct"/>
            <w:shd w:val="clear" w:color="auto" w:fill="FAFAFA"/>
          </w:tcPr>
          <w:p w14:paraId="149DC1FF" w14:textId="77777777" w:rsidR="00F029B8" w:rsidRPr="00E84424" w:rsidRDefault="00F029B8" w:rsidP="00D034F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ar-SA"/>
              </w:rPr>
            </w:pPr>
          </w:p>
        </w:tc>
        <w:tc>
          <w:tcPr>
            <w:tcW w:w="675" w:type="pct"/>
            <w:shd w:val="clear" w:color="auto" w:fill="FAFAFA"/>
          </w:tcPr>
          <w:p w14:paraId="032801A6" w14:textId="77777777" w:rsidR="00F029B8" w:rsidRPr="00E84424" w:rsidRDefault="00F029B8" w:rsidP="00D034F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ar-SA"/>
              </w:rPr>
            </w:pPr>
          </w:p>
        </w:tc>
        <w:tc>
          <w:tcPr>
            <w:tcW w:w="652" w:type="pct"/>
            <w:shd w:val="clear" w:color="auto" w:fill="FAFAFA"/>
          </w:tcPr>
          <w:p w14:paraId="30D3DEA6" w14:textId="77777777" w:rsidR="00F029B8" w:rsidRPr="00E84424" w:rsidRDefault="00F029B8" w:rsidP="00D034F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ar-SA"/>
              </w:rPr>
            </w:pPr>
          </w:p>
        </w:tc>
      </w:tr>
      <w:tr w:rsidR="00F029B8" w:rsidRPr="00E84424" w14:paraId="7CB7FDEA" w14:textId="77777777" w:rsidTr="0060223F">
        <w:trPr>
          <w:trHeight w:val="170"/>
        </w:trPr>
        <w:tc>
          <w:tcPr>
            <w:tcW w:w="2323" w:type="pct"/>
            <w:shd w:val="clear" w:color="auto" w:fill="auto"/>
          </w:tcPr>
          <w:p w14:paraId="73A83F5D" w14:textId="77777777" w:rsidR="00F029B8" w:rsidRPr="00E84424" w:rsidRDefault="00F029B8" w:rsidP="00D034FD">
            <w:pPr>
              <w:spacing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หนี้สินไม่หมุนเวียน</w:t>
            </w:r>
          </w:p>
        </w:tc>
        <w:tc>
          <w:tcPr>
            <w:tcW w:w="674" w:type="pct"/>
            <w:shd w:val="clear" w:color="auto" w:fill="FAFAFA"/>
          </w:tcPr>
          <w:p w14:paraId="7AA1BF30" w14:textId="77777777" w:rsidR="00F029B8" w:rsidRPr="00E84424" w:rsidRDefault="00F029B8" w:rsidP="00D034F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</w:p>
        </w:tc>
        <w:tc>
          <w:tcPr>
            <w:tcW w:w="676" w:type="pct"/>
            <w:shd w:val="clear" w:color="auto" w:fill="FAFAFA"/>
          </w:tcPr>
          <w:p w14:paraId="2A308CED" w14:textId="77777777" w:rsidR="00F029B8" w:rsidRPr="00E84424" w:rsidRDefault="00F029B8" w:rsidP="00D034F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</w:p>
        </w:tc>
        <w:tc>
          <w:tcPr>
            <w:tcW w:w="675" w:type="pct"/>
            <w:shd w:val="clear" w:color="auto" w:fill="FAFAFA"/>
          </w:tcPr>
          <w:p w14:paraId="239B1693" w14:textId="77777777" w:rsidR="00F029B8" w:rsidRPr="00E84424" w:rsidRDefault="00F029B8" w:rsidP="00D034F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</w:p>
        </w:tc>
        <w:tc>
          <w:tcPr>
            <w:tcW w:w="652" w:type="pct"/>
            <w:shd w:val="clear" w:color="auto" w:fill="FAFAFA"/>
          </w:tcPr>
          <w:p w14:paraId="0FBDBAE8" w14:textId="77777777" w:rsidR="00F029B8" w:rsidRPr="00E84424" w:rsidRDefault="00F029B8" w:rsidP="00D034F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</w:p>
        </w:tc>
      </w:tr>
      <w:tr w:rsidR="00F029B8" w:rsidRPr="00E84424" w14:paraId="7F5F1E77" w14:textId="77777777" w:rsidTr="0060223F">
        <w:trPr>
          <w:trHeight w:val="66"/>
        </w:trPr>
        <w:tc>
          <w:tcPr>
            <w:tcW w:w="2323" w:type="pct"/>
            <w:shd w:val="clear" w:color="auto" w:fill="auto"/>
          </w:tcPr>
          <w:p w14:paraId="3994FD95" w14:textId="77777777" w:rsidR="00F029B8" w:rsidRPr="00E84424" w:rsidRDefault="00F029B8" w:rsidP="00D034FD">
            <w:pPr>
              <w:spacing w:line="240" w:lineRule="auto"/>
              <w:ind w:left="-72"/>
              <w:rPr>
                <w:rFonts w:ascii="Browallia New" w:eastAsia="Arial Unicode MS" w:hAnsi="Browallia New" w:cs="Browallia New"/>
                <w:sz w:val="8"/>
                <w:szCs w:val="8"/>
                <w:cs/>
              </w:rPr>
            </w:pPr>
          </w:p>
        </w:tc>
        <w:tc>
          <w:tcPr>
            <w:tcW w:w="674" w:type="pct"/>
            <w:shd w:val="clear" w:color="auto" w:fill="FAFAFA"/>
          </w:tcPr>
          <w:p w14:paraId="27317C5B" w14:textId="77777777" w:rsidR="00F029B8" w:rsidRPr="00E84424" w:rsidRDefault="00F029B8" w:rsidP="00D034F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ar-SA"/>
              </w:rPr>
            </w:pPr>
          </w:p>
        </w:tc>
        <w:tc>
          <w:tcPr>
            <w:tcW w:w="676" w:type="pct"/>
            <w:shd w:val="clear" w:color="auto" w:fill="FAFAFA"/>
          </w:tcPr>
          <w:p w14:paraId="307C67C8" w14:textId="77777777" w:rsidR="00F029B8" w:rsidRPr="00E84424" w:rsidRDefault="00F029B8" w:rsidP="00D034F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ar-SA"/>
              </w:rPr>
            </w:pPr>
          </w:p>
        </w:tc>
        <w:tc>
          <w:tcPr>
            <w:tcW w:w="675" w:type="pct"/>
            <w:shd w:val="clear" w:color="auto" w:fill="FAFAFA"/>
          </w:tcPr>
          <w:p w14:paraId="2FA62A64" w14:textId="77777777" w:rsidR="00F029B8" w:rsidRPr="00E84424" w:rsidRDefault="00F029B8" w:rsidP="00D034F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ar-SA"/>
              </w:rPr>
            </w:pPr>
          </w:p>
        </w:tc>
        <w:tc>
          <w:tcPr>
            <w:tcW w:w="652" w:type="pct"/>
            <w:shd w:val="clear" w:color="auto" w:fill="FAFAFA"/>
          </w:tcPr>
          <w:p w14:paraId="14B503CA" w14:textId="77777777" w:rsidR="00F029B8" w:rsidRPr="00E84424" w:rsidRDefault="00F029B8" w:rsidP="00D034F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ar-SA"/>
              </w:rPr>
            </w:pPr>
          </w:p>
        </w:tc>
      </w:tr>
      <w:tr w:rsidR="00F029B8" w:rsidRPr="00E84424" w14:paraId="489930BC" w14:textId="77777777" w:rsidTr="0060223F">
        <w:trPr>
          <w:trHeight w:val="170"/>
        </w:trPr>
        <w:tc>
          <w:tcPr>
            <w:tcW w:w="2323" w:type="pct"/>
            <w:shd w:val="clear" w:color="auto" w:fill="auto"/>
          </w:tcPr>
          <w:p w14:paraId="7F20C35F" w14:textId="77777777" w:rsidR="00F029B8" w:rsidRPr="00E84424" w:rsidRDefault="00F029B8" w:rsidP="00D034FD">
            <w:pPr>
              <w:spacing w:line="240" w:lineRule="auto"/>
              <w:ind w:lef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E84424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หนี้สินตามสัญญาเช่า สุทธิ</w:t>
            </w:r>
          </w:p>
        </w:tc>
        <w:tc>
          <w:tcPr>
            <w:tcW w:w="674" w:type="pct"/>
            <w:shd w:val="clear" w:color="auto" w:fill="FAFAFA"/>
          </w:tcPr>
          <w:p w14:paraId="7CE46261" w14:textId="77777777" w:rsidR="00F029B8" w:rsidRPr="00E84424" w:rsidRDefault="00F029B8" w:rsidP="00D034F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E84424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-</w:t>
            </w:r>
          </w:p>
        </w:tc>
        <w:tc>
          <w:tcPr>
            <w:tcW w:w="676" w:type="pct"/>
            <w:shd w:val="clear" w:color="auto" w:fill="FAFAFA"/>
          </w:tcPr>
          <w:p w14:paraId="609F1C05" w14:textId="77777777" w:rsidR="00F029B8" w:rsidRPr="00E84424" w:rsidRDefault="00F029B8" w:rsidP="00D034F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E84424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-</w:t>
            </w:r>
          </w:p>
        </w:tc>
        <w:tc>
          <w:tcPr>
            <w:tcW w:w="675" w:type="pct"/>
            <w:shd w:val="clear" w:color="auto" w:fill="FAFAFA"/>
          </w:tcPr>
          <w:p w14:paraId="5302E486" w14:textId="5221719F" w:rsidR="00F029B8" w:rsidRPr="00E84424" w:rsidRDefault="00CF1017" w:rsidP="00D034F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11</w:t>
            </w:r>
            <w:r w:rsidR="00F029B8" w:rsidRPr="00E84424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596</w:t>
            </w:r>
          </w:p>
        </w:tc>
        <w:tc>
          <w:tcPr>
            <w:tcW w:w="652" w:type="pct"/>
            <w:shd w:val="clear" w:color="auto" w:fill="FAFAFA"/>
          </w:tcPr>
          <w:p w14:paraId="3105DA6C" w14:textId="67E4344F" w:rsidR="00F029B8" w:rsidRPr="00E84424" w:rsidRDefault="00CF1017" w:rsidP="00D034F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11</w:t>
            </w:r>
            <w:r w:rsidR="00F029B8" w:rsidRPr="00E84424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596</w:t>
            </w:r>
          </w:p>
        </w:tc>
      </w:tr>
      <w:tr w:rsidR="00F029B8" w:rsidRPr="00E84424" w14:paraId="3C624BFB" w14:textId="77777777" w:rsidTr="0060223F">
        <w:trPr>
          <w:trHeight w:val="170"/>
        </w:trPr>
        <w:tc>
          <w:tcPr>
            <w:tcW w:w="2323" w:type="pct"/>
            <w:shd w:val="clear" w:color="auto" w:fill="auto"/>
          </w:tcPr>
          <w:p w14:paraId="37EF6B6C" w14:textId="77777777" w:rsidR="00F029B8" w:rsidRPr="00E84424" w:rsidRDefault="00F029B8" w:rsidP="00D034FD">
            <w:pPr>
              <w:spacing w:line="240" w:lineRule="auto"/>
              <w:ind w:lef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E84424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หนี้สินไม่หมุนเวียนอื่น</w:t>
            </w:r>
          </w:p>
        </w:tc>
        <w:tc>
          <w:tcPr>
            <w:tcW w:w="674" w:type="pct"/>
            <w:tcBorders>
              <w:bottom w:val="single" w:sz="4" w:space="0" w:color="auto"/>
            </w:tcBorders>
            <w:shd w:val="clear" w:color="auto" w:fill="FAFAFA"/>
          </w:tcPr>
          <w:p w14:paraId="44D7FEFD" w14:textId="7998B7F6" w:rsidR="00F029B8" w:rsidRPr="00E84424" w:rsidRDefault="00CF1017" w:rsidP="00D034F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1</w:t>
            </w:r>
            <w:r w:rsidR="00F029B8" w:rsidRPr="00E84424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149</w:t>
            </w:r>
          </w:p>
        </w:tc>
        <w:tc>
          <w:tcPr>
            <w:tcW w:w="676" w:type="pct"/>
            <w:tcBorders>
              <w:bottom w:val="single" w:sz="4" w:space="0" w:color="auto"/>
            </w:tcBorders>
            <w:shd w:val="clear" w:color="auto" w:fill="FAFAFA"/>
          </w:tcPr>
          <w:p w14:paraId="2D5E1571" w14:textId="77777777" w:rsidR="00F029B8" w:rsidRPr="00E84424" w:rsidRDefault="00F029B8" w:rsidP="00D034F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E84424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-</w:t>
            </w:r>
          </w:p>
        </w:tc>
        <w:tc>
          <w:tcPr>
            <w:tcW w:w="675" w:type="pct"/>
            <w:tcBorders>
              <w:bottom w:val="single" w:sz="4" w:space="0" w:color="auto"/>
            </w:tcBorders>
            <w:shd w:val="clear" w:color="auto" w:fill="FAFAFA"/>
          </w:tcPr>
          <w:p w14:paraId="0D694840" w14:textId="49A1B36E" w:rsidR="00F029B8" w:rsidRPr="00E84424" w:rsidRDefault="00F029B8" w:rsidP="00D034F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E84424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15</w:t>
            </w:r>
            <w:r w:rsidRPr="00E84424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)</w:t>
            </w:r>
          </w:p>
        </w:tc>
        <w:tc>
          <w:tcPr>
            <w:tcW w:w="652" w:type="pct"/>
            <w:tcBorders>
              <w:bottom w:val="single" w:sz="4" w:space="0" w:color="auto"/>
            </w:tcBorders>
            <w:shd w:val="clear" w:color="auto" w:fill="FAFAFA"/>
          </w:tcPr>
          <w:p w14:paraId="1B057B92" w14:textId="5C9E0F5C" w:rsidR="00F029B8" w:rsidRPr="00E84424" w:rsidRDefault="00CF1017" w:rsidP="00D034F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1</w:t>
            </w:r>
            <w:r w:rsidR="00F029B8" w:rsidRPr="00E84424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134</w:t>
            </w:r>
          </w:p>
        </w:tc>
      </w:tr>
      <w:tr w:rsidR="00F029B8" w:rsidRPr="00E84424" w14:paraId="2C0D17C0" w14:textId="77777777" w:rsidTr="0060223F">
        <w:trPr>
          <w:trHeight w:val="170"/>
        </w:trPr>
        <w:tc>
          <w:tcPr>
            <w:tcW w:w="2323" w:type="pct"/>
            <w:shd w:val="clear" w:color="auto" w:fill="auto"/>
          </w:tcPr>
          <w:p w14:paraId="2209C203" w14:textId="77777777" w:rsidR="00F029B8" w:rsidRPr="00E84424" w:rsidRDefault="00F029B8" w:rsidP="00D034FD">
            <w:pPr>
              <w:spacing w:line="240" w:lineRule="auto"/>
              <w:ind w:lef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รวมรายการหนี้สินที่ปรับปรุง</w:t>
            </w:r>
          </w:p>
        </w:tc>
        <w:tc>
          <w:tcPr>
            <w:tcW w:w="674" w:type="pct"/>
            <w:tcBorders>
              <w:bottom w:val="single" w:sz="4" w:space="0" w:color="auto"/>
            </w:tcBorders>
            <w:shd w:val="clear" w:color="auto" w:fill="FAFAFA"/>
          </w:tcPr>
          <w:p w14:paraId="13531418" w14:textId="219B2709" w:rsidR="00F029B8" w:rsidRPr="00E84424" w:rsidRDefault="00CF1017" w:rsidP="00D034F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9</w:t>
            </w:r>
            <w:r w:rsidR="00F029B8" w:rsidRPr="00E84424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680</w:t>
            </w:r>
          </w:p>
        </w:tc>
        <w:tc>
          <w:tcPr>
            <w:tcW w:w="676" w:type="pct"/>
            <w:tcBorders>
              <w:bottom w:val="single" w:sz="4" w:space="0" w:color="auto"/>
            </w:tcBorders>
            <w:shd w:val="clear" w:color="auto" w:fill="FAFAFA"/>
          </w:tcPr>
          <w:p w14:paraId="75369A3B" w14:textId="55C1C342" w:rsidR="00F029B8" w:rsidRPr="00E84424" w:rsidRDefault="00CF1017" w:rsidP="00D034F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13</w:t>
            </w:r>
          </w:p>
        </w:tc>
        <w:tc>
          <w:tcPr>
            <w:tcW w:w="675" w:type="pct"/>
            <w:tcBorders>
              <w:bottom w:val="single" w:sz="4" w:space="0" w:color="auto"/>
            </w:tcBorders>
            <w:shd w:val="clear" w:color="auto" w:fill="FAFAFA"/>
          </w:tcPr>
          <w:p w14:paraId="4AC7CE82" w14:textId="7A9DA884" w:rsidR="00F029B8" w:rsidRPr="00E84424" w:rsidRDefault="00CF1017" w:rsidP="00D034F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12</w:t>
            </w:r>
            <w:r w:rsidR="00F029B8" w:rsidRPr="00E84424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657</w:t>
            </w:r>
          </w:p>
        </w:tc>
        <w:tc>
          <w:tcPr>
            <w:tcW w:w="652" w:type="pct"/>
            <w:tcBorders>
              <w:bottom w:val="single" w:sz="4" w:space="0" w:color="auto"/>
            </w:tcBorders>
            <w:shd w:val="clear" w:color="auto" w:fill="FAFAFA"/>
          </w:tcPr>
          <w:p w14:paraId="6E4A1B7A" w14:textId="090C8165" w:rsidR="00F029B8" w:rsidRPr="00E84424" w:rsidRDefault="00CF1017" w:rsidP="00D034F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22</w:t>
            </w:r>
            <w:r w:rsidR="00F029B8" w:rsidRPr="00E84424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350</w:t>
            </w:r>
          </w:p>
        </w:tc>
      </w:tr>
      <w:tr w:rsidR="00F029B8" w:rsidRPr="00E84424" w14:paraId="119DFC7B" w14:textId="77777777" w:rsidTr="0060223F">
        <w:trPr>
          <w:trHeight w:val="58"/>
        </w:trPr>
        <w:tc>
          <w:tcPr>
            <w:tcW w:w="2323" w:type="pct"/>
            <w:shd w:val="clear" w:color="auto" w:fill="auto"/>
          </w:tcPr>
          <w:p w14:paraId="0D54E11E" w14:textId="77777777" w:rsidR="00F029B8" w:rsidRPr="00E84424" w:rsidRDefault="00F029B8" w:rsidP="00D034FD">
            <w:pPr>
              <w:spacing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674" w:type="pct"/>
            <w:tcBorders>
              <w:top w:val="single" w:sz="4" w:space="0" w:color="auto"/>
            </w:tcBorders>
            <w:shd w:val="clear" w:color="auto" w:fill="FAFAFA"/>
          </w:tcPr>
          <w:p w14:paraId="7EB3259A" w14:textId="77777777" w:rsidR="00F029B8" w:rsidRPr="00E84424" w:rsidRDefault="00F029B8" w:rsidP="00D034F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ar-SA"/>
              </w:rPr>
            </w:pPr>
          </w:p>
        </w:tc>
        <w:tc>
          <w:tcPr>
            <w:tcW w:w="676" w:type="pct"/>
            <w:tcBorders>
              <w:top w:val="single" w:sz="4" w:space="0" w:color="auto"/>
            </w:tcBorders>
            <w:shd w:val="clear" w:color="auto" w:fill="FAFAFA"/>
          </w:tcPr>
          <w:p w14:paraId="39B6939C" w14:textId="77777777" w:rsidR="00F029B8" w:rsidRPr="00E84424" w:rsidRDefault="00F029B8" w:rsidP="00D034F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ar-SA"/>
              </w:rPr>
            </w:pPr>
          </w:p>
        </w:tc>
        <w:tc>
          <w:tcPr>
            <w:tcW w:w="675" w:type="pct"/>
            <w:tcBorders>
              <w:top w:val="single" w:sz="4" w:space="0" w:color="auto"/>
            </w:tcBorders>
            <w:shd w:val="clear" w:color="auto" w:fill="FAFAFA"/>
          </w:tcPr>
          <w:p w14:paraId="2C499B85" w14:textId="77777777" w:rsidR="00F029B8" w:rsidRPr="00E84424" w:rsidRDefault="00F029B8" w:rsidP="00D034F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ar-SA"/>
              </w:rPr>
            </w:pPr>
          </w:p>
        </w:tc>
        <w:tc>
          <w:tcPr>
            <w:tcW w:w="652" w:type="pct"/>
            <w:tcBorders>
              <w:top w:val="single" w:sz="4" w:space="0" w:color="auto"/>
            </w:tcBorders>
            <w:shd w:val="clear" w:color="auto" w:fill="FAFAFA"/>
          </w:tcPr>
          <w:p w14:paraId="1EDFFA9C" w14:textId="77777777" w:rsidR="00F029B8" w:rsidRPr="00E84424" w:rsidRDefault="00F029B8" w:rsidP="00D034F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ar-SA"/>
              </w:rPr>
            </w:pPr>
          </w:p>
        </w:tc>
      </w:tr>
      <w:tr w:rsidR="00F029B8" w:rsidRPr="00E84424" w14:paraId="15C9EAFB" w14:textId="77777777" w:rsidTr="0060223F">
        <w:trPr>
          <w:trHeight w:val="170"/>
        </w:trPr>
        <w:tc>
          <w:tcPr>
            <w:tcW w:w="2323" w:type="pct"/>
            <w:shd w:val="clear" w:color="auto" w:fill="auto"/>
          </w:tcPr>
          <w:p w14:paraId="74EBAAEF" w14:textId="77777777" w:rsidR="00F029B8" w:rsidRPr="00E84424" w:rsidRDefault="00F029B8" w:rsidP="00D034FD">
            <w:pPr>
              <w:spacing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ส่วนของเจ้าของ</w:t>
            </w:r>
          </w:p>
        </w:tc>
        <w:tc>
          <w:tcPr>
            <w:tcW w:w="674" w:type="pct"/>
            <w:shd w:val="clear" w:color="auto" w:fill="FAFAFA"/>
          </w:tcPr>
          <w:p w14:paraId="5A37C6D7" w14:textId="77777777" w:rsidR="00F029B8" w:rsidRPr="00E84424" w:rsidRDefault="00F029B8" w:rsidP="00D034F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</w:p>
        </w:tc>
        <w:tc>
          <w:tcPr>
            <w:tcW w:w="676" w:type="pct"/>
            <w:shd w:val="clear" w:color="auto" w:fill="FAFAFA"/>
          </w:tcPr>
          <w:p w14:paraId="28D4118E" w14:textId="77777777" w:rsidR="00F029B8" w:rsidRPr="00E84424" w:rsidRDefault="00F029B8" w:rsidP="00D034F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</w:p>
        </w:tc>
        <w:tc>
          <w:tcPr>
            <w:tcW w:w="675" w:type="pct"/>
            <w:shd w:val="clear" w:color="auto" w:fill="FAFAFA"/>
          </w:tcPr>
          <w:p w14:paraId="6AB23A31" w14:textId="77777777" w:rsidR="00F029B8" w:rsidRPr="00E84424" w:rsidRDefault="00F029B8" w:rsidP="00D034F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</w:p>
        </w:tc>
        <w:tc>
          <w:tcPr>
            <w:tcW w:w="652" w:type="pct"/>
            <w:shd w:val="clear" w:color="auto" w:fill="FAFAFA"/>
          </w:tcPr>
          <w:p w14:paraId="526F6030" w14:textId="77777777" w:rsidR="00F029B8" w:rsidRPr="00E84424" w:rsidRDefault="00F029B8" w:rsidP="00D034F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</w:p>
        </w:tc>
      </w:tr>
      <w:tr w:rsidR="00F029B8" w:rsidRPr="00E84424" w14:paraId="4FFD86E8" w14:textId="77777777" w:rsidTr="0060223F">
        <w:trPr>
          <w:trHeight w:val="66"/>
        </w:trPr>
        <w:tc>
          <w:tcPr>
            <w:tcW w:w="2323" w:type="pct"/>
            <w:shd w:val="clear" w:color="auto" w:fill="auto"/>
          </w:tcPr>
          <w:p w14:paraId="7E4854FB" w14:textId="77777777" w:rsidR="00F029B8" w:rsidRPr="00E84424" w:rsidRDefault="00F029B8" w:rsidP="00D034FD">
            <w:pPr>
              <w:spacing w:line="240" w:lineRule="auto"/>
              <w:ind w:left="67" w:hanging="139"/>
              <w:rPr>
                <w:rFonts w:ascii="Browallia New" w:eastAsia="Arial Unicode MS" w:hAnsi="Browallia New" w:cs="Browallia New"/>
                <w:sz w:val="8"/>
                <w:szCs w:val="8"/>
                <w:cs/>
              </w:rPr>
            </w:pPr>
          </w:p>
        </w:tc>
        <w:tc>
          <w:tcPr>
            <w:tcW w:w="674" w:type="pct"/>
            <w:shd w:val="clear" w:color="auto" w:fill="FAFAFA"/>
          </w:tcPr>
          <w:p w14:paraId="35420B40" w14:textId="77777777" w:rsidR="00F029B8" w:rsidRPr="00E84424" w:rsidRDefault="00F029B8" w:rsidP="00D034F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ar-SA"/>
              </w:rPr>
            </w:pPr>
          </w:p>
        </w:tc>
        <w:tc>
          <w:tcPr>
            <w:tcW w:w="676" w:type="pct"/>
            <w:shd w:val="clear" w:color="auto" w:fill="FAFAFA"/>
          </w:tcPr>
          <w:p w14:paraId="41B6770F" w14:textId="77777777" w:rsidR="00F029B8" w:rsidRPr="00E84424" w:rsidRDefault="00F029B8" w:rsidP="00D034F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ar-SA"/>
              </w:rPr>
            </w:pPr>
          </w:p>
        </w:tc>
        <w:tc>
          <w:tcPr>
            <w:tcW w:w="675" w:type="pct"/>
            <w:shd w:val="clear" w:color="auto" w:fill="FAFAFA"/>
          </w:tcPr>
          <w:p w14:paraId="10024801" w14:textId="77777777" w:rsidR="00F029B8" w:rsidRPr="00E84424" w:rsidRDefault="00F029B8" w:rsidP="00D034F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ar-SA"/>
              </w:rPr>
            </w:pPr>
          </w:p>
        </w:tc>
        <w:tc>
          <w:tcPr>
            <w:tcW w:w="652" w:type="pct"/>
            <w:shd w:val="clear" w:color="auto" w:fill="FAFAFA"/>
          </w:tcPr>
          <w:p w14:paraId="429101C4" w14:textId="77777777" w:rsidR="00F029B8" w:rsidRPr="00E84424" w:rsidRDefault="00F029B8" w:rsidP="00D034F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ar-SA"/>
              </w:rPr>
            </w:pPr>
          </w:p>
        </w:tc>
      </w:tr>
      <w:tr w:rsidR="00F029B8" w:rsidRPr="00E84424" w14:paraId="5864ED18" w14:textId="77777777" w:rsidTr="0060223F">
        <w:trPr>
          <w:trHeight w:val="170"/>
        </w:trPr>
        <w:tc>
          <w:tcPr>
            <w:tcW w:w="2323" w:type="pct"/>
            <w:shd w:val="clear" w:color="auto" w:fill="auto"/>
          </w:tcPr>
          <w:p w14:paraId="4C2D4FCB" w14:textId="77777777" w:rsidR="00F029B8" w:rsidRPr="00E84424" w:rsidRDefault="00F029B8" w:rsidP="00D034FD">
            <w:pPr>
              <w:spacing w:line="240" w:lineRule="auto"/>
              <w:ind w:left="67" w:hanging="139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E84424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กำไรสะสม</w:t>
            </w:r>
            <w:r w:rsidRPr="00E84424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- </w:t>
            </w:r>
            <w:r w:rsidRPr="00E84424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ยังไม่ได้จัดสรร</w:t>
            </w:r>
          </w:p>
        </w:tc>
        <w:tc>
          <w:tcPr>
            <w:tcW w:w="674" w:type="pct"/>
            <w:shd w:val="clear" w:color="auto" w:fill="FAFAFA"/>
          </w:tcPr>
          <w:p w14:paraId="183378DC" w14:textId="5798F38C" w:rsidR="00F029B8" w:rsidRPr="00E84424" w:rsidRDefault="00CF1017" w:rsidP="00D034F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73</w:t>
            </w:r>
            <w:r w:rsidR="00F029B8" w:rsidRPr="00E84424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513</w:t>
            </w:r>
          </w:p>
        </w:tc>
        <w:tc>
          <w:tcPr>
            <w:tcW w:w="676" w:type="pct"/>
            <w:shd w:val="clear" w:color="auto" w:fill="FAFAFA"/>
          </w:tcPr>
          <w:p w14:paraId="09B04A25" w14:textId="5979F9EC" w:rsidR="00F029B8" w:rsidRPr="00E84424" w:rsidRDefault="00CF1017" w:rsidP="00D034F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168</w:t>
            </w:r>
          </w:p>
        </w:tc>
        <w:tc>
          <w:tcPr>
            <w:tcW w:w="675" w:type="pct"/>
            <w:shd w:val="clear" w:color="auto" w:fill="FAFAFA"/>
          </w:tcPr>
          <w:p w14:paraId="4B193197" w14:textId="3B3BD49D" w:rsidR="00F029B8" w:rsidRPr="00E84424" w:rsidRDefault="00F029B8" w:rsidP="00D034F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E84424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8</w:t>
            </w:r>
            <w:r w:rsidRPr="00E84424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)</w:t>
            </w:r>
          </w:p>
        </w:tc>
        <w:tc>
          <w:tcPr>
            <w:tcW w:w="652" w:type="pct"/>
            <w:shd w:val="clear" w:color="auto" w:fill="FAFAFA"/>
          </w:tcPr>
          <w:p w14:paraId="20903C45" w14:textId="27959883" w:rsidR="00F029B8" w:rsidRPr="00E84424" w:rsidRDefault="00CF1017" w:rsidP="00D034F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73</w:t>
            </w:r>
            <w:r w:rsidR="00F029B8" w:rsidRPr="00E84424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673</w:t>
            </w:r>
          </w:p>
        </w:tc>
      </w:tr>
      <w:tr w:rsidR="00F029B8" w:rsidRPr="00E84424" w14:paraId="0258FDD1" w14:textId="77777777" w:rsidTr="0060223F">
        <w:trPr>
          <w:trHeight w:val="170"/>
        </w:trPr>
        <w:tc>
          <w:tcPr>
            <w:tcW w:w="2323" w:type="pct"/>
            <w:shd w:val="clear" w:color="auto" w:fill="auto"/>
          </w:tcPr>
          <w:p w14:paraId="32E89D3E" w14:textId="77777777" w:rsidR="00F029B8" w:rsidRPr="00E84424" w:rsidRDefault="00F029B8" w:rsidP="00D034FD">
            <w:pPr>
              <w:spacing w:line="240" w:lineRule="auto"/>
              <w:ind w:lef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E84424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องค์ประกอบอื่นของส่วนของเจ้าของ</w:t>
            </w:r>
          </w:p>
        </w:tc>
        <w:tc>
          <w:tcPr>
            <w:tcW w:w="674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10D515A" w14:textId="76D15D1B" w:rsidR="00F029B8" w:rsidRPr="00E84424" w:rsidRDefault="00CF1017" w:rsidP="00D034F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66</w:t>
            </w:r>
          </w:p>
        </w:tc>
        <w:tc>
          <w:tcPr>
            <w:tcW w:w="676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6F69D3F" w14:textId="4F21EC27" w:rsidR="00F029B8" w:rsidRPr="00E84424" w:rsidRDefault="00F029B8" w:rsidP="00D034F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E84424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66</w:t>
            </w:r>
            <w:r w:rsidRPr="00E84424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)</w:t>
            </w:r>
          </w:p>
        </w:tc>
        <w:tc>
          <w:tcPr>
            <w:tcW w:w="675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DFB5286" w14:textId="77777777" w:rsidR="00F029B8" w:rsidRPr="00E84424" w:rsidRDefault="00F029B8" w:rsidP="00D034F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E84424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-</w:t>
            </w:r>
          </w:p>
        </w:tc>
        <w:tc>
          <w:tcPr>
            <w:tcW w:w="652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D99DA50" w14:textId="77777777" w:rsidR="00F029B8" w:rsidRPr="00E84424" w:rsidRDefault="00F029B8" w:rsidP="00D034F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E84424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-</w:t>
            </w:r>
          </w:p>
        </w:tc>
      </w:tr>
      <w:tr w:rsidR="00F029B8" w:rsidRPr="00E84424" w14:paraId="054F7F05" w14:textId="77777777" w:rsidTr="0060223F">
        <w:trPr>
          <w:trHeight w:val="170"/>
        </w:trPr>
        <w:tc>
          <w:tcPr>
            <w:tcW w:w="2323" w:type="pct"/>
            <w:shd w:val="clear" w:color="auto" w:fill="auto"/>
          </w:tcPr>
          <w:p w14:paraId="2B0DEABB" w14:textId="77777777" w:rsidR="00F029B8" w:rsidRPr="00E84424" w:rsidRDefault="00F029B8" w:rsidP="00D034FD">
            <w:pPr>
              <w:spacing w:line="240" w:lineRule="auto"/>
              <w:ind w:lef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รวมรายการส่วนของเจ้าของที่ปรับปรุง</w:t>
            </w:r>
          </w:p>
        </w:tc>
        <w:tc>
          <w:tcPr>
            <w:tcW w:w="674" w:type="pct"/>
            <w:tcBorders>
              <w:bottom w:val="single" w:sz="4" w:space="0" w:color="auto"/>
            </w:tcBorders>
            <w:shd w:val="clear" w:color="auto" w:fill="FAFAFA"/>
          </w:tcPr>
          <w:p w14:paraId="3325991B" w14:textId="0F9F49EB" w:rsidR="00F029B8" w:rsidRPr="00E84424" w:rsidRDefault="00CF1017" w:rsidP="00D034F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73</w:t>
            </w:r>
            <w:r w:rsidR="00F029B8" w:rsidRPr="00E84424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579</w:t>
            </w:r>
          </w:p>
        </w:tc>
        <w:tc>
          <w:tcPr>
            <w:tcW w:w="676" w:type="pct"/>
            <w:tcBorders>
              <w:bottom w:val="single" w:sz="4" w:space="0" w:color="auto"/>
            </w:tcBorders>
            <w:shd w:val="clear" w:color="auto" w:fill="FAFAFA"/>
          </w:tcPr>
          <w:p w14:paraId="446F79F9" w14:textId="5DA1C34F" w:rsidR="00F029B8" w:rsidRPr="00E84424" w:rsidRDefault="00CF1017" w:rsidP="00D034F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102</w:t>
            </w:r>
          </w:p>
        </w:tc>
        <w:tc>
          <w:tcPr>
            <w:tcW w:w="675" w:type="pct"/>
            <w:tcBorders>
              <w:bottom w:val="single" w:sz="4" w:space="0" w:color="auto"/>
            </w:tcBorders>
            <w:shd w:val="clear" w:color="auto" w:fill="FAFAFA"/>
          </w:tcPr>
          <w:p w14:paraId="03A72525" w14:textId="3748155E" w:rsidR="00F029B8" w:rsidRPr="00E84424" w:rsidRDefault="00F029B8" w:rsidP="00D034F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E84424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8</w:t>
            </w:r>
            <w:r w:rsidRPr="00E84424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)</w:t>
            </w:r>
          </w:p>
        </w:tc>
        <w:tc>
          <w:tcPr>
            <w:tcW w:w="652" w:type="pct"/>
            <w:tcBorders>
              <w:bottom w:val="single" w:sz="4" w:space="0" w:color="auto"/>
            </w:tcBorders>
            <w:shd w:val="clear" w:color="auto" w:fill="FAFAFA"/>
          </w:tcPr>
          <w:p w14:paraId="3E48AE32" w14:textId="633F40A8" w:rsidR="00F029B8" w:rsidRPr="00E84424" w:rsidRDefault="00CF1017" w:rsidP="00D034F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73</w:t>
            </w:r>
            <w:r w:rsidR="00F029B8" w:rsidRPr="00E84424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673</w:t>
            </w:r>
          </w:p>
        </w:tc>
      </w:tr>
    </w:tbl>
    <w:p w14:paraId="69A08DE3" w14:textId="77777777" w:rsidR="00EE7086" w:rsidRPr="00E84424" w:rsidRDefault="00EE70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E8442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br w:type="page"/>
      </w:r>
    </w:p>
    <w:p w14:paraId="1B51B077" w14:textId="77777777" w:rsidR="00EE7086" w:rsidRPr="00E84424" w:rsidRDefault="00EE7086" w:rsidP="005676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14:paraId="51567E2E" w14:textId="038FAD1B" w:rsidR="00147EE7" w:rsidRPr="00E84424" w:rsidRDefault="00CF1017" w:rsidP="005676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rtl/>
          <w:cs/>
          <w:lang w:val="en-GB" w:bidi="ar-SA"/>
        </w:rPr>
      </w:pPr>
      <w:r w:rsidRPr="00CF101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147EE7" w:rsidRPr="00E8442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CF101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147EE7" w:rsidRPr="00E8442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147EE7" w:rsidRPr="00E8442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เครื่องมือทางการเงิน</w:t>
      </w:r>
      <w:bookmarkEnd w:id="9"/>
    </w:p>
    <w:p w14:paraId="7E33928F" w14:textId="77777777" w:rsidR="00147EE7" w:rsidRPr="00E84424" w:rsidRDefault="00147EE7" w:rsidP="00EE7086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</w:rPr>
      </w:pPr>
    </w:p>
    <w:p w14:paraId="1B8A6EB7" w14:textId="5CD10C44" w:rsidR="00147EE7" w:rsidRPr="00E84424" w:rsidRDefault="001C7D47" w:rsidP="00EE7086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E84424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ผลกระทบที่มีต่อกำไรสะสมของกลุ่มกิจการและของบริษัท ณ วันที่</w:t>
      </w:r>
      <w:r w:rsidR="0060223F" w:rsidRPr="00E84424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CF1017" w:rsidRPr="00CF1017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</w:t>
      </w:r>
      <w:r w:rsidR="0060223F" w:rsidRPr="00E84424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60223F" w:rsidRPr="00E84424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มกราคม </w:t>
      </w:r>
      <w:r w:rsidR="00AF7E98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 xml:space="preserve">พ.ศ. </w:t>
      </w:r>
      <w:r w:rsidR="00CF1017" w:rsidRPr="00CF1017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2563</w:t>
      </w:r>
      <w:r w:rsidRPr="00E84424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มีดังต่อไปนี้</w:t>
      </w:r>
    </w:p>
    <w:p w14:paraId="28C61236" w14:textId="77777777" w:rsidR="00147EE7" w:rsidRPr="00E84424" w:rsidRDefault="00147EE7" w:rsidP="00EE7086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</w:rPr>
      </w:pPr>
    </w:p>
    <w:tbl>
      <w:tblPr>
        <w:tblW w:w="9472" w:type="dxa"/>
        <w:tblLayout w:type="fixed"/>
        <w:tblLook w:val="0000" w:firstRow="0" w:lastRow="0" w:firstColumn="0" w:lastColumn="0" w:noHBand="0" w:noVBand="0"/>
      </w:tblPr>
      <w:tblGrid>
        <w:gridCol w:w="4962"/>
        <w:gridCol w:w="992"/>
        <w:gridCol w:w="1417"/>
        <w:gridCol w:w="2101"/>
      </w:tblGrid>
      <w:tr w:rsidR="00D034FD" w:rsidRPr="00E84424" w14:paraId="35814202" w14:textId="77777777" w:rsidTr="00CE3F6B">
        <w:tc>
          <w:tcPr>
            <w:tcW w:w="4962" w:type="dxa"/>
            <w:shd w:val="clear" w:color="auto" w:fill="auto"/>
            <w:vAlign w:val="bottom"/>
          </w:tcPr>
          <w:p w14:paraId="72207D7E" w14:textId="77777777" w:rsidR="00D034FD" w:rsidRPr="00E84424" w:rsidRDefault="00D034FD" w:rsidP="00EE708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43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14:paraId="637B4967" w14:textId="77777777" w:rsidR="00D034FD" w:rsidRPr="00E84424" w:rsidRDefault="00D034FD" w:rsidP="00D034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rtl/>
                <w:cs/>
                <w:lang w:val="en-GB" w:bidi="ar-SA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BBCD5D" w14:textId="77777777" w:rsidR="00D034FD" w:rsidRPr="00E84424" w:rsidRDefault="00D034FD" w:rsidP="00D034F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ar-SA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1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C20D33" w14:textId="18F09159" w:rsidR="00D034FD" w:rsidRPr="00E84424" w:rsidRDefault="00D034FD" w:rsidP="00D034F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</w:t>
            </w:r>
            <w:r w:rsidR="00CE3F6B"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พาะ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D034FD" w:rsidRPr="00E84424" w14:paraId="73425BBD" w14:textId="77777777" w:rsidTr="00CE3F6B">
        <w:tc>
          <w:tcPr>
            <w:tcW w:w="4962" w:type="dxa"/>
            <w:shd w:val="clear" w:color="auto" w:fill="auto"/>
            <w:vAlign w:val="bottom"/>
          </w:tcPr>
          <w:p w14:paraId="3ACE1075" w14:textId="77777777" w:rsidR="00D034FD" w:rsidRPr="00E84424" w:rsidRDefault="00D034FD" w:rsidP="00EE708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43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5A2828" w14:textId="77777777" w:rsidR="00D034FD" w:rsidRPr="00E84424" w:rsidRDefault="00D034FD" w:rsidP="00D034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rtl/>
                <w:cs/>
                <w:lang w:val="en-GB" w:bidi="ar-SA"/>
              </w:rPr>
            </w:pPr>
            <w:r w:rsidRPr="00E84424">
              <w:rPr>
                <w:rFonts w:ascii="Browallia New" w:eastAsia="Arial Unicode MS" w:hAnsi="Browallia New" w:cs="Browallia New"/>
                <w:bCs/>
                <w:spacing w:val="-4"/>
                <w:sz w:val="26"/>
                <w:szCs w:val="26"/>
                <w:cs/>
                <w:lang w:val="en-GB"/>
              </w:rPr>
              <w:t>หมายเหตุ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C33D3B" w14:textId="77777777" w:rsidR="00D034FD" w:rsidRPr="00E84424" w:rsidRDefault="00D034FD" w:rsidP="00D034F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21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10CAD6" w14:textId="77777777" w:rsidR="00D034FD" w:rsidRPr="00E84424" w:rsidRDefault="00D034FD" w:rsidP="00D034F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ar-SA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D034FD" w:rsidRPr="00E84424" w14:paraId="0822382D" w14:textId="77777777" w:rsidTr="0060223F">
        <w:tc>
          <w:tcPr>
            <w:tcW w:w="4962" w:type="dxa"/>
            <w:shd w:val="clear" w:color="auto" w:fill="auto"/>
            <w:vAlign w:val="bottom"/>
          </w:tcPr>
          <w:p w14:paraId="183E3424" w14:textId="61AA36A8" w:rsidR="00D034FD" w:rsidRPr="00E84424" w:rsidRDefault="00D034FD" w:rsidP="00EE708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43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กำไรสะสมที่ยังไม่ได้จัดสรร ณ </w:t>
            </w:r>
            <w:r w:rsidR="00C942F7"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วันที่</w:t>
            </w:r>
            <w:r w:rsidR="009632F2" w:rsidRPr="00E844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F1017"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="00C942F7"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ธันวาคม พ.ศ.</w:t>
            </w:r>
            <w:r w:rsidR="009632F2" w:rsidRPr="00E844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F1017"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2562</w:t>
            </w:r>
          </w:p>
          <w:p w14:paraId="25631369" w14:textId="77777777" w:rsidR="00D034FD" w:rsidRPr="00E84424" w:rsidRDefault="00D034FD" w:rsidP="00EE708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43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 w:bidi="ar-SA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  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 w:bidi="ar-SA"/>
              </w:rPr>
              <w:t>(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/>
              </w:rPr>
              <w:t>ตามที่รายงานไว้เดิม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 w:bidi="ar-SA"/>
              </w:rPr>
              <w:t>)</w:t>
            </w:r>
          </w:p>
        </w:tc>
        <w:tc>
          <w:tcPr>
            <w:tcW w:w="992" w:type="dxa"/>
            <w:shd w:val="clear" w:color="auto" w:fill="auto"/>
          </w:tcPr>
          <w:p w14:paraId="64EC5DD0" w14:textId="77777777" w:rsidR="00D034FD" w:rsidRPr="00E84424" w:rsidRDefault="00D034FD" w:rsidP="00D034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Browallia New" w:eastAsia="Arial Unicode MS" w:hAnsi="Browallia New" w:cs="Browallia New"/>
                <w:bCs/>
                <w:spacing w:val="-2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5AD7D704" w14:textId="7B369ABD" w:rsidR="00D034FD" w:rsidRPr="00E84424" w:rsidRDefault="00CF1017" w:rsidP="00D034F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97</w:t>
            </w:r>
            <w:r w:rsidR="00D034FD" w:rsidRPr="00E8442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997</w:t>
            </w:r>
          </w:p>
        </w:tc>
        <w:tc>
          <w:tcPr>
            <w:tcW w:w="2101" w:type="dxa"/>
            <w:shd w:val="clear" w:color="auto" w:fill="FAFAFA"/>
            <w:vAlign w:val="bottom"/>
          </w:tcPr>
          <w:p w14:paraId="2560A838" w14:textId="20FCD1DD" w:rsidR="00D034FD" w:rsidRPr="00E84424" w:rsidRDefault="00CF1017" w:rsidP="00D034F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73</w:t>
            </w:r>
            <w:r w:rsidR="00D034FD" w:rsidRPr="00E8442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513</w:t>
            </w:r>
          </w:p>
        </w:tc>
      </w:tr>
      <w:tr w:rsidR="00D034FD" w:rsidRPr="00E84424" w14:paraId="5274B607" w14:textId="77777777" w:rsidTr="0060223F">
        <w:tc>
          <w:tcPr>
            <w:tcW w:w="4962" w:type="dxa"/>
            <w:shd w:val="clear" w:color="auto" w:fill="auto"/>
            <w:vAlign w:val="bottom"/>
          </w:tcPr>
          <w:p w14:paraId="4F4EEC43" w14:textId="7604000E" w:rsidR="00CE3F6B" w:rsidRPr="00E84424" w:rsidRDefault="00D034FD" w:rsidP="00EE708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43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การจัดประเภทใหม่จาก</w:t>
            </w:r>
            <w:r w:rsidR="0060223F"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เงินลงทุนเผื่อขายเป็นเงินลงทุนที่วัด</w:t>
            </w:r>
          </w:p>
          <w:p w14:paraId="41300139" w14:textId="132F05A2" w:rsidR="00D034FD" w:rsidRPr="00E84424" w:rsidRDefault="00D034FD" w:rsidP="00AF7E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432" w:firstLine="16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ด้วยมูลค่ายุติธรรมผ่านกำไรขาดทุน 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(FVPL)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9ABBC99" w14:textId="77777777" w:rsidR="00D034FD" w:rsidRPr="00E84424" w:rsidRDefault="00D034FD" w:rsidP="00D034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  <w:lang w:val="en-GB"/>
              </w:rPr>
              <w:t>ก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7C6F3210" w14:textId="159D02A6" w:rsidR="00D034FD" w:rsidRPr="00E84424" w:rsidRDefault="00CF1017" w:rsidP="00D034F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66</w:t>
            </w:r>
          </w:p>
        </w:tc>
        <w:tc>
          <w:tcPr>
            <w:tcW w:w="2101" w:type="dxa"/>
            <w:shd w:val="clear" w:color="auto" w:fill="FAFAFA"/>
            <w:vAlign w:val="bottom"/>
          </w:tcPr>
          <w:p w14:paraId="50E09303" w14:textId="734ECF4F" w:rsidR="00D034FD" w:rsidRPr="00E84424" w:rsidRDefault="00CF1017" w:rsidP="00D034F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66</w:t>
            </w:r>
          </w:p>
        </w:tc>
      </w:tr>
      <w:tr w:rsidR="00D034FD" w:rsidRPr="00E84424" w14:paraId="0C7CA1CD" w14:textId="77777777" w:rsidTr="0060223F">
        <w:tc>
          <w:tcPr>
            <w:tcW w:w="4962" w:type="dxa"/>
            <w:shd w:val="clear" w:color="auto" w:fill="auto"/>
            <w:vAlign w:val="bottom"/>
          </w:tcPr>
          <w:p w14:paraId="6277FF83" w14:textId="77777777" w:rsidR="00D034FD" w:rsidRPr="00E84424" w:rsidRDefault="00D034FD" w:rsidP="00EE708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43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รับรู้มูลค่ายุติธรรมตราสารอนุพันธ์</w:t>
            </w:r>
          </w:p>
        </w:tc>
        <w:tc>
          <w:tcPr>
            <w:tcW w:w="992" w:type="dxa"/>
            <w:shd w:val="clear" w:color="auto" w:fill="auto"/>
          </w:tcPr>
          <w:p w14:paraId="30921DAE" w14:textId="77777777" w:rsidR="00D034FD" w:rsidRPr="00E84424" w:rsidRDefault="00D034FD" w:rsidP="00D034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  <w:lang w:val="en-GB"/>
              </w:rPr>
              <w:t>ค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708974EC" w14:textId="47062975" w:rsidR="00D034FD" w:rsidRPr="00E84424" w:rsidRDefault="00CF1017" w:rsidP="00D034F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137</w:t>
            </w:r>
          </w:p>
        </w:tc>
        <w:tc>
          <w:tcPr>
            <w:tcW w:w="2101" w:type="dxa"/>
            <w:shd w:val="clear" w:color="auto" w:fill="FAFAFA"/>
            <w:vAlign w:val="bottom"/>
          </w:tcPr>
          <w:p w14:paraId="64578455" w14:textId="6BFCE498" w:rsidR="00D034FD" w:rsidRPr="00E84424" w:rsidRDefault="00CF1017" w:rsidP="00D034F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124</w:t>
            </w:r>
          </w:p>
        </w:tc>
      </w:tr>
      <w:tr w:rsidR="00D034FD" w:rsidRPr="00E84424" w14:paraId="7EA00087" w14:textId="77777777" w:rsidTr="0060223F">
        <w:tc>
          <w:tcPr>
            <w:tcW w:w="4962" w:type="dxa"/>
            <w:shd w:val="clear" w:color="auto" w:fill="auto"/>
            <w:vAlign w:val="bottom"/>
          </w:tcPr>
          <w:p w14:paraId="2457DEAF" w14:textId="77777777" w:rsidR="00D034FD" w:rsidRPr="00E84424" w:rsidRDefault="00D034FD" w:rsidP="00EE708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43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รับรู้การปรับปรุงผลกระทบของบริษัทร่วม</w:t>
            </w:r>
          </w:p>
        </w:tc>
        <w:tc>
          <w:tcPr>
            <w:tcW w:w="992" w:type="dxa"/>
            <w:shd w:val="clear" w:color="auto" w:fill="auto"/>
          </w:tcPr>
          <w:p w14:paraId="5A06B5AA" w14:textId="77777777" w:rsidR="00D034FD" w:rsidRPr="00E84424" w:rsidRDefault="00D034FD" w:rsidP="00D034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  <w:lang w:val="en-GB"/>
              </w:rPr>
              <w:t>ฉ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4E742FA5" w14:textId="5C2B225D" w:rsidR="00D034FD" w:rsidRPr="00E84424" w:rsidRDefault="00D034FD" w:rsidP="00D034F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2101" w:type="dxa"/>
            <w:shd w:val="clear" w:color="auto" w:fill="FAFAFA"/>
            <w:vAlign w:val="bottom"/>
          </w:tcPr>
          <w:p w14:paraId="5A54B491" w14:textId="77777777" w:rsidR="00D034FD" w:rsidRPr="00E84424" w:rsidRDefault="00D034FD" w:rsidP="00D034F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</w:tr>
      <w:tr w:rsidR="00D034FD" w:rsidRPr="00E84424" w14:paraId="45B83E66" w14:textId="77777777" w:rsidTr="0060223F">
        <w:tc>
          <w:tcPr>
            <w:tcW w:w="4962" w:type="dxa"/>
            <w:shd w:val="clear" w:color="auto" w:fill="auto"/>
            <w:vAlign w:val="bottom"/>
          </w:tcPr>
          <w:p w14:paraId="04296965" w14:textId="77777777" w:rsidR="00EE7086" w:rsidRPr="00E84424" w:rsidRDefault="00D034FD" w:rsidP="00EE708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43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รับรู้สินทรัพย์ภาษีเงินได้รอตัดบัญชีจากรายการ</w:t>
            </w:r>
          </w:p>
          <w:p w14:paraId="5B4143C9" w14:textId="7FF2454D" w:rsidR="00D034FD" w:rsidRPr="00E84424" w:rsidRDefault="00EE7086" w:rsidP="00EE708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43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  </w:t>
            </w:r>
            <w:r w:rsidR="00D034FD"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ปรับปรุงข้างต้น</w:t>
            </w:r>
          </w:p>
        </w:tc>
        <w:tc>
          <w:tcPr>
            <w:tcW w:w="992" w:type="dxa"/>
            <w:shd w:val="clear" w:color="auto" w:fill="auto"/>
          </w:tcPr>
          <w:p w14:paraId="71D262E3" w14:textId="77777777" w:rsidR="00D034FD" w:rsidRPr="00E84424" w:rsidRDefault="00D034FD" w:rsidP="00D034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F289BBF" w14:textId="3B4AEEA7" w:rsidR="00D034FD" w:rsidRPr="00E84424" w:rsidRDefault="00D034FD" w:rsidP="00D034F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25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21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3EBBCD6" w14:textId="5280053E" w:rsidR="00D034FD" w:rsidRPr="00E84424" w:rsidRDefault="00D034FD" w:rsidP="00D034F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22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</w:tr>
      <w:tr w:rsidR="00D034FD" w:rsidRPr="00E84424" w14:paraId="0A589E70" w14:textId="77777777" w:rsidTr="0060223F">
        <w:tc>
          <w:tcPr>
            <w:tcW w:w="4962" w:type="dxa"/>
            <w:shd w:val="clear" w:color="auto" w:fill="auto"/>
            <w:vAlign w:val="bottom"/>
          </w:tcPr>
          <w:p w14:paraId="6538585E" w14:textId="0BE586F4" w:rsidR="00EE7086" w:rsidRPr="00E84424" w:rsidRDefault="00D034FD" w:rsidP="00EE708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43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รวมผลการปรับปรุงกำไรสะสมต้นปีจากการนำ 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TFRS </w:t>
            </w:r>
            <w:r w:rsidR="00CF1017"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  <w:p w14:paraId="483EB508" w14:textId="530328D3" w:rsidR="00D034FD" w:rsidRPr="00E84424" w:rsidRDefault="00EE7086" w:rsidP="00EE708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43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="00D034FD"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มาถือปฏิบัติ</w:t>
            </w:r>
          </w:p>
        </w:tc>
        <w:tc>
          <w:tcPr>
            <w:tcW w:w="992" w:type="dxa"/>
            <w:shd w:val="clear" w:color="auto" w:fill="auto"/>
          </w:tcPr>
          <w:p w14:paraId="28B3D5EA" w14:textId="77777777" w:rsidR="00D034FD" w:rsidRPr="00E84424" w:rsidRDefault="00D034FD" w:rsidP="00D034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6223BF7" w14:textId="08E14893" w:rsidR="00D034FD" w:rsidRPr="00E84424" w:rsidRDefault="00CF1017" w:rsidP="00D034F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135</w:t>
            </w:r>
          </w:p>
        </w:tc>
        <w:tc>
          <w:tcPr>
            <w:tcW w:w="21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A6330EC" w14:textId="533E133D" w:rsidR="00D034FD" w:rsidRPr="00E84424" w:rsidRDefault="00CF1017" w:rsidP="00D034F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ar-SA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168</w:t>
            </w:r>
          </w:p>
        </w:tc>
      </w:tr>
      <w:tr w:rsidR="00D034FD" w:rsidRPr="00E84424" w14:paraId="44AD2982" w14:textId="77777777" w:rsidTr="00CE3F6B">
        <w:tc>
          <w:tcPr>
            <w:tcW w:w="4962" w:type="dxa"/>
            <w:shd w:val="clear" w:color="auto" w:fill="auto"/>
            <w:vAlign w:val="bottom"/>
          </w:tcPr>
          <w:p w14:paraId="04C2D3DB" w14:textId="77777777" w:rsidR="00D034FD" w:rsidRPr="00E84424" w:rsidRDefault="00D034FD" w:rsidP="00EE708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432"/>
              <w:jc w:val="thaiDistribute"/>
              <w:rPr>
                <w:rFonts w:ascii="Browallia New" w:eastAsia="Arial Unicode MS" w:hAnsi="Browallia New" w:cs="Browallia New"/>
                <w:sz w:val="16"/>
                <w:szCs w:val="16"/>
                <w:rtl/>
                <w:cs/>
                <w:lang w:val="en-GB" w:bidi="ar-SA"/>
              </w:rPr>
            </w:pPr>
          </w:p>
        </w:tc>
        <w:tc>
          <w:tcPr>
            <w:tcW w:w="992" w:type="dxa"/>
            <w:shd w:val="clear" w:color="auto" w:fill="auto"/>
          </w:tcPr>
          <w:p w14:paraId="41462FA2" w14:textId="77777777" w:rsidR="00D034FD" w:rsidRPr="00E84424" w:rsidRDefault="00D034FD" w:rsidP="00D034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Browallia New" w:eastAsia="Arial Unicode MS" w:hAnsi="Browallia New" w:cs="Browallia New"/>
                <w:spacing w:val="-2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9E20BC" w14:textId="77777777" w:rsidR="00D034FD" w:rsidRPr="00E84424" w:rsidRDefault="00D034FD" w:rsidP="00D034F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ar-SA"/>
              </w:rPr>
            </w:pPr>
          </w:p>
        </w:tc>
        <w:tc>
          <w:tcPr>
            <w:tcW w:w="21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95A9FB2" w14:textId="77777777" w:rsidR="00D034FD" w:rsidRPr="00E84424" w:rsidRDefault="00D034FD" w:rsidP="00D034F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ar-SA"/>
              </w:rPr>
            </w:pPr>
          </w:p>
        </w:tc>
      </w:tr>
      <w:tr w:rsidR="00D034FD" w:rsidRPr="00E84424" w14:paraId="5CE083E3" w14:textId="77777777" w:rsidTr="00CE3F6B">
        <w:tc>
          <w:tcPr>
            <w:tcW w:w="4962" w:type="dxa"/>
            <w:shd w:val="clear" w:color="auto" w:fill="auto"/>
            <w:vAlign w:val="bottom"/>
          </w:tcPr>
          <w:p w14:paraId="71A60A93" w14:textId="5FC88292" w:rsidR="00EE7086" w:rsidRPr="00E84424" w:rsidRDefault="00D034FD" w:rsidP="00EE708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43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กำไรสะสมที่ยังไม่จัดสรร ณ </w:t>
            </w:r>
            <w:r w:rsidR="009632F2"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วันที่ </w:t>
            </w:r>
            <w:r w:rsidR="00CF1017"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9632F2" w:rsidRPr="00E844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9632F2"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มกราคม พ.ศ. </w:t>
            </w:r>
            <w:r w:rsidR="00CF1017"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2563</w:t>
            </w:r>
            <w:r w:rsidR="009632F2" w:rsidRPr="00E844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  <w:p w14:paraId="39E2D882" w14:textId="1235EEEF" w:rsidR="00CE3F6B" w:rsidRPr="00E84424" w:rsidRDefault="00EE7086" w:rsidP="00EE708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43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  </w:t>
            </w:r>
            <w:r w:rsidR="00D034FD"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หลังปรับปรุงผลกระทบจาก </w:t>
            </w:r>
            <w:r w:rsidR="00D034FD"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TFRS </w:t>
            </w:r>
            <w:r w:rsidR="00CF1017"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D034FD" w:rsidRPr="00E844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  <w:p w14:paraId="1DF3E0D9" w14:textId="58D30D48" w:rsidR="00D034FD" w:rsidRPr="00E84424" w:rsidRDefault="00EE7086" w:rsidP="00EE708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43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 w:bidi="ar-SA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  </w:t>
            </w:r>
            <w:r w:rsidR="00D034FD"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(ก่อนการปรับปรุงผลกระทบ </w:t>
            </w:r>
            <w:r w:rsidR="00D034FD" w:rsidRPr="00E844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TFRS</w:t>
            </w:r>
            <w:r w:rsidR="00D034FD"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="00CF1017"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="00D034FD" w:rsidRPr="00E84424"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 w:bidi="ar-SA"/>
              </w:rPr>
              <w:t>(</w:t>
            </w:r>
          </w:p>
        </w:tc>
        <w:tc>
          <w:tcPr>
            <w:tcW w:w="992" w:type="dxa"/>
            <w:shd w:val="clear" w:color="auto" w:fill="auto"/>
          </w:tcPr>
          <w:p w14:paraId="3005AC8A" w14:textId="77777777" w:rsidR="00D034FD" w:rsidRPr="00E84424" w:rsidRDefault="00D034FD" w:rsidP="00D034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4B8FD73" w14:textId="6035986F" w:rsidR="00D034FD" w:rsidRPr="00E84424" w:rsidRDefault="00CF1017" w:rsidP="00D034F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98</w:t>
            </w:r>
            <w:r w:rsidR="00D034FD" w:rsidRPr="00E8442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13</w:t>
            </w: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21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7E02462" w14:textId="64F5BFEB" w:rsidR="00D034FD" w:rsidRPr="00E84424" w:rsidRDefault="00CF1017" w:rsidP="00D034F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ar-SA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73</w:t>
            </w:r>
            <w:r w:rsidR="00D034FD" w:rsidRPr="00E8442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681</w:t>
            </w:r>
          </w:p>
        </w:tc>
      </w:tr>
    </w:tbl>
    <w:p w14:paraId="1903C114" w14:textId="77777777" w:rsidR="001B3352" w:rsidRPr="00E84424" w:rsidRDefault="001B3352" w:rsidP="00EE7086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/>
        <w:jc w:val="thaiDistribute"/>
        <w:rPr>
          <w:rFonts w:ascii="Browallia New" w:eastAsia="Arial Unicode MS" w:hAnsi="Browallia New" w:cs="Browallia New"/>
          <w:spacing w:val="-2"/>
          <w:lang w:val="en-GB"/>
        </w:rPr>
      </w:pPr>
    </w:p>
    <w:p w14:paraId="4012E9D1" w14:textId="3A492836" w:rsidR="001B3352" w:rsidRPr="00E84424" w:rsidRDefault="001B3352" w:rsidP="00EE7086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 w:bidi="ar-SA"/>
        </w:rPr>
      </w:pPr>
      <w:r w:rsidRPr="00E84424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ผลกระทบต่อส่วนของเจ้าของของกลุ่มกิจการและบริษัท ณ วันที่ </w:t>
      </w:r>
      <w:r w:rsidR="00CF1017" w:rsidRPr="00CF1017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</w:t>
      </w:r>
      <w:r w:rsidRPr="00E84424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มกราคม พ.ศ. </w:t>
      </w:r>
      <w:r w:rsidR="00CF1017" w:rsidRPr="00CF1017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2563</w:t>
      </w:r>
      <w:r w:rsidRPr="00E84424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มีดังต่อไปนี้</w:t>
      </w:r>
    </w:p>
    <w:p w14:paraId="30A0D0B1" w14:textId="77777777" w:rsidR="001B3352" w:rsidRPr="00E84424" w:rsidRDefault="001B3352" w:rsidP="00EE7086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/>
        <w:jc w:val="thaiDistribute"/>
        <w:rPr>
          <w:rFonts w:ascii="Browallia New" w:eastAsia="Arial Unicode MS" w:hAnsi="Browallia New" w:cs="Browallia New"/>
          <w:spacing w:val="-2"/>
          <w:lang w:val="en-GB" w:bidi="ar-SA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2975"/>
        <w:gridCol w:w="851"/>
        <w:gridCol w:w="1417"/>
        <w:gridCol w:w="991"/>
        <w:gridCol w:w="1088"/>
        <w:gridCol w:w="1067"/>
        <w:gridCol w:w="1069"/>
      </w:tblGrid>
      <w:tr w:rsidR="001B3352" w:rsidRPr="00E84424" w14:paraId="5B7CC358" w14:textId="77777777" w:rsidTr="00991CE9">
        <w:trPr>
          <w:trHeight w:val="56"/>
        </w:trPr>
        <w:tc>
          <w:tcPr>
            <w:tcW w:w="1573" w:type="pct"/>
          </w:tcPr>
          <w:p w14:paraId="2472E102" w14:textId="77777777" w:rsidR="001B3352" w:rsidRPr="00E84424" w:rsidRDefault="001B3352" w:rsidP="00EE708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432"/>
              <w:jc w:val="thaiDistribute"/>
              <w:rPr>
                <w:rFonts w:ascii="Browallia New" w:eastAsia="Arial Unicode MS" w:hAnsi="Browallia New" w:cs="Browallia New"/>
                <w:spacing w:val="-2"/>
                <w:sz w:val="21"/>
                <w:szCs w:val="21"/>
                <w:rtl/>
                <w:cs/>
                <w:lang w:val="en-GB" w:bidi="ar-SA"/>
              </w:rPr>
            </w:pPr>
          </w:p>
        </w:tc>
        <w:tc>
          <w:tcPr>
            <w:tcW w:w="450" w:type="pct"/>
            <w:tcBorders>
              <w:top w:val="nil"/>
              <w:left w:val="nil"/>
              <w:right w:val="nil"/>
            </w:tcBorders>
            <w:vAlign w:val="bottom"/>
          </w:tcPr>
          <w:p w14:paraId="662EC0DF" w14:textId="77777777" w:rsidR="001B3352" w:rsidRPr="00E84424" w:rsidRDefault="001B3352" w:rsidP="00991CE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7" w:right="-114"/>
              <w:jc w:val="center"/>
              <w:rPr>
                <w:rFonts w:ascii="Browallia New" w:eastAsia="Arial Unicode MS" w:hAnsi="Browallia New" w:cs="Browallia New"/>
                <w:b/>
                <w:bCs/>
                <w:spacing w:val="-2"/>
                <w:sz w:val="21"/>
                <w:szCs w:val="21"/>
                <w:rtl/>
                <w:cs/>
                <w:lang w:val="en-GB" w:bidi="ar-SA"/>
              </w:rPr>
            </w:pPr>
          </w:p>
        </w:tc>
        <w:tc>
          <w:tcPr>
            <w:tcW w:w="2977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AAA1F3A" w14:textId="77777777" w:rsidR="001B3352" w:rsidRPr="00E84424" w:rsidRDefault="001B3352" w:rsidP="00991CE9">
            <w:pPr>
              <w:spacing w:line="240" w:lineRule="auto"/>
              <w:ind w:left="-114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bidi="ar-SA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pacing w:val="-2"/>
                <w:sz w:val="21"/>
                <w:szCs w:val="21"/>
                <w:cs/>
                <w:lang w:val="en-GB"/>
              </w:rPr>
              <w:t>งบการเงินรวม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spacing w:val="-2"/>
                <w:sz w:val="21"/>
                <w:szCs w:val="21"/>
              </w:rPr>
              <w:t xml:space="preserve"> - 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spacing w:val="-2"/>
                <w:sz w:val="21"/>
                <w:szCs w:val="21"/>
                <w:cs/>
                <w:lang w:val="en-GB"/>
              </w:rPr>
              <w:t>ส่วนของเจ้าของ</w:t>
            </w:r>
          </w:p>
        </w:tc>
      </w:tr>
      <w:tr w:rsidR="001B3352" w:rsidRPr="00E84424" w14:paraId="6A287756" w14:textId="77777777" w:rsidTr="00991CE9">
        <w:trPr>
          <w:trHeight w:val="671"/>
        </w:trPr>
        <w:tc>
          <w:tcPr>
            <w:tcW w:w="1573" w:type="pct"/>
          </w:tcPr>
          <w:p w14:paraId="5C5EE78D" w14:textId="77777777" w:rsidR="001B3352" w:rsidRPr="00E84424" w:rsidRDefault="001B3352" w:rsidP="00EE708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432"/>
              <w:jc w:val="thaiDistribute"/>
              <w:rPr>
                <w:rFonts w:ascii="Browallia New" w:eastAsia="Arial Unicode MS" w:hAnsi="Browallia New" w:cs="Browallia New"/>
                <w:spacing w:val="-2"/>
                <w:sz w:val="21"/>
                <w:szCs w:val="21"/>
                <w:rtl/>
                <w:cs/>
                <w:lang w:bidi="ar-SA"/>
              </w:rPr>
            </w:pPr>
          </w:p>
        </w:tc>
        <w:tc>
          <w:tcPr>
            <w:tcW w:w="450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FE5EB3B" w14:textId="77777777" w:rsidR="001B3352" w:rsidRPr="00E84424" w:rsidRDefault="001B3352" w:rsidP="00991CE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7" w:right="-114"/>
              <w:jc w:val="center"/>
              <w:rPr>
                <w:rFonts w:ascii="Browallia New" w:eastAsia="Arial Unicode MS" w:hAnsi="Browallia New" w:cs="Browallia New"/>
                <w:b/>
                <w:bCs/>
                <w:spacing w:val="-2"/>
                <w:sz w:val="21"/>
                <w:szCs w:val="21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pacing w:val="-2"/>
                <w:sz w:val="21"/>
                <w:szCs w:val="21"/>
                <w:cs/>
                <w:lang w:val="en-GB"/>
              </w:rPr>
              <w:t>หมายเหตุ</w:t>
            </w:r>
          </w:p>
        </w:tc>
        <w:tc>
          <w:tcPr>
            <w:tcW w:w="74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27E1C8F" w14:textId="77777777" w:rsidR="001B3352" w:rsidRPr="00E84424" w:rsidRDefault="001B3352" w:rsidP="00991CE9">
            <w:pPr>
              <w:spacing w:line="240" w:lineRule="auto"/>
              <w:ind w:left="-114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1"/>
                <w:szCs w:val="21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pacing w:val="-8"/>
                <w:sz w:val="21"/>
                <w:szCs w:val="21"/>
                <w:cs/>
              </w:rPr>
              <w:t>การเปลี่ยนแปลง</w:t>
            </w:r>
          </w:p>
          <w:p w14:paraId="6B1A89E4" w14:textId="77777777" w:rsidR="001B3352" w:rsidRPr="00E84424" w:rsidRDefault="001B3352" w:rsidP="00991CE9">
            <w:pPr>
              <w:spacing w:line="240" w:lineRule="auto"/>
              <w:ind w:left="-11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ในมูลค่ายุติธรรม</w:t>
            </w:r>
          </w:p>
          <w:p w14:paraId="7428D80D" w14:textId="77777777" w:rsidR="001B3352" w:rsidRPr="00E84424" w:rsidRDefault="001B3352" w:rsidP="00991CE9">
            <w:pPr>
              <w:spacing w:line="240" w:lineRule="auto"/>
              <w:ind w:left="-11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bidi="ar-SA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ของเงินลงทุนเผื่อขาย</w:t>
            </w:r>
          </w:p>
          <w:p w14:paraId="5DF55E09" w14:textId="77777777" w:rsidR="001B3352" w:rsidRPr="00E84424" w:rsidRDefault="001B3352" w:rsidP="00991CE9">
            <w:pPr>
              <w:spacing w:line="240" w:lineRule="auto"/>
              <w:ind w:left="-11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rtl/>
                <w:cs/>
                <w:lang w:bidi="ar-SA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ล้านบาท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9256E17" w14:textId="77777777" w:rsidR="001B3352" w:rsidRPr="00E84424" w:rsidRDefault="001B3352" w:rsidP="00991CE9">
            <w:pPr>
              <w:spacing w:line="240" w:lineRule="auto"/>
              <w:ind w:left="-11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bidi="ar-SA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การป้องกันความเสี่ยงกระแสเงินสด</w:t>
            </w:r>
          </w:p>
          <w:p w14:paraId="1BFD34A3" w14:textId="77777777" w:rsidR="001B3352" w:rsidRPr="00E84424" w:rsidRDefault="001B3352" w:rsidP="00991CE9">
            <w:pPr>
              <w:spacing w:line="240" w:lineRule="auto"/>
              <w:ind w:left="-11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bidi="ar-SA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ล้านบาท</w:t>
            </w:r>
          </w:p>
        </w:tc>
        <w:tc>
          <w:tcPr>
            <w:tcW w:w="57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BD9013E" w14:textId="77777777" w:rsidR="001B3352" w:rsidRPr="00E84424" w:rsidRDefault="001B3352" w:rsidP="00991CE9">
            <w:pPr>
              <w:spacing w:line="240" w:lineRule="auto"/>
              <w:ind w:left="-11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ส่วนแบ่ง</w:t>
            </w:r>
          </w:p>
          <w:p w14:paraId="4D4848A9" w14:textId="77777777" w:rsidR="00A244B9" w:rsidRPr="00E84424" w:rsidRDefault="001B3352" w:rsidP="00991CE9">
            <w:pPr>
              <w:spacing w:line="240" w:lineRule="auto"/>
              <w:ind w:left="-11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กำไร (ขาดทุน) เบ็ดเสร็จอื่น</w:t>
            </w:r>
          </w:p>
          <w:p w14:paraId="2F1191EC" w14:textId="26E228E9" w:rsidR="001B3352" w:rsidRPr="00E84424" w:rsidRDefault="001B3352" w:rsidP="00991CE9">
            <w:pPr>
              <w:spacing w:line="240" w:lineRule="auto"/>
              <w:ind w:left="-11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bidi="ar-SA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จากบริษัทร่วม</w:t>
            </w:r>
          </w:p>
          <w:p w14:paraId="5017E1E0" w14:textId="77777777" w:rsidR="001B3352" w:rsidRPr="00E84424" w:rsidRDefault="001B3352" w:rsidP="00991CE9">
            <w:pPr>
              <w:spacing w:line="240" w:lineRule="auto"/>
              <w:ind w:left="-11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bidi="ar-SA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ล้านบาท</w:t>
            </w:r>
          </w:p>
        </w:tc>
        <w:tc>
          <w:tcPr>
            <w:tcW w:w="56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F4131BB" w14:textId="77777777" w:rsidR="001B3352" w:rsidRPr="00E84424" w:rsidRDefault="001B3352" w:rsidP="00991CE9">
            <w:pPr>
              <w:spacing w:line="240" w:lineRule="auto"/>
              <w:ind w:left="-11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ส่วนได้เสีย</w:t>
            </w:r>
          </w:p>
          <w:p w14:paraId="431DA73A" w14:textId="77777777" w:rsidR="001B3352" w:rsidRPr="00E84424" w:rsidRDefault="001B3352" w:rsidP="00991CE9">
            <w:pPr>
              <w:spacing w:line="240" w:lineRule="auto"/>
              <w:ind w:left="-11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ที่ไม่มี</w:t>
            </w:r>
          </w:p>
          <w:p w14:paraId="63A5432B" w14:textId="77777777" w:rsidR="001B3352" w:rsidRPr="00E84424" w:rsidRDefault="001B3352" w:rsidP="00991CE9">
            <w:pPr>
              <w:spacing w:line="240" w:lineRule="auto"/>
              <w:ind w:left="-11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อำนาจควบคุม</w:t>
            </w:r>
          </w:p>
          <w:p w14:paraId="560EC66D" w14:textId="77777777" w:rsidR="001B3352" w:rsidRPr="00E84424" w:rsidRDefault="001B3352" w:rsidP="00991CE9">
            <w:pPr>
              <w:spacing w:line="240" w:lineRule="auto"/>
              <w:ind w:left="-11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bidi="ar-SA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ล้านบาท</w:t>
            </w:r>
          </w:p>
        </w:tc>
        <w:tc>
          <w:tcPr>
            <w:tcW w:w="56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FDF1C77" w14:textId="77777777" w:rsidR="001B3352" w:rsidRPr="00E84424" w:rsidRDefault="001B3352" w:rsidP="00991CE9">
            <w:pPr>
              <w:spacing w:line="240" w:lineRule="auto"/>
              <w:ind w:left="-11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bidi="ar-SA"/>
              </w:rPr>
            </w:pPr>
          </w:p>
          <w:p w14:paraId="7D53C50A" w14:textId="77777777" w:rsidR="001B3352" w:rsidRPr="00E84424" w:rsidRDefault="001B3352" w:rsidP="00991CE9">
            <w:pPr>
              <w:spacing w:line="240" w:lineRule="auto"/>
              <w:ind w:left="-11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bidi="ar-SA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ผลกระทบ</w:t>
            </w:r>
          </w:p>
          <w:p w14:paraId="11BAF93C" w14:textId="77777777" w:rsidR="001B3352" w:rsidRPr="00E84424" w:rsidRDefault="001B3352" w:rsidP="00991CE9">
            <w:pPr>
              <w:spacing w:line="240" w:lineRule="auto"/>
              <w:ind w:left="-11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rtl/>
                <w:cs/>
                <w:lang w:bidi="ar-SA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 xml:space="preserve"> ต่อกำไรสะสม</w:t>
            </w:r>
          </w:p>
          <w:p w14:paraId="4CF83C27" w14:textId="77777777" w:rsidR="001B3352" w:rsidRPr="00E84424" w:rsidRDefault="001B3352" w:rsidP="00991CE9">
            <w:pPr>
              <w:spacing w:line="240" w:lineRule="auto"/>
              <w:ind w:left="-11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bidi="ar-SA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ล้านบาท</w:t>
            </w:r>
          </w:p>
        </w:tc>
      </w:tr>
      <w:tr w:rsidR="001B3352" w:rsidRPr="00E84424" w14:paraId="09E401D3" w14:textId="77777777" w:rsidTr="00991CE9">
        <w:trPr>
          <w:trHeight w:val="732"/>
        </w:trPr>
        <w:tc>
          <w:tcPr>
            <w:tcW w:w="1573" w:type="pct"/>
            <w:hideMark/>
          </w:tcPr>
          <w:p w14:paraId="74E0F557" w14:textId="77777777" w:rsidR="001B3352" w:rsidRPr="00E84424" w:rsidRDefault="001B3352" w:rsidP="00EE708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432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2"/>
                <w:sz w:val="21"/>
                <w:szCs w:val="21"/>
                <w:lang w:val="en-GB" w:bidi="ar-SA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pacing w:val="-2"/>
                <w:sz w:val="21"/>
                <w:szCs w:val="21"/>
                <w:cs/>
                <w:lang w:val="en-GB"/>
              </w:rPr>
              <w:t xml:space="preserve">ยอดคงเหลือ ณ วันที่ </w:t>
            </w:r>
          </w:p>
          <w:p w14:paraId="7530EE2F" w14:textId="2CD13FA8" w:rsidR="001B3352" w:rsidRPr="00E84424" w:rsidRDefault="001B3352" w:rsidP="00EE708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432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2"/>
                <w:sz w:val="21"/>
                <w:szCs w:val="21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pacing w:val="-2"/>
                <w:sz w:val="21"/>
                <w:szCs w:val="21"/>
                <w:cs/>
                <w:lang w:val="en-GB"/>
              </w:rPr>
              <w:t xml:space="preserve">   </w:t>
            </w:r>
            <w:r w:rsidR="00CF1017" w:rsidRPr="00CF1017">
              <w:rPr>
                <w:rFonts w:ascii="Browallia New" w:eastAsia="Arial Unicode MS" w:hAnsi="Browallia New" w:cs="Browallia New"/>
                <w:b/>
                <w:bCs/>
                <w:spacing w:val="-2"/>
                <w:sz w:val="21"/>
                <w:szCs w:val="21"/>
                <w:lang w:val="en-GB"/>
              </w:rPr>
              <w:t>31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spacing w:val="-2"/>
                <w:sz w:val="21"/>
                <w:szCs w:val="21"/>
                <w:lang w:val="en-GB"/>
              </w:rPr>
              <w:t xml:space="preserve"> 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spacing w:val="-2"/>
                <w:sz w:val="21"/>
                <w:szCs w:val="21"/>
                <w:cs/>
                <w:lang w:val="en-GB"/>
              </w:rPr>
              <w:t xml:space="preserve">ธันวาคม พ.ศ. </w:t>
            </w:r>
            <w:r w:rsidR="00CF1017" w:rsidRPr="00CF1017">
              <w:rPr>
                <w:rFonts w:ascii="Browallia New" w:eastAsia="Arial Unicode MS" w:hAnsi="Browallia New" w:cs="Browallia New"/>
                <w:b/>
                <w:bCs/>
                <w:spacing w:val="-2"/>
                <w:sz w:val="21"/>
                <w:szCs w:val="21"/>
                <w:lang w:val="en-GB"/>
              </w:rPr>
              <w:t>2562</w:t>
            </w:r>
          </w:p>
          <w:p w14:paraId="712E6A59" w14:textId="77777777" w:rsidR="001B3352" w:rsidRPr="00E84424" w:rsidRDefault="001B3352" w:rsidP="00EE708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432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2"/>
                <w:sz w:val="21"/>
                <w:szCs w:val="21"/>
                <w:cs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pacing w:val="-2"/>
                <w:sz w:val="21"/>
                <w:szCs w:val="21"/>
                <w:cs/>
              </w:rPr>
              <w:t xml:space="preserve">   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spacing w:val="-2"/>
                <w:sz w:val="21"/>
                <w:szCs w:val="21"/>
              </w:rPr>
              <w:t>(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spacing w:val="-2"/>
                <w:sz w:val="21"/>
                <w:szCs w:val="21"/>
                <w:cs/>
                <w:lang w:val="en-GB"/>
              </w:rPr>
              <w:t>ตามที่รายงานไว้เดิม)</w:t>
            </w:r>
          </w:p>
        </w:tc>
        <w:tc>
          <w:tcPr>
            <w:tcW w:w="450" w:type="pct"/>
            <w:vAlign w:val="bottom"/>
          </w:tcPr>
          <w:p w14:paraId="1CB2BA1E" w14:textId="77777777" w:rsidR="001B3352" w:rsidRPr="00E84424" w:rsidRDefault="001B3352" w:rsidP="00991CE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pacing w:val="-2"/>
                <w:sz w:val="21"/>
                <w:szCs w:val="21"/>
              </w:rPr>
            </w:pPr>
          </w:p>
        </w:tc>
        <w:tc>
          <w:tcPr>
            <w:tcW w:w="749" w:type="pct"/>
            <w:shd w:val="clear" w:color="auto" w:fill="auto"/>
            <w:vAlign w:val="bottom"/>
          </w:tcPr>
          <w:p w14:paraId="0F9AC607" w14:textId="7D2BAF17" w:rsidR="001B3352" w:rsidRPr="00E84424" w:rsidRDefault="00CF1017" w:rsidP="00991CE9">
            <w:pPr>
              <w:spacing w:line="240" w:lineRule="auto"/>
              <w:ind w:left="-114"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CF1017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66</w:t>
            </w:r>
          </w:p>
        </w:tc>
        <w:tc>
          <w:tcPr>
            <w:tcW w:w="524" w:type="pct"/>
            <w:shd w:val="clear" w:color="auto" w:fill="auto"/>
            <w:vAlign w:val="bottom"/>
          </w:tcPr>
          <w:p w14:paraId="3FABA5B4" w14:textId="77777777" w:rsidR="001B3352" w:rsidRPr="00E84424" w:rsidRDefault="001B3352" w:rsidP="00991CE9">
            <w:pPr>
              <w:spacing w:line="240" w:lineRule="auto"/>
              <w:ind w:left="-114"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E84424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-</w:t>
            </w:r>
          </w:p>
        </w:tc>
        <w:tc>
          <w:tcPr>
            <w:tcW w:w="575" w:type="pct"/>
            <w:shd w:val="clear" w:color="auto" w:fill="auto"/>
            <w:vAlign w:val="bottom"/>
          </w:tcPr>
          <w:p w14:paraId="3700B5D8" w14:textId="6231D951" w:rsidR="001B3352" w:rsidRPr="00E84424" w:rsidRDefault="00807EE6" w:rsidP="00991CE9">
            <w:pPr>
              <w:spacing w:line="240" w:lineRule="auto"/>
              <w:ind w:left="-114"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  <w:t>30</w:t>
            </w:r>
            <w:r w:rsidRPr="00E84424"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  <w:t>)</w:t>
            </w:r>
          </w:p>
        </w:tc>
        <w:tc>
          <w:tcPr>
            <w:tcW w:w="564" w:type="pct"/>
            <w:shd w:val="clear" w:color="auto" w:fill="auto"/>
            <w:vAlign w:val="bottom"/>
          </w:tcPr>
          <w:p w14:paraId="314CF5F0" w14:textId="5A9FA85B" w:rsidR="001B3352" w:rsidRPr="00E84424" w:rsidRDefault="00CF1017" w:rsidP="00991CE9">
            <w:pPr>
              <w:spacing w:line="240" w:lineRule="auto"/>
              <w:ind w:left="-114"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CF1017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3</w:t>
            </w:r>
            <w:r w:rsidR="001B3352" w:rsidRPr="00E84424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951</w:t>
            </w:r>
          </w:p>
        </w:tc>
        <w:tc>
          <w:tcPr>
            <w:tcW w:w="565" w:type="pct"/>
            <w:shd w:val="clear" w:color="auto" w:fill="auto"/>
            <w:vAlign w:val="bottom"/>
          </w:tcPr>
          <w:p w14:paraId="7083C330" w14:textId="36258886" w:rsidR="001B3352" w:rsidRPr="00E84424" w:rsidRDefault="00CF1017" w:rsidP="00991CE9">
            <w:pPr>
              <w:spacing w:line="240" w:lineRule="auto"/>
              <w:ind w:left="-114"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CF1017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97</w:t>
            </w:r>
            <w:r w:rsidR="001B3352" w:rsidRPr="00E84424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997</w:t>
            </w:r>
          </w:p>
        </w:tc>
      </w:tr>
      <w:tr w:rsidR="001B3352" w:rsidRPr="00E84424" w14:paraId="06823D7F" w14:textId="77777777" w:rsidTr="00991CE9">
        <w:trPr>
          <w:trHeight w:val="510"/>
        </w:trPr>
        <w:tc>
          <w:tcPr>
            <w:tcW w:w="1573" w:type="pct"/>
            <w:hideMark/>
          </w:tcPr>
          <w:p w14:paraId="286C5D0D" w14:textId="77777777" w:rsidR="00EE7086" w:rsidRPr="00E84424" w:rsidRDefault="001B3352" w:rsidP="00EE708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432"/>
              <w:jc w:val="thaiDistribute"/>
              <w:rPr>
                <w:rFonts w:ascii="Browallia New" w:eastAsia="Arial Unicode MS" w:hAnsi="Browallia New" w:cs="Browallia New"/>
                <w:spacing w:val="-2"/>
                <w:sz w:val="21"/>
                <w:szCs w:val="21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pacing w:val="-2"/>
                <w:sz w:val="21"/>
                <w:szCs w:val="21"/>
                <w:cs/>
                <w:lang w:val="en-GB"/>
              </w:rPr>
              <w:t>การจัดประเภทใหม่จากเงินลงทุน</w:t>
            </w:r>
          </w:p>
          <w:p w14:paraId="296DA9F2" w14:textId="77777777" w:rsidR="00EE7086" w:rsidRPr="00E84424" w:rsidRDefault="00EE7086" w:rsidP="00EE708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432"/>
              <w:jc w:val="thaiDistribute"/>
              <w:rPr>
                <w:rFonts w:ascii="Browallia New" w:eastAsia="Arial Unicode MS" w:hAnsi="Browallia New" w:cs="Browallia New"/>
                <w:spacing w:val="-2"/>
                <w:sz w:val="21"/>
                <w:szCs w:val="21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pacing w:val="-2"/>
                <w:sz w:val="21"/>
                <w:szCs w:val="21"/>
                <w:lang w:val="en-GB"/>
              </w:rPr>
              <w:t xml:space="preserve">   </w:t>
            </w:r>
            <w:r w:rsidR="001B3352" w:rsidRPr="00E84424">
              <w:rPr>
                <w:rFonts w:ascii="Browallia New" w:eastAsia="Arial Unicode MS" w:hAnsi="Browallia New" w:cs="Browallia New"/>
                <w:spacing w:val="-2"/>
                <w:sz w:val="21"/>
                <w:szCs w:val="21"/>
                <w:cs/>
                <w:lang w:val="en-GB"/>
              </w:rPr>
              <w:t>เผื่อขายเป็นเงินลงทุนที่วัดมูลค่าด้วย</w:t>
            </w:r>
          </w:p>
          <w:p w14:paraId="6794C596" w14:textId="1730FCD6" w:rsidR="001B3352" w:rsidRPr="00E84424" w:rsidRDefault="00EE7086" w:rsidP="00EE708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432"/>
              <w:jc w:val="thaiDistribute"/>
              <w:rPr>
                <w:rFonts w:ascii="Browallia New" w:eastAsia="Arial Unicode MS" w:hAnsi="Browallia New" w:cs="Browallia New"/>
                <w:spacing w:val="-2"/>
                <w:sz w:val="21"/>
                <w:szCs w:val="21"/>
                <w:cs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pacing w:val="-2"/>
                <w:sz w:val="21"/>
                <w:szCs w:val="21"/>
                <w:lang w:val="en-GB"/>
              </w:rPr>
              <w:t xml:space="preserve">   </w:t>
            </w:r>
            <w:r w:rsidR="001B3352" w:rsidRPr="00E84424">
              <w:rPr>
                <w:rFonts w:ascii="Browallia New" w:eastAsia="Arial Unicode MS" w:hAnsi="Browallia New" w:cs="Browallia New"/>
                <w:spacing w:val="-2"/>
                <w:sz w:val="21"/>
                <w:szCs w:val="21"/>
              </w:rPr>
              <w:t>FVPL</w:t>
            </w:r>
            <w:r w:rsidR="001B3352" w:rsidRPr="00E84424">
              <w:rPr>
                <w:rFonts w:ascii="Browallia New" w:eastAsia="Arial Unicode MS" w:hAnsi="Browallia New" w:cs="Browallia New"/>
                <w:spacing w:val="-2"/>
                <w:sz w:val="21"/>
                <w:szCs w:val="21"/>
                <w:cs/>
                <w:lang w:val="en-GB"/>
              </w:rPr>
              <w:t xml:space="preserve"> </w:t>
            </w:r>
          </w:p>
        </w:tc>
        <w:tc>
          <w:tcPr>
            <w:tcW w:w="450" w:type="pct"/>
            <w:vAlign w:val="bottom"/>
          </w:tcPr>
          <w:p w14:paraId="516D045A" w14:textId="77777777" w:rsidR="001B3352" w:rsidRPr="00E84424" w:rsidRDefault="001B3352" w:rsidP="00991CE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Browallia New" w:eastAsia="Arial Unicode MS" w:hAnsi="Browallia New" w:cs="Browallia New"/>
                <w:spacing w:val="-2"/>
                <w:sz w:val="21"/>
                <w:szCs w:val="21"/>
              </w:rPr>
            </w:pPr>
            <w:r w:rsidRPr="00E84424">
              <w:rPr>
                <w:rFonts w:ascii="Browallia New" w:eastAsia="Arial Unicode MS" w:hAnsi="Browallia New" w:cs="Browallia New"/>
                <w:spacing w:val="-2"/>
                <w:sz w:val="21"/>
                <w:szCs w:val="21"/>
                <w:cs/>
                <w:lang w:val="en-GB"/>
              </w:rPr>
              <w:t>ก</w:t>
            </w:r>
          </w:p>
        </w:tc>
        <w:tc>
          <w:tcPr>
            <w:tcW w:w="749" w:type="pct"/>
            <w:shd w:val="clear" w:color="auto" w:fill="auto"/>
            <w:vAlign w:val="bottom"/>
          </w:tcPr>
          <w:p w14:paraId="5E4CCA02" w14:textId="31C45DBF" w:rsidR="001B3352" w:rsidRPr="00E84424" w:rsidRDefault="001B3352" w:rsidP="00991CE9">
            <w:pPr>
              <w:spacing w:line="240" w:lineRule="auto"/>
              <w:ind w:left="-114"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E84424"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  <w:t>66</w:t>
            </w:r>
            <w:r w:rsidRPr="00E84424"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  <w:t>)</w:t>
            </w:r>
          </w:p>
        </w:tc>
        <w:tc>
          <w:tcPr>
            <w:tcW w:w="524" w:type="pct"/>
            <w:shd w:val="clear" w:color="auto" w:fill="auto"/>
            <w:vAlign w:val="bottom"/>
          </w:tcPr>
          <w:p w14:paraId="42EE9C59" w14:textId="77777777" w:rsidR="001B3352" w:rsidRPr="00E84424" w:rsidRDefault="001B3352" w:rsidP="00991CE9">
            <w:pPr>
              <w:spacing w:line="240" w:lineRule="auto"/>
              <w:ind w:left="-114"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E84424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-</w:t>
            </w:r>
          </w:p>
        </w:tc>
        <w:tc>
          <w:tcPr>
            <w:tcW w:w="575" w:type="pct"/>
            <w:shd w:val="clear" w:color="auto" w:fill="auto"/>
            <w:vAlign w:val="bottom"/>
          </w:tcPr>
          <w:p w14:paraId="56F0D234" w14:textId="77777777" w:rsidR="001B3352" w:rsidRPr="00E84424" w:rsidRDefault="001B3352" w:rsidP="00991CE9">
            <w:pPr>
              <w:spacing w:line="240" w:lineRule="auto"/>
              <w:ind w:left="-114"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E84424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-</w:t>
            </w:r>
          </w:p>
        </w:tc>
        <w:tc>
          <w:tcPr>
            <w:tcW w:w="564" w:type="pct"/>
            <w:shd w:val="clear" w:color="auto" w:fill="auto"/>
            <w:vAlign w:val="bottom"/>
          </w:tcPr>
          <w:p w14:paraId="6FBD06DB" w14:textId="77777777" w:rsidR="001B3352" w:rsidRPr="00E84424" w:rsidRDefault="001B3352" w:rsidP="00991CE9">
            <w:pPr>
              <w:spacing w:line="240" w:lineRule="auto"/>
              <w:ind w:left="-114"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E84424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-</w:t>
            </w:r>
          </w:p>
        </w:tc>
        <w:tc>
          <w:tcPr>
            <w:tcW w:w="565" w:type="pct"/>
            <w:shd w:val="clear" w:color="auto" w:fill="auto"/>
            <w:vAlign w:val="bottom"/>
          </w:tcPr>
          <w:p w14:paraId="41BCE3F6" w14:textId="77777777" w:rsidR="001B3352" w:rsidRPr="00E84424" w:rsidRDefault="001B3352" w:rsidP="00991CE9">
            <w:pPr>
              <w:spacing w:line="240" w:lineRule="auto"/>
              <w:ind w:left="-114"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E84424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-</w:t>
            </w:r>
          </w:p>
        </w:tc>
      </w:tr>
      <w:tr w:rsidR="00A244B9" w:rsidRPr="00E84424" w14:paraId="56FA7501" w14:textId="77777777" w:rsidTr="00FF037A">
        <w:trPr>
          <w:trHeight w:val="199"/>
        </w:trPr>
        <w:tc>
          <w:tcPr>
            <w:tcW w:w="1573" w:type="pct"/>
          </w:tcPr>
          <w:p w14:paraId="756270D8" w14:textId="215A1AC0" w:rsidR="00A244B9" w:rsidRPr="00E84424" w:rsidRDefault="00A244B9" w:rsidP="00EE708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432"/>
              <w:jc w:val="thaiDistribute"/>
              <w:rPr>
                <w:rFonts w:ascii="Browallia New" w:eastAsia="Arial Unicode MS" w:hAnsi="Browallia New" w:cs="Browallia New"/>
                <w:spacing w:val="-2"/>
                <w:sz w:val="21"/>
                <w:szCs w:val="21"/>
                <w:cs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pacing w:val="-2"/>
                <w:sz w:val="21"/>
                <w:szCs w:val="21"/>
                <w:cs/>
                <w:lang w:val="en-GB"/>
              </w:rPr>
              <w:t>รับรู้มูลค่ายุติธรรมของตราสารอนุพันธ์</w:t>
            </w:r>
          </w:p>
        </w:tc>
        <w:tc>
          <w:tcPr>
            <w:tcW w:w="450" w:type="pct"/>
            <w:vAlign w:val="bottom"/>
          </w:tcPr>
          <w:p w14:paraId="5C900C46" w14:textId="2E380687" w:rsidR="00A244B9" w:rsidRPr="00E84424" w:rsidRDefault="00A244B9" w:rsidP="00A244B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Browallia New" w:eastAsia="Arial Unicode MS" w:hAnsi="Browallia New" w:cs="Browallia New"/>
                <w:spacing w:val="-2"/>
                <w:sz w:val="21"/>
                <w:szCs w:val="21"/>
                <w:cs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pacing w:val="-2"/>
                <w:sz w:val="21"/>
                <w:szCs w:val="21"/>
                <w:cs/>
              </w:rPr>
              <w:t>ค</w:t>
            </w:r>
          </w:p>
        </w:tc>
        <w:tc>
          <w:tcPr>
            <w:tcW w:w="749" w:type="pct"/>
            <w:shd w:val="clear" w:color="auto" w:fill="auto"/>
            <w:vAlign w:val="bottom"/>
          </w:tcPr>
          <w:p w14:paraId="1D33B25F" w14:textId="365F47AE" w:rsidR="00A244B9" w:rsidRPr="00E84424" w:rsidRDefault="00A244B9" w:rsidP="00FF037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1"/>
                <w:szCs w:val="21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-</w:t>
            </w:r>
          </w:p>
        </w:tc>
        <w:tc>
          <w:tcPr>
            <w:tcW w:w="524" w:type="pct"/>
            <w:shd w:val="clear" w:color="auto" w:fill="auto"/>
            <w:vAlign w:val="bottom"/>
          </w:tcPr>
          <w:p w14:paraId="634EB14A" w14:textId="0279999E" w:rsidR="00A244B9" w:rsidRPr="00E84424" w:rsidRDefault="00A244B9" w:rsidP="00FF037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E84424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413</w:t>
            </w:r>
            <w:r w:rsidRPr="00E84424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)</w:t>
            </w:r>
          </w:p>
        </w:tc>
        <w:tc>
          <w:tcPr>
            <w:tcW w:w="575" w:type="pct"/>
            <w:shd w:val="clear" w:color="auto" w:fill="auto"/>
            <w:vAlign w:val="bottom"/>
          </w:tcPr>
          <w:p w14:paraId="5CF4485C" w14:textId="3D396352" w:rsidR="00A244B9" w:rsidRPr="00E84424" w:rsidRDefault="00A244B9" w:rsidP="00FF037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E84424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-</w:t>
            </w:r>
          </w:p>
        </w:tc>
        <w:tc>
          <w:tcPr>
            <w:tcW w:w="564" w:type="pct"/>
            <w:shd w:val="clear" w:color="auto" w:fill="auto"/>
            <w:vAlign w:val="bottom"/>
          </w:tcPr>
          <w:p w14:paraId="2288E184" w14:textId="5DA426FE" w:rsidR="00A244B9" w:rsidRPr="00E84424" w:rsidRDefault="00A244B9" w:rsidP="00FF037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E84424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-</w:t>
            </w:r>
          </w:p>
        </w:tc>
        <w:tc>
          <w:tcPr>
            <w:tcW w:w="565" w:type="pct"/>
            <w:shd w:val="clear" w:color="auto" w:fill="auto"/>
            <w:vAlign w:val="bottom"/>
          </w:tcPr>
          <w:p w14:paraId="78405499" w14:textId="7D78BD34" w:rsidR="00A244B9" w:rsidRPr="00E84424" w:rsidRDefault="00A244B9" w:rsidP="00FF037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E84424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-</w:t>
            </w:r>
          </w:p>
        </w:tc>
      </w:tr>
      <w:tr w:rsidR="00A244B9" w:rsidRPr="00E84424" w14:paraId="7E91A7C0" w14:textId="77777777" w:rsidTr="009632F2">
        <w:trPr>
          <w:trHeight w:val="149"/>
        </w:trPr>
        <w:tc>
          <w:tcPr>
            <w:tcW w:w="1573" w:type="pct"/>
          </w:tcPr>
          <w:p w14:paraId="199867DD" w14:textId="421BDA07" w:rsidR="00A244B9" w:rsidRPr="00E84424" w:rsidRDefault="00A244B9" w:rsidP="00EE708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432"/>
              <w:jc w:val="thaiDistribute"/>
              <w:rPr>
                <w:rFonts w:ascii="Browallia New" w:eastAsia="Arial Unicode MS" w:hAnsi="Browallia New" w:cs="Browallia New"/>
                <w:spacing w:val="-2"/>
                <w:sz w:val="21"/>
                <w:szCs w:val="21"/>
                <w:cs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pacing w:val="-8"/>
                <w:sz w:val="21"/>
                <w:szCs w:val="21"/>
                <w:cs/>
                <w:lang w:val="en-GB"/>
              </w:rPr>
              <w:t>รับรู้การปรับปรุงผลกระทบของบริษัทร่วม</w:t>
            </w:r>
          </w:p>
        </w:tc>
        <w:tc>
          <w:tcPr>
            <w:tcW w:w="450" w:type="pct"/>
            <w:vAlign w:val="bottom"/>
          </w:tcPr>
          <w:p w14:paraId="06D53CFD" w14:textId="418817A2" w:rsidR="00A244B9" w:rsidRPr="00E84424" w:rsidRDefault="00A244B9" w:rsidP="00A244B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Browallia New" w:eastAsia="Arial Unicode MS" w:hAnsi="Browallia New" w:cs="Browallia New"/>
                <w:spacing w:val="-2"/>
                <w:sz w:val="21"/>
                <w:szCs w:val="21"/>
                <w:cs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pacing w:val="-2"/>
                <w:sz w:val="21"/>
                <w:szCs w:val="21"/>
                <w:cs/>
              </w:rPr>
              <w:t>ฉ</w:t>
            </w:r>
          </w:p>
        </w:tc>
        <w:tc>
          <w:tcPr>
            <w:tcW w:w="749" w:type="pct"/>
            <w:shd w:val="clear" w:color="auto" w:fill="auto"/>
            <w:vAlign w:val="bottom"/>
          </w:tcPr>
          <w:p w14:paraId="3D917620" w14:textId="1CFF7A92" w:rsidR="00A244B9" w:rsidRPr="00E84424" w:rsidRDefault="00A244B9" w:rsidP="00A244B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  <w:t>-</w:t>
            </w:r>
          </w:p>
        </w:tc>
        <w:tc>
          <w:tcPr>
            <w:tcW w:w="524" w:type="pct"/>
            <w:shd w:val="clear" w:color="auto" w:fill="auto"/>
            <w:vAlign w:val="bottom"/>
          </w:tcPr>
          <w:p w14:paraId="106D76A8" w14:textId="100DE8EA" w:rsidR="00A244B9" w:rsidRPr="00E84424" w:rsidRDefault="00A244B9" w:rsidP="00A244B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E84424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-</w:t>
            </w:r>
          </w:p>
        </w:tc>
        <w:tc>
          <w:tcPr>
            <w:tcW w:w="575" w:type="pct"/>
            <w:shd w:val="clear" w:color="auto" w:fill="auto"/>
            <w:vAlign w:val="bottom"/>
          </w:tcPr>
          <w:p w14:paraId="526DB404" w14:textId="3E2A0BFF" w:rsidR="00A244B9" w:rsidRPr="00E84424" w:rsidRDefault="00A244B9" w:rsidP="00A244B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E84424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314</w:t>
            </w:r>
            <w:r w:rsidRPr="00E84424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)</w:t>
            </w:r>
          </w:p>
        </w:tc>
        <w:tc>
          <w:tcPr>
            <w:tcW w:w="564" w:type="pct"/>
            <w:shd w:val="clear" w:color="auto" w:fill="auto"/>
            <w:vAlign w:val="bottom"/>
          </w:tcPr>
          <w:p w14:paraId="559FE501" w14:textId="08D54ECE" w:rsidR="00A244B9" w:rsidRPr="00E84424" w:rsidRDefault="00A244B9" w:rsidP="00A244B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E84424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79</w:t>
            </w:r>
            <w:r w:rsidRPr="00E84424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)</w:t>
            </w:r>
          </w:p>
        </w:tc>
        <w:tc>
          <w:tcPr>
            <w:tcW w:w="565" w:type="pct"/>
            <w:shd w:val="clear" w:color="auto" w:fill="auto"/>
            <w:vAlign w:val="bottom"/>
          </w:tcPr>
          <w:p w14:paraId="72213240" w14:textId="1ADFE2AC" w:rsidR="00A244B9" w:rsidRPr="00E84424" w:rsidRDefault="00A244B9" w:rsidP="00A244B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E84424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-</w:t>
            </w:r>
          </w:p>
        </w:tc>
      </w:tr>
      <w:tr w:rsidR="00A244B9" w:rsidRPr="00E84424" w14:paraId="1EE77E4C" w14:textId="77777777" w:rsidTr="00991CE9">
        <w:trPr>
          <w:trHeight w:val="68"/>
        </w:trPr>
        <w:tc>
          <w:tcPr>
            <w:tcW w:w="1573" w:type="pct"/>
            <w:hideMark/>
          </w:tcPr>
          <w:p w14:paraId="3706383A" w14:textId="77777777" w:rsidR="00A244B9" w:rsidRPr="00E84424" w:rsidRDefault="00A244B9" w:rsidP="00EE708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432"/>
              <w:jc w:val="thaiDistribute"/>
              <w:rPr>
                <w:rFonts w:ascii="Browallia New" w:eastAsia="Arial Unicode MS" w:hAnsi="Browallia New" w:cs="Browallia New"/>
                <w:spacing w:val="-8"/>
                <w:sz w:val="21"/>
                <w:szCs w:val="21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pacing w:val="-8"/>
                <w:sz w:val="21"/>
                <w:szCs w:val="21"/>
                <w:cs/>
                <w:lang w:val="en-GB"/>
              </w:rPr>
              <w:t>รับรู้สินทรัพย์ภาษีเงินได้รอตัดบัญชีจาก</w:t>
            </w:r>
          </w:p>
          <w:p w14:paraId="4D7DDE8B" w14:textId="18FEB25D" w:rsidR="00A244B9" w:rsidRPr="00E84424" w:rsidRDefault="00AF7E98" w:rsidP="00AF7E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459"/>
              <w:jc w:val="thaiDistribute"/>
              <w:rPr>
                <w:rFonts w:ascii="Browallia New" w:eastAsia="Arial Unicode MS" w:hAnsi="Browallia New" w:cs="Browallia New"/>
                <w:spacing w:val="-8"/>
                <w:sz w:val="21"/>
                <w:szCs w:val="21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spacing w:val="-8"/>
                <w:sz w:val="21"/>
                <w:szCs w:val="21"/>
                <w:cs/>
                <w:lang w:val="en-GB"/>
              </w:rPr>
              <w:t xml:space="preserve">  </w:t>
            </w:r>
            <w:r w:rsidR="00A244B9" w:rsidRPr="00E84424">
              <w:rPr>
                <w:rFonts w:ascii="Browallia New" w:eastAsia="Arial Unicode MS" w:hAnsi="Browallia New" w:cs="Browallia New"/>
                <w:spacing w:val="-8"/>
                <w:sz w:val="21"/>
                <w:szCs w:val="21"/>
                <w:cs/>
                <w:lang w:val="en-GB"/>
              </w:rPr>
              <w:t>รายการปรับปรุงข้างต้น</w:t>
            </w:r>
          </w:p>
        </w:tc>
        <w:tc>
          <w:tcPr>
            <w:tcW w:w="450" w:type="pct"/>
            <w:vAlign w:val="bottom"/>
          </w:tcPr>
          <w:p w14:paraId="70CF572E" w14:textId="614C34D7" w:rsidR="00A244B9" w:rsidRPr="00E84424" w:rsidRDefault="00A244B9" w:rsidP="00A244B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Browallia New" w:eastAsia="Arial Unicode MS" w:hAnsi="Browallia New" w:cs="Browallia New"/>
                <w:spacing w:val="-2"/>
                <w:sz w:val="21"/>
                <w:szCs w:val="21"/>
                <w:cs/>
              </w:rPr>
            </w:pPr>
          </w:p>
        </w:tc>
        <w:tc>
          <w:tcPr>
            <w:tcW w:w="749" w:type="pct"/>
            <w:shd w:val="clear" w:color="auto" w:fill="auto"/>
            <w:vAlign w:val="bottom"/>
          </w:tcPr>
          <w:p w14:paraId="5D507400" w14:textId="77777777" w:rsidR="00A244B9" w:rsidRPr="00E84424" w:rsidRDefault="00A244B9" w:rsidP="00A244B9">
            <w:pPr>
              <w:spacing w:line="240" w:lineRule="auto"/>
              <w:ind w:left="-114"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E84424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-</w:t>
            </w:r>
          </w:p>
        </w:tc>
        <w:tc>
          <w:tcPr>
            <w:tcW w:w="524" w:type="pct"/>
            <w:shd w:val="clear" w:color="auto" w:fill="auto"/>
            <w:vAlign w:val="bottom"/>
          </w:tcPr>
          <w:p w14:paraId="727EFA3D" w14:textId="52014D8C" w:rsidR="00A244B9" w:rsidRPr="00E84424" w:rsidRDefault="00CF1017" w:rsidP="00A244B9">
            <w:pPr>
              <w:spacing w:line="240" w:lineRule="auto"/>
              <w:ind w:left="-114"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  <w:t>82</w:t>
            </w:r>
          </w:p>
        </w:tc>
        <w:tc>
          <w:tcPr>
            <w:tcW w:w="575" w:type="pct"/>
            <w:shd w:val="clear" w:color="auto" w:fill="auto"/>
            <w:vAlign w:val="bottom"/>
          </w:tcPr>
          <w:p w14:paraId="0C52F8FD" w14:textId="77777777" w:rsidR="00A244B9" w:rsidRPr="00E84424" w:rsidRDefault="00A244B9" w:rsidP="00A244B9">
            <w:pPr>
              <w:spacing w:line="240" w:lineRule="auto"/>
              <w:ind w:left="-114"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E84424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-</w:t>
            </w:r>
          </w:p>
        </w:tc>
        <w:tc>
          <w:tcPr>
            <w:tcW w:w="564" w:type="pct"/>
            <w:shd w:val="clear" w:color="auto" w:fill="auto"/>
            <w:vAlign w:val="bottom"/>
          </w:tcPr>
          <w:p w14:paraId="6626BB14" w14:textId="77777777" w:rsidR="00A244B9" w:rsidRPr="00E84424" w:rsidRDefault="00A244B9" w:rsidP="00A244B9">
            <w:pPr>
              <w:spacing w:line="240" w:lineRule="auto"/>
              <w:ind w:left="-114"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E84424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-</w:t>
            </w:r>
          </w:p>
        </w:tc>
        <w:tc>
          <w:tcPr>
            <w:tcW w:w="565" w:type="pct"/>
            <w:shd w:val="clear" w:color="auto" w:fill="auto"/>
            <w:vAlign w:val="bottom"/>
          </w:tcPr>
          <w:p w14:paraId="76E3DECE" w14:textId="77777777" w:rsidR="00A244B9" w:rsidRPr="00E84424" w:rsidRDefault="00A244B9" w:rsidP="00A244B9">
            <w:pPr>
              <w:spacing w:line="240" w:lineRule="auto"/>
              <w:ind w:left="-114"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E84424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-</w:t>
            </w:r>
          </w:p>
        </w:tc>
      </w:tr>
      <w:tr w:rsidR="00A244B9" w:rsidRPr="00E84424" w14:paraId="1453073E" w14:textId="77777777" w:rsidTr="00991CE9">
        <w:trPr>
          <w:trHeight w:val="393"/>
        </w:trPr>
        <w:tc>
          <w:tcPr>
            <w:tcW w:w="1573" w:type="pct"/>
          </w:tcPr>
          <w:p w14:paraId="06883B72" w14:textId="77777777" w:rsidR="00EE7086" w:rsidRPr="00E84424" w:rsidRDefault="00A244B9" w:rsidP="00EE708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432"/>
              <w:jc w:val="thaiDistribute"/>
              <w:rPr>
                <w:rFonts w:ascii="Browallia New" w:eastAsia="Arial Unicode MS" w:hAnsi="Browallia New" w:cs="Browallia New"/>
                <w:spacing w:val="-2"/>
                <w:sz w:val="21"/>
                <w:szCs w:val="21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pacing w:val="-2"/>
                <w:sz w:val="21"/>
                <w:szCs w:val="21"/>
                <w:cs/>
                <w:lang w:val="en-GB"/>
              </w:rPr>
              <w:t>รายการปรับปรุงกำไรสะสมต้นปี</w:t>
            </w:r>
          </w:p>
          <w:p w14:paraId="1FC04BAE" w14:textId="0D6419D7" w:rsidR="00EE7086" w:rsidRPr="00E84424" w:rsidRDefault="00EE7086" w:rsidP="00EE708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432"/>
              <w:jc w:val="thaiDistribute"/>
              <w:rPr>
                <w:rFonts w:ascii="Browallia New" w:eastAsia="Arial Unicode MS" w:hAnsi="Browallia New" w:cs="Browallia New"/>
                <w:spacing w:val="-2"/>
                <w:sz w:val="21"/>
                <w:szCs w:val="21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pacing w:val="-2"/>
                <w:sz w:val="21"/>
                <w:szCs w:val="21"/>
                <w:lang w:val="en-GB"/>
              </w:rPr>
              <w:t xml:space="preserve">   </w:t>
            </w:r>
            <w:r w:rsidR="00A244B9" w:rsidRPr="00E84424">
              <w:rPr>
                <w:rFonts w:ascii="Browallia New" w:eastAsia="Arial Unicode MS" w:hAnsi="Browallia New" w:cs="Browallia New"/>
                <w:spacing w:val="-2"/>
                <w:sz w:val="21"/>
                <w:szCs w:val="21"/>
                <w:cs/>
                <w:lang w:val="en-GB"/>
              </w:rPr>
              <w:t>จากการนำ</w:t>
            </w:r>
            <w:r w:rsidRPr="00E84424">
              <w:rPr>
                <w:rFonts w:ascii="Browallia New" w:eastAsia="Arial Unicode MS" w:hAnsi="Browallia New" w:cs="Browallia New"/>
                <w:spacing w:val="-2"/>
                <w:sz w:val="21"/>
                <w:szCs w:val="21"/>
                <w:lang w:val="en-GB"/>
              </w:rPr>
              <w:t xml:space="preserve"> </w:t>
            </w:r>
            <w:r w:rsidR="00A244B9" w:rsidRPr="00E84424">
              <w:rPr>
                <w:rFonts w:ascii="Browallia New" w:eastAsia="Arial Unicode MS" w:hAnsi="Browallia New" w:cs="Browallia New"/>
                <w:spacing w:val="-2"/>
                <w:sz w:val="21"/>
                <w:szCs w:val="21"/>
                <w:lang w:val="en-GB"/>
              </w:rPr>
              <w:t xml:space="preserve">TFRS </w:t>
            </w:r>
            <w:r w:rsidR="00CF1017" w:rsidRPr="00CF1017">
              <w:rPr>
                <w:rFonts w:ascii="Browallia New" w:eastAsia="Arial Unicode MS" w:hAnsi="Browallia New" w:cs="Browallia New"/>
                <w:spacing w:val="-2"/>
                <w:sz w:val="21"/>
                <w:szCs w:val="21"/>
                <w:lang w:val="en-GB"/>
              </w:rPr>
              <w:t>9</w:t>
            </w:r>
            <w:r w:rsidR="00A244B9" w:rsidRPr="00E84424">
              <w:rPr>
                <w:rFonts w:ascii="Browallia New" w:eastAsia="Arial Unicode MS" w:hAnsi="Browallia New" w:cs="Browallia New"/>
                <w:spacing w:val="-2"/>
                <w:sz w:val="21"/>
                <w:szCs w:val="21"/>
                <w:lang w:val="en-GB"/>
              </w:rPr>
              <w:t xml:space="preserve"> </w:t>
            </w:r>
            <w:r w:rsidR="00A244B9" w:rsidRPr="00E84424">
              <w:rPr>
                <w:rFonts w:ascii="Browallia New" w:eastAsia="Arial Unicode MS" w:hAnsi="Browallia New" w:cs="Browallia New"/>
                <w:spacing w:val="-2"/>
                <w:sz w:val="21"/>
                <w:szCs w:val="21"/>
                <w:cs/>
                <w:lang w:val="en-GB"/>
              </w:rPr>
              <w:t xml:space="preserve">มาถือปฏิบัติ </w:t>
            </w:r>
          </w:p>
          <w:p w14:paraId="4C9FDBDC" w14:textId="2B85C0E0" w:rsidR="00A244B9" w:rsidRPr="00E84424" w:rsidRDefault="00EE7086" w:rsidP="00EE708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432"/>
              <w:jc w:val="thaiDistribute"/>
              <w:rPr>
                <w:rFonts w:ascii="Browallia New" w:eastAsia="Arial Unicode MS" w:hAnsi="Browallia New" w:cs="Browallia New"/>
                <w:spacing w:val="-2"/>
                <w:sz w:val="21"/>
                <w:szCs w:val="21"/>
                <w:cs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pacing w:val="-2"/>
                <w:sz w:val="21"/>
                <w:szCs w:val="21"/>
                <w:lang w:val="en-GB"/>
              </w:rPr>
              <w:t xml:space="preserve">   </w:t>
            </w:r>
            <w:r w:rsidR="00A244B9" w:rsidRPr="00E84424">
              <w:rPr>
                <w:rFonts w:ascii="Browallia New" w:eastAsia="Arial Unicode MS" w:hAnsi="Browallia New" w:cs="Browallia New"/>
                <w:spacing w:val="-2"/>
                <w:sz w:val="21"/>
                <w:szCs w:val="21"/>
                <w:cs/>
                <w:lang w:val="en-GB"/>
              </w:rPr>
              <w:t>(ตามตารางข้างต้น)</w:t>
            </w:r>
          </w:p>
        </w:tc>
        <w:tc>
          <w:tcPr>
            <w:tcW w:w="450" w:type="pct"/>
            <w:vAlign w:val="bottom"/>
          </w:tcPr>
          <w:p w14:paraId="2BC26E40" w14:textId="77777777" w:rsidR="00A244B9" w:rsidRPr="00E84424" w:rsidRDefault="00A244B9" w:rsidP="00A244B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Browallia New" w:eastAsia="Arial Unicode MS" w:hAnsi="Browallia New" w:cs="Browallia New"/>
                <w:spacing w:val="-2"/>
                <w:sz w:val="21"/>
                <w:szCs w:val="21"/>
              </w:rPr>
            </w:pPr>
          </w:p>
        </w:tc>
        <w:tc>
          <w:tcPr>
            <w:tcW w:w="74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0C533B" w14:textId="77777777" w:rsidR="00A244B9" w:rsidRPr="00E84424" w:rsidRDefault="00A244B9" w:rsidP="00A244B9">
            <w:pPr>
              <w:spacing w:line="240" w:lineRule="auto"/>
              <w:ind w:left="-114"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E84424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-</w:t>
            </w:r>
          </w:p>
        </w:tc>
        <w:tc>
          <w:tcPr>
            <w:tcW w:w="52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E1F14D" w14:textId="77777777" w:rsidR="00A244B9" w:rsidRPr="00E84424" w:rsidRDefault="00A244B9" w:rsidP="00A244B9">
            <w:pPr>
              <w:spacing w:line="240" w:lineRule="auto"/>
              <w:ind w:left="-114"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E84424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-</w:t>
            </w: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F2DBE8" w14:textId="77777777" w:rsidR="00A244B9" w:rsidRPr="00E84424" w:rsidRDefault="00A244B9" w:rsidP="00A244B9">
            <w:pPr>
              <w:spacing w:line="240" w:lineRule="auto"/>
              <w:ind w:left="-114"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E84424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-</w:t>
            </w:r>
          </w:p>
        </w:tc>
        <w:tc>
          <w:tcPr>
            <w:tcW w:w="56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EB3150" w14:textId="77777777" w:rsidR="00A244B9" w:rsidRPr="00E84424" w:rsidRDefault="00A244B9" w:rsidP="00A244B9">
            <w:pPr>
              <w:spacing w:line="240" w:lineRule="auto"/>
              <w:ind w:left="-114"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E84424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-</w:t>
            </w:r>
          </w:p>
        </w:tc>
        <w:tc>
          <w:tcPr>
            <w:tcW w:w="56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CFC8B1" w14:textId="04D5B243" w:rsidR="00A244B9" w:rsidRPr="00E84424" w:rsidRDefault="00CF1017" w:rsidP="00A244B9">
            <w:pPr>
              <w:spacing w:line="240" w:lineRule="auto"/>
              <w:ind w:left="-114"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CF1017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135</w:t>
            </w:r>
          </w:p>
        </w:tc>
      </w:tr>
      <w:tr w:rsidR="00A244B9" w:rsidRPr="00E84424" w14:paraId="514D5D5C" w14:textId="77777777" w:rsidTr="00991CE9">
        <w:trPr>
          <w:trHeight w:val="56"/>
        </w:trPr>
        <w:tc>
          <w:tcPr>
            <w:tcW w:w="1573" w:type="pct"/>
            <w:hideMark/>
          </w:tcPr>
          <w:p w14:paraId="5049A04D" w14:textId="77777777" w:rsidR="00A244B9" w:rsidRPr="00E84424" w:rsidRDefault="00A244B9" w:rsidP="00EE708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432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2"/>
                <w:sz w:val="21"/>
                <w:szCs w:val="21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pacing w:val="-2"/>
                <w:sz w:val="21"/>
                <w:szCs w:val="21"/>
                <w:cs/>
                <w:lang w:val="en-GB"/>
              </w:rPr>
              <w:t>ผลกระทบรวม</w:t>
            </w:r>
          </w:p>
        </w:tc>
        <w:tc>
          <w:tcPr>
            <w:tcW w:w="450" w:type="pct"/>
          </w:tcPr>
          <w:p w14:paraId="33978E74" w14:textId="77777777" w:rsidR="00A244B9" w:rsidRPr="00E84424" w:rsidRDefault="00A244B9" w:rsidP="00A244B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Browallia New" w:eastAsia="Arial Unicode MS" w:hAnsi="Browallia New" w:cs="Browallia New"/>
                <w:spacing w:val="-2"/>
                <w:sz w:val="21"/>
                <w:szCs w:val="21"/>
              </w:rPr>
            </w:pPr>
          </w:p>
        </w:tc>
        <w:tc>
          <w:tcPr>
            <w:tcW w:w="74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40C1DE" w14:textId="2DB25F9A" w:rsidR="00A244B9" w:rsidRPr="00E84424" w:rsidRDefault="00A244B9" w:rsidP="00A244B9">
            <w:pPr>
              <w:spacing w:line="240" w:lineRule="auto"/>
              <w:ind w:left="-114"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E84424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66</w:t>
            </w:r>
            <w:r w:rsidRPr="00E84424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)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75A57A9" w14:textId="6AF0DE1C" w:rsidR="00A244B9" w:rsidRPr="00E84424" w:rsidRDefault="00A244B9" w:rsidP="00A244B9">
            <w:pPr>
              <w:spacing w:line="240" w:lineRule="auto"/>
              <w:ind w:left="-114"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E84424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331</w:t>
            </w:r>
            <w:r w:rsidRPr="00E84424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)</w:t>
            </w:r>
          </w:p>
        </w:tc>
        <w:tc>
          <w:tcPr>
            <w:tcW w:w="57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FE1CB74" w14:textId="1CEBC6FD" w:rsidR="00A244B9" w:rsidRPr="00E84424" w:rsidRDefault="00A244B9" w:rsidP="00A244B9">
            <w:pPr>
              <w:spacing w:line="240" w:lineRule="auto"/>
              <w:ind w:left="-114"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E84424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314</w:t>
            </w:r>
            <w:r w:rsidRPr="00E84424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)</w:t>
            </w:r>
          </w:p>
        </w:tc>
        <w:tc>
          <w:tcPr>
            <w:tcW w:w="56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44711E8" w14:textId="39AA800A" w:rsidR="00A244B9" w:rsidRPr="00E84424" w:rsidRDefault="00A244B9" w:rsidP="00A244B9">
            <w:pPr>
              <w:spacing w:line="240" w:lineRule="auto"/>
              <w:ind w:left="-114"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E84424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79</w:t>
            </w:r>
            <w:r w:rsidRPr="00E84424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)</w:t>
            </w:r>
          </w:p>
        </w:tc>
        <w:tc>
          <w:tcPr>
            <w:tcW w:w="56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586D95B" w14:textId="2E2BAB91" w:rsidR="00A244B9" w:rsidRPr="00E84424" w:rsidRDefault="00CF1017" w:rsidP="00A244B9">
            <w:pPr>
              <w:spacing w:line="240" w:lineRule="auto"/>
              <w:ind w:left="-114"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CF1017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135</w:t>
            </w:r>
          </w:p>
        </w:tc>
      </w:tr>
      <w:tr w:rsidR="00A244B9" w:rsidRPr="00E84424" w14:paraId="2F40AD24" w14:textId="77777777" w:rsidTr="00CE3F6B">
        <w:trPr>
          <w:trHeight w:val="58"/>
        </w:trPr>
        <w:tc>
          <w:tcPr>
            <w:tcW w:w="1573" w:type="pct"/>
          </w:tcPr>
          <w:p w14:paraId="20038271" w14:textId="77777777" w:rsidR="00A244B9" w:rsidRPr="00E84424" w:rsidRDefault="00A244B9" w:rsidP="00EE708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432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2"/>
                <w:rtl/>
                <w:cs/>
                <w:lang w:val="en-GB" w:bidi="ar-SA"/>
              </w:rPr>
            </w:pPr>
          </w:p>
        </w:tc>
        <w:tc>
          <w:tcPr>
            <w:tcW w:w="450" w:type="pct"/>
          </w:tcPr>
          <w:p w14:paraId="41AFF1BB" w14:textId="77777777" w:rsidR="00A244B9" w:rsidRPr="00E84424" w:rsidRDefault="00A244B9" w:rsidP="00A244B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Browallia New" w:eastAsia="Arial Unicode MS" w:hAnsi="Browallia New" w:cs="Browallia New"/>
                <w:spacing w:val="-2"/>
              </w:rPr>
            </w:pPr>
          </w:p>
        </w:tc>
        <w:tc>
          <w:tcPr>
            <w:tcW w:w="74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D9741E" w14:textId="77777777" w:rsidR="00A244B9" w:rsidRPr="00E84424" w:rsidRDefault="00A244B9" w:rsidP="00A244B9">
            <w:pPr>
              <w:spacing w:line="240" w:lineRule="auto"/>
              <w:ind w:left="-114" w:right="-72"/>
              <w:jc w:val="right"/>
              <w:rPr>
                <w:rFonts w:ascii="Browallia New" w:eastAsia="Arial Unicode MS" w:hAnsi="Browallia New" w:cs="Browallia New"/>
                <w:lang w:bidi="ar-SA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2486CED" w14:textId="77777777" w:rsidR="00A244B9" w:rsidRPr="00E84424" w:rsidRDefault="00A244B9" w:rsidP="00A244B9">
            <w:pPr>
              <w:spacing w:line="240" w:lineRule="auto"/>
              <w:ind w:left="-114" w:right="-72"/>
              <w:jc w:val="right"/>
              <w:rPr>
                <w:rFonts w:ascii="Browallia New" w:eastAsia="Arial Unicode MS" w:hAnsi="Browallia New" w:cs="Browallia New"/>
                <w:lang w:bidi="ar-SA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F87AB9F" w14:textId="77777777" w:rsidR="00A244B9" w:rsidRPr="00E84424" w:rsidRDefault="00A244B9" w:rsidP="00A244B9">
            <w:pPr>
              <w:spacing w:line="240" w:lineRule="auto"/>
              <w:ind w:left="-114" w:right="-72"/>
              <w:jc w:val="right"/>
              <w:rPr>
                <w:rFonts w:ascii="Browallia New" w:eastAsia="Arial Unicode MS" w:hAnsi="Browallia New" w:cs="Browallia New"/>
                <w:lang w:bidi="ar-SA"/>
              </w:rPr>
            </w:pPr>
          </w:p>
        </w:tc>
        <w:tc>
          <w:tcPr>
            <w:tcW w:w="564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2CFBF56" w14:textId="77777777" w:rsidR="00A244B9" w:rsidRPr="00E84424" w:rsidRDefault="00A244B9" w:rsidP="00A244B9">
            <w:pPr>
              <w:spacing w:line="240" w:lineRule="auto"/>
              <w:ind w:left="-114" w:right="-72"/>
              <w:jc w:val="right"/>
              <w:rPr>
                <w:rFonts w:ascii="Browallia New" w:eastAsia="Arial Unicode MS" w:hAnsi="Browallia New" w:cs="Browallia New"/>
                <w:lang w:bidi="ar-SA"/>
              </w:rPr>
            </w:pPr>
          </w:p>
        </w:tc>
        <w:tc>
          <w:tcPr>
            <w:tcW w:w="565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6EC3883" w14:textId="77777777" w:rsidR="00A244B9" w:rsidRPr="00E84424" w:rsidRDefault="00A244B9" w:rsidP="00A244B9">
            <w:pPr>
              <w:spacing w:line="240" w:lineRule="auto"/>
              <w:ind w:left="-114" w:right="-72"/>
              <w:jc w:val="right"/>
              <w:rPr>
                <w:rFonts w:ascii="Browallia New" w:eastAsia="Arial Unicode MS" w:hAnsi="Browallia New" w:cs="Browallia New"/>
                <w:lang w:bidi="ar-SA"/>
              </w:rPr>
            </w:pPr>
          </w:p>
        </w:tc>
      </w:tr>
      <w:tr w:rsidR="00A244B9" w:rsidRPr="00E84424" w14:paraId="2740F111" w14:textId="77777777" w:rsidTr="00CE3F6B">
        <w:trPr>
          <w:trHeight w:val="58"/>
        </w:trPr>
        <w:tc>
          <w:tcPr>
            <w:tcW w:w="1573" w:type="pct"/>
            <w:hideMark/>
          </w:tcPr>
          <w:p w14:paraId="0561BF27" w14:textId="77777777" w:rsidR="00EE7086" w:rsidRPr="00E84424" w:rsidRDefault="00A244B9" w:rsidP="00EE708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432"/>
              <w:jc w:val="thaiDistribute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/>
              </w:rPr>
              <w:t xml:space="preserve">ยอดคงเหลือ </w:t>
            </w:r>
          </w:p>
          <w:p w14:paraId="1257661E" w14:textId="3AD86BC2" w:rsidR="00A244B9" w:rsidRPr="00E84424" w:rsidRDefault="00EE7086" w:rsidP="00EE708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432"/>
              <w:jc w:val="thaiDistribute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ar-SA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/>
              </w:rPr>
              <w:t xml:space="preserve">   </w:t>
            </w:r>
            <w:r w:rsidR="00A244B9" w:rsidRPr="00E84424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/>
              </w:rPr>
              <w:t xml:space="preserve">ณ วันที่ </w:t>
            </w:r>
            <w:r w:rsidR="00CF1017" w:rsidRPr="00CF1017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/>
              </w:rPr>
              <w:t>1</w:t>
            </w:r>
            <w:r w:rsidR="00A244B9" w:rsidRPr="00E84424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/>
              </w:rPr>
              <w:t xml:space="preserve"> </w:t>
            </w:r>
            <w:r w:rsidR="00A244B9" w:rsidRPr="00E84424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/>
              </w:rPr>
              <w:t xml:space="preserve">มกราคม พ.ศ. </w:t>
            </w:r>
            <w:r w:rsidR="00CF1017" w:rsidRPr="00CF1017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/>
              </w:rPr>
              <w:t>2563</w:t>
            </w:r>
          </w:p>
          <w:p w14:paraId="3DF53523" w14:textId="35BC21B8" w:rsidR="00A244B9" w:rsidRPr="00E84424" w:rsidRDefault="00A244B9" w:rsidP="00EE708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432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6"/>
                <w:sz w:val="21"/>
                <w:szCs w:val="21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pacing w:val="-2"/>
                <w:sz w:val="21"/>
                <w:szCs w:val="21"/>
                <w:cs/>
              </w:rPr>
              <w:t xml:space="preserve">   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spacing w:val="-6"/>
                <w:sz w:val="21"/>
                <w:szCs w:val="21"/>
                <w:cs/>
                <w:lang w:val="en-GB"/>
              </w:rPr>
              <w:t xml:space="preserve">จากการนำ 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spacing w:val="-6"/>
                <w:sz w:val="21"/>
                <w:szCs w:val="21"/>
              </w:rPr>
              <w:t>TFRS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spacing w:val="-6"/>
                <w:sz w:val="21"/>
                <w:szCs w:val="21"/>
                <w:rtl/>
                <w:cs/>
                <w:lang w:val="en-GB" w:bidi="ar-SA"/>
              </w:rPr>
              <w:t xml:space="preserve"> </w:t>
            </w:r>
            <w:r w:rsidR="00CF1017" w:rsidRPr="00CF1017">
              <w:rPr>
                <w:rFonts w:ascii="Browallia New" w:eastAsia="Arial Unicode MS" w:hAnsi="Browallia New" w:cs="Browallia New"/>
                <w:b/>
                <w:bCs/>
                <w:spacing w:val="-6"/>
                <w:sz w:val="21"/>
                <w:szCs w:val="21"/>
                <w:lang w:val="en-GB"/>
              </w:rPr>
              <w:t>9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spacing w:val="-6"/>
                <w:sz w:val="21"/>
                <w:szCs w:val="21"/>
                <w:cs/>
                <w:lang w:val="en-GB"/>
              </w:rPr>
              <w:t xml:space="preserve"> มาถือปฏิบัติ</w:t>
            </w:r>
          </w:p>
        </w:tc>
        <w:tc>
          <w:tcPr>
            <w:tcW w:w="450" w:type="pct"/>
          </w:tcPr>
          <w:p w14:paraId="030447F3" w14:textId="77777777" w:rsidR="00A244B9" w:rsidRPr="00E84424" w:rsidRDefault="00A244B9" w:rsidP="00A244B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Browallia New" w:eastAsia="Arial Unicode MS" w:hAnsi="Browallia New" w:cs="Browallia New"/>
                <w:spacing w:val="-2"/>
                <w:sz w:val="21"/>
                <w:szCs w:val="21"/>
              </w:rPr>
            </w:pPr>
          </w:p>
        </w:tc>
        <w:tc>
          <w:tcPr>
            <w:tcW w:w="74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48ECA6" w14:textId="77777777" w:rsidR="00A244B9" w:rsidRPr="00E84424" w:rsidRDefault="00A244B9" w:rsidP="00A244B9">
            <w:pPr>
              <w:spacing w:line="240" w:lineRule="auto"/>
              <w:ind w:left="-114"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E84424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-</w:t>
            </w:r>
          </w:p>
        </w:tc>
        <w:tc>
          <w:tcPr>
            <w:tcW w:w="524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AB7F10" w14:textId="33750A9D" w:rsidR="00A244B9" w:rsidRPr="00E84424" w:rsidRDefault="00A244B9" w:rsidP="00A244B9">
            <w:pPr>
              <w:spacing w:line="240" w:lineRule="auto"/>
              <w:ind w:left="-114"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E84424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331</w:t>
            </w:r>
            <w:r w:rsidRPr="00E84424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)</w:t>
            </w:r>
          </w:p>
        </w:tc>
        <w:tc>
          <w:tcPr>
            <w:tcW w:w="575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C3662BA" w14:textId="55B4A8F5" w:rsidR="00A244B9" w:rsidRPr="00E84424" w:rsidRDefault="00A244B9" w:rsidP="00A244B9">
            <w:pPr>
              <w:spacing w:line="240" w:lineRule="auto"/>
              <w:ind w:left="-114"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E84424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344</w:t>
            </w:r>
            <w:r w:rsidRPr="00E84424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)</w:t>
            </w:r>
          </w:p>
        </w:tc>
        <w:tc>
          <w:tcPr>
            <w:tcW w:w="564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D765237" w14:textId="48F31040" w:rsidR="00A244B9" w:rsidRPr="00E84424" w:rsidRDefault="00CF1017" w:rsidP="00A244B9">
            <w:pPr>
              <w:spacing w:line="240" w:lineRule="auto"/>
              <w:ind w:left="-114"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</w:pPr>
            <w:r w:rsidRPr="00CF1017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3</w:t>
            </w:r>
            <w:r w:rsidR="00A244B9" w:rsidRPr="00E84424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872</w:t>
            </w:r>
          </w:p>
        </w:tc>
        <w:tc>
          <w:tcPr>
            <w:tcW w:w="565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F3CB6E4" w14:textId="2BF43BA1" w:rsidR="00A244B9" w:rsidRPr="00E84424" w:rsidRDefault="00CF1017" w:rsidP="00A244B9">
            <w:pPr>
              <w:spacing w:line="240" w:lineRule="auto"/>
              <w:ind w:left="-114"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CF1017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98</w:t>
            </w:r>
            <w:r w:rsidR="00A244B9" w:rsidRPr="00E84424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132</w:t>
            </w:r>
          </w:p>
        </w:tc>
      </w:tr>
    </w:tbl>
    <w:p w14:paraId="5E7CAD88" w14:textId="2885330A" w:rsidR="001B3352" w:rsidRPr="00E84424" w:rsidRDefault="001B3352" w:rsidP="0056761B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sectPr w:rsidR="001B3352" w:rsidRPr="00E84424" w:rsidSect="00EF0176">
          <w:headerReference w:type="default" r:id="rId8"/>
          <w:footerReference w:type="default" r:id="rId9"/>
          <w:pgSz w:w="11906" w:h="16838" w:code="9"/>
          <w:pgMar w:top="1440" w:right="720" w:bottom="720" w:left="1728" w:header="706" w:footer="576" w:gutter="0"/>
          <w:pgNumType w:start="18"/>
          <w:cols w:space="708"/>
          <w:docGrid w:linePitch="360"/>
        </w:sectPr>
      </w:pPr>
    </w:p>
    <w:p w14:paraId="47450AA8" w14:textId="77777777" w:rsidR="009935C8" w:rsidRPr="00E84424" w:rsidRDefault="009935C8" w:rsidP="0059353D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 w:bidi="ar-SA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386"/>
        <w:gridCol w:w="992"/>
        <w:gridCol w:w="1847"/>
        <w:gridCol w:w="1236"/>
      </w:tblGrid>
      <w:tr w:rsidR="00D034FD" w:rsidRPr="00E84424" w14:paraId="05BDF085" w14:textId="77777777" w:rsidTr="00CE3F6B">
        <w:tc>
          <w:tcPr>
            <w:tcW w:w="2847" w:type="pct"/>
          </w:tcPr>
          <w:p w14:paraId="7968C05E" w14:textId="77777777" w:rsidR="00D034FD" w:rsidRPr="00E84424" w:rsidRDefault="00D034FD" w:rsidP="00EE708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449"/>
              <w:jc w:val="thaiDistribute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rtl/>
                <w:cs/>
                <w:lang w:val="en-GB" w:bidi="ar-SA"/>
              </w:rPr>
            </w:pPr>
          </w:p>
        </w:tc>
        <w:tc>
          <w:tcPr>
            <w:tcW w:w="524" w:type="pct"/>
            <w:tcBorders>
              <w:top w:val="nil"/>
              <w:left w:val="nil"/>
              <w:right w:val="nil"/>
            </w:tcBorders>
            <w:vAlign w:val="bottom"/>
          </w:tcPr>
          <w:p w14:paraId="42A8D6E0" w14:textId="77777777" w:rsidR="00D034FD" w:rsidRPr="00E84424" w:rsidRDefault="00D034FD" w:rsidP="00D034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  <w:rtl/>
                <w:cs/>
                <w:lang w:val="en-GB" w:bidi="ar-SA"/>
              </w:rPr>
            </w:pPr>
          </w:p>
        </w:tc>
        <w:tc>
          <w:tcPr>
            <w:tcW w:w="162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2482B9C" w14:textId="77777777" w:rsidR="00D034FD" w:rsidRPr="00E84424" w:rsidRDefault="00D034FD" w:rsidP="00D034FD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bidi="ar-SA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  <w:cs/>
                <w:lang w:val="en-GB"/>
              </w:rPr>
              <w:t>งบการเงินเฉพาะกิจการ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</w:rPr>
              <w:t xml:space="preserve"> - 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  <w:cs/>
                <w:lang w:val="en-GB"/>
              </w:rPr>
              <w:t>ส่วนของเจ้าของ</w:t>
            </w:r>
          </w:p>
        </w:tc>
      </w:tr>
      <w:tr w:rsidR="00D034FD" w:rsidRPr="00E84424" w14:paraId="289B017F" w14:textId="77777777" w:rsidTr="00CE3F6B">
        <w:tc>
          <w:tcPr>
            <w:tcW w:w="2847" w:type="pct"/>
          </w:tcPr>
          <w:p w14:paraId="62C0C08F" w14:textId="77777777" w:rsidR="00D034FD" w:rsidRPr="00E84424" w:rsidRDefault="00D034FD" w:rsidP="00EE708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449"/>
              <w:jc w:val="thaiDistribute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rtl/>
                <w:cs/>
                <w:lang w:val="en-GB" w:bidi="ar-SA"/>
              </w:rPr>
            </w:pPr>
          </w:p>
        </w:tc>
        <w:tc>
          <w:tcPr>
            <w:tcW w:w="524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7A8082A" w14:textId="77777777" w:rsidR="00D034FD" w:rsidRPr="00E84424" w:rsidRDefault="00D034FD" w:rsidP="00CE3F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  <w:cs/>
                <w:lang w:val="en-GB"/>
              </w:rPr>
              <w:t>หมายเหตุ</w:t>
            </w:r>
          </w:p>
        </w:tc>
        <w:tc>
          <w:tcPr>
            <w:tcW w:w="97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44E0169" w14:textId="2475475F" w:rsidR="00D034FD" w:rsidRPr="00E84424" w:rsidRDefault="00D034FD" w:rsidP="00CE3F6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bidi="ar-SA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การเปลี่ยนแปลง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br/>
              <w:t>ในมูลค่ายุติธรรมของเงินลงทุนเผื่อขาย</w:t>
            </w:r>
          </w:p>
          <w:p w14:paraId="5F98DDED" w14:textId="77777777" w:rsidR="00D034FD" w:rsidRPr="00E84424" w:rsidRDefault="00D034FD" w:rsidP="00CE3F6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bidi="ar-SA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65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686C390" w14:textId="77777777" w:rsidR="00D034FD" w:rsidRPr="00E84424" w:rsidRDefault="00D034FD" w:rsidP="00D034F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bidi="ar-SA"/>
              </w:rPr>
            </w:pPr>
          </w:p>
          <w:p w14:paraId="28EED18C" w14:textId="66A8C273" w:rsidR="00D034FD" w:rsidRPr="00E84424" w:rsidRDefault="00CE3F6B" w:rsidP="00D034F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bidi="ar-SA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ผ</w:t>
            </w:r>
            <w:r w:rsidR="00D034FD" w:rsidRPr="00E8442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ลกระทบ</w:t>
            </w:r>
          </w:p>
          <w:p w14:paraId="6CE9ABD1" w14:textId="77777777" w:rsidR="00D034FD" w:rsidRPr="00E84424" w:rsidRDefault="00D034FD" w:rsidP="00D034F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rtl/>
                <w:cs/>
                <w:lang w:bidi="ar-SA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 ต่อกำไรสะสม</w:t>
            </w:r>
          </w:p>
          <w:p w14:paraId="5B716776" w14:textId="77777777" w:rsidR="00D034FD" w:rsidRPr="00E84424" w:rsidRDefault="00D034FD" w:rsidP="00D034F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bidi="ar-SA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</w:tr>
      <w:tr w:rsidR="00D034FD" w:rsidRPr="00E84424" w14:paraId="634E965B" w14:textId="77777777" w:rsidTr="00CE3F6B">
        <w:trPr>
          <w:trHeight w:val="80"/>
        </w:trPr>
        <w:tc>
          <w:tcPr>
            <w:tcW w:w="2847" w:type="pct"/>
          </w:tcPr>
          <w:p w14:paraId="5D9520A1" w14:textId="77777777" w:rsidR="00D034FD" w:rsidRPr="00E84424" w:rsidRDefault="00D034FD" w:rsidP="00EE708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449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  <w:rtl/>
                <w:cs/>
                <w:lang w:val="en-GB" w:bidi="ar-SA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D11A2DF" w14:textId="77777777" w:rsidR="00D034FD" w:rsidRPr="00E84424" w:rsidRDefault="00D034FD" w:rsidP="00D034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</w:rPr>
            </w:pPr>
          </w:p>
        </w:tc>
        <w:tc>
          <w:tcPr>
            <w:tcW w:w="97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8A20B71" w14:textId="77777777" w:rsidR="00D034FD" w:rsidRPr="00E84424" w:rsidRDefault="00D034FD" w:rsidP="00D034F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</w:p>
        </w:tc>
        <w:tc>
          <w:tcPr>
            <w:tcW w:w="65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B9DE45D" w14:textId="77777777" w:rsidR="00D034FD" w:rsidRPr="00E84424" w:rsidRDefault="00D034FD" w:rsidP="00D034F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</w:p>
        </w:tc>
      </w:tr>
      <w:tr w:rsidR="00D034FD" w:rsidRPr="00E84424" w14:paraId="5CE60834" w14:textId="77777777" w:rsidTr="00CE3F6B">
        <w:tc>
          <w:tcPr>
            <w:tcW w:w="2847" w:type="pct"/>
            <w:hideMark/>
          </w:tcPr>
          <w:p w14:paraId="58EB0157" w14:textId="00E52402" w:rsidR="00D034FD" w:rsidRPr="00E84424" w:rsidRDefault="00D034FD" w:rsidP="00EE708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449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  <w:cs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  <w:cs/>
                <w:lang w:val="en-GB"/>
              </w:rPr>
              <w:t xml:space="preserve">ยอดคงเหลือ ณ วันที่ </w:t>
            </w:r>
            <w:r w:rsidR="00CF1017" w:rsidRPr="00CF1017"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  <w:lang w:val="en-GB"/>
              </w:rPr>
              <w:t>31</w:t>
            </w:r>
            <w:r w:rsidR="00793589" w:rsidRPr="00E84424"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  <w:lang w:val="en-GB"/>
              </w:rPr>
              <w:t xml:space="preserve"> </w:t>
            </w:r>
            <w:r w:rsidR="00793589" w:rsidRPr="00E84424"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  <w:cs/>
                <w:lang w:val="en-GB"/>
              </w:rPr>
              <w:t xml:space="preserve">ธันวาคม พ.ศ. </w:t>
            </w:r>
            <w:r w:rsidR="00CF1017" w:rsidRPr="00CF1017"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  <w:lang w:val="en-GB"/>
              </w:rPr>
              <w:t>2562</w:t>
            </w:r>
            <w:r w:rsidR="00793589" w:rsidRPr="00E84424"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  <w:lang w:val="en-GB"/>
              </w:rPr>
              <w:t xml:space="preserve"> 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</w:rPr>
              <w:t>(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  <w:cs/>
                <w:lang w:val="en-GB"/>
              </w:rPr>
              <w:t>ตามที่รายงานไว้เดิม)</w:t>
            </w:r>
          </w:p>
        </w:tc>
        <w:tc>
          <w:tcPr>
            <w:tcW w:w="524" w:type="pct"/>
            <w:vAlign w:val="bottom"/>
          </w:tcPr>
          <w:p w14:paraId="4A9F501B" w14:textId="77777777" w:rsidR="00D034FD" w:rsidRPr="00E84424" w:rsidRDefault="00D034FD" w:rsidP="00D034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</w:rPr>
            </w:pPr>
          </w:p>
        </w:tc>
        <w:tc>
          <w:tcPr>
            <w:tcW w:w="976" w:type="pct"/>
            <w:shd w:val="clear" w:color="auto" w:fill="auto"/>
            <w:vAlign w:val="bottom"/>
          </w:tcPr>
          <w:p w14:paraId="5CD0EC0E" w14:textId="62731174" w:rsidR="00D034FD" w:rsidRPr="00E84424" w:rsidRDefault="00CF1017" w:rsidP="00D034F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  <w:t>66</w:t>
            </w:r>
          </w:p>
        </w:tc>
        <w:tc>
          <w:tcPr>
            <w:tcW w:w="653" w:type="pct"/>
            <w:shd w:val="clear" w:color="auto" w:fill="auto"/>
            <w:vAlign w:val="bottom"/>
          </w:tcPr>
          <w:p w14:paraId="55FCC387" w14:textId="351EB4AA" w:rsidR="00D034FD" w:rsidRPr="00E84424" w:rsidRDefault="00CF1017" w:rsidP="00D034F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  <w:t>73</w:t>
            </w:r>
            <w:r w:rsidR="00D034FD" w:rsidRPr="00E84424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  <w:t>513</w:t>
            </w:r>
          </w:p>
        </w:tc>
      </w:tr>
      <w:tr w:rsidR="00D034FD" w:rsidRPr="00E84424" w14:paraId="425281C2" w14:textId="77777777" w:rsidTr="00CE3F6B">
        <w:tc>
          <w:tcPr>
            <w:tcW w:w="2847" w:type="pct"/>
            <w:hideMark/>
          </w:tcPr>
          <w:p w14:paraId="7FD59DE2" w14:textId="77777777" w:rsidR="00D034FD" w:rsidRPr="00E84424" w:rsidRDefault="00D034FD" w:rsidP="00EE708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449"/>
              <w:jc w:val="thaiDistribute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GB" w:bidi="ar-SA"/>
              </w:rPr>
            </w:pPr>
            <w:r w:rsidRPr="00E84424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  <w:lang w:val="en-GB"/>
              </w:rPr>
              <w:t>การจัดประเภทใหม่จากเงินลงทุนเผื่อขายเป็นเงินลงทุนที่วัดมูลค่าด้วย</w:t>
            </w:r>
            <w:r w:rsidRPr="00E84424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 xml:space="preserve"> FVPL</w:t>
            </w:r>
          </w:p>
        </w:tc>
        <w:tc>
          <w:tcPr>
            <w:tcW w:w="524" w:type="pct"/>
            <w:vAlign w:val="bottom"/>
          </w:tcPr>
          <w:p w14:paraId="4116F5FD" w14:textId="77777777" w:rsidR="00D034FD" w:rsidRPr="00E84424" w:rsidRDefault="00D034FD" w:rsidP="00D034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E84424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  <w:lang w:val="en-GB"/>
              </w:rPr>
              <w:t>ก</w:t>
            </w:r>
          </w:p>
        </w:tc>
        <w:tc>
          <w:tcPr>
            <w:tcW w:w="976" w:type="pct"/>
            <w:shd w:val="clear" w:color="auto" w:fill="auto"/>
            <w:vAlign w:val="bottom"/>
          </w:tcPr>
          <w:p w14:paraId="28E7D3BD" w14:textId="76C5F73F" w:rsidR="00D034FD" w:rsidRPr="00E84424" w:rsidRDefault="00D034FD" w:rsidP="00D034F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  <w:r w:rsidRPr="00E84424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  <w:t>66</w:t>
            </w:r>
            <w:r w:rsidRPr="00E84424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)</w:t>
            </w:r>
          </w:p>
        </w:tc>
        <w:tc>
          <w:tcPr>
            <w:tcW w:w="653" w:type="pct"/>
            <w:shd w:val="clear" w:color="auto" w:fill="auto"/>
            <w:vAlign w:val="bottom"/>
          </w:tcPr>
          <w:p w14:paraId="60B2B18E" w14:textId="77777777" w:rsidR="00D034FD" w:rsidRPr="00E84424" w:rsidRDefault="00D034FD" w:rsidP="00D034F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  <w:r w:rsidRPr="00E84424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-</w:t>
            </w:r>
          </w:p>
        </w:tc>
      </w:tr>
      <w:tr w:rsidR="00D034FD" w:rsidRPr="00E84424" w14:paraId="6D32F39C" w14:textId="77777777" w:rsidTr="00CE3F6B">
        <w:tc>
          <w:tcPr>
            <w:tcW w:w="2847" w:type="pct"/>
          </w:tcPr>
          <w:p w14:paraId="6304EF65" w14:textId="48BF722D" w:rsidR="00EE7086" w:rsidRPr="00E84424" w:rsidRDefault="00D034FD" w:rsidP="00EE708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449"/>
              <w:jc w:val="thaiDistribute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  <w:lang w:val="en-GB"/>
              </w:rPr>
              <w:t xml:space="preserve">รายการปรับปรุงกำไรสะสมต้นปีจากการนำ </w:t>
            </w:r>
            <w:r w:rsidRPr="00E84424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GB"/>
              </w:rPr>
              <w:t xml:space="preserve">TFRS </w:t>
            </w:r>
            <w:r w:rsidR="00CF1017" w:rsidRPr="00CF1017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GB"/>
              </w:rPr>
              <w:t>9</w:t>
            </w:r>
            <w:r w:rsidRPr="00E84424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GB"/>
              </w:rPr>
              <w:t xml:space="preserve"> </w:t>
            </w:r>
            <w:r w:rsidRPr="00E84424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  <w:lang w:val="en-GB"/>
              </w:rPr>
              <w:t xml:space="preserve">มาถือปฏิบัติ </w:t>
            </w:r>
          </w:p>
          <w:p w14:paraId="7248BBE7" w14:textId="495167BF" w:rsidR="00D034FD" w:rsidRPr="00E84424" w:rsidRDefault="00EE7086" w:rsidP="00EE708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449"/>
              <w:jc w:val="thaiDistribute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GB"/>
              </w:rPr>
              <w:t xml:space="preserve">   </w:t>
            </w:r>
            <w:r w:rsidR="00D034FD" w:rsidRPr="00E84424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  <w:lang w:val="en-GB"/>
              </w:rPr>
              <w:t>(ตามตารางข้างต้น)</w:t>
            </w:r>
          </w:p>
        </w:tc>
        <w:tc>
          <w:tcPr>
            <w:tcW w:w="524" w:type="pct"/>
            <w:vAlign w:val="bottom"/>
          </w:tcPr>
          <w:p w14:paraId="6B5D713F" w14:textId="77777777" w:rsidR="00D034FD" w:rsidRPr="00E84424" w:rsidRDefault="00D034FD" w:rsidP="00D034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</w:p>
        </w:tc>
        <w:tc>
          <w:tcPr>
            <w:tcW w:w="97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CE601D" w14:textId="77777777" w:rsidR="00D034FD" w:rsidRPr="00E84424" w:rsidRDefault="00D034FD" w:rsidP="00D034F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  <w:r w:rsidRPr="00E84424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-</w:t>
            </w:r>
          </w:p>
        </w:tc>
        <w:tc>
          <w:tcPr>
            <w:tcW w:w="65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4A3DD5" w14:textId="53C70610" w:rsidR="00D034FD" w:rsidRPr="00E84424" w:rsidRDefault="00CF1017" w:rsidP="00D034F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  <w:t>168</w:t>
            </w:r>
          </w:p>
        </w:tc>
      </w:tr>
      <w:tr w:rsidR="00D034FD" w:rsidRPr="00E84424" w14:paraId="61DF1084" w14:textId="77777777" w:rsidTr="00CE3F6B">
        <w:tc>
          <w:tcPr>
            <w:tcW w:w="2847" w:type="pct"/>
            <w:hideMark/>
          </w:tcPr>
          <w:p w14:paraId="56B8A2B4" w14:textId="77777777" w:rsidR="00D034FD" w:rsidRPr="00E84424" w:rsidRDefault="00D034FD" w:rsidP="00EE708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449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  <w:cs/>
                <w:lang w:val="en-GB"/>
              </w:rPr>
              <w:t>ผลกระทบรวม</w:t>
            </w:r>
          </w:p>
        </w:tc>
        <w:tc>
          <w:tcPr>
            <w:tcW w:w="524" w:type="pct"/>
            <w:vAlign w:val="bottom"/>
          </w:tcPr>
          <w:p w14:paraId="0446B720" w14:textId="77777777" w:rsidR="00D034FD" w:rsidRPr="00E84424" w:rsidRDefault="00D034FD" w:rsidP="00D034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</w:p>
        </w:tc>
        <w:tc>
          <w:tcPr>
            <w:tcW w:w="97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7EBF109" w14:textId="5D51FED5" w:rsidR="00D034FD" w:rsidRPr="00E84424" w:rsidRDefault="00D034FD" w:rsidP="00D034F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  <w:r w:rsidRPr="00E84424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  <w:t>66</w:t>
            </w:r>
            <w:r w:rsidRPr="00E84424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)</w:t>
            </w:r>
          </w:p>
        </w:tc>
        <w:tc>
          <w:tcPr>
            <w:tcW w:w="65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18AB8C5" w14:textId="66480AFC" w:rsidR="00D034FD" w:rsidRPr="00E84424" w:rsidRDefault="00CF1017" w:rsidP="00D034F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  <w:t>168</w:t>
            </w:r>
          </w:p>
        </w:tc>
      </w:tr>
      <w:tr w:rsidR="00D034FD" w:rsidRPr="00E84424" w14:paraId="2F10FBD8" w14:textId="77777777" w:rsidTr="00CE3F6B">
        <w:tc>
          <w:tcPr>
            <w:tcW w:w="2847" w:type="pct"/>
          </w:tcPr>
          <w:p w14:paraId="45898593" w14:textId="77777777" w:rsidR="00D034FD" w:rsidRPr="00E84424" w:rsidRDefault="00D034FD" w:rsidP="00EE708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449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2"/>
                <w:sz w:val="10"/>
                <w:szCs w:val="10"/>
                <w:rtl/>
                <w:cs/>
                <w:lang w:val="en-GB" w:bidi="ar-SA"/>
              </w:rPr>
            </w:pPr>
          </w:p>
        </w:tc>
        <w:tc>
          <w:tcPr>
            <w:tcW w:w="524" w:type="pct"/>
            <w:vAlign w:val="bottom"/>
          </w:tcPr>
          <w:p w14:paraId="47D62847" w14:textId="77777777" w:rsidR="00D034FD" w:rsidRPr="00E84424" w:rsidRDefault="00D034FD" w:rsidP="00D034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Browallia New" w:eastAsia="Arial Unicode MS" w:hAnsi="Browallia New" w:cs="Browallia New"/>
                <w:spacing w:val="-2"/>
                <w:sz w:val="10"/>
                <w:szCs w:val="10"/>
              </w:rPr>
            </w:pPr>
          </w:p>
        </w:tc>
        <w:tc>
          <w:tcPr>
            <w:tcW w:w="976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DD3F764" w14:textId="77777777" w:rsidR="00D034FD" w:rsidRPr="00E84424" w:rsidRDefault="00D034FD" w:rsidP="00D034F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bidi="ar-SA"/>
              </w:rPr>
            </w:pPr>
          </w:p>
        </w:tc>
        <w:tc>
          <w:tcPr>
            <w:tcW w:w="653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7C6C218" w14:textId="77777777" w:rsidR="00D034FD" w:rsidRPr="00E84424" w:rsidRDefault="00D034FD" w:rsidP="00D034F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bidi="ar-SA"/>
              </w:rPr>
            </w:pPr>
          </w:p>
        </w:tc>
      </w:tr>
      <w:tr w:rsidR="00D034FD" w:rsidRPr="00E84424" w14:paraId="276F4A4F" w14:textId="77777777" w:rsidTr="00CE3F6B">
        <w:tc>
          <w:tcPr>
            <w:tcW w:w="2847" w:type="pct"/>
            <w:hideMark/>
          </w:tcPr>
          <w:p w14:paraId="21FAAECD" w14:textId="5B935040" w:rsidR="00EE7086" w:rsidRPr="00E84424" w:rsidRDefault="00D034FD" w:rsidP="00EE708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449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  <w:cs/>
                <w:lang w:val="en-GB"/>
              </w:rPr>
              <w:t>ยอดคงเหลือ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  <w:lang w:val="en-GB" w:bidi="ar-SA"/>
              </w:rPr>
              <w:t xml:space="preserve"> 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  <w:cs/>
                <w:lang w:val="en-GB"/>
              </w:rPr>
              <w:t xml:space="preserve">ณ </w:t>
            </w:r>
            <w:r w:rsidR="00793589" w:rsidRPr="00E84424"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  <w:cs/>
                <w:lang w:val="en-GB"/>
              </w:rPr>
              <w:t>วันที่</w:t>
            </w:r>
            <w:r w:rsidR="00A244B9" w:rsidRPr="00E84424"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  <w:lang w:val="en-GB"/>
              </w:rPr>
              <w:t xml:space="preserve"> </w:t>
            </w:r>
            <w:r w:rsidR="00CF1017" w:rsidRPr="00CF1017"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  <w:lang w:val="en-GB"/>
              </w:rPr>
              <w:t>1</w:t>
            </w:r>
            <w:r w:rsidR="00A244B9" w:rsidRPr="00E84424"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  <w:lang w:val="en-GB"/>
              </w:rPr>
              <w:t xml:space="preserve"> </w:t>
            </w:r>
            <w:r w:rsidR="00A244B9" w:rsidRPr="00E84424"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  <w:cs/>
                <w:lang w:val="en-GB"/>
              </w:rPr>
              <w:t xml:space="preserve">มกราคม พ.ศ. </w:t>
            </w:r>
            <w:r w:rsidR="00CF1017" w:rsidRPr="00CF1017"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  <w:lang w:val="en-GB"/>
              </w:rPr>
              <w:t>2563</w:t>
            </w:r>
            <w:r w:rsidR="00793589" w:rsidRPr="00E84424"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  <w:cs/>
                <w:lang w:val="en-GB"/>
              </w:rPr>
              <w:t xml:space="preserve"> 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  <w:cs/>
                <w:lang w:val="en-GB"/>
              </w:rPr>
              <w:t xml:space="preserve">จากการนำ 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</w:rPr>
              <w:t>TFRS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  <w:rtl/>
                <w:cs/>
                <w:lang w:val="en-GB" w:bidi="ar-SA"/>
              </w:rPr>
              <w:t xml:space="preserve"> </w:t>
            </w:r>
            <w:r w:rsidR="00CF1017" w:rsidRPr="00CF1017"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  <w:lang w:val="en-GB"/>
              </w:rPr>
              <w:t>9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  <w:cs/>
                <w:lang w:val="en-GB"/>
              </w:rPr>
              <w:t xml:space="preserve"> </w:t>
            </w:r>
          </w:p>
          <w:p w14:paraId="399A613D" w14:textId="0A5A7D6B" w:rsidR="00D034FD" w:rsidRPr="00E84424" w:rsidRDefault="00EE7086" w:rsidP="00EE708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449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  <w:lang w:val="en-GB"/>
              </w:rPr>
              <w:t xml:space="preserve">   </w:t>
            </w:r>
            <w:r w:rsidR="00D034FD" w:rsidRPr="00E84424"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  <w:cs/>
                <w:lang w:val="en-GB"/>
              </w:rPr>
              <w:t>มาถือปฏิบัติ</w:t>
            </w:r>
          </w:p>
        </w:tc>
        <w:tc>
          <w:tcPr>
            <w:tcW w:w="524" w:type="pct"/>
            <w:vAlign w:val="bottom"/>
          </w:tcPr>
          <w:p w14:paraId="72913DD8" w14:textId="77777777" w:rsidR="00D034FD" w:rsidRPr="00E84424" w:rsidRDefault="00D034FD" w:rsidP="00D034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</w:p>
        </w:tc>
        <w:tc>
          <w:tcPr>
            <w:tcW w:w="976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8FE7BC2" w14:textId="77777777" w:rsidR="00D034FD" w:rsidRPr="00E84424" w:rsidRDefault="00D034FD" w:rsidP="00D034F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  <w:r w:rsidRPr="00E84424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-</w:t>
            </w:r>
          </w:p>
        </w:tc>
        <w:tc>
          <w:tcPr>
            <w:tcW w:w="653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5DE97B8" w14:textId="75DAF252" w:rsidR="00D034FD" w:rsidRPr="00E84424" w:rsidRDefault="00CF1017" w:rsidP="00D034F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  <w:t>73</w:t>
            </w:r>
            <w:r w:rsidR="00D034FD" w:rsidRPr="00E84424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  <w:t>681</w:t>
            </w:r>
          </w:p>
        </w:tc>
      </w:tr>
    </w:tbl>
    <w:p w14:paraId="434C9D28" w14:textId="77777777" w:rsidR="00147EE7" w:rsidRPr="00E84424" w:rsidRDefault="00147EE7" w:rsidP="00EE7086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1937D21A" w14:textId="7FAF2DB1" w:rsidR="00147EE7" w:rsidRPr="00E84424" w:rsidRDefault="00147EE7" w:rsidP="00EE7086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8442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ณ </w:t>
      </w:r>
      <w:r w:rsidR="00793589" w:rsidRPr="00E8442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วันที่</w:t>
      </w:r>
      <w:r w:rsidR="00A244B9" w:rsidRPr="00E8442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CF1017" w:rsidRPr="00CF1017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A244B9" w:rsidRPr="00E8442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A244B9" w:rsidRPr="00E8442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มกราคม พ.ศ. </w:t>
      </w:r>
      <w:r w:rsidR="00CF1017" w:rsidRPr="00CF1017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="00793589" w:rsidRPr="00E8442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793589" w:rsidRPr="00E84424">
        <w:rPr>
          <w:rFonts w:ascii="Browallia New" w:eastAsia="Arial Unicode MS" w:hAnsi="Browallia New" w:cs="Browallia New"/>
          <w:sz w:val="26"/>
          <w:szCs w:val="26"/>
        </w:rPr>
        <w:t>(</w:t>
      </w:r>
      <w:r w:rsidR="00793589" w:rsidRPr="00E84424">
        <w:rPr>
          <w:rFonts w:ascii="Browallia New" w:eastAsia="Arial Unicode MS" w:hAnsi="Browallia New" w:cs="Browallia New"/>
          <w:sz w:val="26"/>
          <w:szCs w:val="26"/>
          <w:cs/>
        </w:rPr>
        <w:t xml:space="preserve">วันที่ถือปฏิบัติ </w:t>
      </w:r>
      <w:r w:rsidR="00793589" w:rsidRPr="00E84424">
        <w:rPr>
          <w:rFonts w:ascii="Browallia New" w:eastAsia="Arial Unicode MS" w:hAnsi="Browallia New" w:cs="Browallia New"/>
          <w:sz w:val="26"/>
          <w:szCs w:val="26"/>
        </w:rPr>
        <w:t xml:space="preserve">TFRS </w:t>
      </w:r>
      <w:r w:rsidR="00CF1017" w:rsidRPr="00CF1017">
        <w:rPr>
          <w:rFonts w:ascii="Browallia New" w:eastAsia="Arial Unicode MS" w:hAnsi="Browallia New" w:cs="Browallia New"/>
          <w:sz w:val="26"/>
          <w:szCs w:val="26"/>
          <w:lang w:val="en-GB"/>
        </w:rPr>
        <w:t>9</w:t>
      </w:r>
      <w:r w:rsidR="00793589" w:rsidRPr="00E8442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93589" w:rsidRPr="00E84424">
        <w:rPr>
          <w:rFonts w:ascii="Browallia New" w:eastAsia="Arial Unicode MS" w:hAnsi="Browallia New" w:cs="Browallia New"/>
          <w:sz w:val="26"/>
          <w:szCs w:val="26"/>
          <w:cs/>
        </w:rPr>
        <w:t xml:space="preserve">เป็นครั้งแรก) ผู้บริหารได้ประเมินโมเดลธุรกิจที่ใช้จัดการสินทรัพย์และหนี้สินทางการเงินของกลุ่มกิจการ และจัดประเภทรายการเครื่องมือทางการเงินใหม่ตาม </w:t>
      </w:r>
      <w:r w:rsidR="00793589" w:rsidRPr="00E84424">
        <w:rPr>
          <w:rFonts w:ascii="Browallia New" w:eastAsia="Arial Unicode MS" w:hAnsi="Browallia New" w:cs="Browallia New"/>
          <w:sz w:val="26"/>
          <w:szCs w:val="26"/>
        </w:rPr>
        <w:t xml:space="preserve">TFRS </w:t>
      </w:r>
      <w:r w:rsidR="00CF1017" w:rsidRPr="00CF1017">
        <w:rPr>
          <w:rFonts w:ascii="Browallia New" w:eastAsia="Arial Unicode MS" w:hAnsi="Browallia New" w:cs="Browallia New"/>
          <w:sz w:val="26"/>
          <w:szCs w:val="26"/>
          <w:lang w:val="en-GB"/>
        </w:rPr>
        <w:t>9</w:t>
      </w:r>
      <w:r w:rsidR="00793589" w:rsidRPr="00E8442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8442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ดังนี้</w:t>
      </w:r>
    </w:p>
    <w:p w14:paraId="79AE00B7" w14:textId="087CCE46" w:rsidR="00147EE7" w:rsidRPr="00E84424" w:rsidRDefault="00147EE7" w:rsidP="00EE7086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70"/>
        <w:gridCol w:w="853"/>
        <w:gridCol w:w="992"/>
        <w:gridCol w:w="1135"/>
        <w:gridCol w:w="1275"/>
        <w:gridCol w:w="1236"/>
      </w:tblGrid>
      <w:tr w:rsidR="00D034FD" w:rsidRPr="00E84424" w14:paraId="15ADA687" w14:textId="77777777" w:rsidTr="00A244B9">
        <w:trPr>
          <w:trHeight w:val="56"/>
          <w:tblHeader/>
        </w:trPr>
        <w:tc>
          <w:tcPr>
            <w:tcW w:w="2098" w:type="pct"/>
          </w:tcPr>
          <w:p w14:paraId="503D3F23" w14:textId="77777777" w:rsidR="00D034FD" w:rsidRPr="00E84424" w:rsidRDefault="00D034FD" w:rsidP="00EE708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436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2"/>
                <w:sz w:val="24"/>
                <w:szCs w:val="24"/>
              </w:rPr>
            </w:pPr>
            <w:bookmarkStart w:id="10" w:name="_Hlk44003011"/>
          </w:p>
        </w:tc>
        <w:tc>
          <w:tcPr>
            <w:tcW w:w="451" w:type="pct"/>
            <w:vAlign w:val="bottom"/>
          </w:tcPr>
          <w:p w14:paraId="58ABFD80" w14:textId="77777777" w:rsidR="00D034FD" w:rsidRPr="00E84424" w:rsidRDefault="00D034FD" w:rsidP="00D034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89" w:right="-83"/>
              <w:jc w:val="center"/>
              <w:rPr>
                <w:rFonts w:ascii="Browallia New" w:eastAsia="Arial Unicode MS" w:hAnsi="Browallia New" w:cs="Browallia New"/>
                <w:b/>
                <w:bCs/>
                <w:spacing w:val="-2"/>
                <w:sz w:val="24"/>
                <w:szCs w:val="24"/>
                <w:rtl/>
                <w:cs/>
                <w:lang w:val="en-GB" w:bidi="ar-SA"/>
              </w:rPr>
            </w:pPr>
          </w:p>
        </w:tc>
        <w:tc>
          <w:tcPr>
            <w:tcW w:w="2451" w:type="pct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2904E5" w14:textId="77777777" w:rsidR="00D034FD" w:rsidRPr="00E84424" w:rsidRDefault="00D034FD" w:rsidP="00D034FD">
            <w:pPr>
              <w:spacing w:line="240" w:lineRule="auto"/>
              <w:ind w:left="-114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ar-SA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pacing w:val="-2"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D034FD" w:rsidRPr="00E84424" w14:paraId="12721565" w14:textId="77777777" w:rsidTr="00A244B9">
        <w:trPr>
          <w:trHeight w:val="1061"/>
          <w:tblHeader/>
        </w:trPr>
        <w:tc>
          <w:tcPr>
            <w:tcW w:w="2098" w:type="pct"/>
          </w:tcPr>
          <w:p w14:paraId="41DA3AA5" w14:textId="77777777" w:rsidR="00D034FD" w:rsidRPr="00E84424" w:rsidRDefault="00D034FD" w:rsidP="00EE708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436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2"/>
                <w:sz w:val="24"/>
                <w:szCs w:val="24"/>
              </w:rPr>
            </w:pPr>
          </w:p>
          <w:p w14:paraId="5BB57CAE" w14:textId="77777777" w:rsidR="00D034FD" w:rsidRDefault="00D034FD" w:rsidP="00EE708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436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2"/>
                <w:sz w:val="24"/>
                <w:szCs w:val="24"/>
              </w:rPr>
            </w:pPr>
          </w:p>
          <w:p w14:paraId="438A80F4" w14:textId="77777777" w:rsidR="00587665" w:rsidRPr="00587665" w:rsidRDefault="00587665" w:rsidP="00587665">
            <w:pPr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  <w:p w14:paraId="183E772E" w14:textId="77777777" w:rsidR="00587665" w:rsidRDefault="00587665" w:rsidP="00587665">
            <w:pPr>
              <w:rPr>
                <w:rFonts w:ascii="Browallia New" w:eastAsia="Arial Unicode MS" w:hAnsi="Browallia New" w:cs="Browallia New"/>
                <w:b/>
                <w:bCs/>
                <w:spacing w:val="-2"/>
                <w:sz w:val="24"/>
                <w:szCs w:val="24"/>
              </w:rPr>
            </w:pPr>
          </w:p>
          <w:p w14:paraId="6C08AF38" w14:textId="3381DE6B" w:rsidR="00587665" w:rsidRPr="00587665" w:rsidRDefault="00587665" w:rsidP="00587665">
            <w:pPr>
              <w:jc w:val="center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451" w:type="pct"/>
            <w:tcBorders>
              <w:bottom w:val="single" w:sz="4" w:space="0" w:color="auto"/>
            </w:tcBorders>
            <w:vAlign w:val="bottom"/>
          </w:tcPr>
          <w:p w14:paraId="2436EB09" w14:textId="77777777" w:rsidR="00D034FD" w:rsidRPr="00E84424" w:rsidRDefault="00D034FD" w:rsidP="00D034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89" w:right="-83"/>
              <w:jc w:val="center"/>
              <w:rPr>
                <w:rFonts w:ascii="Browallia New" w:eastAsia="Arial Unicode MS" w:hAnsi="Browallia New" w:cs="Browallia New"/>
                <w:b/>
                <w:bCs/>
                <w:spacing w:val="-2"/>
                <w:sz w:val="24"/>
                <w:szCs w:val="24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pacing w:val="-2"/>
                <w:sz w:val="24"/>
                <w:szCs w:val="24"/>
                <w:cs/>
                <w:lang w:val="en-GB"/>
              </w:rPr>
              <w:t>หมายเหตุ</w:t>
            </w:r>
          </w:p>
        </w:tc>
        <w:tc>
          <w:tcPr>
            <w:tcW w:w="52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E37D20" w14:textId="77777777" w:rsidR="00D034FD" w:rsidRPr="00E84424" w:rsidRDefault="00D034FD" w:rsidP="00D034FD">
            <w:pPr>
              <w:spacing w:line="240" w:lineRule="auto"/>
              <w:ind w:left="-11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เงินลงทุน</w:t>
            </w:r>
          </w:p>
          <w:p w14:paraId="5744320E" w14:textId="77777777" w:rsidR="00D034FD" w:rsidRPr="00E84424" w:rsidRDefault="00D034FD" w:rsidP="00D034FD">
            <w:pPr>
              <w:spacing w:line="240" w:lineRule="auto"/>
              <w:ind w:left="-11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ar-SA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เผื่อขาย</w:t>
            </w:r>
          </w:p>
          <w:p w14:paraId="6E411F78" w14:textId="77777777" w:rsidR="00D034FD" w:rsidRPr="00E84424" w:rsidRDefault="00D034FD" w:rsidP="00D034FD">
            <w:pPr>
              <w:spacing w:line="240" w:lineRule="auto"/>
              <w:ind w:left="-11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60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613D5F" w14:textId="65A3AF8A" w:rsidR="00D034FD" w:rsidRPr="00E84424" w:rsidRDefault="007040C0" w:rsidP="00D034FD">
            <w:pPr>
              <w:spacing w:line="240" w:lineRule="auto"/>
              <w:ind w:left="-11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4"/>
                <w:szCs w:val="24"/>
                <w:cs/>
              </w:rPr>
              <w:t>เงินลงทุน</w:t>
            </w:r>
          </w:p>
          <w:p w14:paraId="547C4C3D" w14:textId="69C80566" w:rsidR="00D034FD" w:rsidRPr="00E84424" w:rsidRDefault="00D034FD" w:rsidP="00D034FD">
            <w:pPr>
              <w:spacing w:line="240" w:lineRule="auto"/>
              <w:ind w:left="-11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ar-SA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ทั</w:t>
            </w:r>
            <w:r w:rsidR="007040C0">
              <w:rPr>
                <w:rFonts w:ascii="Browallia New" w:eastAsia="Arial Unicode MS" w:hAnsi="Browallia New" w:cs="Browallia New" w:hint="cs"/>
                <w:b/>
                <w:bCs/>
                <w:sz w:val="24"/>
                <w:szCs w:val="24"/>
                <w:cs/>
              </w:rPr>
              <w:t>่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วไป </w:t>
            </w:r>
          </w:p>
          <w:p w14:paraId="3F859B20" w14:textId="77777777" w:rsidR="00D034FD" w:rsidRPr="00E84424" w:rsidRDefault="00D034FD" w:rsidP="00D034FD">
            <w:pPr>
              <w:spacing w:line="240" w:lineRule="auto"/>
              <w:ind w:left="-11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rtl/>
                <w:cs/>
                <w:lang w:bidi="ar-SA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67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9CE1BC" w14:textId="77777777" w:rsidR="00D034FD" w:rsidRPr="00E84424" w:rsidRDefault="00D034FD" w:rsidP="00D034FD">
            <w:pPr>
              <w:spacing w:line="240" w:lineRule="auto"/>
              <w:ind w:left="-11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ar-SA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มูลค่ายุติธรรมผ่านกำไรขาดทุน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ar-SA"/>
              </w:rPr>
              <w:t>(FVPL)</w:t>
            </w:r>
          </w:p>
          <w:p w14:paraId="348CAB3C" w14:textId="77777777" w:rsidR="00D034FD" w:rsidRPr="00E84424" w:rsidRDefault="00D034FD" w:rsidP="00D034FD">
            <w:pPr>
              <w:spacing w:line="240" w:lineRule="auto"/>
              <w:ind w:left="-11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rtl/>
                <w:cs/>
                <w:lang w:bidi="ar-SA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65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91F0A5" w14:textId="77777777" w:rsidR="00D034FD" w:rsidRPr="00E84424" w:rsidRDefault="00D034FD" w:rsidP="00D034FD">
            <w:pPr>
              <w:spacing w:line="240" w:lineRule="auto"/>
              <w:ind w:left="-11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ar-SA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มูลค่ายุติธรรม</w:t>
            </w:r>
          </w:p>
          <w:p w14:paraId="60C9A73B" w14:textId="77777777" w:rsidR="00D034FD" w:rsidRPr="00E84424" w:rsidRDefault="00D034FD" w:rsidP="00D034FD">
            <w:pPr>
              <w:spacing w:line="240" w:lineRule="auto"/>
              <w:ind w:left="-11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ar-SA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ผ่านกำไรขาดทุน</w:t>
            </w:r>
          </w:p>
          <w:p w14:paraId="3321729A" w14:textId="77777777" w:rsidR="00D034FD" w:rsidRPr="00E84424" w:rsidRDefault="00D034FD" w:rsidP="00D034FD">
            <w:pPr>
              <w:spacing w:line="240" w:lineRule="auto"/>
              <w:ind w:left="-11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ar-SA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เบ็ดเสร็จอื่น</w:t>
            </w:r>
          </w:p>
          <w:p w14:paraId="25365490" w14:textId="77777777" w:rsidR="00D034FD" w:rsidRPr="00E84424" w:rsidRDefault="00D034FD" w:rsidP="00D034FD">
            <w:pPr>
              <w:spacing w:line="240" w:lineRule="auto"/>
              <w:ind w:left="-11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ar-SA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ar-SA"/>
              </w:rPr>
              <w:t>(FVOCI)</w:t>
            </w:r>
          </w:p>
          <w:p w14:paraId="3056F141" w14:textId="77777777" w:rsidR="00D034FD" w:rsidRPr="00E84424" w:rsidRDefault="00D034FD" w:rsidP="00D034FD">
            <w:pPr>
              <w:spacing w:line="240" w:lineRule="auto"/>
              <w:ind w:left="-11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rtl/>
                <w:cs/>
                <w:lang w:bidi="ar-SA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</w:tr>
      <w:tr w:rsidR="00D034FD" w:rsidRPr="00E84424" w14:paraId="788A8194" w14:textId="77777777" w:rsidTr="00A244B9">
        <w:tc>
          <w:tcPr>
            <w:tcW w:w="2098" w:type="pct"/>
          </w:tcPr>
          <w:p w14:paraId="3DAB81CF" w14:textId="77777777" w:rsidR="00D034FD" w:rsidRPr="00E84424" w:rsidRDefault="00D034FD" w:rsidP="00EE708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436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2"/>
                <w:sz w:val="24"/>
                <w:szCs w:val="24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pacing w:val="-2"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451" w:type="pct"/>
            <w:tcBorders>
              <w:top w:val="single" w:sz="4" w:space="0" w:color="auto"/>
            </w:tcBorders>
          </w:tcPr>
          <w:p w14:paraId="779FABED" w14:textId="77777777" w:rsidR="00D034FD" w:rsidRPr="00E84424" w:rsidRDefault="00D034FD" w:rsidP="00D034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Browallia New" w:eastAsia="Arial Unicode MS" w:hAnsi="Browallia New" w:cs="Browallia New"/>
                <w:spacing w:val="-2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</w:tcBorders>
            <w:shd w:val="clear" w:color="auto" w:fill="auto"/>
          </w:tcPr>
          <w:p w14:paraId="4393991C" w14:textId="77777777" w:rsidR="00D034FD" w:rsidRPr="00E84424" w:rsidRDefault="00D034FD" w:rsidP="00D034FD">
            <w:pPr>
              <w:spacing w:line="240" w:lineRule="auto"/>
              <w:ind w:left="-114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</w:p>
        </w:tc>
        <w:tc>
          <w:tcPr>
            <w:tcW w:w="600" w:type="pct"/>
            <w:tcBorders>
              <w:top w:val="single" w:sz="4" w:space="0" w:color="auto"/>
            </w:tcBorders>
            <w:shd w:val="clear" w:color="auto" w:fill="auto"/>
          </w:tcPr>
          <w:p w14:paraId="1065A450" w14:textId="77777777" w:rsidR="00D034FD" w:rsidRPr="00E84424" w:rsidRDefault="00D034FD" w:rsidP="00D034FD">
            <w:pPr>
              <w:spacing w:line="240" w:lineRule="auto"/>
              <w:ind w:left="-114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</w:p>
        </w:tc>
        <w:tc>
          <w:tcPr>
            <w:tcW w:w="674" w:type="pct"/>
            <w:tcBorders>
              <w:top w:val="single" w:sz="4" w:space="0" w:color="auto"/>
            </w:tcBorders>
            <w:shd w:val="clear" w:color="auto" w:fill="auto"/>
          </w:tcPr>
          <w:p w14:paraId="265D3C13" w14:textId="77777777" w:rsidR="00D034FD" w:rsidRPr="00E84424" w:rsidRDefault="00D034FD" w:rsidP="00D034FD">
            <w:pPr>
              <w:spacing w:line="240" w:lineRule="auto"/>
              <w:ind w:left="-114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</w:p>
        </w:tc>
        <w:tc>
          <w:tcPr>
            <w:tcW w:w="653" w:type="pct"/>
            <w:tcBorders>
              <w:top w:val="single" w:sz="4" w:space="0" w:color="auto"/>
            </w:tcBorders>
            <w:shd w:val="clear" w:color="auto" w:fill="auto"/>
          </w:tcPr>
          <w:p w14:paraId="61D6626B" w14:textId="77777777" w:rsidR="00D034FD" w:rsidRPr="00E84424" w:rsidRDefault="00D034FD" w:rsidP="00D034FD">
            <w:pPr>
              <w:spacing w:line="240" w:lineRule="auto"/>
              <w:ind w:left="-114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</w:p>
        </w:tc>
      </w:tr>
      <w:tr w:rsidR="00D034FD" w:rsidRPr="00E84424" w14:paraId="15FE736D" w14:textId="77777777" w:rsidTr="00A244B9">
        <w:tc>
          <w:tcPr>
            <w:tcW w:w="2098" w:type="pct"/>
          </w:tcPr>
          <w:p w14:paraId="7499FB61" w14:textId="2C6888FB" w:rsidR="00D034FD" w:rsidRPr="00E84424" w:rsidRDefault="00D034FD" w:rsidP="00EE708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436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2"/>
                <w:sz w:val="24"/>
                <w:szCs w:val="24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pacing w:val="-2"/>
                <w:sz w:val="24"/>
                <w:szCs w:val="24"/>
                <w:cs/>
                <w:lang w:val="en-GB"/>
              </w:rPr>
              <w:t xml:space="preserve">ยอดคงเหลือ ณ วันที่ </w:t>
            </w:r>
            <w:r w:rsidR="00CF1017" w:rsidRPr="00CF1017">
              <w:rPr>
                <w:rFonts w:ascii="Browallia New" w:eastAsia="Arial Unicode MS" w:hAnsi="Browallia New" w:cs="Browallia New"/>
                <w:b/>
                <w:bCs/>
                <w:spacing w:val="-2"/>
                <w:sz w:val="24"/>
                <w:szCs w:val="24"/>
                <w:lang w:val="en-GB"/>
              </w:rPr>
              <w:t>31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spacing w:val="-2"/>
                <w:sz w:val="24"/>
                <w:szCs w:val="24"/>
              </w:rPr>
              <w:t xml:space="preserve"> 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spacing w:val="-2"/>
                <w:sz w:val="24"/>
                <w:szCs w:val="24"/>
                <w:cs/>
                <w:lang w:val="en-GB"/>
              </w:rPr>
              <w:t>ธันวาคม พ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spacing w:val="-2"/>
                <w:sz w:val="24"/>
                <w:szCs w:val="24"/>
                <w:rtl/>
                <w:cs/>
                <w:lang w:val="en-GB" w:bidi="ar-SA"/>
              </w:rPr>
              <w:t>.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spacing w:val="-2"/>
                <w:sz w:val="24"/>
                <w:szCs w:val="24"/>
                <w:rtl/>
                <w:cs/>
                <w:lang w:val="en-GB"/>
              </w:rPr>
              <w:t>ศ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spacing w:val="-2"/>
                <w:sz w:val="24"/>
                <w:szCs w:val="24"/>
                <w:rtl/>
                <w:cs/>
                <w:lang w:val="en-GB" w:bidi="ar-SA"/>
              </w:rPr>
              <w:t>.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spacing w:val="-2"/>
                <w:sz w:val="24"/>
                <w:szCs w:val="24"/>
              </w:rPr>
              <w:t xml:space="preserve"> </w:t>
            </w:r>
            <w:r w:rsidR="00CF1017" w:rsidRPr="00CF1017">
              <w:rPr>
                <w:rFonts w:ascii="Browallia New" w:eastAsia="Arial Unicode MS" w:hAnsi="Browallia New" w:cs="Browallia New"/>
                <w:b/>
                <w:bCs/>
                <w:spacing w:val="-2"/>
                <w:sz w:val="24"/>
                <w:szCs w:val="24"/>
                <w:lang w:val="en-GB"/>
              </w:rPr>
              <w:t>2562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spacing w:val="-2"/>
                <w:sz w:val="24"/>
                <w:szCs w:val="24"/>
                <w:cs/>
                <w:lang w:val="en-GB"/>
              </w:rPr>
              <w:t xml:space="preserve">   </w:t>
            </w:r>
          </w:p>
          <w:p w14:paraId="524DB8BD" w14:textId="77777777" w:rsidR="00D034FD" w:rsidRPr="00E84424" w:rsidRDefault="00D034FD" w:rsidP="00EE708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436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2"/>
                <w:sz w:val="24"/>
                <w:szCs w:val="24"/>
                <w:cs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pacing w:val="-2"/>
                <w:sz w:val="24"/>
                <w:szCs w:val="24"/>
                <w:cs/>
              </w:rPr>
              <w:t xml:space="preserve">   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spacing w:val="-2"/>
                <w:sz w:val="24"/>
                <w:szCs w:val="24"/>
              </w:rPr>
              <w:t>(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spacing w:val="-2"/>
                <w:sz w:val="24"/>
                <w:szCs w:val="24"/>
                <w:cs/>
                <w:lang w:val="en-GB"/>
              </w:rPr>
              <w:t>ตามที่รายงานไว้เดิม)</w:t>
            </w:r>
          </w:p>
        </w:tc>
        <w:tc>
          <w:tcPr>
            <w:tcW w:w="451" w:type="pct"/>
            <w:vAlign w:val="bottom"/>
          </w:tcPr>
          <w:p w14:paraId="0AB51849" w14:textId="77777777" w:rsidR="00D034FD" w:rsidRPr="00E84424" w:rsidRDefault="00D034FD" w:rsidP="00D034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Browallia New" w:eastAsia="Arial Unicode MS" w:hAnsi="Browallia New" w:cs="Browallia New"/>
                <w:spacing w:val="-2"/>
                <w:sz w:val="24"/>
                <w:szCs w:val="24"/>
              </w:rPr>
            </w:pPr>
          </w:p>
        </w:tc>
        <w:tc>
          <w:tcPr>
            <w:tcW w:w="524" w:type="pct"/>
            <w:shd w:val="clear" w:color="auto" w:fill="auto"/>
          </w:tcPr>
          <w:p w14:paraId="60715207" w14:textId="77777777" w:rsidR="00D034FD" w:rsidRPr="00E84424" w:rsidRDefault="00D034FD" w:rsidP="00D034FD">
            <w:pPr>
              <w:spacing w:line="240" w:lineRule="auto"/>
              <w:ind w:left="-114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</w:p>
          <w:p w14:paraId="7664C882" w14:textId="6E9F7678" w:rsidR="00D034FD" w:rsidRPr="00E84424" w:rsidRDefault="00CF1017" w:rsidP="00D034FD">
            <w:pPr>
              <w:spacing w:line="240" w:lineRule="auto"/>
              <w:ind w:left="-114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383</w:t>
            </w:r>
          </w:p>
        </w:tc>
        <w:tc>
          <w:tcPr>
            <w:tcW w:w="600" w:type="pct"/>
            <w:shd w:val="clear" w:color="auto" w:fill="auto"/>
          </w:tcPr>
          <w:p w14:paraId="136D07A2" w14:textId="77777777" w:rsidR="00D034FD" w:rsidRPr="00E84424" w:rsidRDefault="00D034FD" w:rsidP="00D034FD">
            <w:pPr>
              <w:spacing w:line="240" w:lineRule="auto"/>
              <w:ind w:left="-114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</w:p>
          <w:p w14:paraId="58CA949D" w14:textId="5C0695C6" w:rsidR="00D034FD" w:rsidRPr="00E84424" w:rsidRDefault="00CF1017" w:rsidP="00D034FD">
            <w:pPr>
              <w:spacing w:line="240" w:lineRule="auto"/>
              <w:ind w:left="-114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41</w:t>
            </w:r>
          </w:p>
        </w:tc>
        <w:tc>
          <w:tcPr>
            <w:tcW w:w="674" w:type="pct"/>
            <w:shd w:val="clear" w:color="auto" w:fill="auto"/>
          </w:tcPr>
          <w:p w14:paraId="6EB41ECD" w14:textId="77777777" w:rsidR="00D034FD" w:rsidRPr="00E84424" w:rsidRDefault="00D034FD" w:rsidP="00D034FD">
            <w:pPr>
              <w:spacing w:line="240" w:lineRule="auto"/>
              <w:ind w:left="-114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</w:p>
          <w:p w14:paraId="0F0EA187" w14:textId="77777777" w:rsidR="00D034FD" w:rsidRPr="00E84424" w:rsidRDefault="00D034FD" w:rsidP="00D034FD">
            <w:pPr>
              <w:spacing w:line="240" w:lineRule="auto"/>
              <w:ind w:left="-114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E84424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-</w:t>
            </w:r>
          </w:p>
        </w:tc>
        <w:tc>
          <w:tcPr>
            <w:tcW w:w="653" w:type="pct"/>
            <w:shd w:val="clear" w:color="auto" w:fill="auto"/>
            <w:vAlign w:val="bottom"/>
          </w:tcPr>
          <w:p w14:paraId="3F575FAE" w14:textId="77777777" w:rsidR="00D034FD" w:rsidRPr="00E84424" w:rsidRDefault="00D034FD" w:rsidP="00D034FD">
            <w:pPr>
              <w:spacing w:line="240" w:lineRule="auto"/>
              <w:ind w:left="-114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E84424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-</w:t>
            </w:r>
          </w:p>
        </w:tc>
      </w:tr>
      <w:tr w:rsidR="00D034FD" w:rsidRPr="00E84424" w14:paraId="79A4C702" w14:textId="77777777" w:rsidTr="00A244B9">
        <w:tc>
          <w:tcPr>
            <w:tcW w:w="2098" w:type="pct"/>
          </w:tcPr>
          <w:p w14:paraId="6776F4D3" w14:textId="77777777" w:rsidR="00A244B9" w:rsidRPr="00E84424" w:rsidRDefault="00D034FD" w:rsidP="00EE708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436"/>
              <w:jc w:val="thaiDistribute"/>
              <w:rPr>
                <w:rFonts w:ascii="Browallia New" w:eastAsia="Arial Unicode MS" w:hAnsi="Browallia New" w:cs="Browallia New"/>
                <w:spacing w:val="-2"/>
                <w:sz w:val="24"/>
                <w:szCs w:val="24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pacing w:val="-2"/>
                <w:sz w:val="24"/>
                <w:szCs w:val="24"/>
                <w:cs/>
                <w:lang w:val="en-GB"/>
              </w:rPr>
              <w:t>การจัดประเภทใหม่จากเงินลงทุนเผื่อขายเป็น</w:t>
            </w:r>
          </w:p>
          <w:p w14:paraId="5D9ECE93" w14:textId="704FD9E8" w:rsidR="00D034FD" w:rsidRPr="00E84424" w:rsidRDefault="00D034FD" w:rsidP="00AF7E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459" w:firstLine="142"/>
              <w:jc w:val="thaiDistribute"/>
              <w:rPr>
                <w:rFonts w:ascii="Browallia New" w:eastAsia="Arial Unicode MS" w:hAnsi="Browallia New" w:cs="Browallia New"/>
                <w:spacing w:val="-2"/>
                <w:sz w:val="24"/>
                <w:szCs w:val="24"/>
                <w:rtl/>
                <w:lang w:val="en-GB" w:bidi="ar-SA"/>
              </w:rPr>
            </w:pPr>
            <w:r w:rsidRPr="00E84424">
              <w:rPr>
                <w:rFonts w:ascii="Browallia New" w:eastAsia="Arial Unicode MS" w:hAnsi="Browallia New" w:cs="Browallia New"/>
                <w:spacing w:val="-2"/>
                <w:sz w:val="24"/>
                <w:szCs w:val="24"/>
                <w:cs/>
                <w:lang w:val="en-GB"/>
              </w:rPr>
              <w:t>เงินลงทุน</w:t>
            </w:r>
            <w:r w:rsidR="00A244B9" w:rsidRPr="00E84424">
              <w:rPr>
                <w:rFonts w:ascii="Browallia New" w:eastAsia="Arial Unicode MS" w:hAnsi="Browallia New" w:cs="Browallia New"/>
                <w:spacing w:val="-2"/>
                <w:sz w:val="24"/>
                <w:szCs w:val="24"/>
                <w:cs/>
                <w:lang w:val="en-GB"/>
              </w:rPr>
              <w:t xml:space="preserve">ที่วัดมูลค่าด้วย </w:t>
            </w:r>
            <w:r w:rsidR="00A244B9" w:rsidRPr="00E84424">
              <w:rPr>
                <w:rFonts w:ascii="Browallia New" w:eastAsia="Arial Unicode MS" w:hAnsi="Browallia New" w:cs="Browallia New"/>
                <w:spacing w:val="-2"/>
                <w:sz w:val="24"/>
                <w:szCs w:val="24"/>
                <w:lang w:val="en-GB"/>
              </w:rPr>
              <w:t>FVPL</w:t>
            </w:r>
          </w:p>
        </w:tc>
        <w:tc>
          <w:tcPr>
            <w:tcW w:w="451" w:type="pct"/>
            <w:vAlign w:val="bottom"/>
          </w:tcPr>
          <w:p w14:paraId="3067BD29" w14:textId="77777777" w:rsidR="00D034FD" w:rsidRPr="00E84424" w:rsidRDefault="00D034FD" w:rsidP="00D034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Browallia New" w:eastAsia="Arial Unicode MS" w:hAnsi="Browallia New" w:cs="Browallia New"/>
                <w:spacing w:val="-2"/>
                <w:sz w:val="24"/>
                <w:szCs w:val="24"/>
              </w:rPr>
            </w:pPr>
            <w:r w:rsidRPr="00E84424">
              <w:rPr>
                <w:rFonts w:ascii="Browallia New" w:eastAsia="Arial Unicode MS" w:hAnsi="Browallia New" w:cs="Browallia New"/>
                <w:spacing w:val="-2"/>
                <w:sz w:val="24"/>
                <w:szCs w:val="24"/>
                <w:cs/>
                <w:lang w:val="en-GB"/>
              </w:rPr>
              <w:t>ก</w:t>
            </w:r>
            <w:r w:rsidRPr="00E84424">
              <w:rPr>
                <w:rFonts w:ascii="Browallia New" w:eastAsia="Arial Unicode MS" w:hAnsi="Browallia New" w:cs="Browallia New"/>
                <w:spacing w:val="-2"/>
                <w:sz w:val="24"/>
                <w:szCs w:val="24"/>
                <w:rtl/>
                <w:cs/>
                <w:lang w:val="en-GB" w:bidi="ar-SA"/>
              </w:rPr>
              <w:t>,</w:t>
            </w:r>
            <w:r w:rsidRPr="00E84424">
              <w:rPr>
                <w:rFonts w:ascii="Browallia New" w:eastAsia="Arial Unicode MS" w:hAnsi="Browallia New" w:cs="Browallia New"/>
                <w:spacing w:val="-2"/>
                <w:sz w:val="24"/>
                <w:szCs w:val="24"/>
                <w:cs/>
                <w:lang w:val="en-GB"/>
              </w:rPr>
              <w:t xml:space="preserve"> ง</w:t>
            </w:r>
          </w:p>
        </w:tc>
        <w:tc>
          <w:tcPr>
            <w:tcW w:w="524" w:type="pct"/>
            <w:shd w:val="clear" w:color="auto" w:fill="auto"/>
            <w:vAlign w:val="bottom"/>
          </w:tcPr>
          <w:p w14:paraId="16D0ACFB" w14:textId="2A3A6450" w:rsidR="00D034FD" w:rsidRPr="00E84424" w:rsidRDefault="00D034FD" w:rsidP="00D034FD">
            <w:pPr>
              <w:spacing w:line="240" w:lineRule="auto"/>
              <w:ind w:left="-114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E84424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383</w:t>
            </w:r>
            <w:r w:rsidRPr="00E84424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)</w:t>
            </w:r>
          </w:p>
        </w:tc>
        <w:tc>
          <w:tcPr>
            <w:tcW w:w="600" w:type="pct"/>
            <w:shd w:val="clear" w:color="auto" w:fill="auto"/>
            <w:vAlign w:val="bottom"/>
          </w:tcPr>
          <w:p w14:paraId="5E88DFEA" w14:textId="77777777" w:rsidR="00D034FD" w:rsidRPr="00E84424" w:rsidRDefault="00D034FD" w:rsidP="00D034FD">
            <w:pPr>
              <w:spacing w:line="240" w:lineRule="auto"/>
              <w:ind w:left="-114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E84424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-</w:t>
            </w:r>
          </w:p>
        </w:tc>
        <w:tc>
          <w:tcPr>
            <w:tcW w:w="674" w:type="pct"/>
            <w:shd w:val="clear" w:color="auto" w:fill="auto"/>
            <w:vAlign w:val="bottom"/>
          </w:tcPr>
          <w:p w14:paraId="4402FFD4" w14:textId="7E6CE236" w:rsidR="00D034FD" w:rsidRPr="00E84424" w:rsidRDefault="00CF1017" w:rsidP="00D034FD">
            <w:pPr>
              <w:spacing w:line="240" w:lineRule="auto"/>
              <w:ind w:left="-114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383</w:t>
            </w:r>
          </w:p>
        </w:tc>
        <w:tc>
          <w:tcPr>
            <w:tcW w:w="653" w:type="pct"/>
            <w:shd w:val="clear" w:color="auto" w:fill="auto"/>
            <w:vAlign w:val="bottom"/>
          </w:tcPr>
          <w:p w14:paraId="421D5077" w14:textId="77777777" w:rsidR="00D034FD" w:rsidRPr="00E84424" w:rsidRDefault="00D034FD" w:rsidP="00D034FD">
            <w:pPr>
              <w:spacing w:line="240" w:lineRule="auto"/>
              <w:ind w:left="-114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E84424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-</w:t>
            </w:r>
          </w:p>
        </w:tc>
      </w:tr>
      <w:tr w:rsidR="00D034FD" w:rsidRPr="00E84424" w14:paraId="21974577" w14:textId="77777777" w:rsidTr="00FF037A">
        <w:trPr>
          <w:trHeight w:val="337"/>
        </w:trPr>
        <w:tc>
          <w:tcPr>
            <w:tcW w:w="2098" w:type="pct"/>
          </w:tcPr>
          <w:p w14:paraId="41739981" w14:textId="77777777" w:rsidR="00D034FD" w:rsidRPr="00E84424" w:rsidRDefault="00D034FD" w:rsidP="00EE708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436"/>
              <w:jc w:val="thaiDistribute"/>
              <w:rPr>
                <w:rFonts w:ascii="Browallia New" w:eastAsia="Arial Unicode MS" w:hAnsi="Browallia New" w:cs="Browallia New"/>
                <w:spacing w:val="-2"/>
                <w:sz w:val="24"/>
                <w:szCs w:val="24"/>
                <w:lang w:val="en-GB" w:bidi="ar-SA"/>
              </w:rPr>
            </w:pPr>
            <w:r w:rsidRPr="00E84424">
              <w:rPr>
                <w:rFonts w:ascii="Browallia New" w:eastAsia="Arial Unicode MS" w:hAnsi="Browallia New" w:cs="Browallia New"/>
                <w:spacing w:val="-2"/>
                <w:sz w:val="24"/>
                <w:szCs w:val="24"/>
                <w:cs/>
                <w:lang w:val="en-GB"/>
              </w:rPr>
              <w:t>การจัดประเภทใหม่ของเงินลงทุนทั่วไปเป็น</w:t>
            </w:r>
          </w:p>
          <w:p w14:paraId="0AD4B46C" w14:textId="77777777" w:rsidR="00D034FD" w:rsidRPr="00E84424" w:rsidRDefault="00D034FD" w:rsidP="00EE708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436"/>
              <w:jc w:val="thaiDistribute"/>
              <w:rPr>
                <w:rFonts w:ascii="Browallia New" w:eastAsia="Arial Unicode MS" w:hAnsi="Browallia New" w:cs="Browallia New"/>
                <w:spacing w:val="-2"/>
                <w:sz w:val="24"/>
                <w:szCs w:val="24"/>
                <w:rtl/>
                <w:cs/>
                <w:lang w:val="en-GB" w:bidi="ar-SA"/>
              </w:rPr>
            </w:pPr>
            <w:r w:rsidRPr="00E84424">
              <w:rPr>
                <w:rFonts w:ascii="Browallia New" w:eastAsia="Arial Unicode MS" w:hAnsi="Browallia New" w:cs="Browallia New"/>
                <w:spacing w:val="-2"/>
                <w:sz w:val="24"/>
                <w:szCs w:val="24"/>
                <w:cs/>
                <w:lang w:val="en-GB"/>
              </w:rPr>
              <w:t xml:space="preserve">   เงินลงทุนที่วัดมูลค่าด้วย</w:t>
            </w:r>
            <w:r w:rsidRPr="00E84424">
              <w:rPr>
                <w:rFonts w:ascii="Browallia New" w:eastAsia="Arial Unicode MS" w:hAnsi="Browallia New" w:cs="Browallia New"/>
                <w:spacing w:val="-2"/>
                <w:sz w:val="24"/>
                <w:szCs w:val="24"/>
                <w:cs/>
              </w:rPr>
              <w:t xml:space="preserve"> </w:t>
            </w:r>
            <w:r w:rsidRPr="00E84424">
              <w:rPr>
                <w:rFonts w:ascii="Browallia New" w:eastAsia="Arial Unicode MS" w:hAnsi="Browallia New" w:cs="Browallia New"/>
                <w:spacing w:val="-2"/>
                <w:sz w:val="24"/>
                <w:szCs w:val="24"/>
              </w:rPr>
              <w:t>FVOCI</w:t>
            </w:r>
          </w:p>
        </w:tc>
        <w:tc>
          <w:tcPr>
            <w:tcW w:w="451" w:type="pct"/>
            <w:vAlign w:val="bottom"/>
          </w:tcPr>
          <w:p w14:paraId="1D1A3C73" w14:textId="7132EDBF" w:rsidR="00D034FD" w:rsidRPr="00E84424" w:rsidRDefault="00D034FD" w:rsidP="00D034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Browallia New" w:eastAsia="Arial Unicode MS" w:hAnsi="Browallia New" w:cs="Browallia New"/>
                <w:spacing w:val="-2"/>
                <w:sz w:val="24"/>
                <w:szCs w:val="24"/>
                <w:cs/>
              </w:rPr>
            </w:pPr>
            <w:r w:rsidRPr="00E84424">
              <w:rPr>
                <w:rFonts w:ascii="Browallia New" w:eastAsia="Arial Unicode MS" w:hAnsi="Browallia New" w:cs="Browallia New"/>
                <w:spacing w:val="-2"/>
                <w:sz w:val="24"/>
                <w:szCs w:val="24"/>
                <w:cs/>
              </w:rPr>
              <w:t>ข</w:t>
            </w:r>
            <w:r w:rsidR="00A244B9" w:rsidRPr="00E84424">
              <w:rPr>
                <w:rFonts w:ascii="Browallia New" w:eastAsia="Arial Unicode MS" w:hAnsi="Browallia New" w:cs="Browallia New"/>
                <w:spacing w:val="-2"/>
                <w:sz w:val="24"/>
                <w:szCs w:val="24"/>
              </w:rPr>
              <w:t xml:space="preserve">, </w:t>
            </w:r>
            <w:r w:rsidR="00A244B9" w:rsidRPr="00E84424">
              <w:rPr>
                <w:rFonts w:ascii="Browallia New" w:eastAsia="Arial Unicode MS" w:hAnsi="Browallia New" w:cs="Browallia New"/>
                <w:spacing w:val="-2"/>
                <w:sz w:val="24"/>
                <w:szCs w:val="24"/>
                <w:cs/>
              </w:rPr>
              <w:t>ง</w:t>
            </w:r>
          </w:p>
        </w:tc>
        <w:tc>
          <w:tcPr>
            <w:tcW w:w="524" w:type="pct"/>
            <w:shd w:val="clear" w:color="auto" w:fill="auto"/>
            <w:vAlign w:val="bottom"/>
          </w:tcPr>
          <w:p w14:paraId="128DB783" w14:textId="77777777" w:rsidR="00D034FD" w:rsidRPr="00E84424" w:rsidRDefault="00D034FD" w:rsidP="00FF037A">
            <w:pPr>
              <w:spacing w:line="240" w:lineRule="auto"/>
              <w:ind w:left="-114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E84424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-</w:t>
            </w:r>
          </w:p>
        </w:tc>
        <w:tc>
          <w:tcPr>
            <w:tcW w:w="600" w:type="pct"/>
            <w:shd w:val="clear" w:color="auto" w:fill="auto"/>
            <w:vAlign w:val="bottom"/>
          </w:tcPr>
          <w:p w14:paraId="61C5C4C0" w14:textId="15BF749D" w:rsidR="00D034FD" w:rsidRPr="00E84424" w:rsidRDefault="00D034FD" w:rsidP="00FF037A">
            <w:pPr>
              <w:spacing w:line="240" w:lineRule="auto"/>
              <w:ind w:left="-114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E84424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41</w:t>
            </w:r>
            <w:r w:rsidRPr="00E84424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)</w:t>
            </w:r>
          </w:p>
        </w:tc>
        <w:tc>
          <w:tcPr>
            <w:tcW w:w="674" w:type="pct"/>
            <w:shd w:val="clear" w:color="auto" w:fill="auto"/>
            <w:vAlign w:val="bottom"/>
          </w:tcPr>
          <w:p w14:paraId="7B19E15F" w14:textId="77777777" w:rsidR="00D034FD" w:rsidRPr="00E84424" w:rsidRDefault="00D034FD" w:rsidP="00FF037A">
            <w:pPr>
              <w:spacing w:line="240" w:lineRule="auto"/>
              <w:ind w:left="-114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E84424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-</w:t>
            </w:r>
          </w:p>
        </w:tc>
        <w:tc>
          <w:tcPr>
            <w:tcW w:w="653" w:type="pct"/>
            <w:shd w:val="clear" w:color="auto" w:fill="auto"/>
            <w:vAlign w:val="bottom"/>
          </w:tcPr>
          <w:p w14:paraId="2AE801BC" w14:textId="534B31B0" w:rsidR="00D034FD" w:rsidRPr="00E84424" w:rsidRDefault="00CF1017" w:rsidP="00FF037A">
            <w:pPr>
              <w:spacing w:line="240" w:lineRule="auto"/>
              <w:ind w:left="-114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41</w:t>
            </w:r>
          </w:p>
        </w:tc>
      </w:tr>
      <w:tr w:rsidR="00D034FD" w:rsidRPr="00E84424" w14:paraId="63395E78" w14:textId="77777777" w:rsidTr="00FF037A">
        <w:trPr>
          <w:trHeight w:val="289"/>
        </w:trPr>
        <w:tc>
          <w:tcPr>
            <w:tcW w:w="2098" w:type="pct"/>
          </w:tcPr>
          <w:p w14:paraId="4350BA9A" w14:textId="77777777" w:rsidR="00D034FD" w:rsidRPr="00E84424" w:rsidRDefault="00D034FD" w:rsidP="00EE708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436"/>
              <w:jc w:val="thaiDistribute"/>
              <w:rPr>
                <w:rFonts w:ascii="Browallia New" w:eastAsia="Arial Unicode MS" w:hAnsi="Browallia New" w:cs="Browallia New"/>
                <w:spacing w:val="-2"/>
                <w:sz w:val="24"/>
                <w:szCs w:val="24"/>
                <w:rtl/>
                <w:cs/>
                <w:lang w:val="en-GB" w:bidi="ar-SA"/>
              </w:rPr>
            </w:pPr>
            <w:r w:rsidRPr="00E84424">
              <w:rPr>
                <w:rFonts w:ascii="Browallia New" w:eastAsia="Arial Unicode MS" w:hAnsi="Browallia New" w:cs="Browallia New"/>
                <w:spacing w:val="-2"/>
                <w:sz w:val="24"/>
                <w:szCs w:val="24"/>
                <w:cs/>
                <w:lang w:val="en-GB"/>
              </w:rPr>
              <w:t>การปรับปรุงมูลค่ายุติธรรมของตราสารอนุพันธ์</w:t>
            </w:r>
          </w:p>
        </w:tc>
        <w:tc>
          <w:tcPr>
            <w:tcW w:w="451" w:type="pct"/>
            <w:vAlign w:val="bottom"/>
          </w:tcPr>
          <w:p w14:paraId="0B136DA8" w14:textId="77777777" w:rsidR="00D034FD" w:rsidRPr="00E84424" w:rsidRDefault="00D034FD" w:rsidP="00D034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Browallia New" w:eastAsia="Arial Unicode MS" w:hAnsi="Browallia New" w:cs="Browallia New"/>
                <w:spacing w:val="-2"/>
                <w:sz w:val="24"/>
                <w:szCs w:val="24"/>
                <w:cs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pacing w:val="-2"/>
                <w:sz w:val="24"/>
                <w:szCs w:val="24"/>
                <w:cs/>
                <w:lang w:val="en-GB"/>
              </w:rPr>
              <w:t>ค</w:t>
            </w:r>
          </w:p>
        </w:tc>
        <w:tc>
          <w:tcPr>
            <w:tcW w:w="524" w:type="pct"/>
            <w:shd w:val="clear" w:color="auto" w:fill="auto"/>
            <w:vAlign w:val="bottom"/>
          </w:tcPr>
          <w:p w14:paraId="036272FE" w14:textId="77777777" w:rsidR="00D034FD" w:rsidRPr="00E84424" w:rsidRDefault="00D034FD" w:rsidP="00FF037A">
            <w:pPr>
              <w:spacing w:line="240" w:lineRule="auto"/>
              <w:ind w:left="-114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  <w:cs/>
                <w:lang w:bidi="ar-SA"/>
              </w:rPr>
            </w:pPr>
            <w:r w:rsidRPr="00E84424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-</w:t>
            </w:r>
          </w:p>
        </w:tc>
        <w:tc>
          <w:tcPr>
            <w:tcW w:w="600" w:type="pct"/>
            <w:shd w:val="clear" w:color="auto" w:fill="auto"/>
            <w:vAlign w:val="bottom"/>
          </w:tcPr>
          <w:p w14:paraId="72E22D26" w14:textId="77777777" w:rsidR="00D034FD" w:rsidRPr="00E84424" w:rsidRDefault="00D034FD" w:rsidP="00FF037A">
            <w:pPr>
              <w:spacing w:line="240" w:lineRule="auto"/>
              <w:ind w:left="-114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E84424">
              <w:rPr>
                <w:rFonts w:ascii="Browallia New" w:eastAsia="Arial Unicode MS" w:hAnsi="Browallia New" w:cs="Browallia New"/>
                <w:sz w:val="24"/>
                <w:szCs w:val="24"/>
                <w:rtl/>
                <w:cs/>
                <w:lang w:bidi="ar-SA"/>
              </w:rPr>
              <w:t>-</w:t>
            </w:r>
          </w:p>
        </w:tc>
        <w:tc>
          <w:tcPr>
            <w:tcW w:w="674" w:type="pct"/>
            <w:shd w:val="clear" w:color="auto" w:fill="auto"/>
            <w:vAlign w:val="bottom"/>
          </w:tcPr>
          <w:p w14:paraId="69EAF174" w14:textId="219DF267" w:rsidR="00D034FD" w:rsidRPr="00E84424" w:rsidRDefault="00CF1017" w:rsidP="00FF037A">
            <w:pPr>
              <w:spacing w:line="240" w:lineRule="auto"/>
              <w:ind w:left="-114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137</w:t>
            </w:r>
          </w:p>
        </w:tc>
        <w:tc>
          <w:tcPr>
            <w:tcW w:w="653" w:type="pct"/>
            <w:shd w:val="clear" w:color="auto" w:fill="auto"/>
            <w:vAlign w:val="bottom"/>
          </w:tcPr>
          <w:p w14:paraId="753DE9A5" w14:textId="77777777" w:rsidR="00D034FD" w:rsidRPr="00E84424" w:rsidRDefault="00D034FD" w:rsidP="00FF037A">
            <w:pPr>
              <w:spacing w:line="240" w:lineRule="auto"/>
              <w:ind w:left="-114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E84424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-</w:t>
            </w:r>
          </w:p>
        </w:tc>
      </w:tr>
      <w:tr w:rsidR="00D034FD" w:rsidRPr="00E84424" w14:paraId="75B36C7A" w14:textId="77777777" w:rsidTr="00FF037A">
        <w:tc>
          <w:tcPr>
            <w:tcW w:w="2098" w:type="pct"/>
          </w:tcPr>
          <w:p w14:paraId="2AEA016E" w14:textId="77777777" w:rsidR="00D034FD" w:rsidRPr="00E84424" w:rsidRDefault="00D034FD" w:rsidP="00EE708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436"/>
              <w:jc w:val="thaiDistribute"/>
              <w:rPr>
                <w:rFonts w:ascii="Browallia New" w:eastAsia="Arial Unicode MS" w:hAnsi="Browallia New" w:cs="Browallia New"/>
                <w:spacing w:val="-2"/>
                <w:sz w:val="12"/>
                <w:szCs w:val="12"/>
              </w:rPr>
            </w:pPr>
          </w:p>
        </w:tc>
        <w:tc>
          <w:tcPr>
            <w:tcW w:w="451" w:type="pct"/>
          </w:tcPr>
          <w:p w14:paraId="6E4598A6" w14:textId="77777777" w:rsidR="00D034FD" w:rsidRPr="00E84424" w:rsidRDefault="00D034FD" w:rsidP="00D034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Browallia New" w:eastAsia="Arial Unicode MS" w:hAnsi="Browallia New" w:cs="Browallia New"/>
                <w:spacing w:val="-2"/>
                <w:sz w:val="12"/>
                <w:szCs w:val="12"/>
              </w:rPr>
            </w:pPr>
          </w:p>
        </w:tc>
        <w:tc>
          <w:tcPr>
            <w:tcW w:w="52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FE0147" w14:textId="77777777" w:rsidR="00D034FD" w:rsidRPr="00E84424" w:rsidRDefault="00D034FD" w:rsidP="00FF037A">
            <w:pPr>
              <w:spacing w:line="240" w:lineRule="auto"/>
              <w:ind w:left="-114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60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83ED10" w14:textId="77777777" w:rsidR="00D034FD" w:rsidRPr="00E84424" w:rsidRDefault="00D034FD" w:rsidP="00FF037A">
            <w:pPr>
              <w:spacing w:line="240" w:lineRule="auto"/>
              <w:ind w:left="-114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67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2A6AC8" w14:textId="77777777" w:rsidR="00D034FD" w:rsidRPr="00E84424" w:rsidRDefault="00D034FD" w:rsidP="00FF037A">
            <w:pPr>
              <w:spacing w:line="240" w:lineRule="auto"/>
              <w:ind w:left="-114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65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4F711F" w14:textId="77777777" w:rsidR="00D034FD" w:rsidRPr="00E84424" w:rsidRDefault="00D034FD" w:rsidP="00FF037A">
            <w:pPr>
              <w:spacing w:line="240" w:lineRule="auto"/>
              <w:ind w:left="-114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</w:tr>
      <w:tr w:rsidR="00D034FD" w:rsidRPr="00E84424" w14:paraId="11038E63" w14:textId="77777777" w:rsidTr="00A244B9">
        <w:tc>
          <w:tcPr>
            <w:tcW w:w="2098" w:type="pct"/>
          </w:tcPr>
          <w:p w14:paraId="7F5589B0" w14:textId="782F4CE6" w:rsidR="00D034FD" w:rsidRPr="00E84424" w:rsidRDefault="00D034FD" w:rsidP="00EE708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436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2"/>
                <w:sz w:val="24"/>
                <w:szCs w:val="24"/>
                <w:lang w:val="en-GB" w:bidi="ar-SA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pacing w:val="-2"/>
                <w:sz w:val="24"/>
                <w:szCs w:val="24"/>
                <w:cs/>
                <w:lang w:val="en-GB"/>
              </w:rPr>
              <w:t>ยอดคงเหลือ ณ วันที่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spacing w:val="-2"/>
                <w:sz w:val="24"/>
                <w:szCs w:val="24"/>
              </w:rPr>
              <w:t xml:space="preserve"> </w:t>
            </w:r>
            <w:r w:rsidR="00CF1017" w:rsidRPr="00CF1017">
              <w:rPr>
                <w:rFonts w:ascii="Browallia New" w:eastAsia="Arial Unicode MS" w:hAnsi="Browallia New" w:cs="Browallia New"/>
                <w:b/>
                <w:bCs/>
                <w:spacing w:val="-2"/>
                <w:sz w:val="24"/>
                <w:szCs w:val="24"/>
                <w:lang w:val="en-GB"/>
              </w:rPr>
              <w:t>1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spacing w:val="-2"/>
                <w:sz w:val="24"/>
                <w:szCs w:val="24"/>
              </w:rPr>
              <w:t xml:space="preserve"> 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spacing w:val="-2"/>
                <w:sz w:val="24"/>
                <w:szCs w:val="24"/>
                <w:cs/>
                <w:lang w:val="en-GB"/>
              </w:rPr>
              <w:t>มกราคม พ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spacing w:val="-2"/>
                <w:sz w:val="24"/>
                <w:szCs w:val="24"/>
                <w:rtl/>
                <w:cs/>
                <w:lang w:val="en-GB" w:bidi="ar-SA"/>
              </w:rPr>
              <w:t>.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spacing w:val="-2"/>
                <w:sz w:val="24"/>
                <w:szCs w:val="24"/>
                <w:rtl/>
                <w:cs/>
                <w:lang w:val="en-GB"/>
              </w:rPr>
              <w:t>ศ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spacing w:val="-2"/>
                <w:sz w:val="24"/>
                <w:szCs w:val="24"/>
                <w:rtl/>
                <w:cs/>
                <w:lang w:val="en-GB" w:bidi="ar-SA"/>
              </w:rPr>
              <w:t>.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spacing w:val="-2"/>
                <w:sz w:val="24"/>
                <w:szCs w:val="24"/>
              </w:rPr>
              <w:t xml:space="preserve"> </w:t>
            </w:r>
            <w:r w:rsidR="00CF1017" w:rsidRPr="00CF1017">
              <w:rPr>
                <w:rFonts w:ascii="Browallia New" w:eastAsia="Arial Unicode MS" w:hAnsi="Browallia New" w:cs="Browallia New"/>
                <w:b/>
                <w:bCs/>
                <w:spacing w:val="-2"/>
                <w:sz w:val="24"/>
                <w:szCs w:val="24"/>
                <w:lang w:val="en-GB"/>
              </w:rPr>
              <w:t>2563</w:t>
            </w:r>
          </w:p>
          <w:p w14:paraId="0F90316E" w14:textId="7CD5B89C" w:rsidR="00D034FD" w:rsidRPr="00E84424" w:rsidRDefault="00D034FD" w:rsidP="00EE708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436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2"/>
                <w:sz w:val="24"/>
                <w:szCs w:val="24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pacing w:val="-2"/>
                <w:sz w:val="24"/>
                <w:szCs w:val="24"/>
                <w:cs/>
                <w:lang w:val="en-GB"/>
              </w:rPr>
              <w:t xml:space="preserve">   จากการนำ 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spacing w:val="-2"/>
                <w:sz w:val="24"/>
                <w:szCs w:val="24"/>
              </w:rPr>
              <w:t>TFRS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spacing w:val="-2"/>
                <w:sz w:val="24"/>
                <w:szCs w:val="24"/>
                <w:rtl/>
                <w:cs/>
                <w:lang w:val="en-GB" w:bidi="ar-SA"/>
              </w:rPr>
              <w:t xml:space="preserve"> </w:t>
            </w:r>
            <w:r w:rsidR="00CF1017" w:rsidRPr="00CF1017">
              <w:rPr>
                <w:rFonts w:ascii="Browallia New" w:eastAsia="Arial Unicode MS" w:hAnsi="Browallia New" w:cs="Browallia New"/>
                <w:b/>
                <w:bCs/>
                <w:spacing w:val="-2"/>
                <w:sz w:val="24"/>
                <w:szCs w:val="24"/>
                <w:lang w:val="en-GB"/>
              </w:rPr>
              <w:t>9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spacing w:val="-2"/>
                <w:sz w:val="24"/>
                <w:szCs w:val="24"/>
                <w:rtl/>
                <w:cs/>
                <w:lang w:val="en-GB" w:bidi="ar-SA"/>
              </w:rPr>
              <w:t xml:space="preserve"> 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spacing w:val="-2"/>
                <w:sz w:val="24"/>
                <w:szCs w:val="24"/>
                <w:cs/>
                <w:lang w:val="en-GB"/>
              </w:rPr>
              <w:t>มาถือปฏิบัติ</w:t>
            </w:r>
          </w:p>
        </w:tc>
        <w:tc>
          <w:tcPr>
            <w:tcW w:w="451" w:type="pct"/>
          </w:tcPr>
          <w:p w14:paraId="29C5129E" w14:textId="77777777" w:rsidR="00D034FD" w:rsidRPr="00E84424" w:rsidRDefault="00D034FD" w:rsidP="00D034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Browallia New" w:eastAsia="Arial Unicode MS" w:hAnsi="Browallia New" w:cs="Browallia New"/>
                <w:spacing w:val="-2"/>
                <w:sz w:val="24"/>
                <w:szCs w:val="24"/>
              </w:rPr>
            </w:pPr>
          </w:p>
        </w:tc>
        <w:tc>
          <w:tcPr>
            <w:tcW w:w="524" w:type="pct"/>
            <w:tcBorders>
              <w:bottom w:val="single" w:sz="4" w:space="0" w:color="auto"/>
            </w:tcBorders>
            <w:shd w:val="clear" w:color="auto" w:fill="auto"/>
          </w:tcPr>
          <w:p w14:paraId="08680015" w14:textId="77777777" w:rsidR="00D034FD" w:rsidRPr="00E84424" w:rsidRDefault="00D034FD" w:rsidP="00D034FD">
            <w:pPr>
              <w:spacing w:line="240" w:lineRule="auto"/>
              <w:ind w:left="-114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</w:p>
          <w:p w14:paraId="18D7E073" w14:textId="77777777" w:rsidR="00D034FD" w:rsidRPr="00E84424" w:rsidRDefault="00D034FD" w:rsidP="00D034FD">
            <w:pPr>
              <w:spacing w:line="240" w:lineRule="auto"/>
              <w:ind w:left="-114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E84424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-</w:t>
            </w:r>
          </w:p>
        </w:tc>
        <w:tc>
          <w:tcPr>
            <w:tcW w:w="600" w:type="pct"/>
            <w:tcBorders>
              <w:bottom w:val="single" w:sz="4" w:space="0" w:color="auto"/>
            </w:tcBorders>
            <w:shd w:val="clear" w:color="auto" w:fill="auto"/>
          </w:tcPr>
          <w:p w14:paraId="2CCA65CF" w14:textId="77777777" w:rsidR="00D034FD" w:rsidRPr="00E84424" w:rsidRDefault="00D034FD" w:rsidP="00D034FD">
            <w:pPr>
              <w:spacing w:line="240" w:lineRule="auto"/>
              <w:ind w:left="-114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</w:p>
          <w:p w14:paraId="6BB07B5B" w14:textId="77777777" w:rsidR="00D034FD" w:rsidRPr="00E84424" w:rsidRDefault="00D034FD" w:rsidP="00D034FD">
            <w:pPr>
              <w:spacing w:line="240" w:lineRule="auto"/>
              <w:ind w:left="-114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E84424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-</w:t>
            </w:r>
          </w:p>
        </w:tc>
        <w:tc>
          <w:tcPr>
            <w:tcW w:w="674" w:type="pct"/>
            <w:tcBorders>
              <w:bottom w:val="single" w:sz="4" w:space="0" w:color="auto"/>
            </w:tcBorders>
            <w:shd w:val="clear" w:color="auto" w:fill="auto"/>
          </w:tcPr>
          <w:p w14:paraId="6C7944FF" w14:textId="77777777" w:rsidR="00D034FD" w:rsidRPr="00E84424" w:rsidRDefault="00D034FD" w:rsidP="00D034FD">
            <w:pPr>
              <w:spacing w:line="240" w:lineRule="auto"/>
              <w:ind w:left="-114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</w:p>
          <w:p w14:paraId="0358DD0E" w14:textId="6AC78E2B" w:rsidR="00D034FD" w:rsidRPr="00E84424" w:rsidRDefault="00CF1017" w:rsidP="00D034FD">
            <w:pPr>
              <w:spacing w:line="240" w:lineRule="auto"/>
              <w:ind w:left="-114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520</w:t>
            </w:r>
          </w:p>
        </w:tc>
        <w:tc>
          <w:tcPr>
            <w:tcW w:w="653" w:type="pct"/>
            <w:tcBorders>
              <w:bottom w:val="single" w:sz="4" w:space="0" w:color="auto"/>
            </w:tcBorders>
            <w:shd w:val="clear" w:color="auto" w:fill="auto"/>
          </w:tcPr>
          <w:p w14:paraId="032523A7" w14:textId="77777777" w:rsidR="00D034FD" w:rsidRPr="00E84424" w:rsidRDefault="00D034FD" w:rsidP="00D034FD">
            <w:pPr>
              <w:spacing w:line="240" w:lineRule="auto"/>
              <w:ind w:left="-114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</w:p>
          <w:p w14:paraId="42D56EAC" w14:textId="43C34A35" w:rsidR="00D034FD" w:rsidRPr="00E84424" w:rsidRDefault="00CF1017" w:rsidP="00D034FD">
            <w:pPr>
              <w:spacing w:line="240" w:lineRule="auto"/>
              <w:ind w:left="-114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41</w:t>
            </w:r>
          </w:p>
        </w:tc>
      </w:tr>
      <w:tr w:rsidR="00D034FD" w:rsidRPr="00E84424" w14:paraId="57D0450F" w14:textId="77777777" w:rsidTr="00A244B9">
        <w:tc>
          <w:tcPr>
            <w:tcW w:w="2098" w:type="pct"/>
          </w:tcPr>
          <w:p w14:paraId="507A2489" w14:textId="77777777" w:rsidR="00D034FD" w:rsidRPr="00E84424" w:rsidRDefault="00D034FD" w:rsidP="00EE708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436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2"/>
                <w:sz w:val="12"/>
                <w:szCs w:val="12"/>
                <w:rtl/>
                <w:cs/>
                <w:lang w:val="en-GB" w:bidi="ar-SA"/>
              </w:rPr>
            </w:pPr>
          </w:p>
        </w:tc>
        <w:tc>
          <w:tcPr>
            <w:tcW w:w="451" w:type="pct"/>
            <w:shd w:val="clear" w:color="auto" w:fill="auto"/>
          </w:tcPr>
          <w:p w14:paraId="78D87AED" w14:textId="77777777" w:rsidR="00D034FD" w:rsidRPr="00E84424" w:rsidRDefault="00D034FD" w:rsidP="00D034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Browallia New" w:eastAsia="Arial Unicode MS" w:hAnsi="Browallia New" w:cs="Browallia New"/>
                <w:spacing w:val="-2"/>
                <w:sz w:val="12"/>
                <w:szCs w:val="12"/>
              </w:rPr>
            </w:pPr>
          </w:p>
        </w:tc>
        <w:tc>
          <w:tcPr>
            <w:tcW w:w="524" w:type="pct"/>
            <w:tcBorders>
              <w:top w:val="single" w:sz="4" w:space="0" w:color="auto"/>
            </w:tcBorders>
            <w:shd w:val="clear" w:color="auto" w:fill="auto"/>
          </w:tcPr>
          <w:p w14:paraId="23F0CA2A" w14:textId="77777777" w:rsidR="00D034FD" w:rsidRPr="00E84424" w:rsidRDefault="00D034FD" w:rsidP="00D034FD">
            <w:pPr>
              <w:spacing w:line="240" w:lineRule="auto"/>
              <w:ind w:left="-114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600" w:type="pct"/>
            <w:tcBorders>
              <w:top w:val="single" w:sz="4" w:space="0" w:color="auto"/>
            </w:tcBorders>
            <w:shd w:val="clear" w:color="auto" w:fill="auto"/>
          </w:tcPr>
          <w:p w14:paraId="67886EAB" w14:textId="77777777" w:rsidR="00D034FD" w:rsidRPr="00E84424" w:rsidRDefault="00D034FD" w:rsidP="00D034FD">
            <w:pPr>
              <w:spacing w:line="240" w:lineRule="auto"/>
              <w:ind w:left="-114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674" w:type="pct"/>
            <w:tcBorders>
              <w:top w:val="single" w:sz="4" w:space="0" w:color="auto"/>
            </w:tcBorders>
            <w:shd w:val="clear" w:color="auto" w:fill="auto"/>
          </w:tcPr>
          <w:p w14:paraId="780A85E9" w14:textId="77777777" w:rsidR="00D034FD" w:rsidRPr="00E84424" w:rsidRDefault="00D034FD" w:rsidP="00D034FD">
            <w:pPr>
              <w:spacing w:line="240" w:lineRule="auto"/>
              <w:ind w:left="-114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653" w:type="pct"/>
            <w:tcBorders>
              <w:top w:val="single" w:sz="4" w:space="0" w:color="auto"/>
            </w:tcBorders>
            <w:shd w:val="clear" w:color="auto" w:fill="auto"/>
          </w:tcPr>
          <w:p w14:paraId="46C03C25" w14:textId="77777777" w:rsidR="00D034FD" w:rsidRPr="00E84424" w:rsidRDefault="00D034FD" w:rsidP="00D034FD">
            <w:pPr>
              <w:spacing w:line="240" w:lineRule="auto"/>
              <w:ind w:left="-114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</w:tr>
      <w:tr w:rsidR="00D034FD" w:rsidRPr="00E84424" w14:paraId="68077B53" w14:textId="77777777" w:rsidTr="00A244B9">
        <w:tc>
          <w:tcPr>
            <w:tcW w:w="2098" w:type="pct"/>
          </w:tcPr>
          <w:p w14:paraId="6BF646AF" w14:textId="77777777" w:rsidR="00D034FD" w:rsidRPr="00E84424" w:rsidRDefault="00D034FD" w:rsidP="00EE708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436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2"/>
                <w:sz w:val="24"/>
                <w:szCs w:val="24"/>
                <w:rtl/>
                <w:cs/>
                <w:lang w:val="en-GB" w:bidi="ar-SA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pacing w:val="-2"/>
                <w:sz w:val="24"/>
                <w:szCs w:val="24"/>
                <w:cs/>
                <w:lang w:val="en-GB"/>
              </w:rPr>
              <w:t>หนี้สินทางการเงิน</w:t>
            </w:r>
          </w:p>
        </w:tc>
        <w:tc>
          <w:tcPr>
            <w:tcW w:w="451" w:type="pct"/>
            <w:shd w:val="clear" w:color="auto" w:fill="auto"/>
          </w:tcPr>
          <w:p w14:paraId="6202998A" w14:textId="77777777" w:rsidR="00D034FD" w:rsidRPr="00E84424" w:rsidRDefault="00D034FD" w:rsidP="00D034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Browallia New" w:eastAsia="Arial Unicode MS" w:hAnsi="Browallia New" w:cs="Browallia New"/>
                <w:spacing w:val="-2"/>
                <w:sz w:val="24"/>
                <w:szCs w:val="24"/>
              </w:rPr>
            </w:pPr>
          </w:p>
        </w:tc>
        <w:tc>
          <w:tcPr>
            <w:tcW w:w="524" w:type="pct"/>
            <w:shd w:val="clear" w:color="auto" w:fill="auto"/>
          </w:tcPr>
          <w:p w14:paraId="18C9279D" w14:textId="77777777" w:rsidR="00D034FD" w:rsidRPr="00E84424" w:rsidRDefault="00D034FD" w:rsidP="00D034FD">
            <w:pPr>
              <w:spacing w:line="240" w:lineRule="auto"/>
              <w:ind w:left="-114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</w:p>
        </w:tc>
        <w:tc>
          <w:tcPr>
            <w:tcW w:w="600" w:type="pct"/>
            <w:shd w:val="clear" w:color="auto" w:fill="auto"/>
          </w:tcPr>
          <w:p w14:paraId="78017BC3" w14:textId="77777777" w:rsidR="00D034FD" w:rsidRPr="00E84424" w:rsidRDefault="00D034FD" w:rsidP="00D034FD">
            <w:pPr>
              <w:spacing w:line="240" w:lineRule="auto"/>
              <w:ind w:left="-114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</w:p>
        </w:tc>
        <w:tc>
          <w:tcPr>
            <w:tcW w:w="674" w:type="pct"/>
            <w:shd w:val="clear" w:color="auto" w:fill="auto"/>
          </w:tcPr>
          <w:p w14:paraId="6BF5DDD9" w14:textId="77777777" w:rsidR="00D034FD" w:rsidRPr="00E84424" w:rsidRDefault="00D034FD" w:rsidP="00D034FD">
            <w:pPr>
              <w:spacing w:line="240" w:lineRule="auto"/>
              <w:ind w:left="-114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</w:p>
        </w:tc>
        <w:tc>
          <w:tcPr>
            <w:tcW w:w="653" w:type="pct"/>
            <w:shd w:val="clear" w:color="auto" w:fill="auto"/>
          </w:tcPr>
          <w:p w14:paraId="524CD155" w14:textId="77777777" w:rsidR="00D034FD" w:rsidRPr="00E84424" w:rsidRDefault="00D034FD" w:rsidP="00D034FD">
            <w:pPr>
              <w:spacing w:line="240" w:lineRule="auto"/>
              <w:ind w:left="-114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</w:p>
        </w:tc>
      </w:tr>
      <w:tr w:rsidR="00D034FD" w:rsidRPr="00E84424" w14:paraId="15B6387A" w14:textId="77777777" w:rsidTr="00A244B9">
        <w:tc>
          <w:tcPr>
            <w:tcW w:w="2098" w:type="pct"/>
          </w:tcPr>
          <w:p w14:paraId="02130A01" w14:textId="00CA0867" w:rsidR="00D034FD" w:rsidRPr="00E84424" w:rsidRDefault="00D034FD" w:rsidP="00EE708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436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2"/>
                <w:sz w:val="24"/>
                <w:szCs w:val="24"/>
                <w:lang w:val="en-GB" w:bidi="ar-SA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pacing w:val="-2"/>
                <w:sz w:val="24"/>
                <w:szCs w:val="24"/>
                <w:cs/>
                <w:lang w:val="en-GB"/>
              </w:rPr>
              <w:t xml:space="preserve">ยอดคงเหลือ ณ วันที่ </w:t>
            </w:r>
            <w:r w:rsidR="00CF1017" w:rsidRPr="00CF1017">
              <w:rPr>
                <w:rFonts w:ascii="Browallia New" w:eastAsia="Arial Unicode MS" w:hAnsi="Browallia New" w:cs="Browallia New"/>
                <w:b/>
                <w:bCs/>
                <w:spacing w:val="-2"/>
                <w:sz w:val="24"/>
                <w:szCs w:val="24"/>
                <w:lang w:val="en-GB"/>
              </w:rPr>
              <w:t>31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spacing w:val="-2"/>
                <w:sz w:val="24"/>
                <w:szCs w:val="24"/>
              </w:rPr>
              <w:t xml:space="preserve"> 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spacing w:val="-2"/>
                <w:sz w:val="24"/>
                <w:szCs w:val="24"/>
                <w:cs/>
                <w:lang w:val="en-GB"/>
              </w:rPr>
              <w:t>ธันวาคม พ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spacing w:val="-2"/>
                <w:sz w:val="24"/>
                <w:szCs w:val="24"/>
                <w:rtl/>
                <w:cs/>
                <w:lang w:val="en-GB" w:bidi="ar-SA"/>
              </w:rPr>
              <w:t>.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spacing w:val="-2"/>
                <w:sz w:val="24"/>
                <w:szCs w:val="24"/>
                <w:rtl/>
                <w:cs/>
                <w:lang w:val="en-GB"/>
              </w:rPr>
              <w:t>ศ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spacing w:val="-2"/>
                <w:sz w:val="24"/>
                <w:szCs w:val="24"/>
                <w:rtl/>
                <w:cs/>
                <w:lang w:val="en-GB" w:bidi="ar-SA"/>
              </w:rPr>
              <w:t>.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spacing w:val="-2"/>
                <w:sz w:val="24"/>
                <w:szCs w:val="24"/>
              </w:rPr>
              <w:t xml:space="preserve"> </w:t>
            </w:r>
            <w:r w:rsidR="00CF1017" w:rsidRPr="00CF1017">
              <w:rPr>
                <w:rFonts w:ascii="Browallia New" w:eastAsia="Arial Unicode MS" w:hAnsi="Browallia New" w:cs="Browallia New"/>
                <w:b/>
                <w:bCs/>
                <w:spacing w:val="-2"/>
                <w:sz w:val="24"/>
                <w:szCs w:val="24"/>
                <w:lang w:val="en-GB"/>
              </w:rPr>
              <w:t>2562</w:t>
            </w:r>
          </w:p>
          <w:p w14:paraId="2F737C97" w14:textId="77777777" w:rsidR="00D034FD" w:rsidRPr="00E84424" w:rsidRDefault="00D034FD" w:rsidP="00EE708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436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2"/>
                <w:sz w:val="24"/>
                <w:szCs w:val="24"/>
                <w:cs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pacing w:val="-2"/>
                <w:sz w:val="24"/>
                <w:szCs w:val="24"/>
                <w:cs/>
                <w:lang w:val="en-GB"/>
              </w:rPr>
              <w:t xml:space="preserve">   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spacing w:val="-2"/>
                <w:sz w:val="24"/>
                <w:szCs w:val="24"/>
              </w:rPr>
              <w:t>(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spacing w:val="-2"/>
                <w:sz w:val="24"/>
                <w:szCs w:val="24"/>
                <w:cs/>
                <w:lang w:val="en-GB"/>
              </w:rPr>
              <w:t>ตามที่รายงานไว้เดิม)</w:t>
            </w:r>
          </w:p>
        </w:tc>
        <w:tc>
          <w:tcPr>
            <w:tcW w:w="451" w:type="pct"/>
            <w:shd w:val="clear" w:color="auto" w:fill="auto"/>
          </w:tcPr>
          <w:p w14:paraId="7C7F777C" w14:textId="77777777" w:rsidR="00D034FD" w:rsidRPr="00E84424" w:rsidRDefault="00D034FD" w:rsidP="00D034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Browallia New" w:eastAsia="Arial Unicode MS" w:hAnsi="Browallia New" w:cs="Browallia New"/>
                <w:spacing w:val="-2"/>
                <w:sz w:val="24"/>
                <w:szCs w:val="24"/>
              </w:rPr>
            </w:pPr>
          </w:p>
        </w:tc>
        <w:tc>
          <w:tcPr>
            <w:tcW w:w="524" w:type="pct"/>
            <w:shd w:val="clear" w:color="auto" w:fill="auto"/>
            <w:vAlign w:val="bottom"/>
          </w:tcPr>
          <w:p w14:paraId="4117BD98" w14:textId="77777777" w:rsidR="00D034FD" w:rsidRPr="00E84424" w:rsidRDefault="00D034FD" w:rsidP="00D034FD">
            <w:pPr>
              <w:spacing w:line="240" w:lineRule="auto"/>
              <w:ind w:left="-114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  <w:cs/>
                <w:lang w:bidi="ar-SA"/>
              </w:rPr>
            </w:pPr>
            <w:r w:rsidRPr="00E84424">
              <w:rPr>
                <w:rFonts w:ascii="Browallia New" w:eastAsia="Arial Unicode MS" w:hAnsi="Browallia New" w:cs="Browallia New"/>
                <w:sz w:val="24"/>
                <w:szCs w:val="24"/>
                <w:rtl/>
                <w:cs/>
                <w:lang w:bidi="ar-SA"/>
              </w:rPr>
              <w:t>-</w:t>
            </w:r>
          </w:p>
        </w:tc>
        <w:tc>
          <w:tcPr>
            <w:tcW w:w="600" w:type="pct"/>
            <w:shd w:val="clear" w:color="auto" w:fill="auto"/>
            <w:vAlign w:val="bottom"/>
          </w:tcPr>
          <w:p w14:paraId="46D13946" w14:textId="77777777" w:rsidR="00D034FD" w:rsidRPr="00E84424" w:rsidRDefault="00D034FD" w:rsidP="00D034FD">
            <w:pPr>
              <w:spacing w:line="240" w:lineRule="auto"/>
              <w:ind w:left="-114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E84424">
              <w:rPr>
                <w:rFonts w:ascii="Browallia New" w:eastAsia="Arial Unicode MS" w:hAnsi="Browallia New" w:cs="Browallia New"/>
                <w:sz w:val="24"/>
                <w:szCs w:val="24"/>
                <w:rtl/>
                <w:cs/>
                <w:lang w:bidi="ar-SA"/>
              </w:rPr>
              <w:t>-</w:t>
            </w:r>
          </w:p>
        </w:tc>
        <w:tc>
          <w:tcPr>
            <w:tcW w:w="674" w:type="pct"/>
            <w:shd w:val="clear" w:color="auto" w:fill="auto"/>
            <w:vAlign w:val="bottom"/>
          </w:tcPr>
          <w:p w14:paraId="638F1017" w14:textId="77777777" w:rsidR="00D034FD" w:rsidRPr="00E84424" w:rsidRDefault="00D034FD" w:rsidP="00D034FD">
            <w:pPr>
              <w:spacing w:line="240" w:lineRule="auto"/>
              <w:ind w:left="-114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E84424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-</w:t>
            </w:r>
          </w:p>
        </w:tc>
        <w:tc>
          <w:tcPr>
            <w:tcW w:w="653" w:type="pct"/>
            <w:shd w:val="clear" w:color="auto" w:fill="auto"/>
            <w:vAlign w:val="bottom"/>
          </w:tcPr>
          <w:p w14:paraId="02691E26" w14:textId="77777777" w:rsidR="00D034FD" w:rsidRPr="00E84424" w:rsidRDefault="00D034FD" w:rsidP="00D034FD">
            <w:pPr>
              <w:spacing w:line="240" w:lineRule="auto"/>
              <w:ind w:left="-114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E84424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-</w:t>
            </w:r>
          </w:p>
        </w:tc>
      </w:tr>
      <w:tr w:rsidR="00D034FD" w:rsidRPr="00E84424" w14:paraId="496342E4" w14:textId="77777777" w:rsidTr="00A244B9">
        <w:tc>
          <w:tcPr>
            <w:tcW w:w="2098" w:type="pct"/>
          </w:tcPr>
          <w:p w14:paraId="0AA15B4B" w14:textId="77777777" w:rsidR="00D034FD" w:rsidRPr="00E84424" w:rsidRDefault="00D034FD" w:rsidP="00EE708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432"/>
              <w:jc w:val="thaiDistribute"/>
              <w:rPr>
                <w:rFonts w:ascii="Browallia New" w:eastAsia="Arial Unicode MS" w:hAnsi="Browallia New" w:cs="Browallia New"/>
                <w:spacing w:val="-2"/>
                <w:sz w:val="24"/>
                <w:szCs w:val="24"/>
                <w:rtl/>
                <w:cs/>
                <w:lang w:val="en-GB" w:bidi="ar-SA"/>
              </w:rPr>
            </w:pPr>
            <w:r w:rsidRPr="00E84424">
              <w:rPr>
                <w:rFonts w:ascii="Browallia New" w:eastAsia="Arial Unicode MS" w:hAnsi="Browallia New" w:cs="Browallia New"/>
                <w:spacing w:val="-2"/>
                <w:sz w:val="24"/>
                <w:szCs w:val="24"/>
                <w:cs/>
                <w:lang w:val="en-GB"/>
              </w:rPr>
              <w:t>การปรับปรุงมูลค่ายุติธรรมของตราสารอนุพันธ์</w:t>
            </w:r>
          </w:p>
        </w:tc>
        <w:tc>
          <w:tcPr>
            <w:tcW w:w="451" w:type="pct"/>
            <w:shd w:val="clear" w:color="auto" w:fill="auto"/>
          </w:tcPr>
          <w:p w14:paraId="6B3814D9" w14:textId="77777777" w:rsidR="00D034FD" w:rsidRPr="00E84424" w:rsidRDefault="00D034FD" w:rsidP="00D034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Browallia New" w:eastAsia="Arial Unicode MS" w:hAnsi="Browallia New" w:cs="Browallia New"/>
                <w:spacing w:val="-2"/>
                <w:sz w:val="24"/>
                <w:szCs w:val="24"/>
                <w:cs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pacing w:val="-2"/>
                <w:sz w:val="24"/>
                <w:szCs w:val="24"/>
                <w:cs/>
                <w:lang w:val="en-GB"/>
              </w:rPr>
              <w:t>ค</w:t>
            </w:r>
          </w:p>
        </w:tc>
        <w:tc>
          <w:tcPr>
            <w:tcW w:w="52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84C968" w14:textId="77777777" w:rsidR="00D034FD" w:rsidRPr="00E84424" w:rsidRDefault="00D034FD" w:rsidP="00D034FD">
            <w:pPr>
              <w:spacing w:line="240" w:lineRule="auto"/>
              <w:ind w:left="-114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  <w:cs/>
                <w:lang w:bidi="ar-SA"/>
              </w:rPr>
            </w:pPr>
            <w:r w:rsidRPr="00E84424">
              <w:rPr>
                <w:rFonts w:ascii="Browallia New" w:eastAsia="Arial Unicode MS" w:hAnsi="Browallia New" w:cs="Browallia New"/>
                <w:sz w:val="24"/>
                <w:szCs w:val="24"/>
                <w:rtl/>
                <w:cs/>
                <w:lang w:bidi="ar-SA"/>
              </w:rPr>
              <w:t>-</w:t>
            </w:r>
          </w:p>
        </w:tc>
        <w:tc>
          <w:tcPr>
            <w:tcW w:w="60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2F8F4C" w14:textId="77777777" w:rsidR="00D034FD" w:rsidRPr="00E84424" w:rsidRDefault="00D034FD" w:rsidP="00D034FD">
            <w:pPr>
              <w:spacing w:line="240" w:lineRule="auto"/>
              <w:ind w:left="-114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E84424">
              <w:rPr>
                <w:rFonts w:ascii="Browallia New" w:eastAsia="Arial Unicode MS" w:hAnsi="Browallia New" w:cs="Browallia New"/>
                <w:sz w:val="24"/>
                <w:szCs w:val="24"/>
                <w:rtl/>
                <w:cs/>
                <w:lang w:bidi="ar-SA"/>
              </w:rPr>
              <w:t>-</w:t>
            </w:r>
          </w:p>
        </w:tc>
        <w:tc>
          <w:tcPr>
            <w:tcW w:w="67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991B65" w14:textId="1D16A1A8" w:rsidR="00D034FD" w:rsidRPr="00E84424" w:rsidRDefault="00CF1017" w:rsidP="00D034FD">
            <w:pPr>
              <w:spacing w:line="240" w:lineRule="auto"/>
              <w:ind w:left="-114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413</w:t>
            </w:r>
          </w:p>
        </w:tc>
        <w:tc>
          <w:tcPr>
            <w:tcW w:w="65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BCC1CB" w14:textId="77777777" w:rsidR="00D034FD" w:rsidRPr="00E84424" w:rsidRDefault="00D034FD" w:rsidP="00D034FD">
            <w:pPr>
              <w:spacing w:line="240" w:lineRule="auto"/>
              <w:ind w:left="-114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E84424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-</w:t>
            </w:r>
          </w:p>
        </w:tc>
      </w:tr>
      <w:tr w:rsidR="00D034FD" w:rsidRPr="00E84424" w14:paraId="321F51B8" w14:textId="77777777" w:rsidTr="00A244B9">
        <w:tc>
          <w:tcPr>
            <w:tcW w:w="2098" w:type="pct"/>
          </w:tcPr>
          <w:p w14:paraId="0009FCE0" w14:textId="77777777" w:rsidR="00D034FD" w:rsidRPr="00E84424" w:rsidRDefault="00D034FD" w:rsidP="00EE708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436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2"/>
                <w:sz w:val="12"/>
                <w:szCs w:val="12"/>
                <w:rtl/>
                <w:cs/>
                <w:lang w:val="en-GB" w:bidi="ar-SA"/>
              </w:rPr>
            </w:pPr>
          </w:p>
        </w:tc>
        <w:tc>
          <w:tcPr>
            <w:tcW w:w="451" w:type="pct"/>
          </w:tcPr>
          <w:p w14:paraId="1A36BAE6" w14:textId="77777777" w:rsidR="00D034FD" w:rsidRPr="00E84424" w:rsidRDefault="00D034FD" w:rsidP="00D034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Browallia New" w:eastAsia="Arial Unicode MS" w:hAnsi="Browallia New" w:cs="Browallia New"/>
                <w:spacing w:val="-2"/>
                <w:sz w:val="12"/>
                <w:szCs w:val="12"/>
              </w:rPr>
            </w:pPr>
          </w:p>
        </w:tc>
        <w:tc>
          <w:tcPr>
            <w:tcW w:w="524" w:type="pct"/>
            <w:tcBorders>
              <w:top w:val="single" w:sz="4" w:space="0" w:color="auto"/>
            </w:tcBorders>
            <w:shd w:val="clear" w:color="auto" w:fill="auto"/>
          </w:tcPr>
          <w:p w14:paraId="40ACD2C3" w14:textId="77777777" w:rsidR="00D034FD" w:rsidRPr="00E84424" w:rsidRDefault="00D034FD" w:rsidP="00D034FD">
            <w:pPr>
              <w:spacing w:line="240" w:lineRule="auto"/>
              <w:ind w:left="-114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600" w:type="pct"/>
            <w:tcBorders>
              <w:top w:val="single" w:sz="4" w:space="0" w:color="auto"/>
            </w:tcBorders>
            <w:shd w:val="clear" w:color="auto" w:fill="auto"/>
          </w:tcPr>
          <w:p w14:paraId="411E55BB" w14:textId="77777777" w:rsidR="00D034FD" w:rsidRPr="00E84424" w:rsidRDefault="00D034FD" w:rsidP="00D034FD">
            <w:pPr>
              <w:spacing w:line="240" w:lineRule="auto"/>
              <w:ind w:left="-114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674" w:type="pct"/>
            <w:tcBorders>
              <w:top w:val="single" w:sz="4" w:space="0" w:color="auto"/>
            </w:tcBorders>
            <w:shd w:val="clear" w:color="auto" w:fill="auto"/>
          </w:tcPr>
          <w:p w14:paraId="43CBB4DC" w14:textId="77777777" w:rsidR="00D034FD" w:rsidRPr="00E84424" w:rsidRDefault="00D034FD" w:rsidP="00D034FD">
            <w:pPr>
              <w:spacing w:line="240" w:lineRule="auto"/>
              <w:ind w:left="-114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653" w:type="pct"/>
            <w:tcBorders>
              <w:top w:val="single" w:sz="4" w:space="0" w:color="auto"/>
            </w:tcBorders>
            <w:shd w:val="clear" w:color="auto" w:fill="auto"/>
          </w:tcPr>
          <w:p w14:paraId="78E63229" w14:textId="77777777" w:rsidR="00D034FD" w:rsidRPr="00E84424" w:rsidRDefault="00D034FD" w:rsidP="00D034FD">
            <w:pPr>
              <w:spacing w:line="240" w:lineRule="auto"/>
              <w:ind w:left="-114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</w:tr>
      <w:tr w:rsidR="00D034FD" w:rsidRPr="00E84424" w14:paraId="67618635" w14:textId="77777777" w:rsidTr="00A244B9">
        <w:tc>
          <w:tcPr>
            <w:tcW w:w="2098" w:type="pct"/>
          </w:tcPr>
          <w:p w14:paraId="768EDF60" w14:textId="5D3B848C" w:rsidR="00D034FD" w:rsidRPr="00E84424" w:rsidRDefault="00D034FD" w:rsidP="00EE708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436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2"/>
                <w:sz w:val="24"/>
                <w:szCs w:val="24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pacing w:val="-2"/>
                <w:sz w:val="24"/>
                <w:szCs w:val="24"/>
                <w:cs/>
                <w:lang w:val="en-GB"/>
              </w:rPr>
              <w:t>ยอดคงเหลือ ณ วันที่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spacing w:val="-2"/>
                <w:sz w:val="24"/>
                <w:szCs w:val="24"/>
              </w:rPr>
              <w:t xml:space="preserve"> </w:t>
            </w:r>
            <w:r w:rsidR="00CF1017" w:rsidRPr="00CF1017">
              <w:rPr>
                <w:rFonts w:ascii="Browallia New" w:eastAsia="Arial Unicode MS" w:hAnsi="Browallia New" w:cs="Browallia New"/>
                <w:b/>
                <w:bCs/>
                <w:spacing w:val="-2"/>
                <w:sz w:val="24"/>
                <w:szCs w:val="24"/>
                <w:lang w:val="en-GB"/>
              </w:rPr>
              <w:t>1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spacing w:val="-2"/>
                <w:sz w:val="24"/>
                <w:szCs w:val="24"/>
              </w:rPr>
              <w:t xml:space="preserve"> 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spacing w:val="-2"/>
                <w:sz w:val="24"/>
                <w:szCs w:val="24"/>
                <w:cs/>
                <w:lang w:val="en-GB"/>
              </w:rPr>
              <w:t>มกราคม พ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spacing w:val="-2"/>
                <w:sz w:val="24"/>
                <w:szCs w:val="24"/>
                <w:rtl/>
                <w:cs/>
                <w:lang w:val="en-GB" w:bidi="ar-SA"/>
              </w:rPr>
              <w:t>.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spacing w:val="-2"/>
                <w:sz w:val="24"/>
                <w:szCs w:val="24"/>
                <w:rtl/>
                <w:cs/>
                <w:lang w:val="en-GB"/>
              </w:rPr>
              <w:t>ศ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spacing w:val="-2"/>
                <w:sz w:val="24"/>
                <w:szCs w:val="24"/>
                <w:rtl/>
                <w:cs/>
                <w:lang w:val="en-GB" w:bidi="ar-SA"/>
              </w:rPr>
              <w:t>.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spacing w:val="-2"/>
                <w:sz w:val="24"/>
                <w:szCs w:val="24"/>
              </w:rPr>
              <w:t xml:space="preserve"> </w:t>
            </w:r>
            <w:r w:rsidR="00CF1017" w:rsidRPr="00CF1017">
              <w:rPr>
                <w:rFonts w:ascii="Browallia New" w:eastAsia="Arial Unicode MS" w:hAnsi="Browallia New" w:cs="Browallia New"/>
                <w:b/>
                <w:bCs/>
                <w:spacing w:val="-2"/>
                <w:sz w:val="24"/>
                <w:szCs w:val="24"/>
                <w:lang w:val="en-GB"/>
              </w:rPr>
              <w:t>2563</w:t>
            </w:r>
          </w:p>
          <w:p w14:paraId="621C566A" w14:textId="702E536F" w:rsidR="00D034FD" w:rsidRPr="00E84424" w:rsidRDefault="00D034FD" w:rsidP="00EE708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436" w:right="-58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rtl/>
                <w:cs/>
                <w:lang w:val="en-GB" w:bidi="ar-SA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pacing w:val="-2"/>
                <w:sz w:val="24"/>
                <w:szCs w:val="24"/>
                <w:cs/>
              </w:rPr>
              <w:t xml:space="preserve">   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 xml:space="preserve">จากการนำ 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</w:rPr>
              <w:t>TFRS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rtl/>
                <w:cs/>
                <w:lang w:val="en-GB" w:bidi="ar-SA"/>
              </w:rPr>
              <w:t xml:space="preserve"> </w:t>
            </w:r>
            <w:r w:rsidR="00CF1017" w:rsidRPr="00CF1017"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  <w:t>9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 xml:space="preserve"> มาถือปฏิบัติ</w:t>
            </w:r>
          </w:p>
        </w:tc>
        <w:tc>
          <w:tcPr>
            <w:tcW w:w="451" w:type="pct"/>
          </w:tcPr>
          <w:p w14:paraId="742C1A1D" w14:textId="77777777" w:rsidR="00D034FD" w:rsidRPr="00E84424" w:rsidRDefault="00D034FD" w:rsidP="00D034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Browallia New" w:eastAsia="Arial Unicode MS" w:hAnsi="Browallia New" w:cs="Browallia New"/>
                <w:spacing w:val="-2"/>
                <w:sz w:val="24"/>
                <w:szCs w:val="24"/>
              </w:rPr>
            </w:pPr>
          </w:p>
        </w:tc>
        <w:tc>
          <w:tcPr>
            <w:tcW w:w="52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F2C32B" w14:textId="77777777" w:rsidR="00D034FD" w:rsidRPr="00E84424" w:rsidRDefault="00D034FD" w:rsidP="00D034FD">
            <w:pPr>
              <w:spacing w:line="240" w:lineRule="auto"/>
              <w:ind w:left="-114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  <w:cs/>
                <w:lang w:bidi="ar-SA"/>
              </w:rPr>
            </w:pPr>
            <w:r w:rsidRPr="00E84424">
              <w:rPr>
                <w:rFonts w:ascii="Browallia New" w:eastAsia="Arial Unicode MS" w:hAnsi="Browallia New" w:cs="Browallia New"/>
                <w:sz w:val="24"/>
                <w:szCs w:val="24"/>
                <w:rtl/>
                <w:cs/>
                <w:lang w:bidi="ar-SA"/>
              </w:rPr>
              <w:t>-</w:t>
            </w:r>
          </w:p>
        </w:tc>
        <w:tc>
          <w:tcPr>
            <w:tcW w:w="60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36338C" w14:textId="77777777" w:rsidR="00D034FD" w:rsidRPr="00E84424" w:rsidRDefault="00D034FD" w:rsidP="00D034FD">
            <w:pPr>
              <w:spacing w:line="240" w:lineRule="auto"/>
              <w:ind w:left="-114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E84424">
              <w:rPr>
                <w:rFonts w:ascii="Browallia New" w:eastAsia="Arial Unicode MS" w:hAnsi="Browallia New" w:cs="Browallia New"/>
                <w:sz w:val="24"/>
                <w:szCs w:val="24"/>
                <w:rtl/>
                <w:cs/>
                <w:lang w:bidi="ar-SA"/>
              </w:rPr>
              <w:t>-</w:t>
            </w:r>
          </w:p>
        </w:tc>
        <w:tc>
          <w:tcPr>
            <w:tcW w:w="67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643D0D" w14:textId="427C0D9F" w:rsidR="00D034FD" w:rsidRPr="00E84424" w:rsidRDefault="00CF1017" w:rsidP="00D034FD">
            <w:pPr>
              <w:spacing w:line="240" w:lineRule="auto"/>
              <w:ind w:left="-114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413</w:t>
            </w:r>
          </w:p>
        </w:tc>
        <w:tc>
          <w:tcPr>
            <w:tcW w:w="65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870898" w14:textId="77777777" w:rsidR="00D034FD" w:rsidRPr="00E84424" w:rsidRDefault="00D034FD" w:rsidP="00D034FD">
            <w:pPr>
              <w:spacing w:line="240" w:lineRule="auto"/>
              <w:ind w:left="-114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E84424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-</w:t>
            </w:r>
          </w:p>
        </w:tc>
      </w:tr>
      <w:bookmarkEnd w:id="10"/>
    </w:tbl>
    <w:p w14:paraId="1A0F7601" w14:textId="01AD7ABE" w:rsidR="00205A86" w:rsidRPr="00E84424" w:rsidRDefault="00205A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E84424">
        <w:rPr>
          <w:rFonts w:ascii="Browallia New" w:eastAsia="Arial Unicode MS" w:hAnsi="Browallia New" w:cs="Browallia New"/>
          <w:spacing w:val="-2"/>
          <w:sz w:val="26"/>
          <w:szCs w:val="26"/>
        </w:rPr>
        <w:br w:type="page"/>
      </w:r>
    </w:p>
    <w:p w14:paraId="774A7880" w14:textId="77777777" w:rsidR="00D034FD" w:rsidRPr="00E84424" w:rsidRDefault="00D034FD" w:rsidP="0056761B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70"/>
        <w:gridCol w:w="853"/>
        <w:gridCol w:w="992"/>
        <w:gridCol w:w="1135"/>
        <w:gridCol w:w="1275"/>
        <w:gridCol w:w="1236"/>
      </w:tblGrid>
      <w:tr w:rsidR="00D034FD" w:rsidRPr="00E84424" w14:paraId="61FBE18C" w14:textId="77777777" w:rsidTr="00A244B9">
        <w:trPr>
          <w:trHeight w:val="56"/>
          <w:tblHeader/>
        </w:trPr>
        <w:tc>
          <w:tcPr>
            <w:tcW w:w="2098" w:type="pct"/>
          </w:tcPr>
          <w:p w14:paraId="228FF8C3" w14:textId="77777777" w:rsidR="00D034FD" w:rsidRPr="00E84424" w:rsidRDefault="00D034FD" w:rsidP="00EE708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432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2"/>
                <w:sz w:val="24"/>
                <w:szCs w:val="24"/>
              </w:rPr>
            </w:pPr>
          </w:p>
        </w:tc>
        <w:tc>
          <w:tcPr>
            <w:tcW w:w="451" w:type="pct"/>
            <w:vAlign w:val="bottom"/>
          </w:tcPr>
          <w:p w14:paraId="084702E5" w14:textId="77777777" w:rsidR="00D034FD" w:rsidRPr="00E84424" w:rsidRDefault="00D034FD" w:rsidP="00D034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89" w:right="-83"/>
              <w:jc w:val="center"/>
              <w:rPr>
                <w:rFonts w:ascii="Browallia New" w:eastAsia="Arial Unicode MS" w:hAnsi="Browallia New" w:cs="Browallia New"/>
                <w:b/>
                <w:bCs/>
                <w:spacing w:val="-2"/>
                <w:sz w:val="24"/>
                <w:szCs w:val="24"/>
                <w:rtl/>
                <w:cs/>
                <w:lang w:val="en-GB" w:bidi="ar-SA"/>
              </w:rPr>
            </w:pPr>
          </w:p>
        </w:tc>
        <w:tc>
          <w:tcPr>
            <w:tcW w:w="2451" w:type="pct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46CB8F" w14:textId="77777777" w:rsidR="00D034FD" w:rsidRPr="00E84424" w:rsidRDefault="00D034FD" w:rsidP="00D034FD">
            <w:pPr>
              <w:spacing w:line="240" w:lineRule="auto"/>
              <w:ind w:left="-114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ar-SA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pacing w:val="-2"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D034FD" w:rsidRPr="00E84424" w14:paraId="2F949E0C" w14:textId="77777777" w:rsidTr="00A244B9">
        <w:trPr>
          <w:trHeight w:val="1061"/>
          <w:tblHeader/>
        </w:trPr>
        <w:tc>
          <w:tcPr>
            <w:tcW w:w="2098" w:type="pct"/>
          </w:tcPr>
          <w:p w14:paraId="1708A555" w14:textId="77777777" w:rsidR="00D034FD" w:rsidRPr="00E84424" w:rsidRDefault="00D034FD" w:rsidP="00EE708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432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2"/>
                <w:sz w:val="24"/>
                <w:szCs w:val="24"/>
              </w:rPr>
            </w:pPr>
          </w:p>
          <w:p w14:paraId="41BB6FD1" w14:textId="77777777" w:rsidR="00D034FD" w:rsidRPr="00E84424" w:rsidRDefault="00D034FD" w:rsidP="00EE708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432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2"/>
                <w:sz w:val="24"/>
                <w:szCs w:val="24"/>
              </w:rPr>
            </w:pPr>
          </w:p>
        </w:tc>
        <w:tc>
          <w:tcPr>
            <w:tcW w:w="451" w:type="pct"/>
            <w:tcBorders>
              <w:bottom w:val="single" w:sz="4" w:space="0" w:color="auto"/>
            </w:tcBorders>
            <w:vAlign w:val="bottom"/>
          </w:tcPr>
          <w:p w14:paraId="4EBD78C5" w14:textId="77777777" w:rsidR="00D034FD" w:rsidRPr="00E84424" w:rsidRDefault="00D034FD" w:rsidP="00D034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89" w:right="-83"/>
              <w:jc w:val="center"/>
              <w:rPr>
                <w:rFonts w:ascii="Browallia New" w:eastAsia="Arial Unicode MS" w:hAnsi="Browallia New" w:cs="Browallia New"/>
                <w:b/>
                <w:bCs/>
                <w:spacing w:val="-2"/>
                <w:sz w:val="24"/>
                <w:szCs w:val="24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pacing w:val="-2"/>
                <w:sz w:val="24"/>
                <w:szCs w:val="24"/>
                <w:cs/>
                <w:lang w:val="en-GB"/>
              </w:rPr>
              <w:t>หมายเหตุ</w:t>
            </w:r>
          </w:p>
        </w:tc>
        <w:tc>
          <w:tcPr>
            <w:tcW w:w="52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CF0138" w14:textId="77777777" w:rsidR="00D034FD" w:rsidRPr="00E84424" w:rsidRDefault="00D034FD" w:rsidP="00D034FD">
            <w:pPr>
              <w:spacing w:line="240" w:lineRule="auto"/>
              <w:ind w:left="-11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เงินลงทุน</w:t>
            </w:r>
          </w:p>
          <w:p w14:paraId="016EB184" w14:textId="77777777" w:rsidR="00D034FD" w:rsidRPr="00E84424" w:rsidRDefault="00D034FD" w:rsidP="00D034FD">
            <w:pPr>
              <w:spacing w:line="240" w:lineRule="auto"/>
              <w:ind w:left="-11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ar-SA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เผื่อขาย</w:t>
            </w:r>
          </w:p>
          <w:p w14:paraId="0E9CC536" w14:textId="77777777" w:rsidR="00D034FD" w:rsidRPr="00E84424" w:rsidRDefault="00D034FD" w:rsidP="00D034FD">
            <w:pPr>
              <w:spacing w:line="240" w:lineRule="auto"/>
              <w:ind w:left="-11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60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465B32" w14:textId="77777777" w:rsidR="00D034FD" w:rsidRPr="00E84424" w:rsidRDefault="00D034FD" w:rsidP="00D034FD">
            <w:pPr>
              <w:spacing w:line="240" w:lineRule="auto"/>
              <w:ind w:left="-11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ar-SA"/>
              </w:rPr>
            </w:pPr>
          </w:p>
          <w:p w14:paraId="6B94BE40" w14:textId="77777777" w:rsidR="007040C0" w:rsidRDefault="00D034FD" w:rsidP="00D034FD">
            <w:pPr>
              <w:spacing w:line="240" w:lineRule="auto"/>
              <w:ind w:left="-11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เงินลงทุน</w:t>
            </w:r>
          </w:p>
          <w:p w14:paraId="39256372" w14:textId="28B96642" w:rsidR="00D034FD" w:rsidRPr="00E84424" w:rsidRDefault="00D034FD" w:rsidP="00D034FD">
            <w:pPr>
              <w:spacing w:line="240" w:lineRule="auto"/>
              <w:ind w:left="-11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ar-SA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ทั่วไป </w:t>
            </w:r>
          </w:p>
          <w:p w14:paraId="6A64D92D" w14:textId="77777777" w:rsidR="00D034FD" w:rsidRPr="00E84424" w:rsidRDefault="00D034FD" w:rsidP="00D034FD">
            <w:pPr>
              <w:spacing w:line="240" w:lineRule="auto"/>
              <w:ind w:left="-11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rtl/>
                <w:cs/>
                <w:lang w:bidi="ar-SA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67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EC83E4" w14:textId="77777777" w:rsidR="00D034FD" w:rsidRPr="00E84424" w:rsidRDefault="00D034FD" w:rsidP="00D034FD">
            <w:pPr>
              <w:spacing w:line="240" w:lineRule="auto"/>
              <w:ind w:left="-11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ar-SA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มูลค่ายุติธรรมผ่านกำไรขาดทุน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ar-SA"/>
              </w:rPr>
              <w:t>(FVPL)</w:t>
            </w:r>
          </w:p>
          <w:p w14:paraId="418C94ED" w14:textId="77777777" w:rsidR="00D034FD" w:rsidRPr="00E84424" w:rsidRDefault="00D034FD" w:rsidP="00D034FD">
            <w:pPr>
              <w:spacing w:line="240" w:lineRule="auto"/>
              <w:ind w:left="-11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rtl/>
                <w:cs/>
                <w:lang w:bidi="ar-SA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65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3A0C6F" w14:textId="77777777" w:rsidR="00D034FD" w:rsidRPr="00E84424" w:rsidRDefault="00D034FD" w:rsidP="00D034FD">
            <w:pPr>
              <w:spacing w:line="240" w:lineRule="auto"/>
              <w:ind w:left="-11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ar-SA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มูลค่ายุติธรรม</w:t>
            </w:r>
          </w:p>
          <w:p w14:paraId="52FBCAFA" w14:textId="77777777" w:rsidR="00D034FD" w:rsidRPr="00E84424" w:rsidRDefault="00D034FD" w:rsidP="00D034FD">
            <w:pPr>
              <w:spacing w:line="240" w:lineRule="auto"/>
              <w:ind w:left="-11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ar-SA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ผ่านกำไรขาดทุน</w:t>
            </w:r>
          </w:p>
          <w:p w14:paraId="20A6ABB1" w14:textId="77777777" w:rsidR="00D034FD" w:rsidRPr="00E84424" w:rsidRDefault="00D034FD" w:rsidP="00D034FD">
            <w:pPr>
              <w:spacing w:line="240" w:lineRule="auto"/>
              <w:ind w:left="-11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ar-SA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เบ็ดเสร็จอื่น</w:t>
            </w:r>
          </w:p>
          <w:p w14:paraId="35157B18" w14:textId="77777777" w:rsidR="00D034FD" w:rsidRPr="00E84424" w:rsidRDefault="00D034FD" w:rsidP="00D034FD">
            <w:pPr>
              <w:spacing w:line="240" w:lineRule="auto"/>
              <w:ind w:left="-11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ar-SA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ar-SA"/>
              </w:rPr>
              <w:t>(FVOCI)</w:t>
            </w:r>
          </w:p>
          <w:p w14:paraId="142020BD" w14:textId="77777777" w:rsidR="00D034FD" w:rsidRPr="00E84424" w:rsidRDefault="00D034FD" w:rsidP="00D034FD">
            <w:pPr>
              <w:spacing w:line="240" w:lineRule="auto"/>
              <w:ind w:left="-11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rtl/>
                <w:cs/>
                <w:lang w:bidi="ar-SA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</w:tr>
      <w:tr w:rsidR="00D034FD" w:rsidRPr="00E84424" w14:paraId="28EA7EF4" w14:textId="77777777" w:rsidTr="00A244B9">
        <w:tc>
          <w:tcPr>
            <w:tcW w:w="2098" w:type="pct"/>
          </w:tcPr>
          <w:p w14:paraId="737FEC5A" w14:textId="77777777" w:rsidR="00D034FD" w:rsidRPr="00E84424" w:rsidRDefault="00D034FD" w:rsidP="00EE708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432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2"/>
                <w:sz w:val="24"/>
                <w:szCs w:val="24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pacing w:val="-2"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451" w:type="pct"/>
            <w:tcBorders>
              <w:top w:val="single" w:sz="4" w:space="0" w:color="auto"/>
            </w:tcBorders>
          </w:tcPr>
          <w:p w14:paraId="0D9B292B" w14:textId="77777777" w:rsidR="00D034FD" w:rsidRPr="00E84424" w:rsidRDefault="00D034FD" w:rsidP="00D034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Browallia New" w:eastAsia="Arial Unicode MS" w:hAnsi="Browallia New" w:cs="Browallia New"/>
                <w:spacing w:val="-2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</w:tcBorders>
            <w:shd w:val="clear" w:color="auto" w:fill="auto"/>
          </w:tcPr>
          <w:p w14:paraId="1486FC76" w14:textId="77777777" w:rsidR="00D034FD" w:rsidRPr="00E84424" w:rsidRDefault="00D034FD" w:rsidP="00D034FD">
            <w:pPr>
              <w:spacing w:line="240" w:lineRule="auto"/>
              <w:ind w:left="-114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</w:p>
        </w:tc>
        <w:tc>
          <w:tcPr>
            <w:tcW w:w="600" w:type="pct"/>
            <w:tcBorders>
              <w:top w:val="single" w:sz="4" w:space="0" w:color="auto"/>
            </w:tcBorders>
            <w:shd w:val="clear" w:color="auto" w:fill="auto"/>
          </w:tcPr>
          <w:p w14:paraId="19900A4B" w14:textId="77777777" w:rsidR="00D034FD" w:rsidRPr="00E84424" w:rsidRDefault="00D034FD" w:rsidP="00D034FD">
            <w:pPr>
              <w:spacing w:line="240" w:lineRule="auto"/>
              <w:ind w:left="-114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</w:p>
        </w:tc>
        <w:tc>
          <w:tcPr>
            <w:tcW w:w="674" w:type="pct"/>
            <w:tcBorders>
              <w:top w:val="single" w:sz="4" w:space="0" w:color="auto"/>
            </w:tcBorders>
            <w:shd w:val="clear" w:color="auto" w:fill="auto"/>
          </w:tcPr>
          <w:p w14:paraId="45E7A767" w14:textId="77777777" w:rsidR="00D034FD" w:rsidRPr="00E84424" w:rsidRDefault="00D034FD" w:rsidP="00D034FD">
            <w:pPr>
              <w:spacing w:line="240" w:lineRule="auto"/>
              <w:ind w:left="-114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</w:p>
        </w:tc>
        <w:tc>
          <w:tcPr>
            <w:tcW w:w="653" w:type="pct"/>
            <w:tcBorders>
              <w:top w:val="single" w:sz="4" w:space="0" w:color="auto"/>
            </w:tcBorders>
            <w:shd w:val="clear" w:color="auto" w:fill="auto"/>
          </w:tcPr>
          <w:p w14:paraId="630DF12F" w14:textId="77777777" w:rsidR="00D034FD" w:rsidRPr="00E84424" w:rsidRDefault="00D034FD" w:rsidP="00D034FD">
            <w:pPr>
              <w:spacing w:line="240" w:lineRule="auto"/>
              <w:ind w:left="-114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</w:p>
        </w:tc>
      </w:tr>
      <w:tr w:rsidR="00D034FD" w:rsidRPr="00E84424" w14:paraId="45624D1D" w14:textId="77777777" w:rsidTr="00A244B9">
        <w:tc>
          <w:tcPr>
            <w:tcW w:w="2098" w:type="pct"/>
          </w:tcPr>
          <w:p w14:paraId="4715192D" w14:textId="0E75FB76" w:rsidR="00D034FD" w:rsidRPr="00E84424" w:rsidRDefault="00D034FD" w:rsidP="00EE708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432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2"/>
                <w:sz w:val="24"/>
                <w:szCs w:val="24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pacing w:val="-2"/>
                <w:sz w:val="24"/>
                <w:szCs w:val="24"/>
                <w:cs/>
                <w:lang w:val="en-GB"/>
              </w:rPr>
              <w:t xml:space="preserve">ยอดคงเหลือ ณ วันที่ </w:t>
            </w:r>
            <w:r w:rsidR="00CF1017" w:rsidRPr="00CF1017">
              <w:rPr>
                <w:rFonts w:ascii="Browallia New" w:eastAsia="Arial Unicode MS" w:hAnsi="Browallia New" w:cs="Browallia New"/>
                <w:b/>
                <w:bCs/>
                <w:spacing w:val="-2"/>
                <w:sz w:val="24"/>
                <w:szCs w:val="24"/>
                <w:lang w:val="en-GB"/>
              </w:rPr>
              <w:t>31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spacing w:val="-2"/>
                <w:sz w:val="24"/>
                <w:szCs w:val="24"/>
              </w:rPr>
              <w:t xml:space="preserve"> 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spacing w:val="-2"/>
                <w:sz w:val="24"/>
                <w:szCs w:val="24"/>
                <w:cs/>
                <w:lang w:val="en-GB"/>
              </w:rPr>
              <w:t>ธันวาคม พ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spacing w:val="-2"/>
                <w:sz w:val="24"/>
                <w:szCs w:val="24"/>
                <w:rtl/>
                <w:cs/>
                <w:lang w:val="en-GB" w:bidi="ar-SA"/>
              </w:rPr>
              <w:t>.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spacing w:val="-2"/>
                <w:sz w:val="24"/>
                <w:szCs w:val="24"/>
                <w:rtl/>
                <w:cs/>
                <w:lang w:val="en-GB"/>
              </w:rPr>
              <w:t>ศ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spacing w:val="-2"/>
                <w:sz w:val="24"/>
                <w:szCs w:val="24"/>
                <w:rtl/>
                <w:cs/>
                <w:lang w:val="en-GB" w:bidi="ar-SA"/>
              </w:rPr>
              <w:t>.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spacing w:val="-2"/>
                <w:sz w:val="24"/>
                <w:szCs w:val="24"/>
              </w:rPr>
              <w:t xml:space="preserve"> </w:t>
            </w:r>
            <w:r w:rsidR="00CF1017" w:rsidRPr="00CF1017">
              <w:rPr>
                <w:rFonts w:ascii="Browallia New" w:eastAsia="Arial Unicode MS" w:hAnsi="Browallia New" w:cs="Browallia New"/>
                <w:b/>
                <w:bCs/>
                <w:spacing w:val="-2"/>
                <w:sz w:val="24"/>
                <w:szCs w:val="24"/>
                <w:lang w:val="en-GB"/>
              </w:rPr>
              <w:t>2562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spacing w:val="-2"/>
                <w:sz w:val="24"/>
                <w:szCs w:val="24"/>
                <w:cs/>
                <w:lang w:val="en-GB"/>
              </w:rPr>
              <w:t xml:space="preserve">   </w:t>
            </w:r>
          </w:p>
          <w:p w14:paraId="0F73B894" w14:textId="77777777" w:rsidR="00D034FD" w:rsidRPr="00E84424" w:rsidRDefault="00D034FD" w:rsidP="00EE708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432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2"/>
                <w:sz w:val="24"/>
                <w:szCs w:val="24"/>
                <w:cs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pacing w:val="-2"/>
                <w:sz w:val="24"/>
                <w:szCs w:val="24"/>
                <w:cs/>
              </w:rPr>
              <w:t xml:space="preserve">   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spacing w:val="-2"/>
                <w:sz w:val="24"/>
                <w:szCs w:val="24"/>
              </w:rPr>
              <w:t>(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spacing w:val="-2"/>
                <w:sz w:val="24"/>
                <w:szCs w:val="24"/>
                <w:cs/>
                <w:lang w:val="en-GB"/>
              </w:rPr>
              <w:t>ตามที่รายงานไว้เดิม)</w:t>
            </w:r>
          </w:p>
        </w:tc>
        <w:tc>
          <w:tcPr>
            <w:tcW w:w="451" w:type="pct"/>
            <w:vAlign w:val="bottom"/>
          </w:tcPr>
          <w:p w14:paraId="657CC873" w14:textId="77777777" w:rsidR="00D034FD" w:rsidRPr="00E84424" w:rsidRDefault="00D034FD" w:rsidP="00D034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Browallia New" w:eastAsia="Arial Unicode MS" w:hAnsi="Browallia New" w:cs="Browallia New"/>
                <w:spacing w:val="-2"/>
                <w:sz w:val="24"/>
                <w:szCs w:val="24"/>
              </w:rPr>
            </w:pPr>
          </w:p>
        </w:tc>
        <w:tc>
          <w:tcPr>
            <w:tcW w:w="524" w:type="pct"/>
            <w:shd w:val="clear" w:color="auto" w:fill="auto"/>
          </w:tcPr>
          <w:p w14:paraId="7F22D6F0" w14:textId="77777777" w:rsidR="00D034FD" w:rsidRPr="00E84424" w:rsidRDefault="00D034FD" w:rsidP="00D034FD">
            <w:pPr>
              <w:spacing w:line="240" w:lineRule="auto"/>
              <w:ind w:left="-114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</w:p>
          <w:p w14:paraId="769CBC5B" w14:textId="0E81B783" w:rsidR="00D034FD" w:rsidRPr="00E84424" w:rsidRDefault="00CF1017" w:rsidP="00D034FD">
            <w:pPr>
              <w:spacing w:line="240" w:lineRule="auto"/>
              <w:ind w:left="-114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383</w:t>
            </w:r>
          </w:p>
        </w:tc>
        <w:tc>
          <w:tcPr>
            <w:tcW w:w="600" w:type="pct"/>
            <w:shd w:val="clear" w:color="auto" w:fill="auto"/>
          </w:tcPr>
          <w:p w14:paraId="75F2E2F8" w14:textId="77777777" w:rsidR="00D034FD" w:rsidRPr="00E84424" w:rsidRDefault="00D034FD" w:rsidP="00D034FD">
            <w:pPr>
              <w:spacing w:line="240" w:lineRule="auto"/>
              <w:ind w:left="-114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</w:p>
          <w:p w14:paraId="01FA444D" w14:textId="77523225" w:rsidR="00D034FD" w:rsidRPr="00E84424" w:rsidRDefault="00CF1017" w:rsidP="00D034FD">
            <w:pPr>
              <w:spacing w:line="240" w:lineRule="auto"/>
              <w:ind w:left="-114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41</w:t>
            </w:r>
          </w:p>
        </w:tc>
        <w:tc>
          <w:tcPr>
            <w:tcW w:w="674" w:type="pct"/>
            <w:shd w:val="clear" w:color="auto" w:fill="auto"/>
          </w:tcPr>
          <w:p w14:paraId="791AE95A" w14:textId="77777777" w:rsidR="00D034FD" w:rsidRPr="00E84424" w:rsidRDefault="00D034FD" w:rsidP="00D034FD">
            <w:pPr>
              <w:spacing w:line="240" w:lineRule="auto"/>
              <w:ind w:left="-114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</w:p>
          <w:p w14:paraId="1877286C" w14:textId="77777777" w:rsidR="00D034FD" w:rsidRPr="00E84424" w:rsidRDefault="00D034FD" w:rsidP="00D034FD">
            <w:pPr>
              <w:spacing w:line="240" w:lineRule="auto"/>
              <w:ind w:left="-114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E84424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-</w:t>
            </w:r>
          </w:p>
        </w:tc>
        <w:tc>
          <w:tcPr>
            <w:tcW w:w="653" w:type="pct"/>
            <w:shd w:val="clear" w:color="auto" w:fill="auto"/>
            <w:vAlign w:val="bottom"/>
          </w:tcPr>
          <w:p w14:paraId="2E56720E" w14:textId="77777777" w:rsidR="00D034FD" w:rsidRPr="00E84424" w:rsidRDefault="00D034FD" w:rsidP="00D034FD">
            <w:pPr>
              <w:spacing w:line="240" w:lineRule="auto"/>
              <w:ind w:left="-114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E84424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-</w:t>
            </w:r>
          </w:p>
        </w:tc>
      </w:tr>
      <w:tr w:rsidR="00D034FD" w:rsidRPr="00E84424" w14:paraId="0B96F6BC" w14:textId="77777777" w:rsidTr="00A244B9">
        <w:tc>
          <w:tcPr>
            <w:tcW w:w="2098" w:type="pct"/>
          </w:tcPr>
          <w:p w14:paraId="0B6D767C" w14:textId="77777777" w:rsidR="00A244B9" w:rsidRPr="00E84424" w:rsidRDefault="00D034FD" w:rsidP="00EE708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432"/>
              <w:jc w:val="thaiDistribute"/>
              <w:rPr>
                <w:rFonts w:ascii="Browallia New" w:eastAsia="Arial Unicode MS" w:hAnsi="Browallia New" w:cs="Browallia New"/>
                <w:spacing w:val="-2"/>
                <w:sz w:val="24"/>
                <w:szCs w:val="24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pacing w:val="-2"/>
                <w:sz w:val="24"/>
                <w:szCs w:val="24"/>
                <w:cs/>
                <w:lang w:val="en-GB"/>
              </w:rPr>
              <w:t>การจัดประเภทใหม่จากเงินลงทุนเผื่อขายเป็น</w:t>
            </w:r>
          </w:p>
          <w:p w14:paraId="67353D0E" w14:textId="4835BAF5" w:rsidR="00D034FD" w:rsidRPr="00E84424" w:rsidRDefault="00D034FD" w:rsidP="00AF7E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432" w:firstLine="169"/>
              <w:jc w:val="thaiDistribute"/>
              <w:rPr>
                <w:rFonts w:ascii="Browallia New" w:eastAsia="Arial Unicode MS" w:hAnsi="Browallia New" w:cs="Browallia New"/>
                <w:spacing w:val="-2"/>
                <w:sz w:val="24"/>
                <w:szCs w:val="24"/>
                <w:rtl/>
                <w:lang w:val="en-GB" w:bidi="ar-SA"/>
              </w:rPr>
            </w:pPr>
            <w:r w:rsidRPr="00E84424">
              <w:rPr>
                <w:rFonts w:ascii="Browallia New" w:eastAsia="Arial Unicode MS" w:hAnsi="Browallia New" w:cs="Browallia New"/>
                <w:spacing w:val="-2"/>
                <w:sz w:val="24"/>
                <w:szCs w:val="24"/>
                <w:cs/>
                <w:lang w:val="en-GB"/>
              </w:rPr>
              <w:t>เงินลงทุน</w:t>
            </w:r>
            <w:r w:rsidR="00A244B9" w:rsidRPr="00E84424">
              <w:rPr>
                <w:rFonts w:ascii="Browallia New" w:eastAsia="Arial Unicode MS" w:hAnsi="Browallia New" w:cs="Browallia New"/>
                <w:spacing w:val="-2"/>
                <w:sz w:val="24"/>
                <w:szCs w:val="24"/>
                <w:cs/>
                <w:lang w:val="en-GB"/>
              </w:rPr>
              <w:t xml:space="preserve">ที่วัดมูลค่าด้วย </w:t>
            </w:r>
            <w:r w:rsidR="00A244B9" w:rsidRPr="00E84424">
              <w:rPr>
                <w:rFonts w:ascii="Browallia New" w:eastAsia="Arial Unicode MS" w:hAnsi="Browallia New" w:cs="Browallia New"/>
                <w:spacing w:val="-2"/>
                <w:sz w:val="24"/>
                <w:szCs w:val="24"/>
                <w:lang w:val="en-GB"/>
              </w:rPr>
              <w:t>FVPL</w:t>
            </w:r>
          </w:p>
        </w:tc>
        <w:tc>
          <w:tcPr>
            <w:tcW w:w="451" w:type="pct"/>
            <w:vAlign w:val="bottom"/>
          </w:tcPr>
          <w:p w14:paraId="00743508" w14:textId="77777777" w:rsidR="00D034FD" w:rsidRPr="00E84424" w:rsidRDefault="00D034FD" w:rsidP="00D034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Browallia New" w:eastAsia="Arial Unicode MS" w:hAnsi="Browallia New" w:cs="Browallia New"/>
                <w:spacing w:val="-2"/>
                <w:sz w:val="24"/>
                <w:szCs w:val="24"/>
              </w:rPr>
            </w:pPr>
            <w:r w:rsidRPr="00E84424">
              <w:rPr>
                <w:rFonts w:ascii="Browallia New" w:eastAsia="Arial Unicode MS" w:hAnsi="Browallia New" w:cs="Browallia New"/>
                <w:spacing w:val="-2"/>
                <w:sz w:val="24"/>
                <w:szCs w:val="24"/>
                <w:cs/>
                <w:lang w:val="en-GB"/>
              </w:rPr>
              <w:t>ก</w:t>
            </w:r>
            <w:r w:rsidRPr="00E84424">
              <w:rPr>
                <w:rFonts w:ascii="Browallia New" w:eastAsia="Arial Unicode MS" w:hAnsi="Browallia New" w:cs="Browallia New"/>
                <w:spacing w:val="-2"/>
                <w:sz w:val="24"/>
                <w:szCs w:val="24"/>
                <w:rtl/>
                <w:cs/>
                <w:lang w:val="en-GB" w:bidi="ar-SA"/>
              </w:rPr>
              <w:t>,</w:t>
            </w:r>
            <w:r w:rsidRPr="00E84424">
              <w:rPr>
                <w:rFonts w:ascii="Browallia New" w:eastAsia="Arial Unicode MS" w:hAnsi="Browallia New" w:cs="Browallia New"/>
                <w:spacing w:val="-2"/>
                <w:sz w:val="24"/>
                <w:szCs w:val="24"/>
                <w:cs/>
                <w:lang w:val="en-GB"/>
              </w:rPr>
              <w:t xml:space="preserve"> ง</w:t>
            </w:r>
          </w:p>
        </w:tc>
        <w:tc>
          <w:tcPr>
            <w:tcW w:w="524" w:type="pct"/>
            <w:shd w:val="clear" w:color="auto" w:fill="auto"/>
            <w:vAlign w:val="bottom"/>
          </w:tcPr>
          <w:p w14:paraId="05231973" w14:textId="7376ECCF" w:rsidR="00D034FD" w:rsidRPr="00E84424" w:rsidRDefault="00D034FD" w:rsidP="00D034FD">
            <w:pPr>
              <w:spacing w:line="240" w:lineRule="auto"/>
              <w:ind w:left="-114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E84424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383</w:t>
            </w:r>
            <w:r w:rsidRPr="00E84424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)</w:t>
            </w:r>
          </w:p>
        </w:tc>
        <w:tc>
          <w:tcPr>
            <w:tcW w:w="600" w:type="pct"/>
            <w:shd w:val="clear" w:color="auto" w:fill="auto"/>
            <w:vAlign w:val="bottom"/>
          </w:tcPr>
          <w:p w14:paraId="2E940455" w14:textId="77777777" w:rsidR="00D034FD" w:rsidRPr="00E84424" w:rsidRDefault="00D034FD" w:rsidP="00D034FD">
            <w:pPr>
              <w:spacing w:line="240" w:lineRule="auto"/>
              <w:ind w:left="-114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E84424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-</w:t>
            </w:r>
          </w:p>
        </w:tc>
        <w:tc>
          <w:tcPr>
            <w:tcW w:w="674" w:type="pct"/>
            <w:shd w:val="clear" w:color="auto" w:fill="auto"/>
            <w:vAlign w:val="bottom"/>
          </w:tcPr>
          <w:p w14:paraId="7F76EEA6" w14:textId="0C3115A2" w:rsidR="00D034FD" w:rsidRPr="00E84424" w:rsidRDefault="00CF1017" w:rsidP="00D034FD">
            <w:pPr>
              <w:spacing w:line="240" w:lineRule="auto"/>
              <w:ind w:left="-114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383</w:t>
            </w:r>
          </w:p>
        </w:tc>
        <w:tc>
          <w:tcPr>
            <w:tcW w:w="653" w:type="pct"/>
            <w:shd w:val="clear" w:color="auto" w:fill="auto"/>
            <w:vAlign w:val="bottom"/>
          </w:tcPr>
          <w:p w14:paraId="10AE58F2" w14:textId="77777777" w:rsidR="00D034FD" w:rsidRPr="00E84424" w:rsidRDefault="00D034FD" w:rsidP="00D034FD">
            <w:pPr>
              <w:spacing w:line="240" w:lineRule="auto"/>
              <w:ind w:left="-114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E84424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-</w:t>
            </w:r>
          </w:p>
        </w:tc>
      </w:tr>
      <w:tr w:rsidR="00D034FD" w:rsidRPr="00E84424" w14:paraId="3B47AA81" w14:textId="77777777" w:rsidTr="00A244B9">
        <w:trPr>
          <w:trHeight w:val="337"/>
        </w:trPr>
        <w:tc>
          <w:tcPr>
            <w:tcW w:w="2098" w:type="pct"/>
          </w:tcPr>
          <w:p w14:paraId="39845454" w14:textId="77777777" w:rsidR="00D034FD" w:rsidRPr="00E84424" w:rsidRDefault="00D034FD" w:rsidP="00EE708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432"/>
              <w:jc w:val="thaiDistribute"/>
              <w:rPr>
                <w:rFonts w:ascii="Browallia New" w:eastAsia="Arial Unicode MS" w:hAnsi="Browallia New" w:cs="Browallia New"/>
                <w:spacing w:val="-2"/>
                <w:sz w:val="24"/>
                <w:szCs w:val="24"/>
                <w:lang w:val="en-GB" w:bidi="ar-SA"/>
              </w:rPr>
            </w:pPr>
            <w:r w:rsidRPr="00E84424">
              <w:rPr>
                <w:rFonts w:ascii="Browallia New" w:eastAsia="Arial Unicode MS" w:hAnsi="Browallia New" w:cs="Browallia New"/>
                <w:spacing w:val="-2"/>
                <w:sz w:val="24"/>
                <w:szCs w:val="24"/>
                <w:cs/>
                <w:lang w:val="en-GB"/>
              </w:rPr>
              <w:t>การจัดประเภทใหม่ของเงินลงทุนทั่วไปเป็น</w:t>
            </w:r>
          </w:p>
          <w:p w14:paraId="24A3DFAD" w14:textId="77777777" w:rsidR="00D034FD" w:rsidRPr="00E84424" w:rsidRDefault="00D034FD" w:rsidP="00EE708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432"/>
              <w:jc w:val="thaiDistribute"/>
              <w:rPr>
                <w:rFonts w:ascii="Browallia New" w:eastAsia="Arial Unicode MS" w:hAnsi="Browallia New" w:cs="Browallia New"/>
                <w:spacing w:val="-2"/>
                <w:sz w:val="24"/>
                <w:szCs w:val="24"/>
                <w:rtl/>
                <w:cs/>
                <w:lang w:val="en-GB" w:bidi="ar-SA"/>
              </w:rPr>
            </w:pPr>
            <w:r w:rsidRPr="00E84424">
              <w:rPr>
                <w:rFonts w:ascii="Browallia New" w:eastAsia="Arial Unicode MS" w:hAnsi="Browallia New" w:cs="Browallia New"/>
                <w:spacing w:val="-2"/>
                <w:sz w:val="24"/>
                <w:szCs w:val="24"/>
                <w:cs/>
                <w:lang w:val="en-GB"/>
              </w:rPr>
              <w:t xml:space="preserve">   เงินลงทุนที่วัดมูลค่าด้วย</w:t>
            </w:r>
            <w:r w:rsidRPr="00E84424">
              <w:rPr>
                <w:rFonts w:ascii="Browallia New" w:eastAsia="Arial Unicode MS" w:hAnsi="Browallia New" w:cs="Browallia New"/>
                <w:spacing w:val="-2"/>
                <w:sz w:val="24"/>
                <w:szCs w:val="24"/>
                <w:cs/>
              </w:rPr>
              <w:t xml:space="preserve"> </w:t>
            </w:r>
            <w:r w:rsidRPr="00E84424">
              <w:rPr>
                <w:rFonts w:ascii="Browallia New" w:eastAsia="Arial Unicode MS" w:hAnsi="Browallia New" w:cs="Browallia New"/>
                <w:spacing w:val="-2"/>
                <w:sz w:val="24"/>
                <w:szCs w:val="24"/>
              </w:rPr>
              <w:t>FVOCI</w:t>
            </w:r>
          </w:p>
        </w:tc>
        <w:tc>
          <w:tcPr>
            <w:tcW w:w="451" w:type="pct"/>
            <w:vAlign w:val="bottom"/>
          </w:tcPr>
          <w:p w14:paraId="3DC8BC6D" w14:textId="6CB1D231" w:rsidR="00D034FD" w:rsidRPr="00E84424" w:rsidRDefault="00D034FD" w:rsidP="00D034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Browallia New" w:eastAsia="Arial Unicode MS" w:hAnsi="Browallia New" w:cs="Browallia New"/>
                <w:spacing w:val="-2"/>
                <w:sz w:val="24"/>
                <w:szCs w:val="24"/>
                <w:cs/>
              </w:rPr>
            </w:pPr>
            <w:r w:rsidRPr="00E84424">
              <w:rPr>
                <w:rFonts w:ascii="Browallia New" w:eastAsia="Arial Unicode MS" w:hAnsi="Browallia New" w:cs="Browallia New"/>
                <w:spacing w:val="-2"/>
                <w:sz w:val="24"/>
                <w:szCs w:val="24"/>
                <w:cs/>
              </w:rPr>
              <w:t>ข</w:t>
            </w:r>
            <w:r w:rsidR="00A244B9" w:rsidRPr="00E84424">
              <w:rPr>
                <w:rFonts w:ascii="Browallia New" w:eastAsia="Arial Unicode MS" w:hAnsi="Browallia New" w:cs="Browallia New"/>
                <w:spacing w:val="-2"/>
                <w:sz w:val="24"/>
                <w:szCs w:val="24"/>
              </w:rPr>
              <w:t xml:space="preserve">, </w:t>
            </w:r>
            <w:r w:rsidR="00A244B9" w:rsidRPr="00E84424">
              <w:rPr>
                <w:rFonts w:ascii="Browallia New" w:eastAsia="Arial Unicode MS" w:hAnsi="Browallia New" w:cs="Browallia New"/>
                <w:spacing w:val="-2"/>
                <w:sz w:val="24"/>
                <w:szCs w:val="24"/>
                <w:cs/>
              </w:rPr>
              <w:t>ง</w:t>
            </w:r>
          </w:p>
        </w:tc>
        <w:tc>
          <w:tcPr>
            <w:tcW w:w="524" w:type="pct"/>
            <w:shd w:val="clear" w:color="auto" w:fill="auto"/>
            <w:vAlign w:val="bottom"/>
          </w:tcPr>
          <w:p w14:paraId="58F16D80" w14:textId="77777777" w:rsidR="00D034FD" w:rsidRPr="00E84424" w:rsidRDefault="00D034FD" w:rsidP="00D034FD">
            <w:pPr>
              <w:spacing w:line="240" w:lineRule="auto"/>
              <w:ind w:left="-114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E84424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-</w:t>
            </w:r>
          </w:p>
        </w:tc>
        <w:tc>
          <w:tcPr>
            <w:tcW w:w="600" w:type="pct"/>
            <w:shd w:val="clear" w:color="auto" w:fill="auto"/>
            <w:vAlign w:val="bottom"/>
          </w:tcPr>
          <w:p w14:paraId="4102A16A" w14:textId="5E0E4BA7" w:rsidR="00D034FD" w:rsidRPr="00E84424" w:rsidRDefault="00D034FD" w:rsidP="00D034FD">
            <w:pPr>
              <w:spacing w:line="240" w:lineRule="auto"/>
              <w:ind w:left="-114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E84424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41</w:t>
            </w:r>
            <w:r w:rsidRPr="00E84424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)</w:t>
            </w:r>
          </w:p>
        </w:tc>
        <w:tc>
          <w:tcPr>
            <w:tcW w:w="674" w:type="pct"/>
            <w:shd w:val="clear" w:color="auto" w:fill="auto"/>
            <w:vAlign w:val="bottom"/>
          </w:tcPr>
          <w:p w14:paraId="1CF73827" w14:textId="77777777" w:rsidR="00D034FD" w:rsidRPr="00E84424" w:rsidRDefault="00D034FD" w:rsidP="00D034FD">
            <w:pPr>
              <w:spacing w:line="240" w:lineRule="auto"/>
              <w:ind w:left="-114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E84424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-</w:t>
            </w:r>
          </w:p>
        </w:tc>
        <w:tc>
          <w:tcPr>
            <w:tcW w:w="653" w:type="pct"/>
            <w:shd w:val="clear" w:color="auto" w:fill="auto"/>
            <w:vAlign w:val="bottom"/>
          </w:tcPr>
          <w:p w14:paraId="5331DF12" w14:textId="74839B55" w:rsidR="00D034FD" w:rsidRPr="00E84424" w:rsidRDefault="00CF1017" w:rsidP="00D034FD">
            <w:pPr>
              <w:spacing w:line="240" w:lineRule="auto"/>
              <w:ind w:left="-114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41</w:t>
            </w:r>
          </w:p>
        </w:tc>
      </w:tr>
      <w:tr w:rsidR="00D034FD" w:rsidRPr="00E84424" w14:paraId="29B86587" w14:textId="77777777" w:rsidTr="00A244B9">
        <w:trPr>
          <w:trHeight w:val="289"/>
        </w:trPr>
        <w:tc>
          <w:tcPr>
            <w:tcW w:w="2098" w:type="pct"/>
          </w:tcPr>
          <w:p w14:paraId="4764DF18" w14:textId="77777777" w:rsidR="00D034FD" w:rsidRPr="00E84424" w:rsidRDefault="00D034FD" w:rsidP="00EE708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432"/>
              <w:jc w:val="thaiDistribute"/>
              <w:rPr>
                <w:rFonts w:ascii="Browallia New" w:eastAsia="Arial Unicode MS" w:hAnsi="Browallia New" w:cs="Browallia New"/>
                <w:spacing w:val="-2"/>
                <w:sz w:val="24"/>
                <w:szCs w:val="24"/>
                <w:rtl/>
                <w:cs/>
                <w:lang w:val="en-GB" w:bidi="ar-SA"/>
              </w:rPr>
            </w:pPr>
            <w:r w:rsidRPr="00E84424">
              <w:rPr>
                <w:rFonts w:ascii="Browallia New" w:eastAsia="Arial Unicode MS" w:hAnsi="Browallia New" w:cs="Browallia New"/>
                <w:spacing w:val="-2"/>
                <w:sz w:val="24"/>
                <w:szCs w:val="24"/>
                <w:cs/>
                <w:lang w:val="en-GB"/>
              </w:rPr>
              <w:t>การปรับปรุงมูลค่ายุติธรรมของตราสารอนุพันธ์</w:t>
            </w:r>
          </w:p>
        </w:tc>
        <w:tc>
          <w:tcPr>
            <w:tcW w:w="451" w:type="pct"/>
            <w:vAlign w:val="bottom"/>
          </w:tcPr>
          <w:p w14:paraId="03CF7975" w14:textId="77777777" w:rsidR="00D034FD" w:rsidRPr="00E84424" w:rsidRDefault="00D034FD" w:rsidP="00D034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Browallia New" w:eastAsia="Arial Unicode MS" w:hAnsi="Browallia New" w:cs="Browallia New"/>
                <w:spacing w:val="-2"/>
                <w:sz w:val="24"/>
                <w:szCs w:val="24"/>
                <w:cs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pacing w:val="-2"/>
                <w:sz w:val="24"/>
                <w:szCs w:val="24"/>
                <w:cs/>
                <w:lang w:val="en-GB"/>
              </w:rPr>
              <w:t>ค</w:t>
            </w:r>
          </w:p>
        </w:tc>
        <w:tc>
          <w:tcPr>
            <w:tcW w:w="524" w:type="pct"/>
            <w:shd w:val="clear" w:color="auto" w:fill="auto"/>
            <w:vAlign w:val="bottom"/>
          </w:tcPr>
          <w:p w14:paraId="497339E5" w14:textId="77777777" w:rsidR="00D034FD" w:rsidRPr="00E84424" w:rsidRDefault="00D034FD" w:rsidP="00D034FD">
            <w:pPr>
              <w:spacing w:line="240" w:lineRule="auto"/>
              <w:ind w:left="-114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  <w:cs/>
                <w:lang w:bidi="ar-SA"/>
              </w:rPr>
            </w:pPr>
            <w:r w:rsidRPr="00E84424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-</w:t>
            </w:r>
          </w:p>
        </w:tc>
        <w:tc>
          <w:tcPr>
            <w:tcW w:w="600" w:type="pct"/>
            <w:shd w:val="clear" w:color="auto" w:fill="auto"/>
            <w:vAlign w:val="bottom"/>
          </w:tcPr>
          <w:p w14:paraId="6480EF77" w14:textId="77777777" w:rsidR="00D034FD" w:rsidRPr="00E84424" w:rsidRDefault="00D034FD" w:rsidP="00D034FD">
            <w:pPr>
              <w:spacing w:line="240" w:lineRule="auto"/>
              <w:ind w:left="-114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E84424">
              <w:rPr>
                <w:rFonts w:ascii="Browallia New" w:eastAsia="Arial Unicode MS" w:hAnsi="Browallia New" w:cs="Browallia New"/>
                <w:sz w:val="24"/>
                <w:szCs w:val="24"/>
                <w:rtl/>
                <w:cs/>
                <w:lang w:bidi="ar-SA"/>
              </w:rPr>
              <w:t>-</w:t>
            </w:r>
          </w:p>
        </w:tc>
        <w:tc>
          <w:tcPr>
            <w:tcW w:w="674" w:type="pct"/>
            <w:shd w:val="clear" w:color="auto" w:fill="auto"/>
            <w:vAlign w:val="bottom"/>
          </w:tcPr>
          <w:p w14:paraId="416F89F0" w14:textId="1D5156C4" w:rsidR="00D034FD" w:rsidRPr="00E84424" w:rsidRDefault="00CF1017" w:rsidP="00D034FD">
            <w:pPr>
              <w:spacing w:line="240" w:lineRule="auto"/>
              <w:ind w:left="-114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137</w:t>
            </w:r>
          </w:p>
        </w:tc>
        <w:tc>
          <w:tcPr>
            <w:tcW w:w="653" w:type="pct"/>
            <w:shd w:val="clear" w:color="auto" w:fill="auto"/>
            <w:vAlign w:val="bottom"/>
          </w:tcPr>
          <w:p w14:paraId="6F0B90A1" w14:textId="77777777" w:rsidR="00D034FD" w:rsidRPr="00E84424" w:rsidRDefault="00D034FD" w:rsidP="00D034FD">
            <w:pPr>
              <w:spacing w:line="240" w:lineRule="auto"/>
              <w:ind w:left="-114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E84424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-</w:t>
            </w:r>
          </w:p>
        </w:tc>
      </w:tr>
      <w:tr w:rsidR="00D034FD" w:rsidRPr="00E84424" w14:paraId="2861E5B2" w14:textId="77777777" w:rsidTr="00A244B9">
        <w:tc>
          <w:tcPr>
            <w:tcW w:w="2098" w:type="pct"/>
          </w:tcPr>
          <w:p w14:paraId="221BBB65" w14:textId="77777777" w:rsidR="00D034FD" w:rsidRPr="00E84424" w:rsidRDefault="00D034FD" w:rsidP="00EE708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432"/>
              <w:jc w:val="thaiDistribute"/>
              <w:rPr>
                <w:rFonts w:ascii="Browallia New" w:eastAsia="Arial Unicode MS" w:hAnsi="Browallia New" w:cs="Browallia New"/>
                <w:spacing w:val="-2"/>
                <w:sz w:val="12"/>
                <w:szCs w:val="12"/>
              </w:rPr>
            </w:pPr>
          </w:p>
        </w:tc>
        <w:tc>
          <w:tcPr>
            <w:tcW w:w="451" w:type="pct"/>
          </w:tcPr>
          <w:p w14:paraId="1CF0D2E2" w14:textId="77777777" w:rsidR="00D034FD" w:rsidRPr="00E84424" w:rsidRDefault="00D034FD" w:rsidP="00D034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Browallia New" w:eastAsia="Arial Unicode MS" w:hAnsi="Browallia New" w:cs="Browallia New"/>
                <w:spacing w:val="-2"/>
                <w:sz w:val="10"/>
                <w:szCs w:val="10"/>
              </w:rPr>
            </w:pPr>
          </w:p>
        </w:tc>
        <w:tc>
          <w:tcPr>
            <w:tcW w:w="524" w:type="pct"/>
            <w:tcBorders>
              <w:top w:val="single" w:sz="4" w:space="0" w:color="auto"/>
            </w:tcBorders>
            <w:shd w:val="clear" w:color="auto" w:fill="auto"/>
          </w:tcPr>
          <w:p w14:paraId="5DD6DCA0" w14:textId="77777777" w:rsidR="00D034FD" w:rsidRPr="00E84424" w:rsidRDefault="00D034FD" w:rsidP="00D034FD">
            <w:pPr>
              <w:spacing w:line="240" w:lineRule="auto"/>
              <w:ind w:left="-114"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bidi="ar-SA"/>
              </w:rPr>
            </w:pPr>
          </w:p>
        </w:tc>
        <w:tc>
          <w:tcPr>
            <w:tcW w:w="600" w:type="pct"/>
            <w:tcBorders>
              <w:top w:val="single" w:sz="4" w:space="0" w:color="auto"/>
            </w:tcBorders>
            <w:shd w:val="clear" w:color="auto" w:fill="auto"/>
          </w:tcPr>
          <w:p w14:paraId="16DACCA1" w14:textId="77777777" w:rsidR="00D034FD" w:rsidRPr="00E84424" w:rsidRDefault="00D034FD" w:rsidP="00D034FD">
            <w:pPr>
              <w:spacing w:line="240" w:lineRule="auto"/>
              <w:ind w:left="-114"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bidi="ar-SA"/>
              </w:rPr>
            </w:pPr>
          </w:p>
        </w:tc>
        <w:tc>
          <w:tcPr>
            <w:tcW w:w="674" w:type="pct"/>
            <w:tcBorders>
              <w:top w:val="single" w:sz="4" w:space="0" w:color="auto"/>
            </w:tcBorders>
            <w:shd w:val="clear" w:color="auto" w:fill="auto"/>
          </w:tcPr>
          <w:p w14:paraId="62E9028B" w14:textId="77777777" w:rsidR="00D034FD" w:rsidRPr="00E84424" w:rsidRDefault="00D034FD" w:rsidP="00D034FD">
            <w:pPr>
              <w:spacing w:line="240" w:lineRule="auto"/>
              <w:ind w:left="-114"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bidi="ar-SA"/>
              </w:rPr>
            </w:pPr>
          </w:p>
        </w:tc>
        <w:tc>
          <w:tcPr>
            <w:tcW w:w="653" w:type="pct"/>
            <w:tcBorders>
              <w:top w:val="single" w:sz="4" w:space="0" w:color="auto"/>
            </w:tcBorders>
            <w:shd w:val="clear" w:color="auto" w:fill="auto"/>
          </w:tcPr>
          <w:p w14:paraId="20138855" w14:textId="77777777" w:rsidR="00D034FD" w:rsidRPr="00E84424" w:rsidRDefault="00D034FD" w:rsidP="00D034FD">
            <w:pPr>
              <w:spacing w:line="240" w:lineRule="auto"/>
              <w:ind w:left="-114"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bidi="ar-SA"/>
              </w:rPr>
            </w:pPr>
          </w:p>
        </w:tc>
      </w:tr>
      <w:tr w:rsidR="00D034FD" w:rsidRPr="00E84424" w14:paraId="2F4F86D5" w14:textId="77777777" w:rsidTr="00A244B9">
        <w:tc>
          <w:tcPr>
            <w:tcW w:w="2098" w:type="pct"/>
          </w:tcPr>
          <w:p w14:paraId="4EB595B6" w14:textId="323BE7A8" w:rsidR="00D034FD" w:rsidRPr="00E84424" w:rsidRDefault="00D034FD" w:rsidP="00EE708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432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2"/>
                <w:sz w:val="24"/>
                <w:szCs w:val="24"/>
                <w:lang w:val="en-GB" w:bidi="ar-SA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pacing w:val="-2"/>
                <w:sz w:val="24"/>
                <w:szCs w:val="24"/>
                <w:cs/>
                <w:lang w:val="en-GB"/>
              </w:rPr>
              <w:t>ยอดคงเหลือ ณ วันที่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spacing w:val="-2"/>
                <w:sz w:val="24"/>
                <w:szCs w:val="24"/>
              </w:rPr>
              <w:t xml:space="preserve"> </w:t>
            </w:r>
            <w:r w:rsidR="00CF1017" w:rsidRPr="00CF1017">
              <w:rPr>
                <w:rFonts w:ascii="Browallia New" w:eastAsia="Arial Unicode MS" w:hAnsi="Browallia New" w:cs="Browallia New"/>
                <w:b/>
                <w:bCs/>
                <w:spacing w:val="-2"/>
                <w:sz w:val="24"/>
                <w:szCs w:val="24"/>
                <w:lang w:val="en-GB"/>
              </w:rPr>
              <w:t>1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spacing w:val="-2"/>
                <w:sz w:val="24"/>
                <w:szCs w:val="24"/>
              </w:rPr>
              <w:t xml:space="preserve"> 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spacing w:val="-2"/>
                <w:sz w:val="24"/>
                <w:szCs w:val="24"/>
                <w:cs/>
                <w:lang w:val="en-GB"/>
              </w:rPr>
              <w:t>มกราคม พ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spacing w:val="-2"/>
                <w:sz w:val="24"/>
                <w:szCs w:val="24"/>
                <w:rtl/>
                <w:cs/>
                <w:lang w:val="en-GB" w:bidi="ar-SA"/>
              </w:rPr>
              <w:t>.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spacing w:val="-2"/>
                <w:sz w:val="24"/>
                <w:szCs w:val="24"/>
                <w:rtl/>
                <w:cs/>
                <w:lang w:val="en-GB"/>
              </w:rPr>
              <w:t>ศ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spacing w:val="-2"/>
                <w:sz w:val="24"/>
                <w:szCs w:val="24"/>
                <w:rtl/>
                <w:cs/>
                <w:lang w:val="en-GB" w:bidi="ar-SA"/>
              </w:rPr>
              <w:t>.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spacing w:val="-2"/>
                <w:sz w:val="24"/>
                <w:szCs w:val="24"/>
              </w:rPr>
              <w:t xml:space="preserve"> </w:t>
            </w:r>
            <w:r w:rsidR="00CF1017" w:rsidRPr="00CF1017">
              <w:rPr>
                <w:rFonts w:ascii="Browallia New" w:eastAsia="Arial Unicode MS" w:hAnsi="Browallia New" w:cs="Browallia New"/>
                <w:b/>
                <w:bCs/>
                <w:spacing w:val="-2"/>
                <w:sz w:val="24"/>
                <w:szCs w:val="24"/>
                <w:lang w:val="en-GB"/>
              </w:rPr>
              <w:t>2563</w:t>
            </w:r>
          </w:p>
          <w:p w14:paraId="273D3BDD" w14:textId="544D6921" w:rsidR="00D034FD" w:rsidRPr="00E84424" w:rsidRDefault="00D034FD" w:rsidP="00EE708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432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2"/>
                <w:sz w:val="24"/>
                <w:szCs w:val="24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pacing w:val="-2"/>
                <w:sz w:val="24"/>
                <w:szCs w:val="24"/>
                <w:cs/>
                <w:lang w:val="en-GB"/>
              </w:rPr>
              <w:t xml:space="preserve">   จากการนำ 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spacing w:val="-2"/>
                <w:sz w:val="24"/>
                <w:szCs w:val="24"/>
              </w:rPr>
              <w:t>TFRS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spacing w:val="-2"/>
                <w:sz w:val="24"/>
                <w:szCs w:val="24"/>
                <w:rtl/>
                <w:cs/>
                <w:lang w:val="en-GB" w:bidi="ar-SA"/>
              </w:rPr>
              <w:t xml:space="preserve"> </w:t>
            </w:r>
            <w:r w:rsidR="00CF1017" w:rsidRPr="00CF1017">
              <w:rPr>
                <w:rFonts w:ascii="Browallia New" w:eastAsia="Arial Unicode MS" w:hAnsi="Browallia New" w:cs="Browallia New"/>
                <w:b/>
                <w:bCs/>
                <w:spacing w:val="-2"/>
                <w:sz w:val="24"/>
                <w:szCs w:val="24"/>
                <w:lang w:val="en-GB"/>
              </w:rPr>
              <w:t>9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spacing w:val="-2"/>
                <w:sz w:val="24"/>
                <w:szCs w:val="24"/>
                <w:rtl/>
                <w:cs/>
                <w:lang w:val="en-GB" w:bidi="ar-SA"/>
              </w:rPr>
              <w:t xml:space="preserve"> 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spacing w:val="-2"/>
                <w:sz w:val="24"/>
                <w:szCs w:val="24"/>
                <w:cs/>
                <w:lang w:val="en-GB"/>
              </w:rPr>
              <w:t>มาถือปฏิบัติ</w:t>
            </w:r>
          </w:p>
        </w:tc>
        <w:tc>
          <w:tcPr>
            <w:tcW w:w="451" w:type="pct"/>
          </w:tcPr>
          <w:p w14:paraId="732E5178" w14:textId="77777777" w:rsidR="00D034FD" w:rsidRPr="00E84424" w:rsidRDefault="00D034FD" w:rsidP="00D034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Browallia New" w:eastAsia="Arial Unicode MS" w:hAnsi="Browallia New" w:cs="Browallia New"/>
                <w:spacing w:val="-2"/>
                <w:sz w:val="24"/>
                <w:szCs w:val="24"/>
              </w:rPr>
            </w:pPr>
          </w:p>
        </w:tc>
        <w:tc>
          <w:tcPr>
            <w:tcW w:w="524" w:type="pct"/>
            <w:tcBorders>
              <w:bottom w:val="single" w:sz="4" w:space="0" w:color="auto"/>
            </w:tcBorders>
            <w:shd w:val="clear" w:color="auto" w:fill="auto"/>
          </w:tcPr>
          <w:p w14:paraId="52F84DAC" w14:textId="77777777" w:rsidR="00D034FD" w:rsidRPr="00E84424" w:rsidRDefault="00D034FD" w:rsidP="00D034FD">
            <w:pPr>
              <w:spacing w:line="240" w:lineRule="auto"/>
              <w:ind w:left="-114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</w:p>
          <w:p w14:paraId="1AC89AAD" w14:textId="77777777" w:rsidR="00D034FD" w:rsidRPr="00E84424" w:rsidRDefault="00D034FD" w:rsidP="00D034FD">
            <w:pPr>
              <w:spacing w:line="240" w:lineRule="auto"/>
              <w:ind w:left="-114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E84424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-</w:t>
            </w:r>
          </w:p>
        </w:tc>
        <w:tc>
          <w:tcPr>
            <w:tcW w:w="600" w:type="pct"/>
            <w:tcBorders>
              <w:bottom w:val="single" w:sz="4" w:space="0" w:color="auto"/>
            </w:tcBorders>
            <w:shd w:val="clear" w:color="auto" w:fill="auto"/>
          </w:tcPr>
          <w:p w14:paraId="1CE29480" w14:textId="77777777" w:rsidR="00D034FD" w:rsidRPr="00E84424" w:rsidRDefault="00D034FD" w:rsidP="00D034FD">
            <w:pPr>
              <w:spacing w:line="240" w:lineRule="auto"/>
              <w:ind w:left="-114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</w:p>
          <w:p w14:paraId="3B67A813" w14:textId="77777777" w:rsidR="00D034FD" w:rsidRPr="00E84424" w:rsidRDefault="00D034FD" w:rsidP="00D034FD">
            <w:pPr>
              <w:spacing w:line="240" w:lineRule="auto"/>
              <w:ind w:left="-114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E84424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-</w:t>
            </w:r>
          </w:p>
        </w:tc>
        <w:tc>
          <w:tcPr>
            <w:tcW w:w="674" w:type="pct"/>
            <w:tcBorders>
              <w:bottom w:val="single" w:sz="4" w:space="0" w:color="auto"/>
            </w:tcBorders>
            <w:shd w:val="clear" w:color="auto" w:fill="auto"/>
          </w:tcPr>
          <w:p w14:paraId="12A7B5E0" w14:textId="77777777" w:rsidR="00D034FD" w:rsidRPr="00E84424" w:rsidRDefault="00D034FD" w:rsidP="00D034FD">
            <w:pPr>
              <w:spacing w:line="240" w:lineRule="auto"/>
              <w:ind w:left="-114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</w:p>
          <w:p w14:paraId="46F9051A" w14:textId="1211CDE1" w:rsidR="00D034FD" w:rsidRPr="00E84424" w:rsidRDefault="00CF1017" w:rsidP="00D034FD">
            <w:pPr>
              <w:spacing w:line="240" w:lineRule="auto"/>
              <w:ind w:left="-114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520</w:t>
            </w:r>
          </w:p>
        </w:tc>
        <w:tc>
          <w:tcPr>
            <w:tcW w:w="653" w:type="pct"/>
            <w:tcBorders>
              <w:bottom w:val="single" w:sz="4" w:space="0" w:color="auto"/>
            </w:tcBorders>
            <w:shd w:val="clear" w:color="auto" w:fill="auto"/>
          </w:tcPr>
          <w:p w14:paraId="5A458F29" w14:textId="77777777" w:rsidR="00D034FD" w:rsidRPr="00E84424" w:rsidRDefault="00D034FD" w:rsidP="00D034FD">
            <w:pPr>
              <w:spacing w:line="240" w:lineRule="auto"/>
              <w:ind w:left="-114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</w:p>
          <w:p w14:paraId="3991F422" w14:textId="0EB43962" w:rsidR="00D034FD" w:rsidRPr="00E84424" w:rsidRDefault="00CF1017" w:rsidP="00D034FD">
            <w:pPr>
              <w:spacing w:line="240" w:lineRule="auto"/>
              <w:ind w:left="-114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41</w:t>
            </w:r>
          </w:p>
        </w:tc>
      </w:tr>
      <w:tr w:rsidR="00D034FD" w:rsidRPr="00E84424" w14:paraId="24153523" w14:textId="77777777" w:rsidTr="00A244B9">
        <w:tc>
          <w:tcPr>
            <w:tcW w:w="2098" w:type="pct"/>
          </w:tcPr>
          <w:p w14:paraId="18F461FD" w14:textId="77777777" w:rsidR="00D034FD" w:rsidRPr="00E84424" w:rsidRDefault="00D034FD" w:rsidP="00EE708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432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2"/>
                <w:sz w:val="12"/>
                <w:szCs w:val="12"/>
                <w:rtl/>
                <w:cs/>
                <w:lang w:val="en-GB" w:bidi="ar-SA"/>
              </w:rPr>
            </w:pPr>
          </w:p>
        </w:tc>
        <w:tc>
          <w:tcPr>
            <w:tcW w:w="451" w:type="pct"/>
          </w:tcPr>
          <w:p w14:paraId="725FDAC2" w14:textId="77777777" w:rsidR="00D034FD" w:rsidRPr="00E84424" w:rsidRDefault="00D034FD" w:rsidP="00D034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Browallia New" w:eastAsia="Arial Unicode MS" w:hAnsi="Browallia New" w:cs="Browallia New"/>
                <w:spacing w:val="-2"/>
                <w:sz w:val="12"/>
                <w:szCs w:val="12"/>
              </w:rPr>
            </w:pPr>
          </w:p>
        </w:tc>
        <w:tc>
          <w:tcPr>
            <w:tcW w:w="524" w:type="pct"/>
            <w:tcBorders>
              <w:top w:val="single" w:sz="4" w:space="0" w:color="auto"/>
            </w:tcBorders>
            <w:shd w:val="clear" w:color="auto" w:fill="auto"/>
          </w:tcPr>
          <w:p w14:paraId="625838FD" w14:textId="77777777" w:rsidR="00D034FD" w:rsidRPr="00E84424" w:rsidRDefault="00D034FD" w:rsidP="00D034FD">
            <w:pPr>
              <w:spacing w:line="240" w:lineRule="auto"/>
              <w:ind w:left="-114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600" w:type="pct"/>
            <w:tcBorders>
              <w:top w:val="single" w:sz="4" w:space="0" w:color="auto"/>
            </w:tcBorders>
            <w:shd w:val="clear" w:color="auto" w:fill="auto"/>
          </w:tcPr>
          <w:p w14:paraId="6D8F2D21" w14:textId="77777777" w:rsidR="00D034FD" w:rsidRPr="00E84424" w:rsidRDefault="00D034FD" w:rsidP="00D034FD">
            <w:pPr>
              <w:spacing w:line="240" w:lineRule="auto"/>
              <w:ind w:left="-114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674" w:type="pct"/>
            <w:tcBorders>
              <w:top w:val="single" w:sz="4" w:space="0" w:color="auto"/>
            </w:tcBorders>
            <w:shd w:val="clear" w:color="auto" w:fill="auto"/>
          </w:tcPr>
          <w:p w14:paraId="28C3486C" w14:textId="77777777" w:rsidR="00D034FD" w:rsidRPr="00E84424" w:rsidRDefault="00D034FD" w:rsidP="00D034FD">
            <w:pPr>
              <w:spacing w:line="240" w:lineRule="auto"/>
              <w:ind w:left="-114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653" w:type="pct"/>
            <w:tcBorders>
              <w:top w:val="single" w:sz="4" w:space="0" w:color="auto"/>
            </w:tcBorders>
            <w:shd w:val="clear" w:color="auto" w:fill="auto"/>
          </w:tcPr>
          <w:p w14:paraId="66BE0D68" w14:textId="77777777" w:rsidR="00D034FD" w:rsidRPr="00E84424" w:rsidRDefault="00D034FD" w:rsidP="00D034FD">
            <w:pPr>
              <w:spacing w:line="240" w:lineRule="auto"/>
              <w:ind w:left="-114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</w:tr>
      <w:tr w:rsidR="00D034FD" w:rsidRPr="00E84424" w14:paraId="14EF619C" w14:textId="77777777" w:rsidTr="00A244B9">
        <w:tc>
          <w:tcPr>
            <w:tcW w:w="2098" w:type="pct"/>
          </w:tcPr>
          <w:p w14:paraId="5CA437D6" w14:textId="77777777" w:rsidR="00D034FD" w:rsidRPr="00E84424" w:rsidRDefault="00D034FD" w:rsidP="00EE708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432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2"/>
                <w:sz w:val="24"/>
                <w:szCs w:val="24"/>
                <w:rtl/>
                <w:cs/>
                <w:lang w:val="en-GB" w:bidi="ar-SA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pacing w:val="-2"/>
                <w:sz w:val="24"/>
                <w:szCs w:val="24"/>
                <w:cs/>
                <w:lang w:val="en-GB"/>
              </w:rPr>
              <w:t>หนี้สินทางการเงิน</w:t>
            </w:r>
          </w:p>
        </w:tc>
        <w:tc>
          <w:tcPr>
            <w:tcW w:w="451" w:type="pct"/>
          </w:tcPr>
          <w:p w14:paraId="22FEE875" w14:textId="77777777" w:rsidR="00D034FD" w:rsidRPr="00E84424" w:rsidRDefault="00D034FD" w:rsidP="00D034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Browallia New" w:eastAsia="Arial Unicode MS" w:hAnsi="Browallia New" w:cs="Browallia New"/>
                <w:spacing w:val="-2"/>
                <w:sz w:val="24"/>
                <w:szCs w:val="24"/>
              </w:rPr>
            </w:pPr>
          </w:p>
        </w:tc>
        <w:tc>
          <w:tcPr>
            <w:tcW w:w="524" w:type="pct"/>
            <w:shd w:val="clear" w:color="auto" w:fill="auto"/>
          </w:tcPr>
          <w:p w14:paraId="28289092" w14:textId="77777777" w:rsidR="00D034FD" w:rsidRPr="00E84424" w:rsidRDefault="00D034FD" w:rsidP="00D034FD">
            <w:pPr>
              <w:spacing w:line="240" w:lineRule="auto"/>
              <w:ind w:left="-114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</w:p>
        </w:tc>
        <w:tc>
          <w:tcPr>
            <w:tcW w:w="600" w:type="pct"/>
            <w:shd w:val="clear" w:color="auto" w:fill="auto"/>
          </w:tcPr>
          <w:p w14:paraId="373EF021" w14:textId="77777777" w:rsidR="00D034FD" w:rsidRPr="00E84424" w:rsidRDefault="00D034FD" w:rsidP="00D034FD">
            <w:pPr>
              <w:spacing w:line="240" w:lineRule="auto"/>
              <w:ind w:left="-114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</w:p>
        </w:tc>
        <w:tc>
          <w:tcPr>
            <w:tcW w:w="674" w:type="pct"/>
            <w:shd w:val="clear" w:color="auto" w:fill="auto"/>
          </w:tcPr>
          <w:p w14:paraId="048EF995" w14:textId="77777777" w:rsidR="00D034FD" w:rsidRPr="00E84424" w:rsidRDefault="00D034FD" w:rsidP="00D034FD">
            <w:pPr>
              <w:spacing w:line="240" w:lineRule="auto"/>
              <w:ind w:left="-114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</w:p>
        </w:tc>
        <w:tc>
          <w:tcPr>
            <w:tcW w:w="653" w:type="pct"/>
            <w:shd w:val="clear" w:color="auto" w:fill="auto"/>
          </w:tcPr>
          <w:p w14:paraId="7C098990" w14:textId="77777777" w:rsidR="00D034FD" w:rsidRPr="00E84424" w:rsidRDefault="00D034FD" w:rsidP="00D034FD">
            <w:pPr>
              <w:spacing w:line="240" w:lineRule="auto"/>
              <w:ind w:left="-114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</w:p>
        </w:tc>
      </w:tr>
      <w:tr w:rsidR="00D034FD" w:rsidRPr="00E84424" w14:paraId="3943CF45" w14:textId="77777777" w:rsidTr="00A244B9">
        <w:tc>
          <w:tcPr>
            <w:tcW w:w="2098" w:type="pct"/>
          </w:tcPr>
          <w:p w14:paraId="3E8060BC" w14:textId="2189BD45" w:rsidR="00D034FD" w:rsidRPr="00E84424" w:rsidRDefault="00D034FD" w:rsidP="00EE708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432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2"/>
                <w:sz w:val="24"/>
                <w:szCs w:val="24"/>
                <w:lang w:val="en-GB" w:bidi="ar-SA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pacing w:val="-2"/>
                <w:sz w:val="24"/>
                <w:szCs w:val="24"/>
                <w:cs/>
                <w:lang w:val="en-GB"/>
              </w:rPr>
              <w:t xml:space="preserve">ยอดคงเหลือ ณ วันที่ </w:t>
            </w:r>
            <w:r w:rsidR="00CF1017" w:rsidRPr="00CF1017">
              <w:rPr>
                <w:rFonts w:ascii="Browallia New" w:eastAsia="Arial Unicode MS" w:hAnsi="Browallia New" w:cs="Browallia New"/>
                <w:b/>
                <w:bCs/>
                <w:spacing w:val="-2"/>
                <w:sz w:val="24"/>
                <w:szCs w:val="24"/>
                <w:lang w:val="en-GB"/>
              </w:rPr>
              <w:t>31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spacing w:val="-2"/>
                <w:sz w:val="24"/>
                <w:szCs w:val="24"/>
              </w:rPr>
              <w:t xml:space="preserve"> 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spacing w:val="-2"/>
                <w:sz w:val="24"/>
                <w:szCs w:val="24"/>
                <w:cs/>
                <w:lang w:val="en-GB"/>
              </w:rPr>
              <w:t>ธันวาคม พ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spacing w:val="-2"/>
                <w:sz w:val="24"/>
                <w:szCs w:val="24"/>
                <w:rtl/>
                <w:cs/>
                <w:lang w:val="en-GB" w:bidi="ar-SA"/>
              </w:rPr>
              <w:t>.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spacing w:val="-2"/>
                <w:sz w:val="24"/>
                <w:szCs w:val="24"/>
                <w:rtl/>
                <w:cs/>
                <w:lang w:val="en-GB"/>
              </w:rPr>
              <w:t>ศ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spacing w:val="-2"/>
                <w:sz w:val="24"/>
                <w:szCs w:val="24"/>
                <w:rtl/>
                <w:cs/>
                <w:lang w:val="en-GB" w:bidi="ar-SA"/>
              </w:rPr>
              <w:t>.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spacing w:val="-2"/>
                <w:sz w:val="24"/>
                <w:szCs w:val="24"/>
              </w:rPr>
              <w:t xml:space="preserve"> </w:t>
            </w:r>
            <w:r w:rsidR="00CF1017" w:rsidRPr="00CF1017">
              <w:rPr>
                <w:rFonts w:ascii="Browallia New" w:eastAsia="Arial Unicode MS" w:hAnsi="Browallia New" w:cs="Browallia New"/>
                <w:b/>
                <w:bCs/>
                <w:spacing w:val="-2"/>
                <w:sz w:val="24"/>
                <w:szCs w:val="24"/>
                <w:lang w:val="en-GB"/>
              </w:rPr>
              <w:t>2562</w:t>
            </w:r>
          </w:p>
          <w:p w14:paraId="5E0BD593" w14:textId="77777777" w:rsidR="00D034FD" w:rsidRPr="00E84424" w:rsidRDefault="00D034FD" w:rsidP="00EE708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432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2"/>
                <w:sz w:val="24"/>
                <w:szCs w:val="24"/>
                <w:cs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pacing w:val="-2"/>
                <w:sz w:val="24"/>
                <w:szCs w:val="24"/>
                <w:cs/>
                <w:lang w:val="en-GB"/>
              </w:rPr>
              <w:t xml:space="preserve">   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spacing w:val="-2"/>
                <w:sz w:val="24"/>
                <w:szCs w:val="24"/>
              </w:rPr>
              <w:t>(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spacing w:val="-2"/>
                <w:sz w:val="24"/>
                <w:szCs w:val="24"/>
                <w:cs/>
                <w:lang w:val="en-GB"/>
              </w:rPr>
              <w:t>ตามที่รายงานไว้เดิม)</w:t>
            </w:r>
          </w:p>
        </w:tc>
        <w:tc>
          <w:tcPr>
            <w:tcW w:w="451" w:type="pct"/>
          </w:tcPr>
          <w:p w14:paraId="070D5AF9" w14:textId="77777777" w:rsidR="00D034FD" w:rsidRPr="00E84424" w:rsidRDefault="00D034FD" w:rsidP="00D034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Browallia New" w:eastAsia="Arial Unicode MS" w:hAnsi="Browallia New" w:cs="Browallia New"/>
                <w:spacing w:val="-2"/>
                <w:sz w:val="24"/>
                <w:szCs w:val="24"/>
              </w:rPr>
            </w:pPr>
          </w:p>
        </w:tc>
        <w:tc>
          <w:tcPr>
            <w:tcW w:w="524" w:type="pct"/>
            <w:shd w:val="clear" w:color="auto" w:fill="auto"/>
            <w:vAlign w:val="bottom"/>
          </w:tcPr>
          <w:p w14:paraId="2667AB85" w14:textId="77777777" w:rsidR="00D034FD" w:rsidRPr="00E84424" w:rsidRDefault="00D034FD" w:rsidP="00D034FD">
            <w:pPr>
              <w:spacing w:line="240" w:lineRule="auto"/>
              <w:ind w:left="-114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  <w:cs/>
                <w:lang w:bidi="ar-SA"/>
              </w:rPr>
            </w:pPr>
            <w:r w:rsidRPr="00E84424">
              <w:rPr>
                <w:rFonts w:ascii="Browallia New" w:eastAsia="Arial Unicode MS" w:hAnsi="Browallia New" w:cs="Browallia New"/>
                <w:sz w:val="24"/>
                <w:szCs w:val="24"/>
                <w:rtl/>
                <w:cs/>
                <w:lang w:bidi="ar-SA"/>
              </w:rPr>
              <w:t>-</w:t>
            </w:r>
          </w:p>
        </w:tc>
        <w:tc>
          <w:tcPr>
            <w:tcW w:w="600" w:type="pct"/>
            <w:shd w:val="clear" w:color="auto" w:fill="auto"/>
            <w:vAlign w:val="bottom"/>
          </w:tcPr>
          <w:p w14:paraId="722BD578" w14:textId="77777777" w:rsidR="00D034FD" w:rsidRPr="00E84424" w:rsidRDefault="00D034FD" w:rsidP="00D034FD">
            <w:pPr>
              <w:spacing w:line="240" w:lineRule="auto"/>
              <w:ind w:left="-114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E84424">
              <w:rPr>
                <w:rFonts w:ascii="Browallia New" w:eastAsia="Arial Unicode MS" w:hAnsi="Browallia New" w:cs="Browallia New"/>
                <w:sz w:val="24"/>
                <w:szCs w:val="24"/>
                <w:rtl/>
                <w:cs/>
                <w:lang w:bidi="ar-SA"/>
              </w:rPr>
              <w:t>-</w:t>
            </w:r>
          </w:p>
        </w:tc>
        <w:tc>
          <w:tcPr>
            <w:tcW w:w="674" w:type="pct"/>
            <w:shd w:val="clear" w:color="auto" w:fill="auto"/>
            <w:vAlign w:val="bottom"/>
          </w:tcPr>
          <w:p w14:paraId="16A959BA" w14:textId="77777777" w:rsidR="00D034FD" w:rsidRPr="00E84424" w:rsidRDefault="00D034FD" w:rsidP="00D034FD">
            <w:pPr>
              <w:spacing w:line="240" w:lineRule="auto"/>
              <w:ind w:left="-114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E84424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-</w:t>
            </w:r>
          </w:p>
        </w:tc>
        <w:tc>
          <w:tcPr>
            <w:tcW w:w="653" w:type="pct"/>
            <w:shd w:val="clear" w:color="auto" w:fill="auto"/>
            <w:vAlign w:val="bottom"/>
          </w:tcPr>
          <w:p w14:paraId="79E3F53B" w14:textId="77777777" w:rsidR="00D034FD" w:rsidRPr="00E84424" w:rsidRDefault="00D034FD" w:rsidP="00D034FD">
            <w:pPr>
              <w:spacing w:line="240" w:lineRule="auto"/>
              <w:ind w:left="-114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E84424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-</w:t>
            </w:r>
          </w:p>
        </w:tc>
      </w:tr>
      <w:tr w:rsidR="00D034FD" w:rsidRPr="00E84424" w14:paraId="459EFF70" w14:textId="77777777" w:rsidTr="00A244B9">
        <w:tc>
          <w:tcPr>
            <w:tcW w:w="2098" w:type="pct"/>
          </w:tcPr>
          <w:p w14:paraId="79736733" w14:textId="77777777" w:rsidR="00D034FD" w:rsidRPr="00E84424" w:rsidRDefault="00D034FD" w:rsidP="00EE708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432"/>
              <w:jc w:val="thaiDistribute"/>
              <w:rPr>
                <w:rFonts w:ascii="Browallia New" w:eastAsia="Arial Unicode MS" w:hAnsi="Browallia New" w:cs="Browallia New"/>
                <w:spacing w:val="-2"/>
                <w:sz w:val="24"/>
                <w:szCs w:val="24"/>
                <w:rtl/>
                <w:cs/>
                <w:lang w:val="en-GB" w:bidi="ar-SA"/>
              </w:rPr>
            </w:pPr>
            <w:r w:rsidRPr="00E84424">
              <w:rPr>
                <w:rFonts w:ascii="Browallia New" w:eastAsia="Arial Unicode MS" w:hAnsi="Browallia New" w:cs="Browallia New"/>
                <w:spacing w:val="-2"/>
                <w:sz w:val="24"/>
                <w:szCs w:val="24"/>
                <w:cs/>
                <w:lang w:val="en-GB"/>
              </w:rPr>
              <w:t>การปรับปรุงมูลค่ายุติธรรมของตราสารอนุพันธ์</w:t>
            </w:r>
          </w:p>
        </w:tc>
        <w:tc>
          <w:tcPr>
            <w:tcW w:w="451" w:type="pct"/>
          </w:tcPr>
          <w:p w14:paraId="5B4B0743" w14:textId="77777777" w:rsidR="00D034FD" w:rsidRPr="00E84424" w:rsidRDefault="00D034FD" w:rsidP="00D034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Browallia New" w:eastAsia="Arial Unicode MS" w:hAnsi="Browallia New" w:cs="Browallia New"/>
                <w:spacing w:val="-2"/>
                <w:sz w:val="24"/>
                <w:szCs w:val="24"/>
                <w:cs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pacing w:val="-2"/>
                <w:sz w:val="24"/>
                <w:szCs w:val="24"/>
                <w:cs/>
                <w:lang w:val="en-GB"/>
              </w:rPr>
              <w:t>ค</w:t>
            </w:r>
          </w:p>
        </w:tc>
        <w:tc>
          <w:tcPr>
            <w:tcW w:w="52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62795E" w14:textId="77777777" w:rsidR="00D034FD" w:rsidRPr="00E84424" w:rsidRDefault="00D034FD" w:rsidP="00D034FD">
            <w:pPr>
              <w:spacing w:line="240" w:lineRule="auto"/>
              <w:ind w:left="-114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  <w:cs/>
                <w:lang w:bidi="ar-SA"/>
              </w:rPr>
            </w:pPr>
            <w:r w:rsidRPr="00E84424">
              <w:rPr>
                <w:rFonts w:ascii="Browallia New" w:eastAsia="Arial Unicode MS" w:hAnsi="Browallia New" w:cs="Browallia New"/>
                <w:sz w:val="24"/>
                <w:szCs w:val="24"/>
                <w:rtl/>
                <w:cs/>
                <w:lang w:bidi="ar-SA"/>
              </w:rPr>
              <w:t>-</w:t>
            </w:r>
          </w:p>
        </w:tc>
        <w:tc>
          <w:tcPr>
            <w:tcW w:w="60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D6F7CC" w14:textId="77777777" w:rsidR="00D034FD" w:rsidRPr="00E84424" w:rsidRDefault="00D034FD" w:rsidP="00D034FD">
            <w:pPr>
              <w:spacing w:line="240" w:lineRule="auto"/>
              <w:ind w:left="-114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E84424">
              <w:rPr>
                <w:rFonts w:ascii="Browallia New" w:eastAsia="Arial Unicode MS" w:hAnsi="Browallia New" w:cs="Browallia New"/>
                <w:sz w:val="24"/>
                <w:szCs w:val="24"/>
                <w:rtl/>
                <w:cs/>
                <w:lang w:bidi="ar-SA"/>
              </w:rPr>
              <w:t>-</w:t>
            </w:r>
          </w:p>
        </w:tc>
        <w:tc>
          <w:tcPr>
            <w:tcW w:w="67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ED0F1F" w14:textId="6ABD6B79" w:rsidR="00D034FD" w:rsidRPr="00E84424" w:rsidRDefault="00D034FD" w:rsidP="00D034FD">
            <w:pPr>
              <w:spacing w:line="240" w:lineRule="auto"/>
              <w:ind w:left="-114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13</w:t>
            </w:r>
            <w:r w:rsidRPr="00E8442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65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69F313" w14:textId="77777777" w:rsidR="00D034FD" w:rsidRPr="00E84424" w:rsidRDefault="00D034FD" w:rsidP="00D034FD">
            <w:pPr>
              <w:spacing w:line="240" w:lineRule="auto"/>
              <w:ind w:left="-114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E84424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-</w:t>
            </w:r>
          </w:p>
        </w:tc>
      </w:tr>
      <w:tr w:rsidR="00D034FD" w:rsidRPr="00E84424" w14:paraId="3B5479AB" w14:textId="77777777" w:rsidTr="00A244B9">
        <w:tc>
          <w:tcPr>
            <w:tcW w:w="2098" w:type="pct"/>
          </w:tcPr>
          <w:p w14:paraId="7FBA35DD" w14:textId="77777777" w:rsidR="00D034FD" w:rsidRPr="00E84424" w:rsidRDefault="00D034FD" w:rsidP="00EE708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432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2"/>
                <w:sz w:val="12"/>
                <w:szCs w:val="12"/>
                <w:rtl/>
                <w:cs/>
                <w:lang w:val="en-GB" w:bidi="ar-SA"/>
              </w:rPr>
            </w:pPr>
          </w:p>
        </w:tc>
        <w:tc>
          <w:tcPr>
            <w:tcW w:w="451" w:type="pct"/>
          </w:tcPr>
          <w:p w14:paraId="25B158BF" w14:textId="77777777" w:rsidR="00D034FD" w:rsidRPr="00E84424" w:rsidRDefault="00D034FD" w:rsidP="00D034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Browallia New" w:eastAsia="Arial Unicode MS" w:hAnsi="Browallia New" w:cs="Browallia New"/>
                <w:spacing w:val="-2"/>
                <w:sz w:val="12"/>
                <w:szCs w:val="12"/>
              </w:rPr>
            </w:pPr>
          </w:p>
        </w:tc>
        <w:tc>
          <w:tcPr>
            <w:tcW w:w="524" w:type="pct"/>
            <w:tcBorders>
              <w:top w:val="single" w:sz="4" w:space="0" w:color="auto"/>
            </w:tcBorders>
            <w:shd w:val="clear" w:color="auto" w:fill="auto"/>
          </w:tcPr>
          <w:p w14:paraId="1FA65BCC" w14:textId="77777777" w:rsidR="00D034FD" w:rsidRPr="00E84424" w:rsidRDefault="00D034FD" w:rsidP="00D034FD">
            <w:pPr>
              <w:spacing w:line="240" w:lineRule="auto"/>
              <w:ind w:left="-114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600" w:type="pct"/>
            <w:tcBorders>
              <w:top w:val="single" w:sz="4" w:space="0" w:color="auto"/>
            </w:tcBorders>
            <w:shd w:val="clear" w:color="auto" w:fill="auto"/>
          </w:tcPr>
          <w:p w14:paraId="4C1C74BB" w14:textId="77777777" w:rsidR="00D034FD" w:rsidRPr="00E84424" w:rsidRDefault="00D034FD" w:rsidP="00D034FD">
            <w:pPr>
              <w:spacing w:line="240" w:lineRule="auto"/>
              <w:ind w:left="-114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674" w:type="pct"/>
            <w:tcBorders>
              <w:top w:val="single" w:sz="4" w:space="0" w:color="auto"/>
            </w:tcBorders>
            <w:shd w:val="clear" w:color="auto" w:fill="auto"/>
          </w:tcPr>
          <w:p w14:paraId="7AB6F8AE" w14:textId="77777777" w:rsidR="00D034FD" w:rsidRPr="00E84424" w:rsidRDefault="00D034FD" w:rsidP="00D034FD">
            <w:pPr>
              <w:spacing w:line="240" w:lineRule="auto"/>
              <w:ind w:left="-114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653" w:type="pct"/>
            <w:tcBorders>
              <w:top w:val="single" w:sz="4" w:space="0" w:color="auto"/>
            </w:tcBorders>
            <w:shd w:val="clear" w:color="auto" w:fill="auto"/>
          </w:tcPr>
          <w:p w14:paraId="586F27BE" w14:textId="77777777" w:rsidR="00D034FD" w:rsidRPr="00E84424" w:rsidRDefault="00D034FD" w:rsidP="00D034FD">
            <w:pPr>
              <w:spacing w:line="240" w:lineRule="auto"/>
              <w:ind w:left="-114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</w:tr>
      <w:tr w:rsidR="00D034FD" w:rsidRPr="00E84424" w14:paraId="156FF385" w14:textId="77777777" w:rsidTr="00A244B9">
        <w:tc>
          <w:tcPr>
            <w:tcW w:w="2098" w:type="pct"/>
          </w:tcPr>
          <w:p w14:paraId="32CC6033" w14:textId="6A8D406B" w:rsidR="00D034FD" w:rsidRPr="00E84424" w:rsidRDefault="00D034FD" w:rsidP="00EE708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432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2"/>
                <w:sz w:val="24"/>
                <w:szCs w:val="24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pacing w:val="-2"/>
                <w:sz w:val="24"/>
                <w:szCs w:val="24"/>
                <w:cs/>
                <w:lang w:val="en-GB"/>
              </w:rPr>
              <w:t>ยอดคงเหลือ ณ วันที่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spacing w:val="-2"/>
                <w:sz w:val="24"/>
                <w:szCs w:val="24"/>
              </w:rPr>
              <w:t xml:space="preserve"> </w:t>
            </w:r>
            <w:r w:rsidR="00CF1017" w:rsidRPr="00CF1017">
              <w:rPr>
                <w:rFonts w:ascii="Browallia New" w:eastAsia="Arial Unicode MS" w:hAnsi="Browallia New" w:cs="Browallia New"/>
                <w:b/>
                <w:bCs/>
                <w:spacing w:val="-2"/>
                <w:sz w:val="24"/>
                <w:szCs w:val="24"/>
                <w:lang w:val="en-GB"/>
              </w:rPr>
              <w:t>1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spacing w:val="-2"/>
                <w:sz w:val="24"/>
                <w:szCs w:val="24"/>
              </w:rPr>
              <w:t xml:space="preserve"> 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spacing w:val="-2"/>
                <w:sz w:val="24"/>
                <w:szCs w:val="24"/>
                <w:cs/>
                <w:lang w:val="en-GB"/>
              </w:rPr>
              <w:t>มกราคม พ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spacing w:val="-2"/>
                <w:sz w:val="24"/>
                <w:szCs w:val="24"/>
                <w:rtl/>
                <w:cs/>
                <w:lang w:val="en-GB" w:bidi="ar-SA"/>
              </w:rPr>
              <w:t>.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spacing w:val="-2"/>
                <w:sz w:val="24"/>
                <w:szCs w:val="24"/>
                <w:rtl/>
                <w:cs/>
                <w:lang w:val="en-GB"/>
              </w:rPr>
              <w:t>ศ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spacing w:val="-2"/>
                <w:sz w:val="24"/>
                <w:szCs w:val="24"/>
                <w:rtl/>
                <w:cs/>
                <w:lang w:val="en-GB" w:bidi="ar-SA"/>
              </w:rPr>
              <w:t>.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spacing w:val="-2"/>
                <w:sz w:val="24"/>
                <w:szCs w:val="24"/>
              </w:rPr>
              <w:t xml:space="preserve"> </w:t>
            </w:r>
            <w:r w:rsidR="00CF1017" w:rsidRPr="00CF1017">
              <w:rPr>
                <w:rFonts w:ascii="Browallia New" w:eastAsia="Arial Unicode MS" w:hAnsi="Browallia New" w:cs="Browallia New"/>
                <w:b/>
                <w:bCs/>
                <w:spacing w:val="-2"/>
                <w:sz w:val="24"/>
                <w:szCs w:val="24"/>
                <w:lang w:val="en-GB"/>
              </w:rPr>
              <w:t>2563</w:t>
            </w:r>
          </w:p>
          <w:p w14:paraId="65935E84" w14:textId="447356C8" w:rsidR="00D034FD" w:rsidRPr="00E84424" w:rsidRDefault="00D034FD" w:rsidP="00EE708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432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rtl/>
                <w:cs/>
                <w:lang w:val="en-GB" w:bidi="ar-SA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pacing w:val="-2"/>
                <w:sz w:val="24"/>
                <w:szCs w:val="24"/>
                <w:cs/>
              </w:rPr>
              <w:t xml:space="preserve">   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 xml:space="preserve">จากการนำ 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</w:rPr>
              <w:t>TFRS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rtl/>
                <w:cs/>
                <w:lang w:val="en-GB" w:bidi="ar-SA"/>
              </w:rPr>
              <w:t xml:space="preserve"> </w:t>
            </w:r>
            <w:r w:rsidR="00CF1017" w:rsidRPr="00CF1017"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  <w:t>9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 xml:space="preserve"> มาถือปฏิบัติ</w:t>
            </w:r>
          </w:p>
        </w:tc>
        <w:tc>
          <w:tcPr>
            <w:tcW w:w="451" w:type="pct"/>
          </w:tcPr>
          <w:p w14:paraId="619DCD8F" w14:textId="77777777" w:rsidR="00D034FD" w:rsidRPr="00E84424" w:rsidRDefault="00D034FD" w:rsidP="00D034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Browallia New" w:eastAsia="Arial Unicode MS" w:hAnsi="Browallia New" w:cs="Browallia New"/>
                <w:spacing w:val="-2"/>
                <w:sz w:val="24"/>
                <w:szCs w:val="24"/>
              </w:rPr>
            </w:pPr>
          </w:p>
        </w:tc>
        <w:tc>
          <w:tcPr>
            <w:tcW w:w="52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E3DE75" w14:textId="77777777" w:rsidR="00D034FD" w:rsidRPr="00E84424" w:rsidRDefault="00D034FD" w:rsidP="00D034FD">
            <w:pPr>
              <w:spacing w:line="240" w:lineRule="auto"/>
              <w:ind w:left="-114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  <w:cs/>
                <w:lang w:bidi="ar-SA"/>
              </w:rPr>
            </w:pPr>
            <w:r w:rsidRPr="00E84424">
              <w:rPr>
                <w:rFonts w:ascii="Browallia New" w:eastAsia="Arial Unicode MS" w:hAnsi="Browallia New" w:cs="Browallia New"/>
                <w:sz w:val="24"/>
                <w:szCs w:val="24"/>
                <w:rtl/>
                <w:cs/>
                <w:lang w:bidi="ar-SA"/>
              </w:rPr>
              <w:t>-</w:t>
            </w:r>
          </w:p>
        </w:tc>
        <w:tc>
          <w:tcPr>
            <w:tcW w:w="60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DA23D8" w14:textId="77777777" w:rsidR="00D034FD" w:rsidRPr="00E84424" w:rsidRDefault="00D034FD" w:rsidP="00D034FD">
            <w:pPr>
              <w:spacing w:line="240" w:lineRule="auto"/>
              <w:ind w:left="-114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E84424">
              <w:rPr>
                <w:rFonts w:ascii="Browallia New" w:eastAsia="Arial Unicode MS" w:hAnsi="Browallia New" w:cs="Browallia New"/>
                <w:sz w:val="24"/>
                <w:szCs w:val="24"/>
                <w:rtl/>
                <w:cs/>
                <w:lang w:bidi="ar-SA"/>
              </w:rPr>
              <w:t>-</w:t>
            </w:r>
          </w:p>
        </w:tc>
        <w:tc>
          <w:tcPr>
            <w:tcW w:w="67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9DDA54" w14:textId="09AB6A53" w:rsidR="00D034FD" w:rsidRPr="00E84424" w:rsidRDefault="00D034FD" w:rsidP="00D034FD">
            <w:pPr>
              <w:spacing w:line="240" w:lineRule="auto"/>
              <w:ind w:left="-114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E84424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13</w:t>
            </w:r>
            <w:r w:rsidRPr="00E84424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)</w:t>
            </w:r>
          </w:p>
        </w:tc>
        <w:tc>
          <w:tcPr>
            <w:tcW w:w="65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CD9F95" w14:textId="77777777" w:rsidR="00D034FD" w:rsidRPr="00E84424" w:rsidRDefault="00D034FD" w:rsidP="00D034FD">
            <w:pPr>
              <w:spacing w:line="240" w:lineRule="auto"/>
              <w:ind w:left="-114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E84424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-</w:t>
            </w:r>
          </w:p>
        </w:tc>
      </w:tr>
    </w:tbl>
    <w:p w14:paraId="1F7A2332" w14:textId="77777777" w:rsidR="00D034FD" w:rsidRPr="00E84424" w:rsidRDefault="00D034FD" w:rsidP="00EE7086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bookmarkStart w:id="11" w:name="_Toc48681785"/>
    </w:p>
    <w:bookmarkEnd w:id="11"/>
    <w:p w14:paraId="377F3C1C" w14:textId="77777777" w:rsidR="00D034FD" w:rsidRPr="00E84424" w:rsidRDefault="00D034FD" w:rsidP="00EE70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ar-SA"/>
        </w:rPr>
      </w:pPr>
      <w:r w:rsidRPr="00E8442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(ก)</w:t>
      </w:r>
      <w:r w:rsidRPr="00E8442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  <w:t xml:space="preserve">การจัดประเภทใหม่จากเงินลงทุนเผื่อขายเป็นเงินลงทุนที่วัดมูลค่าด้วยมูลค่ายุติธรรมผ่านกำไรขาดทุน </w:t>
      </w:r>
      <w:r w:rsidRPr="00E84424">
        <w:rPr>
          <w:rFonts w:ascii="Browallia New" w:eastAsia="Arial Unicode MS" w:hAnsi="Browallia New" w:cs="Browallia New"/>
          <w:sz w:val="26"/>
          <w:szCs w:val="26"/>
          <w:lang w:val="en-GB" w:bidi="ar-SA"/>
        </w:rPr>
        <w:t>(FVPL)</w:t>
      </w:r>
    </w:p>
    <w:p w14:paraId="4197F91E" w14:textId="77777777" w:rsidR="00147EE7" w:rsidRPr="00E84424" w:rsidRDefault="00147EE7" w:rsidP="00EE70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2FBEA4D" w14:textId="1945756E" w:rsidR="001B3352" w:rsidRPr="00E84424" w:rsidRDefault="001B3352" w:rsidP="00EE7086">
      <w:pPr>
        <w:tabs>
          <w:tab w:val="clear" w:pos="227"/>
          <w:tab w:val="clear" w:pos="454"/>
        </w:tabs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bookmarkStart w:id="12" w:name="_Hlk44009650"/>
      <w:r w:rsidRPr="00E8442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ณ วันที่</w:t>
      </w:r>
      <w:r w:rsidRPr="00E8442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CF1017" w:rsidRPr="00CF101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Pr="00E8442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E8442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มกราคม พ.ศ.</w:t>
      </w:r>
      <w:r w:rsidRPr="00E8442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CF1017" w:rsidRPr="00CF101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2563</w:t>
      </w:r>
      <w:r w:rsidRPr="00E8442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กลุ่มกิจการและบริษัทได้จัดประเภทเงินลงทุน</w:t>
      </w:r>
      <w:r w:rsidR="00A244B9" w:rsidRPr="00E8442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ใหม่</w:t>
      </w:r>
      <w:r w:rsidR="00AF7E98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 </w:t>
      </w:r>
      <w:r w:rsidRPr="00E8442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จากเงินลงทุนเผื่อขายเป็นเงินลงทุน</w:t>
      </w:r>
      <w:r w:rsidR="00EE7086" w:rsidRPr="00E8442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/>
      </w:r>
      <w:r w:rsidRPr="00E8442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ที่วัดมูลค่าด้วย </w:t>
      </w:r>
      <w:r w:rsidRPr="00E8442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FVPL </w:t>
      </w:r>
      <w:r w:rsidRPr="00E8442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จำนวน </w:t>
      </w:r>
      <w:r w:rsidR="00CF1017" w:rsidRPr="00CF101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383</w:t>
      </w:r>
      <w:r w:rsidRPr="00E8442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E8442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ล้านบาท เนื่องจากกระแสเงินสดตามสัญญาไม่เข้าเงื่อนไขของการเป็นเงินต้นและดอกเบี้ย (</w:t>
      </w:r>
      <w:r w:rsidRPr="00E8442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SPPI) </w:t>
      </w:r>
      <w:r w:rsidRPr="00E84424">
        <w:rPr>
          <w:rFonts w:ascii="Browallia New" w:eastAsia="Arial Unicode MS" w:hAnsi="Browallia New" w:cs="Browallia New"/>
          <w:sz w:val="26"/>
          <w:szCs w:val="26"/>
          <w:rtl/>
          <w:lang w:val="en-GB" w:bidi="ar-SA"/>
        </w:rPr>
        <w:t xml:space="preserve"> </w:t>
      </w:r>
    </w:p>
    <w:p w14:paraId="089ABFEB" w14:textId="77777777" w:rsidR="00035CA0" w:rsidRPr="00E84424" w:rsidRDefault="00035CA0" w:rsidP="00EE70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bidi="ar-SA"/>
        </w:rPr>
      </w:pPr>
    </w:p>
    <w:bookmarkEnd w:id="12"/>
    <w:p w14:paraId="77D008B2" w14:textId="469448DB" w:rsidR="001B3352" w:rsidRPr="00E84424" w:rsidRDefault="001B3352" w:rsidP="00EE7086">
      <w:pPr>
        <w:tabs>
          <w:tab w:val="clear" w:pos="227"/>
          <w:tab w:val="clear" w:pos="454"/>
        </w:tabs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8442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กำไรจากมูลค่ายุติธรรมที่เกี่ยวข้องของกลุ่มกิจการและบริษัท จำนวน</w:t>
      </w:r>
      <w:r w:rsidRPr="00E8442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CF1017" w:rsidRPr="00CF1017">
        <w:rPr>
          <w:rFonts w:ascii="Browallia New" w:eastAsia="Arial Unicode MS" w:hAnsi="Browallia New" w:cs="Browallia New"/>
          <w:sz w:val="26"/>
          <w:szCs w:val="26"/>
          <w:lang w:val="en-GB"/>
        </w:rPr>
        <w:t>66</w:t>
      </w:r>
      <w:r w:rsidRPr="00E8442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ล้านบาท ณ วันที่</w:t>
      </w:r>
      <w:r w:rsidR="00A244B9" w:rsidRPr="00E8442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CF1017" w:rsidRPr="00CF1017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A244B9" w:rsidRPr="00E8442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A244B9" w:rsidRPr="00E8442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มกราคม พ.ศ. </w:t>
      </w:r>
      <w:r w:rsidR="00CF1017" w:rsidRPr="00CF1017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E8442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EE7086" w:rsidRPr="00E84424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E8442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ได้ถูกโอนจากสำรอง</w:t>
      </w:r>
      <w:r w:rsidR="00A244B9" w:rsidRPr="00E8442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การเปลี่ยนแปลงในมูลค่ายุติธรรมของ</w:t>
      </w:r>
      <w:r w:rsidRPr="00E8442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เงินลงทุนเผื่อขายไปยังกำไรสะสม</w:t>
      </w:r>
    </w:p>
    <w:p w14:paraId="41AD19C7" w14:textId="1F1FD9C1" w:rsidR="00147EE7" w:rsidRPr="00E84424" w:rsidRDefault="00147EE7" w:rsidP="00EE70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28C2C52E" w14:textId="6954A6D7" w:rsidR="00147EE7" w:rsidRPr="00E84424" w:rsidRDefault="00231EFC" w:rsidP="00EE70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bookmarkStart w:id="13" w:name="_Toc48681789"/>
      <w:r w:rsidRPr="00E8442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(</w:t>
      </w:r>
      <w:r w:rsidR="006B10E4" w:rsidRPr="00E8442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</w:t>
      </w:r>
      <w:r w:rsidRPr="00E8442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)</w:t>
      </w:r>
      <w:r w:rsidRPr="00E8442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</w:r>
      <w:r w:rsidR="00147EE7" w:rsidRPr="00E8442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การจัดประเภทใหม่ของเงินลงทุนทั่วไปเป็น</w:t>
      </w:r>
      <w:bookmarkStart w:id="14" w:name="_Hlk42818622"/>
      <w:r w:rsidR="00147EE7" w:rsidRPr="00E8442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เงินลงทุนที่วัดมูลค่าด้วยมูลค่ายุติธรรมผ่านกำไรขาดทุนเบ็ดเสร็จอื่น</w:t>
      </w:r>
      <w:r w:rsidR="00147EE7" w:rsidRPr="00E8442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(FVOCI)</w:t>
      </w:r>
      <w:bookmarkEnd w:id="13"/>
    </w:p>
    <w:bookmarkEnd w:id="14"/>
    <w:p w14:paraId="5313400A" w14:textId="77777777" w:rsidR="00147EE7" w:rsidRPr="00E84424" w:rsidRDefault="00147EE7" w:rsidP="00EE70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 w:bidi="ar-SA"/>
        </w:rPr>
      </w:pPr>
    </w:p>
    <w:p w14:paraId="1753B71F" w14:textId="61B24480" w:rsidR="001B3352" w:rsidRPr="00E84424" w:rsidRDefault="001B3352" w:rsidP="00EE7086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108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 w:bidi="ar-SA"/>
        </w:rPr>
      </w:pPr>
      <w:r w:rsidRPr="00E8442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ณ วันที่ </w:t>
      </w:r>
      <w:r w:rsidR="00CF1017" w:rsidRPr="00CF101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Pr="00E8442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E8442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มกราคม พ.ศ.</w:t>
      </w:r>
      <w:r w:rsidRPr="00E8442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CF1017" w:rsidRPr="00CF101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2563</w:t>
      </w:r>
      <w:r w:rsidRPr="00E8442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E8442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กลุ่มกิจการและบริษัทได้จัดประเภทเงินลงทุนในตราสารทุนซึ่งแสดงด้วยราคาทุน จำนวน </w:t>
      </w:r>
      <w:r w:rsidR="00CF1017" w:rsidRPr="00CF101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41</w:t>
      </w:r>
      <w:r w:rsidRPr="00E8442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E8442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ล้านบาท เป็นเงินลงทุนที่วัดมูลค่าด้วย </w:t>
      </w:r>
      <w:r w:rsidRPr="00E8442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FVOCI </w:t>
      </w:r>
      <w:r w:rsidRPr="00E8442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ณ วันที่ </w:t>
      </w:r>
      <w:r w:rsidR="00CF1017" w:rsidRPr="00CF101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Pr="00E8442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E8442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มกราคม พ.ศ.</w:t>
      </w:r>
      <w:r w:rsidRPr="00E8442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CF1017" w:rsidRPr="00CF101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2563</w:t>
      </w:r>
      <w:r w:rsidRPr="00E8442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เนื่องจากกลุ่มกิจการและบริษัทตั้งใจจะถือเงินลงทุนดังกล่าวในระยะยาว</w:t>
      </w:r>
    </w:p>
    <w:p w14:paraId="4323095E" w14:textId="3AA0E33D" w:rsidR="001B3352" w:rsidRPr="00E84424" w:rsidRDefault="001B33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E8442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 w:type="page"/>
      </w:r>
    </w:p>
    <w:p w14:paraId="493A6E25" w14:textId="77777777" w:rsidR="00147EE7" w:rsidRPr="00E84424" w:rsidRDefault="00147EE7" w:rsidP="00C61A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5C0D71CE" w14:textId="46DABC99" w:rsidR="00D801C5" w:rsidRPr="00E84424" w:rsidRDefault="00D801C5" w:rsidP="00EE70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bookmarkStart w:id="15" w:name="_Toc48681794"/>
      <w:bookmarkStart w:id="16" w:name="_Toc48681791"/>
      <w:r w:rsidRPr="00E8442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(ค) </w:t>
      </w:r>
      <w:r w:rsidRPr="00E8442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  <w:t>อนุพันธ์และกิจกรรมป้องกันความเสี่ยง</w:t>
      </w:r>
      <w:bookmarkEnd w:id="15"/>
    </w:p>
    <w:p w14:paraId="0AD3C4C8" w14:textId="77777777" w:rsidR="00D801C5" w:rsidRPr="00E84424" w:rsidRDefault="00D801C5" w:rsidP="00EE70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u w:val="single"/>
        </w:rPr>
      </w:pPr>
    </w:p>
    <w:p w14:paraId="2A0B7A3E" w14:textId="4465C3C9" w:rsidR="001B3352" w:rsidRPr="00E84424" w:rsidRDefault="001B3352" w:rsidP="00EE7086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108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 w:bidi="ar-SA"/>
        </w:rPr>
      </w:pPr>
      <w:r w:rsidRPr="00E84424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ก่อนวันที่ </w:t>
      </w:r>
      <w:r w:rsidR="00CF1017" w:rsidRPr="00CF1017">
        <w:rPr>
          <w:rFonts w:ascii="Browallia New" w:eastAsia="Arial Unicode MS" w:hAnsi="Browallia New" w:cs="Browallia New"/>
          <w:spacing w:val="-8"/>
          <w:sz w:val="26"/>
          <w:szCs w:val="26"/>
          <w:lang w:val="en-GB" w:bidi="ar-SA"/>
        </w:rPr>
        <w:t>1</w:t>
      </w:r>
      <w:r w:rsidRPr="00E84424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 มกราคม พ.ศ. </w:t>
      </w:r>
      <w:r w:rsidR="00CF1017" w:rsidRPr="00CF1017">
        <w:rPr>
          <w:rFonts w:ascii="Browallia New" w:eastAsia="Arial Unicode MS" w:hAnsi="Browallia New" w:cs="Browallia New"/>
          <w:spacing w:val="-8"/>
          <w:sz w:val="26"/>
          <w:szCs w:val="26"/>
          <w:lang w:val="en-GB" w:bidi="ar-SA"/>
        </w:rPr>
        <w:t>2563</w:t>
      </w:r>
      <w:r w:rsidRPr="00E84424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 กลุ่มกิจการและบริษัทไม่ได้รับรู้อนุพันธ์ทางการเงินเป็นสินทรัพย์หรือหนี้สินในงบการเงิน</w:t>
      </w:r>
      <w:r w:rsidR="00EE7086" w:rsidRPr="00E84424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br/>
      </w:r>
      <w:r w:rsidRPr="00E84424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แต่อย่างใด</w:t>
      </w:r>
      <w:r w:rsidRPr="00E8442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แต่ได้เปิดเผยสัญญาอนุพันธ์และมูลค่ายุติธรรมที่เกี่ยวข้องในหมายเหตุประกอบงบการเงิน </w:t>
      </w:r>
    </w:p>
    <w:p w14:paraId="155D74CB" w14:textId="77777777" w:rsidR="001B3352" w:rsidRPr="00E84424" w:rsidRDefault="001B3352" w:rsidP="00EE7086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108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 w:bidi="ar-SA"/>
        </w:rPr>
      </w:pPr>
    </w:p>
    <w:p w14:paraId="3D56422C" w14:textId="75811D58" w:rsidR="001B3352" w:rsidRPr="00E84424" w:rsidRDefault="001B3352" w:rsidP="00EE7086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108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 w:bidi="ar-SA"/>
        </w:rPr>
      </w:pPr>
      <w:r w:rsidRPr="00E8442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ณ วันที่</w:t>
      </w:r>
      <w:r w:rsidRPr="00E84424">
        <w:rPr>
          <w:rFonts w:ascii="Browallia New" w:eastAsia="Arial Unicode MS" w:hAnsi="Browallia New" w:cs="Browallia New"/>
          <w:spacing w:val="-4"/>
          <w:sz w:val="26"/>
          <w:szCs w:val="26"/>
          <w:rtl/>
          <w:lang w:val="en-GB" w:bidi="ar-SA"/>
        </w:rPr>
        <w:t xml:space="preserve"> </w:t>
      </w:r>
      <w:r w:rsidR="00CF1017" w:rsidRPr="00CF1017">
        <w:rPr>
          <w:rFonts w:ascii="Browallia New" w:eastAsia="Arial Unicode MS" w:hAnsi="Browallia New" w:cs="Browallia New"/>
          <w:spacing w:val="-4"/>
          <w:sz w:val="26"/>
          <w:szCs w:val="26"/>
          <w:lang w:val="en-GB" w:bidi="ar-SA"/>
        </w:rPr>
        <w:t>1</w:t>
      </w:r>
      <w:r w:rsidRPr="00E8442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มกราคม </w:t>
      </w:r>
      <w:r w:rsidRPr="00E84424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พ.ศ. </w:t>
      </w:r>
      <w:r w:rsidR="00CF1017" w:rsidRPr="00CF1017">
        <w:rPr>
          <w:rFonts w:ascii="Browallia New" w:eastAsia="Arial Unicode MS" w:hAnsi="Browallia New" w:cs="Browallia New"/>
          <w:spacing w:val="-8"/>
          <w:sz w:val="26"/>
          <w:szCs w:val="26"/>
          <w:lang w:val="en-GB" w:bidi="ar-SA"/>
        </w:rPr>
        <w:t>2563</w:t>
      </w:r>
      <w:r w:rsidRPr="00E84424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 </w:t>
      </w:r>
      <w:r w:rsidRPr="00E8442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กลุ่มกิจการและบริษัทได้นำการบัญชีป้องกันความเสี่ยงมาใช้เป็นครั้งแรก โดยมีสัญญาแลกเปลี่ยนอัตราดอกเบี้ยซึ่งเข้าเงื่อนไขการเป็นเครื่องมือป้องกันความเสี่ยงในกระแสเงินสดดังที่เปิดเผยในหมายเหตุฯ</w:t>
      </w:r>
      <w:r w:rsidRPr="00E84424">
        <w:rPr>
          <w:rFonts w:ascii="Browallia New" w:eastAsia="Arial Unicode MS" w:hAnsi="Browallia New" w:cs="Browallia New"/>
          <w:spacing w:val="-4"/>
          <w:sz w:val="26"/>
          <w:szCs w:val="26"/>
          <w:rtl/>
          <w:lang w:val="en-GB" w:bidi="ar-SA"/>
        </w:rPr>
        <w:t xml:space="preserve"> </w:t>
      </w:r>
      <w:r w:rsidR="00EE7086" w:rsidRPr="00E84424">
        <w:rPr>
          <w:rFonts w:ascii="Browallia New" w:eastAsia="Arial Unicode MS" w:hAnsi="Browallia New" w:cs="Browallia New"/>
          <w:spacing w:val="-4"/>
          <w:sz w:val="26"/>
          <w:szCs w:val="26"/>
          <w:rtl/>
          <w:lang w:val="en-GB" w:bidi="ar-SA"/>
        </w:rPr>
        <w:br/>
      </w:r>
      <w:r w:rsidRPr="00E8442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ข้อ </w:t>
      </w:r>
      <w:r w:rsidR="00CF1017" w:rsidRPr="00CF1017">
        <w:rPr>
          <w:rFonts w:ascii="Browallia New" w:eastAsia="Arial Unicode MS" w:hAnsi="Browallia New" w:cs="Browallia New"/>
          <w:spacing w:val="-4"/>
          <w:sz w:val="26"/>
          <w:szCs w:val="26"/>
          <w:lang w:val="en-GB" w:bidi="ar-SA"/>
        </w:rPr>
        <w:t>7</w:t>
      </w:r>
      <w:r w:rsidRPr="00E8442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.</w:t>
      </w:r>
      <w:r w:rsidR="00CF1017" w:rsidRPr="00CF1017">
        <w:rPr>
          <w:rFonts w:ascii="Browallia New" w:eastAsia="Arial Unicode MS" w:hAnsi="Browallia New" w:cs="Browallia New"/>
          <w:spacing w:val="-4"/>
          <w:sz w:val="26"/>
          <w:szCs w:val="26"/>
          <w:lang w:val="en-GB" w:bidi="ar-SA"/>
        </w:rPr>
        <w:t>1</w:t>
      </w:r>
      <w:r w:rsidRPr="00E8442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.</w:t>
      </w:r>
      <w:r w:rsidR="00CF1017" w:rsidRPr="00CF1017">
        <w:rPr>
          <w:rFonts w:ascii="Browallia New" w:eastAsia="Arial Unicode MS" w:hAnsi="Browallia New" w:cs="Browallia New"/>
          <w:spacing w:val="-4"/>
          <w:sz w:val="26"/>
          <w:szCs w:val="26"/>
          <w:lang w:val="en-GB" w:bidi="ar-SA"/>
        </w:rPr>
        <w:t>1</w:t>
      </w:r>
    </w:p>
    <w:p w14:paraId="31357531" w14:textId="77777777" w:rsidR="001B3352" w:rsidRPr="00E84424" w:rsidRDefault="001B3352" w:rsidP="00EE7086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108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 w:bidi="ar-SA"/>
        </w:rPr>
      </w:pPr>
    </w:p>
    <w:p w14:paraId="6ADD9F28" w14:textId="0B43C3FB" w:rsidR="001B3352" w:rsidRPr="00E84424" w:rsidRDefault="001B3352" w:rsidP="00EE7086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108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E8442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ณ วันที่ </w:t>
      </w:r>
      <w:r w:rsidR="00CF1017" w:rsidRPr="00CF1017">
        <w:rPr>
          <w:rFonts w:ascii="Browallia New" w:eastAsia="Arial Unicode MS" w:hAnsi="Browallia New" w:cs="Browallia New"/>
          <w:spacing w:val="-4"/>
          <w:sz w:val="26"/>
          <w:szCs w:val="26"/>
          <w:lang w:val="en-GB" w:bidi="ar-SA"/>
        </w:rPr>
        <w:t>1</w:t>
      </w:r>
      <w:r w:rsidRPr="00E8442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มกราคม </w:t>
      </w:r>
      <w:r w:rsidRPr="00E84424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พ.ศ. </w:t>
      </w:r>
      <w:r w:rsidR="00CF1017" w:rsidRPr="00CF1017">
        <w:rPr>
          <w:rFonts w:ascii="Browallia New" w:eastAsia="Arial Unicode MS" w:hAnsi="Browallia New" w:cs="Browallia New"/>
          <w:spacing w:val="-8"/>
          <w:sz w:val="26"/>
          <w:szCs w:val="26"/>
          <w:lang w:val="en-GB" w:bidi="ar-SA"/>
        </w:rPr>
        <w:t>2563</w:t>
      </w:r>
      <w:r w:rsidRPr="00E84424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 </w:t>
      </w:r>
      <w:r w:rsidRPr="00E8442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กลุ่มกิจการรับรู้สินทรัพย์และหนี้สินอนุพันธ์จำนวน </w:t>
      </w:r>
      <w:r w:rsidR="00CF1017" w:rsidRPr="00CF1017">
        <w:rPr>
          <w:rFonts w:ascii="Browallia New" w:eastAsia="Arial Unicode MS" w:hAnsi="Browallia New" w:cs="Browallia New"/>
          <w:spacing w:val="-4"/>
          <w:sz w:val="26"/>
          <w:szCs w:val="26"/>
          <w:lang w:val="en-GB" w:bidi="ar-SA"/>
        </w:rPr>
        <w:t>137</w:t>
      </w:r>
      <w:r w:rsidRPr="00E84424">
        <w:rPr>
          <w:rFonts w:ascii="Browallia New" w:eastAsia="Arial Unicode MS" w:hAnsi="Browallia New" w:cs="Browallia New"/>
          <w:spacing w:val="-4"/>
          <w:sz w:val="26"/>
          <w:szCs w:val="26"/>
          <w:lang w:val="en-GB" w:bidi="ar-SA"/>
        </w:rPr>
        <w:t xml:space="preserve"> </w:t>
      </w:r>
      <w:r w:rsidRPr="00E8442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ล้านบาท และ </w:t>
      </w:r>
      <w:r w:rsidR="00CF1017" w:rsidRPr="00CF1017">
        <w:rPr>
          <w:rFonts w:ascii="Browallia New" w:eastAsia="Arial Unicode MS" w:hAnsi="Browallia New" w:cs="Browallia New"/>
          <w:spacing w:val="-4"/>
          <w:sz w:val="26"/>
          <w:szCs w:val="26"/>
          <w:lang w:val="en-GB" w:bidi="ar-SA"/>
        </w:rPr>
        <w:t>413</w:t>
      </w:r>
      <w:r w:rsidRPr="00E84424">
        <w:rPr>
          <w:rFonts w:ascii="Browallia New" w:eastAsia="Arial Unicode MS" w:hAnsi="Browallia New" w:cs="Browallia New"/>
          <w:spacing w:val="-4"/>
          <w:sz w:val="26"/>
          <w:szCs w:val="26"/>
          <w:lang w:val="en-GB" w:bidi="ar-SA"/>
        </w:rPr>
        <w:t xml:space="preserve"> </w:t>
      </w:r>
      <w:r w:rsidRPr="00E8442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ล้านบาท ตามลำดับ และได้ปรับปรุงมูลค่ายุติธรรมของอนุพันธ์ดังกล่าวในกำไรสะสม</w:t>
      </w:r>
      <w:r w:rsidR="00A244B9" w:rsidRPr="00E8442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และในสำรองการป้องกันความเสี่ยงกระแสเงินสดในส่วนของเจ้าของ ตามลำดับ</w:t>
      </w:r>
      <w:r w:rsidRPr="00E8442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ในงบการเงินรวม</w:t>
      </w:r>
    </w:p>
    <w:p w14:paraId="532FB0E0" w14:textId="77777777" w:rsidR="001B3352" w:rsidRPr="00E84424" w:rsidRDefault="001B3352" w:rsidP="00EE7086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108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</w:pPr>
    </w:p>
    <w:p w14:paraId="67A15837" w14:textId="511948D3" w:rsidR="001B3352" w:rsidRPr="00E84424" w:rsidRDefault="001B3352" w:rsidP="00EE7086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108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 w:bidi="ar-SA"/>
        </w:rPr>
      </w:pPr>
      <w:r w:rsidRPr="00E8442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ณ วันที่ </w:t>
      </w:r>
      <w:r w:rsidR="00CF1017" w:rsidRPr="00CF1017">
        <w:rPr>
          <w:rFonts w:ascii="Browallia New" w:eastAsia="Arial Unicode MS" w:hAnsi="Browallia New" w:cs="Browallia New"/>
          <w:spacing w:val="-4"/>
          <w:sz w:val="26"/>
          <w:szCs w:val="26"/>
          <w:lang w:val="en-GB" w:bidi="ar-SA"/>
        </w:rPr>
        <w:t>1</w:t>
      </w:r>
      <w:r w:rsidRPr="00E8442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มกราคม </w:t>
      </w:r>
      <w:r w:rsidRPr="00E84424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พ.ศ. </w:t>
      </w:r>
      <w:r w:rsidR="00CF1017" w:rsidRPr="00CF1017">
        <w:rPr>
          <w:rFonts w:ascii="Browallia New" w:eastAsia="Arial Unicode MS" w:hAnsi="Browallia New" w:cs="Browallia New"/>
          <w:spacing w:val="-8"/>
          <w:sz w:val="26"/>
          <w:szCs w:val="26"/>
          <w:lang w:val="en-GB" w:bidi="ar-SA"/>
        </w:rPr>
        <w:t>2563</w:t>
      </w:r>
      <w:r w:rsidRPr="00E84424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 </w:t>
      </w:r>
      <w:r w:rsidRPr="00E8442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บริษัทรับรู้สินทรัพย์และหนี้สินอนุพันธ์จำนวน </w:t>
      </w:r>
      <w:r w:rsidR="00CF1017" w:rsidRPr="00CF1017">
        <w:rPr>
          <w:rFonts w:ascii="Browallia New" w:eastAsia="Arial Unicode MS" w:hAnsi="Browallia New" w:cs="Browallia New"/>
          <w:spacing w:val="-4"/>
          <w:sz w:val="26"/>
          <w:szCs w:val="26"/>
          <w:lang w:val="en-GB" w:bidi="ar-SA"/>
        </w:rPr>
        <w:t>137</w:t>
      </w:r>
      <w:r w:rsidRPr="00E84424">
        <w:rPr>
          <w:rFonts w:ascii="Browallia New" w:eastAsia="Arial Unicode MS" w:hAnsi="Browallia New" w:cs="Browallia New"/>
          <w:spacing w:val="-4"/>
          <w:sz w:val="26"/>
          <w:szCs w:val="26"/>
          <w:lang w:val="en-GB" w:bidi="ar-SA"/>
        </w:rPr>
        <w:t xml:space="preserve"> </w:t>
      </w:r>
      <w:r w:rsidRPr="00E8442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ล้านบาท และ </w:t>
      </w:r>
      <w:r w:rsidR="00CF1017" w:rsidRPr="00CF1017">
        <w:rPr>
          <w:rFonts w:ascii="Browallia New" w:eastAsia="Arial Unicode MS" w:hAnsi="Browallia New" w:cs="Browallia New"/>
          <w:spacing w:val="-4"/>
          <w:sz w:val="26"/>
          <w:szCs w:val="26"/>
          <w:lang w:val="en-GB" w:bidi="ar-SA"/>
        </w:rPr>
        <w:t>13</w:t>
      </w:r>
      <w:r w:rsidRPr="00E84424">
        <w:rPr>
          <w:rFonts w:ascii="Browallia New" w:eastAsia="Arial Unicode MS" w:hAnsi="Browallia New" w:cs="Browallia New"/>
          <w:spacing w:val="-4"/>
          <w:sz w:val="26"/>
          <w:szCs w:val="26"/>
          <w:lang w:val="en-GB" w:bidi="ar-SA"/>
        </w:rPr>
        <w:t xml:space="preserve"> </w:t>
      </w:r>
      <w:r w:rsidRPr="00E8442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ล้านบาท ตามลำดับ และได้ปรับปรุงมูลค่ายุติธรรมของอนุพันธ์ดังกล่าวในกำไรสะสมในงบการเงินเฉพาะกิจการ</w:t>
      </w:r>
    </w:p>
    <w:p w14:paraId="1852347E" w14:textId="77777777" w:rsidR="00D801C5" w:rsidRPr="00E84424" w:rsidRDefault="00D801C5" w:rsidP="00EE70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bookmarkEnd w:id="16"/>
    <w:p w14:paraId="042BF113" w14:textId="77777777" w:rsidR="00D23F75" w:rsidRPr="00E84424" w:rsidRDefault="00D23F75" w:rsidP="00EE70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</w:pPr>
      <w:r w:rsidRPr="00E8442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ลุ่มกิจการและบริษัทมีรายการสัญญาอนุพันธ์ซึ่งปรับปรุงมูลค่ายุติธรรมในสำรองการป้องกันความเสี่ยงในกระแสเงินสดและกำไรสะสมดังต่อไปนี้</w:t>
      </w:r>
    </w:p>
    <w:p w14:paraId="24CC06F3" w14:textId="77777777" w:rsidR="00D23F75" w:rsidRPr="00E84424" w:rsidRDefault="00D23F75" w:rsidP="00EE70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 w:bidi="ar-SA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671"/>
        <w:gridCol w:w="2129"/>
        <w:gridCol w:w="1661"/>
      </w:tblGrid>
      <w:tr w:rsidR="00A244B9" w:rsidRPr="00E84424" w14:paraId="2A2C7485" w14:textId="77777777" w:rsidTr="007F25FE">
        <w:trPr>
          <w:tblHeader/>
        </w:trPr>
        <w:tc>
          <w:tcPr>
            <w:tcW w:w="2997" w:type="pct"/>
          </w:tcPr>
          <w:p w14:paraId="629A2CF4" w14:textId="77777777" w:rsidR="00A244B9" w:rsidRPr="00E84424" w:rsidRDefault="00A244B9" w:rsidP="00EE7086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967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</w:rPr>
            </w:pPr>
          </w:p>
        </w:tc>
        <w:tc>
          <w:tcPr>
            <w:tcW w:w="2003" w:type="pct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FBB8A25" w14:textId="77777777" w:rsidR="00A244B9" w:rsidRPr="00E84424" w:rsidRDefault="00A244B9" w:rsidP="00D034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bCs/>
                <w:spacing w:val="-2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A244B9" w:rsidRPr="00E84424" w14:paraId="1C489336" w14:textId="77777777" w:rsidTr="007F25FE">
        <w:trPr>
          <w:tblHeader/>
        </w:trPr>
        <w:tc>
          <w:tcPr>
            <w:tcW w:w="2997" w:type="pct"/>
          </w:tcPr>
          <w:p w14:paraId="067EE9C3" w14:textId="77777777" w:rsidR="00A244B9" w:rsidRPr="00E84424" w:rsidRDefault="00A244B9" w:rsidP="00EE7086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967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</w:rPr>
            </w:pPr>
          </w:p>
        </w:tc>
        <w:tc>
          <w:tcPr>
            <w:tcW w:w="1125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4E043C7" w14:textId="7A1D2932" w:rsidR="00A244B9" w:rsidRPr="00E84424" w:rsidRDefault="00A244B9" w:rsidP="00205A8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spacing w:val="-6"/>
                <w:sz w:val="26"/>
                <w:szCs w:val="26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bCs/>
                <w:spacing w:val="-2"/>
                <w:sz w:val="26"/>
                <w:szCs w:val="26"/>
                <w:cs/>
                <w:lang w:val="en-GB"/>
              </w:rPr>
              <w:t>สำรอง</w:t>
            </w:r>
            <w:r w:rsidRPr="00E84424">
              <w:rPr>
                <w:rFonts w:ascii="Browallia New" w:eastAsia="Arial Unicode MS" w:hAnsi="Browallia New" w:cs="Browallia New"/>
                <w:bCs/>
                <w:spacing w:val="-6"/>
                <w:sz w:val="26"/>
                <w:szCs w:val="26"/>
                <w:cs/>
                <w:lang w:val="en-GB"/>
              </w:rPr>
              <w:t>การป้องกัน</w:t>
            </w:r>
          </w:p>
          <w:p w14:paraId="3A9511E5" w14:textId="4952A45D" w:rsidR="00A244B9" w:rsidRPr="00E84424" w:rsidRDefault="00A244B9" w:rsidP="00D034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spacing w:val="-2"/>
                <w:sz w:val="26"/>
                <w:szCs w:val="26"/>
                <w:rtl/>
                <w:cs/>
                <w:lang w:val="en-GB" w:bidi="ar-SA"/>
              </w:rPr>
            </w:pPr>
            <w:r w:rsidRPr="00E84424">
              <w:rPr>
                <w:rFonts w:ascii="Browallia New" w:eastAsia="Arial Unicode MS" w:hAnsi="Browallia New" w:cs="Browallia New"/>
                <w:bCs/>
                <w:spacing w:val="-2"/>
                <w:sz w:val="26"/>
                <w:szCs w:val="26"/>
                <w:cs/>
                <w:lang w:val="en-GB"/>
              </w:rPr>
              <w:t>ความเสี่ยงกระแสเงินสด</w:t>
            </w:r>
          </w:p>
        </w:tc>
        <w:tc>
          <w:tcPr>
            <w:tcW w:w="879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3DC478D" w14:textId="77777777" w:rsidR="00A244B9" w:rsidRPr="00E84424" w:rsidRDefault="00A244B9" w:rsidP="00D034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  <w:lang w:val="en-GB"/>
              </w:rPr>
              <w:t>กำไรสะสม</w:t>
            </w:r>
          </w:p>
        </w:tc>
      </w:tr>
      <w:tr w:rsidR="00A244B9" w:rsidRPr="00E84424" w14:paraId="74B54E71" w14:textId="77777777" w:rsidTr="007F25FE">
        <w:trPr>
          <w:tblHeader/>
        </w:trPr>
        <w:tc>
          <w:tcPr>
            <w:tcW w:w="2997" w:type="pct"/>
            <w:vAlign w:val="bottom"/>
            <w:hideMark/>
          </w:tcPr>
          <w:p w14:paraId="27444726" w14:textId="7E64FC5D" w:rsidR="00A244B9" w:rsidRPr="00E84424" w:rsidRDefault="00A244B9" w:rsidP="00EE7086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967"/>
              <w:jc w:val="thaiDistribute"/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  <w:lang w:val="en-GB"/>
              </w:rPr>
              <w:t>ณ วันที่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  <w:t xml:space="preserve"> </w:t>
            </w:r>
            <w:r w:rsidR="00CF1017" w:rsidRPr="00CF1017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  <w:t>1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  <w:t xml:space="preserve"> 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  <w:lang w:val="en-GB"/>
              </w:rPr>
              <w:t xml:space="preserve">มกราคม พ.ศ. </w:t>
            </w:r>
            <w:r w:rsidR="00CF1017" w:rsidRPr="00CF1017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125" w:type="pct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16A500E" w14:textId="77777777" w:rsidR="00A244B9" w:rsidRPr="00E84424" w:rsidRDefault="00A244B9" w:rsidP="00D034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bCs/>
                <w:spacing w:val="-2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879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68DD4FE" w14:textId="77777777" w:rsidR="00A244B9" w:rsidRPr="00E84424" w:rsidRDefault="00A244B9" w:rsidP="00D034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spacing w:val="-2"/>
                <w:sz w:val="26"/>
                <w:szCs w:val="26"/>
                <w:cs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bCs/>
                <w:spacing w:val="-2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A244B9" w:rsidRPr="00E84424" w14:paraId="302C290A" w14:textId="77777777" w:rsidTr="00CD18C9">
        <w:tc>
          <w:tcPr>
            <w:tcW w:w="2997" w:type="pct"/>
            <w:vAlign w:val="bottom"/>
            <w:hideMark/>
          </w:tcPr>
          <w:p w14:paraId="7AFDFF89" w14:textId="77777777" w:rsidR="00EE7086" w:rsidRPr="00E84424" w:rsidRDefault="00A244B9" w:rsidP="00EE7086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965"/>
              <w:jc w:val="thaiDistribute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  <w:lang w:val="en-GB"/>
              </w:rPr>
              <w:t>สัญญาแลกเปลี่ยนอัตราดอกเบี้ย</w:t>
            </w:r>
            <w:r w:rsidR="007F25FE" w:rsidRPr="00E84424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  <w:lang w:val="en-GB"/>
              </w:rPr>
              <w:t xml:space="preserve"> </w:t>
            </w:r>
          </w:p>
          <w:p w14:paraId="1283A144" w14:textId="1FE21780" w:rsidR="00A244B9" w:rsidRPr="00E84424" w:rsidRDefault="00EE7086" w:rsidP="00EE7086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967"/>
              <w:jc w:val="thaiDistribute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  <w:t xml:space="preserve">   </w:t>
            </w:r>
            <w:r w:rsidR="00EF0176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  <w:t>-</w:t>
            </w:r>
            <w:r w:rsidR="00A244B9" w:rsidRPr="00E84424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 xml:space="preserve"> </w:t>
            </w:r>
            <w:r w:rsidR="00A244B9" w:rsidRPr="00E84424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  <w:lang w:val="en-GB"/>
              </w:rPr>
              <w:t>การป้องกันความเสี่ยงในกระแสเงินสด</w:t>
            </w:r>
          </w:p>
        </w:tc>
        <w:tc>
          <w:tcPr>
            <w:tcW w:w="1125" w:type="pct"/>
            <w:shd w:val="clear" w:color="auto" w:fill="FAFAFA"/>
            <w:vAlign w:val="bottom"/>
          </w:tcPr>
          <w:p w14:paraId="5ECE6FCA" w14:textId="73E9E58F" w:rsidR="00A244B9" w:rsidRPr="00E84424" w:rsidRDefault="00A244B9" w:rsidP="00D034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rtl/>
                <w:cs/>
                <w:lang w:val="en-GB" w:bidi="ar-SA"/>
              </w:rPr>
            </w:pPr>
            <w:r w:rsidRPr="00E84424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 w:bidi="ar-SA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 w:bidi="ar-SA"/>
              </w:rPr>
              <w:t>331</w:t>
            </w:r>
            <w:r w:rsidRPr="00E84424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 w:bidi="ar-SA"/>
              </w:rPr>
              <w:t>)</w:t>
            </w:r>
          </w:p>
        </w:tc>
        <w:tc>
          <w:tcPr>
            <w:tcW w:w="879" w:type="pct"/>
            <w:shd w:val="clear" w:color="auto" w:fill="FAFAFA"/>
            <w:vAlign w:val="bottom"/>
          </w:tcPr>
          <w:p w14:paraId="30A37A2A" w14:textId="77777777" w:rsidR="00A244B9" w:rsidRPr="00E84424" w:rsidRDefault="00A244B9" w:rsidP="00D034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  <w:t>-</w:t>
            </w:r>
          </w:p>
        </w:tc>
      </w:tr>
      <w:tr w:rsidR="00A244B9" w:rsidRPr="00E84424" w14:paraId="1995BCF0" w14:textId="77777777" w:rsidTr="00CD18C9">
        <w:tc>
          <w:tcPr>
            <w:tcW w:w="2997" w:type="pct"/>
            <w:vAlign w:val="bottom"/>
          </w:tcPr>
          <w:p w14:paraId="33E42C7F" w14:textId="77777777" w:rsidR="00EE7086" w:rsidRPr="00E84424" w:rsidRDefault="00A244B9" w:rsidP="00EE7086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967"/>
              <w:jc w:val="thaiDistribute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  <w:lang w:val="en-GB"/>
              </w:rPr>
              <w:t>สัญญาแลกเปลี่ยนส่วนต่างราคาน้ำมันสำเร็จรูปแล</w:t>
            </w:r>
            <w:r w:rsidR="007F25FE" w:rsidRPr="00E84424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  <w:lang w:val="en-GB"/>
              </w:rPr>
              <w:t>ะ</w:t>
            </w:r>
          </w:p>
          <w:p w14:paraId="292F3435" w14:textId="0FA03D1E" w:rsidR="00A244B9" w:rsidRPr="00E84424" w:rsidRDefault="00EE7086" w:rsidP="00EE7086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967"/>
              <w:jc w:val="thaiDistribute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  <w:t xml:space="preserve">   </w:t>
            </w:r>
            <w:r w:rsidR="00A244B9" w:rsidRPr="00E84424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  <w:lang w:val="en-GB"/>
              </w:rPr>
              <w:t>น้ำมันดิบล่วงหน้า</w:t>
            </w:r>
            <w:r w:rsidR="007F25FE" w:rsidRPr="00E84424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  <w:lang w:val="en-GB"/>
              </w:rPr>
              <w:t xml:space="preserve"> </w:t>
            </w:r>
            <w:r w:rsidR="007F25FE" w:rsidRPr="00E84424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  <w:t xml:space="preserve">- </w:t>
            </w:r>
            <w:r w:rsidR="007F25FE" w:rsidRPr="00E84424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  <w:lang w:val="en-GB"/>
              </w:rPr>
              <w:t>เพื่อค้า</w:t>
            </w:r>
          </w:p>
        </w:tc>
        <w:tc>
          <w:tcPr>
            <w:tcW w:w="1125" w:type="pct"/>
            <w:shd w:val="clear" w:color="auto" w:fill="FAFAFA"/>
            <w:vAlign w:val="bottom"/>
          </w:tcPr>
          <w:p w14:paraId="12F2AB59" w14:textId="77777777" w:rsidR="00A244B9" w:rsidRPr="00E84424" w:rsidRDefault="00A244B9" w:rsidP="00D034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rtl/>
                <w:cs/>
                <w:lang w:val="en-GB" w:bidi="ar-SA"/>
              </w:rPr>
            </w:pPr>
            <w:r w:rsidRPr="00E84424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879" w:type="pct"/>
            <w:shd w:val="clear" w:color="auto" w:fill="FAFAFA"/>
            <w:vAlign w:val="bottom"/>
          </w:tcPr>
          <w:p w14:paraId="02A443DC" w14:textId="7A087FF4" w:rsidR="00A244B9" w:rsidRPr="00E84424" w:rsidRDefault="00CF1017" w:rsidP="00D034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  <w:t>137</w:t>
            </w:r>
          </w:p>
        </w:tc>
      </w:tr>
      <w:tr w:rsidR="00A244B9" w:rsidRPr="00E84424" w14:paraId="1B1D5E6E" w14:textId="77777777" w:rsidTr="00CD18C9">
        <w:tc>
          <w:tcPr>
            <w:tcW w:w="2997" w:type="pct"/>
            <w:vAlign w:val="bottom"/>
            <w:hideMark/>
          </w:tcPr>
          <w:p w14:paraId="207DEFEC" w14:textId="7C169361" w:rsidR="00A244B9" w:rsidRPr="00E84424" w:rsidRDefault="00A244B9" w:rsidP="00EE7086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967"/>
              <w:jc w:val="thaiDistribute"/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  <w:lang w:val="en-GB"/>
              </w:rPr>
              <w:t>รวมอนุพันธ์</w:t>
            </w:r>
          </w:p>
        </w:tc>
        <w:tc>
          <w:tcPr>
            <w:tcW w:w="112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A69F512" w14:textId="634A60A6" w:rsidR="00A244B9" w:rsidRPr="00E84424" w:rsidRDefault="00A244B9" w:rsidP="00D034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rtl/>
                <w:cs/>
                <w:lang w:val="en-GB" w:bidi="ar-SA"/>
              </w:rPr>
            </w:pPr>
            <w:r w:rsidRPr="00E84424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 w:bidi="ar-SA"/>
              </w:rPr>
              <w:t>331</w:t>
            </w:r>
            <w:r w:rsidRPr="00E84424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 w:bidi="ar-SA"/>
              </w:rPr>
              <w:t>)</w:t>
            </w:r>
          </w:p>
        </w:tc>
        <w:tc>
          <w:tcPr>
            <w:tcW w:w="87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DEB8030" w14:textId="2E37F41A" w:rsidR="00A244B9" w:rsidRPr="00E84424" w:rsidRDefault="00CF1017" w:rsidP="00D034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 w:bidi="ar-SA"/>
              </w:rPr>
            </w:pPr>
            <w:r w:rsidRPr="00CF1017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 w:bidi="ar-SA"/>
              </w:rPr>
              <w:t>137</w:t>
            </w:r>
          </w:p>
        </w:tc>
      </w:tr>
    </w:tbl>
    <w:p w14:paraId="66A35602" w14:textId="1B4528D5" w:rsidR="005F69D5" w:rsidRPr="00E84424" w:rsidRDefault="005F69D5" w:rsidP="00D23F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7317"/>
        <w:gridCol w:w="2144"/>
      </w:tblGrid>
      <w:tr w:rsidR="007F25FE" w:rsidRPr="00E84424" w14:paraId="203A2562" w14:textId="77777777" w:rsidTr="007F25FE">
        <w:trPr>
          <w:tblHeader/>
        </w:trPr>
        <w:tc>
          <w:tcPr>
            <w:tcW w:w="3867" w:type="pct"/>
          </w:tcPr>
          <w:p w14:paraId="76B6CBA3" w14:textId="77777777" w:rsidR="007F25FE" w:rsidRPr="00E84424" w:rsidRDefault="007F25FE" w:rsidP="00EE7086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965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</w:rPr>
            </w:pPr>
          </w:p>
        </w:tc>
        <w:tc>
          <w:tcPr>
            <w:tcW w:w="1133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DAF115E" w14:textId="7628CF2C" w:rsidR="007F25FE" w:rsidRPr="00E84424" w:rsidRDefault="007F25FE" w:rsidP="001A0D0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bCs/>
                <w:spacing w:val="-2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7F25FE" w:rsidRPr="00E84424" w14:paraId="6C6C46A3" w14:textId="77777777" w:rsidTr="007F25FE">
        <w:trPr>
          <w:tblHeader/>
        </w:trPr>
        <w:tc>
          <w:tcPr>
            <w:tcW w:w="3867" w:type="pct"/>
          </w:tcPr>
          <w:p w14:paraId="71B8D918" w14:textId="77777777" w:rsidR="007F25FE" w:rsidRPr="00E84424" w:rsidRDefault="007F25FE" w:rsidP="00EE7086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965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</w:rPr>
            </w:pPr>
          </w:p>
        </w:tc>
        <w:tc>
          <w:tcPr>
            <w:tcW w:w="1133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DF0DD73" w14:textId="77777777" w:rsidR="007F25FE" w:rsidRPr="00E84424" w:rsidRDefault="007F25FE" w:rsidP="001A0D0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  <w:lang w:val="en-GB"/>
              </w:rPr>
              <w:t>กำไรสะสม</w:t>
            </w:r>
          </w:p>
        </w:tc>
      </w:tr>
      <w:tr w:rsidR="007F25FE" w:rsidRPr="00E84424" w14:paraId="451EBD65" w14:textId="77777777" w:rsidTr="007F25FE">
        <w:trPr>
          <w:tblHeader/>
        </w:trPr>
        <w:tc>
          <w:tcPr>
            <w:tcW w:w="3867" w:type="pct"/>
            <w:vAlign w:val="bottom"/>
            <w:hideMark/>
          </w:tcPr>
          <w:p w14:paraId="10DECE75" w14:textId="4025092E" w:rsidR="007F25FE" w:rsidRPr="00E84424" w:rsidRDefault="007F25FE" w:rsidP="00EE7086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965"/>
              <w:jc w:val="thaiDistribute"/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  <w:lang w:val="en-GB"/>
              </w:rPr>
              <w:t>ณ วันที่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  <w:t xml:space="preserve"> </w:t>
            </w:r>
            <w:r w:rsidR="00CF1017" w:rsidRPr="00CF1017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  <w:t>1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  <w:t xml:space="preserve"> 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  <w:lang w:val="en-GB"/>
              </w:rPr>
              <w:t xml:space="preserve">มกราคม พ.ศ. </w:t>
            </w:r>
            <w:r w:rsidR="00CF1017" w:rsidRPr="00CF1017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133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312038A" w14:textId="77777777" w:rsidR="007F25FE" w:rsidRPr="00E84424" w:rsidRDefault="007F25FE" w:rsidP="001A0D0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spacing w:val="-2"/>
                <w:sz w:val="26"/>
                <w:szCs w:val="26"/>
                <w:cs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bCs/>
                <w:spacing w:val="-2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7F25FE" w:rsidRPr="00E84424" w14:paraId="5C1ECAF5" w14:textId="77777777" w:rsidTr="00CD18C9">
        <w:tc>
          <w:tcPr>
            <w:tcW w:w="3867" w:type="pct"/>
            <w:vAlign w:val="bottom"/>
          </w:tcPr>
          <w:p w14:paraId="60DE4DAF" w14:textId="46C9ABB5" w:rsidR="007F25FE" w:rsidRPr="00E84424" w:rsidRDefault="007F25FE" w:rsidP="00EE7086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965"/>
              <w:jc w:val="thaiDistribute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  <w:lang w:val="en-GB"/>
              </w:rPr>
              <w:t xml:space="preserve">สัญญาแลกเปลี่ยนส่วนต่างราคาน้ำมันสำเร็จรูปและน้ำมันดิบล่วงหน้า </w:t>
            </w:r>
            <w:r w:rsidRPr="00E84424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  <w:t xml:space="preserve">- </w:t>
            </w:r>
            <w:r w:rsidRPr="00E84424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  <w:lang w:val="en-GB"/>
              </w:rPr>
              <w:t>เพื่อค้า</w:t>
            </w:r>
          </w:p>
        </w:tc>
        <w:tc>
          <w:tcPr>
            <w:tcW w:w="1133" w:type="pct"/>
            <w:shd w:val="clear" w:color="auto" w:fill="FAFAFA"/>
            <w:vAlign w:val="bottom"/>
          </w:tcPr>
          <w:p w14:paraId="69C5962A" w14:textId="715FEFF2" w:rsidR="007F25FE" w:rsidRPr="00E84424" w:rsidRDefault="00CF1017" w:rsidP="001A0D0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  <w:t>124</w:t>
            </w:r>
          </w:p>
        </w:tc>
      </w:tr>
      <w:tr w:rsidR="007F25FE" w:rsidRPr="00E84424" w14:paraId="36D6156A" w14:textId="77777777" w:rsidTr="00CD18C9">
        <w:tc>
          <w:tcPr>
            <w:tcW w:w="3867" w:type="pct"/>
            <w:vAlign w:val="bottom"/>
            <w:hideMark/>
          </w:tcPr>
          <w:p w14:paraId="245D02F4" w14:textId="2DD95F0C" w:rsidR="007F25FE" w:rsidRPr="00E84424" w:rsidRDefault="007F25FE" w:rsidP="00EE7086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965"/>
              <w:jc w:val="thaiDistribute"/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  <w:lang w:val="en-GB"/>
              </w:rPr>
              <w:t>รวมอนุพันธ์</w:t>
            </w:r>
          </w:p>
        </w:tc>
        <w:tc>
          <w:tcPr>
            <w:tcW w:w="113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6639EF7" w14:textId="756FE4A9" w:rsidR="007F25FE" w:rsidRPr="00E84424" w:rsidRDefault="00CF1017" w:rsidP="001A0D0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 w:bidi="ar-SA"/>
              </w:rPr>
            </w:pPr>
            <w:r w:rsidRPr="00CF1017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 w:bidi="ar-SA"/>
              </w:rPr>
              <w:t>124</w:t>
            </w:r>
          </w:p>
        </w:tc>
      </w:tr>
    </w:tbl>
    <w:p w14:paraId="473C3ED5" w14:textId="77777777" w:rsidR="005F69D5" w:rsidRPr="00E84424" w:rsidRDefault="005F69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E84424">
        <w:rPr>
          <w:rFonts w:ascii="Browallia New" w:eastAsia="Arial Unicode MS" w:hAnsi="Browallia New" w:cs="Browallia New"/>
          <w:spacing w:val="-2"/>
          <w:sz w:val="26"/>
          <w:szCs w:val="26"/>
        </w:rPr>
        <w:br w:type="page"/>
      </w:r>
    </w:p>
    <w:p w14:paraId="6C65DFBC" w14:textId="77777777" w:rsidR="00D23F75" w:rsidRPr="00E84424" w:rsidRDefault="00D23F75" w:rsidP="00C61A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4F1B0BD4" w14:textId="629C18AE" w:rsidR="00147EE7" w:rsidRPr="00E84424" w:rsidRDefault="00231EFC" w:rsidP="00EE70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40"/>
        <w:jc w:val="thaiDistribute"/>
        <w:rPr>
          <w:rFonts w:ascii="Browallia New" w:eastAsia="Arial Unicode MS" w:hAnsi="Browallia New" w:cs="Browallia New"/>
          <w:sz w:val="26"/>
          <w:szCs w:val="26"/>
          <w:rtl/>
          <w:cs/>
          <w:lang w:val="en-GB" w:bidi="ar-SA"/>
        </w:rPr>
      </w:pPr>
      <w:bookmarkStart w:id="17" w:name="_Toc48681792"/>
      <w:r w:rsidRPr="00E8442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(</w:t>
      </w:r>
      <w:r w:rsidR="00D801C5" w:rsidRPr="00E8442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ง</w:t>
      </w:r>
      <w:r w:rsidRPr="00E8442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)</w:t>
      </w:r>
      <w:r w:rsidRPr="00E8442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</w:r>
      <w:r w:rsidR="00147EE7" w:rsidRPr="00E8442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การจัดประเภทของเครื่องมือทางการเงินจากการนำ </w:t>
      </w:r>
      <w:r w:rsidR="00147EE7" w:rsidRPr="00E8442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TFRS </w:t>
      </w:r>
      <w:r w:rsidR="00CF1017" w:rsidRPr="00CF1017">
        <w:rPr>
          <w:rFonts w:ascii="Browallia New" w:eastAsia="Arial Unicode MS" w:hAnsi="Browallia New" w:cs="Browallia New"/>
          <w:sz w:val="26"/>
          <w:szCs w:val="26"/>
          <w:lang w:val="en-GB"/>
        </w:rPr>
        <w:t>9</w:t>
      </w:r>
      <w:r w:rsidR="00147EE7" w:rsidRPr="00E8442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147EE7" w:rsidRPr="00E8442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มาถือปฏิบัติ</w:t>
      </w:r>
      <w:bookmarkEnd w:id="17"/>
      <w:r w:rsidR="00147EE7" w:rsidRPr="00E8442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</w:p>
    <w:p w14:paraId="5BA197DC" w14:textId="77777777" w:rsidR="00147EE7" w:rsidRPr="00E84424" w:rsidRDefault="00147EE7" w:rsidP="00EE70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 w:bidi="ar-SA"/>
        </w:rPr>
      </w:pPr>
    </w:p>
    <w:p w14:paraId="614BB693" w14:textId="5C61118B" w:rsidR="00147EE7" w:rsidRPr="00E84424" w:rsidRDefault="00793589" w:rsidP="00EE70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 w:bidi="ar-SA"/>
        </w:rPr>
      </w:pPr>
      <w:r w:rsidRPr="00E8442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ณ วันที่</w:t>
      </w:r>
      <w:r w:rsidR="007F25FE" w:rsidRPr="00E8442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CF1017" w:rsidRPr="00CF101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="007F25FE" w:rsidRPr="00E8442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7F25FE" w:rsidRPr="00E8442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มกราคม พ.ศ. </w:t>
      </w:r>
      <w:r w:rsidR="00CF1017" w:rsidRPr="00CF101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2563</w:t>
      </w:r>
      <w:r w:rsidR="007F25FE" w:rsidRPr="00E8442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E8442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(วันที่ถือปฏิบัติ </w:t>
      </w:r>
      <w:r w:rsidRPr="00E8442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TFR</w:t>
      </w:r>
      <w:r w:rsidR="007F25FE" w:rsidRPr="00E8442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S</w:t>
      </w:r>
      <w:r w:rsidR="007F25FE" w:rsidRPr="00E8442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CF1017" w:rsidRPr="00CF101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9</w:t>
      </w:r>
      <w:r w:rsidR="007F25FE" w:rsidRPr="00E8442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E8442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เป็นครั้งแรก) การวัดมูลค่าและมูลค่าตามบัญชีของสินทรัพย์และหนี้สินทางการเงินที่มีการจัดประเภทใหม่สามารถสรุปได้</w:t>
      </w:r>
      <w:r w:rsidR="00147EE7" w:rsidRPr="00E8442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ดังนี้ </w:t>
      </w:r>
    </w:p>
    <w:p w14:paraId="30A81592" w14:textId="77777777" w:rsidR="00147EE7" w:rsidRPr="00E84424" w:rsidRDefault="00147EE7" w:rsidP="00EE70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 w:bidi="ar-SA"/>
        </w:rPr>
      </w:pPr>
    </w:p>
    <w:tbl>
      <w:tblPr>
        <w:tblW w:w="8919" w:type="dxa"/>
        <w:tblInd w:w="540" w:type="dxa"/>
        <w:tblLook w:val="04A0" w:firstRow="1" w:lastRow="0" w:firstColumn="1" w:lastColumn="0" w:noHBand="0" w:noVBand="1"/>
      </w:tblPr>
      <w:tblGrid>
        <w:gridCol w:w="2682"/>
        <w:gridCol w:w="1559"/>
        <w:gridCol w:w="1441"/>
        <w:gridCol w:w="1152"/>
        <w:gridCol w:w="1152"/>
        <w:gridCol w:w="933"/>
      </w:tblGrid>
      <w:tr w:rsidR="00547861" w:rsidRPr="00E84424" w14:paraId="359104F2" w14:textId="77777777" w:rsidTr="00F22E25">
        <w:trPr>
          <w:tblHeader/>
        </w:trPr>
        <w:tc>
          <w:tcPr>
            <w:tcW w:w="2682" w:type="dxa"/>
          </w:tcPr>
          <w:p w14:paraId="64AE57D1" w14:textId="77777777" w:rsidR="00547861" w:rsidRPr="00E84424" w:rsidRDefault="00547861" w:rsidP="00F22E2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4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</w:rPr>
            </w:pPr>
            <w:bookmarkStart w:id="18" w:name="_Hlk62808427"/>
          </w:p>
        </w:tc>
        <w:tc>
          <w:tcPr>
            <w:tcW w:w="6237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6BCC80" w14:textId="77777777" w:rsidR="00547861" w:rsidRPr="00E84424" w:rsidRDefault="00547861" w:rsidP="00F22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  <w:cs/>
                <w:lang w:val="en-GB"/>
              </w:rPr>
              <w:t>งบการเงินรวม</w:t>
            </w:r>
          </w:p>
        </w:tc>
      </w:tr>
      <w:tr w:rsidR="00547861" w:rsidRPr="00E84424" w14:paraId="46917B1E" w14:textId="77777777" w:rsidTr="00F22E25">
        <w:trPr>
          <w:tblHeader/>
        </w:trPr>
        <w:tc>
          <w:tcPr>
            <w:tcW w:w="2682" w:type="dxa"/>
          </w:tcPr>
          <w:p w14:paraId="17778578" w14:textId="77777777" w:rsidR="00547861" w:rsidRPr="00E84424" w:rsidRDefault="00547861" w:rsidP="00F22E2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4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</w:rPr>
            </w:pPr>
          </w:p>
        </w:tc>
        <w:tc>
          <w:tcPr>
            <w:tcW w:w="3000" w:type="dxa"/>
            <w:gridSpan w:val="2"/>
            <w:tcBorders>
              <w:bottom w:val="single" w:sz="4" w:space="0" w:color="auto"/>
            </w:tcBorders>
            <w:vAlign w:val="bottom"/>
          </w:tcPr>
          <w:p w14:paraId="5F47FFFE" w14:textId="77777777" w:rsidR="00547861" w:rsidRPr="00E84424" w:rsidRDefault="00547861" w:rsidP="00F22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  <w:cs/>
                <w:lang w:val="en-GB"/>
              </w:rPr>
              <w:t>ประเภทการวัดมูลค่า</w:t>
            </w:r>
          </w:p>
        </w:tc>
        <w:tc>
          <w:tcPr>
            <w:tcW w:w="3237" w:type="dxa"/>
            <w:gridSpan w:val="3"/>
            <w:tcBorders>
              <w:bottom w:val="single" w:sz="4" w:space="0" w:color="auto"/>
            </w:tcBorders>
            <w:vAlign w:val="bottom"/>
          </w:tcPr>
          <w:p w14:paraId="6834A457" w14:textId="77777777" w:rsidR="00547861" w:rsidRPr="00E84424" w:rsidRDefault="00547861" w:rsidP="00F22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  <w:cs/>
                <w:lang w:val="en-GB"/>
              </w:rPr>
              <w:t>มูลค่าตามบัญชี</w:t>
            </w:r>
          </w:p>
        </w:tc>
      </w:tr>
      <w:tr w:rsidR="00547861" w:rsidRPr="00E84424" w14:paraId="06B72984" w14:textId="77777777" w:rsidTr="00F22E25">
        <w:trPr>
          <w:tblHeader/>
        </w:trPr>
        <w:tc>
          <w:tcPr>
            <w:tcW w:w="2682" w:type="dxa"/>
          </w:tcPr>
          <w:p w14:paraId="562CFBBF" w14:textId="77777777" w:rsidR="00547861" w:rsidRPr="00E84424" w:rsidRDefault="00547861" w:rsidP="00F22E2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4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</w:rPr>
            </w:pPr>
          </w:p>
          <w:p w14:paraId="16C2C407" w14:textId="77777777" w:rsidR="00547861" w:rsidRPr="00E84424" w:rsidRDefault="00547861" w:rsidP="00F22E2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4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</w:rPr>
            </w:pPr>
          </w:p>
          <w:p w14:paraId="48E6FAC3" w14:textId="77777777" w:rsidR="00547861" w:rsidRPr="00E84424" w:rsidRDefault="00547861" w:rsidP="00F22E2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4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  <w:rtl/>
                <w:cs/>
                <w:lang w:val="en-GB" w:bidi="ar-SA"/>
              </w:rPr>
              <w:t xml:space="preserve"> 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  <w:hideMark/>
          </w:tcPr>
          <w:p w14:paraId="602EE9D9" w14:textId="77777777" w:rsidR="00547861" w:rsidRPr="00E84424" w:rsidRDefault="00547861" w:rsidP="00F22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  <w:lang w:val="en-GB" w:bidi="ar-SA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  <w:cs/>
                <w:lang w:val="en-GB"/>
              </w:rPr>
              <w:t>ตามที่</w:t>
            </w:r>
          </w:p>
          <w:p w14:paraId="02CE0FF7" w14:textId="77777777" w:rsidR="00547861" w:rsidRPr="00E84424" w:rsidRDefault="00547861" w:rsidP="00F22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  <w:lang w:val="en-GB" w:bidi="ar-SA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  <w:cs/>
                <w:lang w:val="en-GB"/>
              </w:rPr>
              <w:t xml:space="preserve">รายงานไว้เดิม </w:t>
            </w:r>
          </w:p>
          <w:p w14:paraId="364719F3" w14:textId="063CF9F5" w:rsidR="00547861" w:rsidRPr="00E84424" w:rsidRDefault="00547861" w:rsidP="00F22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</w:rPr>
              <w:t>(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  <w:cs/>
              </w:rPr>
              <w:t xml:space="preserve">ตาม 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  <w:lang w:val="en-GB"/>
              </w:rPr>
              <w:t xml:space="preserve">TAS </w:t>
            </w:r>
            <w:r w:rsidR="00CF1017" w:rsidRPr="00CF1017"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  <w:lang w:val="en-GB"/>
              </w:rPr>
              <w:t>105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</w:rPr>
              <w:t xml:space="preserve"> 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  <w:cs/>
                <w:lang w:val="en-GB"/>
              </w:rPr>
              <w:t xml:space="preserve">และ 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</w:rPr>
              <w:t xml:space="preserve">TAS 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  <w:cs/>
                <w:lang w:val="en-GB"/>
              </w:rPr>
              <w:t>อื่นที่เกี่ยวข้อง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</w:rPr>
              <w:t>)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bottom"/>
          </w:tcPr>
          <w:p w14:paraId="60BB40FD" w14:textId="77777777" w:rsidR="00547861" w:rsidRPr="00E84424" w:rsidRDefault="00547861" w:rsidP="00F22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</w:rPr>
            </w:pPr>
          </w:p>
          <w:p w14:paraId="0AB92638" w14:textId="77777777" w:rsidR="00547861" w:rsidRPr="00E84424" w:rsidRDefault="00547861" w:rsidP="00F22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  <w:cs/>
                <w:lang w:val="en-GB"/>
              </w:rPr>
              <w:t xml:space="preserve">ตามที่ปรับปรุงใหม่ </w:t>
            </w:r>
          </w:p>
          <w:p w14:paraId="7BFBF2EE" w14:textId="5A06A038" w:rsidR="00547861" w:rsidRPr="00E84424" w:rsidRDefault="00547861" w:rsidP="00F22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  <w:cs/>
              </w:rPr>
              <w:t xml:space="preserve">(ตาม 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</w:rPr>
              <w:t xml:space="preserve">TFRS </w:t>
            </w:r>
            <w:r w:rsidR="00CF1017" w:rsidRPr="00CF1017"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  <w:lang w:val="en-GB"/>
              </w:rPr>
              <w:t>9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  <w:hideMark/>
          </w:tcPr>
          <w:p w14:paraId="0BA38455" w14:textId="77777777" w:rsidR="00547861" w:rsidRPr="00E84424" w:rsidRDefault="00547861" w:rsidP="00F22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  <w:lang w:val="en-GB" w:bidi="ar-SA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  <w:cs/>
                <w:lang w:val="en-GB"/>
              </w:rPr>
              <w:t>ตามที่</w:t>
            </w:r>
          </w:p>
          <w:p w14:paraId="1B186BB3" w14:textId="77777777" w:rsidR="00547861" w:rsidRPr="00E84424" w:rsidRDefault="00547861" w:rsidP="00F22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  <w:cs/>
                <w:lang w:val="en-GB"/>
              </w:rPr>
              <w:t>รายงานไว้เดิม</w:t>
            </w:r>
          </w:p>
          <w:p w14:paraId="12E87C0F" w14:textId="0956F561" w:rsidR="00547861" w:rsidRPr="00E84424" w:rsidRDefault="007F25FE" w:rsidP="00F22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  <w:cs/>
                <w:lang w:val="en-GB"/>
              </w:rPr>
              <w:t>ล้าน</w:t>
            </w:r>
            <w:r w:rsidR="00547861" w:rsidRPr="00E84424"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  <w:hideMark/>
          </w:tcPr>
          <w:p w14:paraId="7BEC109B" w14:textId="77777777" w:rsidR="00547861" w:rsidRPr="00E84424" w:rsidRDefault="00547861" w:rsidP="00F22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  <w:cs/>
                <w:lang w:val="en-GB"/>
              </w:rPr>
              <w:t>ตามที่</w:t>
            </w:r>
          </w:p>
          <w:p w14:paraId="2A45FD40" w14:textId="77777777" w:rsidR="00547861" w:rsidRPr="00E84424" w:rsidRDefault="00547861" w:rsidP="00F22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  <w:cs/>
                <w:lang w:val="en-GB"/>
              </w:rPr>
              <w:t>ปรับปรุงใหม่</w:t>
            </w:r>
          </w:p>
          <w:p w14:paraId="5A114C4D" w14:textId="353274C5" w:rsidR="00547861" w:rsidRPr="00E84424" w:rsidRDefault="007F25FE" w:rsidP="00F22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  <w:cs/>
                <w:lang w:val="en-GB"/>
              </w:rPr>
              <w:t>ล้าน</w:t>
            </w:r>
            <w:r w:rsidR="00547861" w:rsidRPr="00E84424"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933" w:type="dxa"/>
            <w:tcBorders>
              <w:bottom w:val="single" w:sz="4" w:space="0" w:color="auto"/>
            </w:tcBorders>
            <w:vAlign w:val="bottom"/>
          </w:tcPr>
          <w:p w14:paraId="64A90DD2" w14:textId="77777777" w:rsidR="00547861" w:rsidRPr="00E84424" w:rsidRDefault="00547861" w:rsidP="00F22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</w:rPr>
            </w:pPr>
          </w:p>
          <w:p w14:paraId="4484280D" w14:textId="77777777" w:rsidR="00547861" w:rsidRPr="00E84424" w:rsidRDefault="00547861" w:rsidP="00F22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</w:rPr>
            </w:pPr>
          </w:p>
          <w:p w14:paraId="1D0150BE" w14:textId="77777777" w:rsidR="00547861" w:rsidRPr="00E84424" w:rsidRDefault="00547861" w:rsidP="00F22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  <w:cs/>
                <w:lang w:val="en-GB"/>
              </w:rPr>
              <w:t>ผลต่าง</w:t>
            </w:r>
          </w:p>
          <w:p w14:paraId="56835094" w14:textId="27431B9A" w:rsidR="00547861" w:rsidRPr="00E84424" w:rsidRDefault="007F25FE" w:rsidP="00F22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  <w:cs/>
                <w:lang w:val="en-GB"/>
              </w:rPr>
              <w:t>ล้าน</w:t>
            </w:r>
            <w:r w:rsidR="00547861" w:rsidRPr="00E84424"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  <w:cs/>
                <w:lang w:val="en-GB"/>
              </w:rPr>
              <w:t>บาท</w:t>
            </w:r>
          </w:p>
        </w:tc>
      </w:tr>
      <w:tr w:rsidR="00547861" w:rsidRPr="00E84424" w14:paraId="1B6062BF" w14:textId="77777777" w:rsidTr="00CE3F6B">
        <w:tc>
          <w:tcPr>
            <w:tcW w:w="2682" w:type="dxa"/>
          </w:tcPr>
          <w:p w14:paraId="3BC06812" w14:textId="77777777" w:rsidR="00547861" w:rsidRPr="00E84424" w:rsidRDefault="00547861" w:rsidP="00F22E2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4"/>
              <w:jc w:val="thaiDistribute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  <w:cs/>
                <w:lang w:val="en-GB"/>
              </w:rPr>
              <w:t xml:space="preserve">สินทรัพย์ทางการเงิน 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</w:rPr>
              <w:t>-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  <w:cs/>
                <w:lang w:val="en-GB"/>
              </w:rPr>
              <w:t xml:space="preserve">  หมุนเวียน  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5F656071" w14:textId="77777777" w:rsidR="00547861" w:rsidRPr="00E84424" w:rsidRDefault="00547861" w:rsidP="00F22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</w:tcPr>
          <w:p w14:paraId="4F31AA17" w14:textId="77777777" w:rsidR="00547861" w:rsidRPr="00E84424" w:rsidRDefault="00547861" w:rsidP="00F22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3F57026E" w14:textId="77777777" w:rsidR="00547861" w:rsidRPr="00E84424" w:rsidRDefault="00547861" w:rsidP="00F22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08051A25" w14:textId="77777777" w:rsidR="00547861" w:rsidRPr="00E84424" w:rsidRDefault="00547861" w:rsidP="00F22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</w:p>
        </w:tc>
        <w:tc>
          <w:tcPr>
            <w:tcW w:w="933" w:type="dxa"/>
            <w:tcBorders>
              <w:top w:val="single" w:sz="4" w:space="0" w:color="auto"/>
            </w:tcBorders>
            <w:shd w:val="clear" w:color="auto" w:fill="auto"/>
          </w:tcPr>
          <w:p w14:paraId="46C8AB4C" w14:textId="77777777" w:rsidR="00547861" w:rsidRPr="00E84424" w:rsidRDefault="00547861" w:rsidP="00F22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</w:p>
        </w:tc>
      </w:tr>
      <w:tr w:rsidR="00547861" w:rsidRPr="00E84424" w14:paraId="1B09BD20" w14:textId="77777777" w:rsidTr="00CE3F6B">
        <w:tc>
          <w:tcPr>
            <w:tcW w:w="2682" w:type="dxa"/>
          </w:tcPr>
          <w:p w14:paraId="5BB8EE96" w14:textId="77777777" w:rsidR="00547861" w:rsidRPr="00E84424" w:rsidRDefault="00547861" w:rsidP="00F22E2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4"/>
              <w:jc w:val="thaiDistribute"/>
              <w:rPr>
                <w:rFonts w:ascii="Browallia New" w:eastAsia="Arial Unicode MS" w:hAnsi="Browallia New" w:cs="Browallia New"/>
                <w:spacing w:val="-2"/>
                <w:sz w:val="8"/>
                <w:szCs w:val="8"/>
                <w:rtl/>
                <w:cs/>
                <w:lang w:val="en-GB" w:bidi="ar-SA"/>
              </w:rPr>
            </w:pPr>
          </w:p>
        </w:tc>
        <w:tc>
          <w:tcPr>
            <w:tcW w:w="1559" w:type="dxa"/>
          </w:tcPr>
          <w:p w14:paraId="60A5C8FB" w14:textId="77777777" w:rsidR="00547861" w:rsidRPr="00E84424" w:rsidRDefault="00547861" w:rsidP="00F22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pacing w:val="-2"/>
                <w:sz w:val="8"/>
                <w:szCs w:val="8"/>
                <w:rtl/>
                <w:cs/>
                <w:lang w:val="en-GB" w:bidi="ar-SA"/>
              </w:rPr>
            </w:pPr>
          </w:p>
        </w:tc>
        <w:tc>
          <w:tcPr>
            <w:tcW w:w="1441" w:type="dxa"/>
          </w:tcPr>
          <w:p w14:paraId="531C32E1" w14:textId="77777777" w:rsidR="00547861" w:rsidRPr="00E84424" w:rsidRDefault="00547861" w:rsidP="00F22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pacing w:val="-2"/>
                <w:sz w:val="8"/>
                <w:szCs w:val="8"/>
                <w:rtl/>
                <w:cs/>
                <w:lang w:val="en-GB" w:bidi="ar-SA"/>
              </w:rPr>
            </w:pPr>
          </w:p>
        </w:tc>
        <w:tc>
          <w:tcPr>
            <w:tcW w:w="1152" w:type="dxa"/>
            <w:shd w:val="clear" w:color="auto" w:fill="auto"/>
          </w:tcPr>
          <w:p w14:paraId="7BD8B894" w14:textId="77777777" w:rsidR="00547861" w:rsidRPr="00E84424" w:rsidRDefault="00547861" w:rsidP="00F22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8"/>
                <w:szCs w:val="8"/>
              </w:rPr>
            </w:pPr>
          </w:p>
        </w:tc>
        <w:tc>
          <w:tcPr>
            <w:tcW w:w="1152" w:type="dxa"/>
            <w:shd w:val="clear" w:color="auto" w:fill="auto"/>
          </w:tcPr>
          <w:p w14:paraId="442DF39C" w14:textId="77777777" w:rsidR="00547861" w:rsidRPr="00E84424" w:rsidRDefault="00547861" w:rsidP="00F22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8"/>
                <w:szCs w:val="8"/>
              </w:rPr>
            </w:pPr>
          </w:p>
        </w:tc>
        <w:tc>
          <w:tcPr>
            <w:tcW w:w="933" w:type="dxa"/>
            <w:shd w:val="clear" w:color="auto" w:fill="auto"/>
          </w:tcPr>
          <w:p w14:paraId="31E78C9A" w14:textId="77777777" w:rsidR="00547861" w:rsidRPr="00E84424" w:rsidRDefault="00547861" w:rsidP="00F22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8"/>
                <w:szCs w:val="8"/>
              </w:rPr>
            </w:pPr>
          </w:p>
        </w:tc>
      </w:tr>
      <w:tr w:rsidR="00547861" w:rsidRPr="00E84424" w14:paraId="55004EF5" w14:textId="77777777" w:rsidTr="00CE3F6B">
        <w:tc>
          <w:tcPr>
            <w:tcW w:w="2682" w:type="dxa"/>
          </w:tcPr>
          <w:p w14:paraId="5FA92B8C" w14:textId="77777777" w:rsidR="00547861" w:rsidRPr="00E84424" w:rsidRDefault="00547861" w:rsidP="00F22E2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4"/>
              <w:jc w:val="thaiDistribute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  <w:lang w:val="en-GB"/>
              </w:rPr>
              <w:t>ลูกหนี้ตามสัญญาเช่าการเงินที่</w:t>
            </w:r>
          </w:p>
          <w:p w14:paraId="77F8792A" w14:textId="2C2C548E" w:rsidR="00547861" w:rsidRPr="00E84424" w:rsidRDefault="00547861" w:rsidP="00F22E2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4"/>
              <w:jc w:val="thaiDistribute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  <w:lang w:val="en-GB"/>
              </w:rPr>
              <w:t xml:space="preserve">   ถึงกำหนดชำระภายในหนึ่งปี</w:t>
            </w:r>
            <w:r w:rsidR="00CD18C9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GB"/>
              </w:rPr>
              <w:t xml:space="preserve"> </w:t>
            </w:r>
            <w:r w:rsidR="00CD18C9">
              <w:rPr>
                <w:rFonts w:ascii="Browallia New" w:eastAsia="Arial Unicode MS" w:hAnsi="Browallia New" w:cs="Browallia New" w:hint="cs"/>
                <w:spacing w:val="-2"/>
                <w:sz w:val="22"/>
                <w:szCs w:val="22"/>
                <w:cs/>
                <w:lang w:val="en-GB"/>
              </w:rPr>
              <w:t>สุทธิ</w:t>
            </w:r>
          </w:p>
        </w:tc>
        <w:tc>
          <w:tcPr>
            <w:tcW w:w="1559" w:type="dxa"/>
          </w:tcPr>
          <w:p w14:paraId="124D4243" w14:textId="77777777" w:rsidR="00547861" w:rsidRPr="00E84424" w:rsidRDefault="00547861" w:rsidP="00F22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GB" w:bidi="ar-SA"/>
              </w:rPr>
            </w:pPr>
          </w:p>
          <w:p w14:paraId="38F3BD83" w14:textId="77777777" w:rsidR="00547861" w:rsidRPr="00E84424" w:rsidRDefault="00547861" w:rsidP="00F22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  <w:lang w:val="en-GB"/>
              </w:rPr>
              <w:t>ไม่ได้บันทึก</w:t>
            </w:r>
          </w:p>
        </w:tc>
        <w:tc>
          <w:tcPr>
            <w:tcW w:w="1441" w:type="dxa"/>
          </w:tcPr>
          <w:p w14:paraId="79BA14C4" w14:textId="77777777" w:rsidR="00547861" w:rsidRPr="00E84424" w:rsidRDefault="00547861" w:rsidP="00F22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GB" w:bidi="ar-SA"/>
              </w:rPr>
            </w:pPr>
          </w:p>
          <w:p w14:paraId="72BB9CA9" w14:textId="77777777" w:rsidR="00547861" w:rsidRPr="00E84424" w:rsidRDefault="00547861" w:rsidP="00F22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rtl/>
                <w:cs/>
                <w:lang w:val="en-GB" w:bidi="ar-SA"/>
              </w:rPr>
            </w:pPr>
            <w:r w:rsidRPr="00E84424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  <w:lang w:val="en-GB"/>
              </w:rPr>
              <w:t>ราคาทุนตัดจำหน่าย</w:t>
            </w:r>
          </w:p>
        </w:tc>
        <w:tc>
          <w:tcPr>
            <w:tcW w:w="1152" w:type="dxa"/>
            <w:shd w:val="clear" w:color="auto" w:fill="auto"/>
          </w:tcPr>
          <w:p w14:paraId="2275EA2B" w14:textId="77777777" w:rsidR="00547861" w:rsidRPr="00E84424" w:rsidRDefault="00547861" w:rsidP="00F22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</w:p>
          <w:p w14:paraId="20A54751" w14:textId="77777777" w:rsidR="00547861" w:rsidRPr="00E84424" w:rsidRDefault="00547861" w:rsidP="00F22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7FADC424" w14:textId="77777777" w:rsidR="00547861" w:rsidRPr="00E84424" w:rsidRDefault="00547861" w:rsidP="00F22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</w:p>
          <w:p w14:paraId="484A917D" w14:textId="0E472C3F" w:rsidR="00547861" w:rsidRPr="00E84424" w:rsidRDefault="00CF1017" w:rsidP="00F22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CF1017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GB"/>
              </w:rPr>
              <w:t>9</w:t>
            </w:r>
          </w:p>
        </w:tc>
        <w:tc>
          <w:tcPr>
            <w:tcW w:w="933" w:type="dxa"/>
            <w:shd w:val="clear" w:color="auto" w:fill="auto"/>
          </w:tcPr>
          <w:p w14:paraId="6FBC3E5A" w14:textId="77777777" w:rsidR="00547861" w:rsidRPr="00E84424" w:rsidRDefault="00547861" w:rsidP="00F22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</w:p>
          <w:p w14:paraId="23B0E9A6" w14:textId="52904DCC" w:rsidR="00547861" w:rsidRPr="00E84424" w:rsidRDefault="00CF1017" w:rsidP="00F22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GB"/>
              </w:rPr>
              <w:t>9</w:t>
            </w:r>
          </w:p>
        </w:tc>
      </w:tr>
      <w:tr w:rsidR="00547861" w:rsidRPr="00E84424" w14:paraId="1A9A960E" w14:textId="77777777" w:rsidTr="00CE3F6B">
        <w:tc>
          <w:tcPr>
            <w:tcW w:w="2682" w:type="dxa"/>
            <w:hideMark/>
          </w:tcPr>
          <w:p w14:paraId="07E1FC0D" w14:textId="77777777" w:rsidR="00547861" w:rsidRPr="00E84424" w:rsidRDefault="00547861" w:rsidP="00F22E2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4"/>
              <w:jc w:val="thaiDistribute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E84424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  <w:lang w:val="en-GB"/>
              </w:rPr>
              <w:t>สินทรัพย์อนุพันธ์ทางการเงิน</w:t>
            </w:r>
          </w:p>
        </w:tc>
        <w:tc>
          <w:tcPr>
            <w:tcW w:w="1559" w:type="dxa"/>
            <w:hideMark/>
          </w:tcPr>
          <w:p w14:paraId="038F398C" w14:textId="77777777" w:rsidR="00547861" w:rsidRPr="00E84424" w:rsidRDefault="00547861" w:rsidP="00F22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rtl/>
                <w:cs/>
                <w:lang w:val="en-GB" w:bidi="ar-SA"/>
              </w:rPr>
            </w:pPr>
            <w:r w:rsidRPr="00E84424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  <w:lang w:val="en-GB"/>
              </w:rPr>
              <w:t>ไม่ได้บันทึก</w:t>
            </w:r>
          </w:p>
        </w:tc>
        <w:tc>
          <w:tcPr>
            <w:tcW w:w="1441" w:type="dxa"/>
            <w:hideMark/>
          </w:tcPr>
          <w:p w14:paraId="289F5387" w14:textId="77777777" w:rsidR="00547861" w:rsidRPr="00E84424" w:rsidRDefault="00547861" w:rsidP="00F22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rtl/>
                <w:cs/>
                <w:lang w:val="en-GB" w:bidi="ar-SA"/>
              </w:rPr>
            </w:pPr>
            <w:r w:rsidRPr="00E84424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FVPL</w:t>
            </w:r>
          </w:p>
        </w:tc>
        <w:tc>
          <w:tcPr>
            <w:tcW w:w="1152" w:type="dxa"/>
            <w:shd w:val="clear" w:color="auto" w:fill="auto"/>
            <w:hideMark/>
          </w:tcPr>
          <w:p w14:paraId="03542735" w14:textId="77777777" w:rsidR="00547861" w:rsidRPr="00E84424" w:rsidRDefault="00547861" w:rsidP="00F22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E84424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-</w:t>
            </w:r>
          </w:p>
        </w:tc>
        <w:tc>
          <w:tcPr>
            <w:tcW w:w="1152" w:type="dxa"/>
            <w:shd w:val="clear" w:color="auto" w:fill="auto"/>
            <w:hideMark/>
          </w:tcPr>
          <w:p w14:paraId="4E70C277" w14:textId="0F18B609" w:rsidR="00547861" w:rsidRPr="00E84424" w:rsidRDefault="00CF1017" w:rsidP="00F22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CF1017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GB"/>
              </w:rPr>
              <w:t>137</w:t>
            </w:r>
          </w:p>
        </w:tc>
        <w:tc>
          <w:tcPr>
            <w:tcW w:w="933" w:type="dxa"/>
            <w:shd w:val="clear" w:color="auto" w:fill="auto"/>
            <w:hideMark/>
          </w:tcPr>
          <w:p w14:paraId="56E1417F" w14:textId="677D56CF" w:rsidR="00547861" w:rsidRPr="00E84424" w:rsidRDefault="00CF1017" w:rsidP="00F22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CF1017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GB"/>
              </w:rPr>
              <w:t>137</w:t>
            </w:r>
          </w:p>
        </w:tc>
      </w:tr>
      <w:tr w:rsidR="00547861" w:rsidRPr="00E84424" w14:paraId="0BA7CA3C" w14:textId="77777777" w:rsidTr="00CE3F6B">
        <w:tc>
          <w:tcPr>
            <w:tcW w:w="2682" w:type="dxa"/>
          </w:tcPr>
          <w:p w14:paraId="377B66A9" w14:textId="77777777" w:rsidR="00547861" w:rsidRPr="00E84424" w:rsidRDefault="00547861" w:rsidP="00F22E2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4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  <w:rtl/>
                <w:cs/>
                <w:lang w:val="en-GB" w:bidi="ar-SA"/>
              </w:rPr>
            </w:pPr>
          </w:p>
        </w:tc>
        <w:tc>
          <w:tcPr>
            <w:tcW w:w="1559" w:type="dxa"/>
          </w:tcPr>
          <w:p w14:paraId="141E377D" w14:textId="77777777" w:rsidR="00547861" w:rsidRPr="00E84424" w:rsidRDefault="00547861" w:rsidP="00F22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</w:p>
        </w:tc>
        <w:tc>
          <w:tcPr>
            <w:tcW w:w="1441" w:type="dxa"/>
          </w:tcPr>
          <w:p w14:paraId="664384EF" w14:textId="77777777" w:rsidR="00547861" w:rsidRPr="00E84424" w:rsidRDefault="00547861" w:rsidP="00F22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</w:p>
        </w:tc>
        <w:tc>
          <w:tcPr>
            <w:tcW w:w="1152" w:type="dxa"/>
            <w:shd w:val="clear" w:color="auto" w:fill="auto"/>
          </w:tcPr>
          <w:p w14:paraId="474FAC73" w14:textId="77777777" w:rsidR="00547861" w:rsidRPr="00E84424" w:rsidRDefault="00547861" w:rsidP="00F22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</w:p>
        </w:tc>
        <w:tc>
          <w:tcPr>
            <w:tcW w:w="1152" w:type="dxa"/>
            <w:shd w:val="clear" w:color="auto" w:fill="auto"/>
          </w:tcPr>
          <w:p w14:paraId="569799A2" w14:textId="77777777" w:rsidR="00547861" w:rsidRPr="00E84424" w:rsidRDefault="00547861" w:rsidP="00F22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</w:p>
        </w:tc>
        <w:tc>
          <w:tcPr>
            <w:tcW w:w="933" w:type="dxa"/>
            <w:shd w:val="clear" w:color="auto" w:fill="auto"/>
          </w:tcPr>
          <w:p w14:paraId="10EDBE3C" w14:textId="77777777" w:rsidR="00547861" w:rsidRPr="00E84424" w:rsidRDefault="00547861" w:rsidP="00F22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</w:p>
        </w:tc>
      </w:tr>
      <w:tr w:rsidR="00547861" w:rsidRPr="00E84424" w14:paraId="17BEB5B2" w14:textId="77777777" w:rsidTr="00CE3F6B">
        <w:tc>
          <w:tcPr>
            <w:tcW w:w="2682" w:type="dxa"/>
            <w:hideMark/>
          </w:tcPr>
          <w:p w14:paraId="3F060962" w14:textId="77777777" w:rsidR="00547861" w:rsidRPr="00E84424" w:rsidRDefault="00547861" w:rsidP="00F22E2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4"/>
              <w:jc w:val="thaiDistribute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  <w:cs/>
                <w:lang w:val="en-GB"/>
              </w:rPr>
              <w:t xml:space="preserve">สินทรัพย์ทางการเงิน 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</w:rPr>
              <w:t>-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  <w:rtl/>
                <w:cs/>
                <w:lang w:val="en-GB" w:bidi="ar-SA"/>
              </w:rPr>
              <w:t xml:space="preserve"> 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</w:rPr>
              <w:t xml:space="preserve"> 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  <w:cs/>
                <w:lang w:val="en-GB"/>
              </w:rPr>
              <w:t xml:space="preserve">ไม่หมุนเวียน  </w:t>
            </w:r>
          </w:p>
        </w:tc>
        <w:tc>
          <w:tcPr>
            <w:tcW w:w="1559" w:type="dxa"/>
          </w:tcPr>
          <w:p w14:paraId="65A2C72C" w14:textId="77777777" w:rsidR="00547861" w:rsidRPr="00E84424" w:rsidRDefault="00547861" w:rsidP="00F22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</w:p>
        </w:tc>
        <w:tc>
          <w:tcPr>
            <w:tcW w:w="1441" w:type="dxa"/>
          </w:tcPr>
          <w:p w14:paraId="30BFC345" w14:textId="77777777" w:rsidR="00547861" w:rsidRPr="00E84424" w:rsidRDefault="00547861" w:rsidP="00F22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</w:p>
        </w:tc>
        <w:tc>
          <w:tcPr>
            <w:tcW w:w="1152" w:type="dxa"/>
            <w:shd w:val="clear" w:color="auto" w:fill="auto"/>
          </w:tcPr>
          <w:p w14:paraId="47B2F134" w14:textId="77777777" w:rsidR="00547861" w:rsidRPr="00E84424" w:rsidRDefault="00547861" w:rsidP="00F22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</w:p>
        </w:tc>
        <w:tc>
          <w:tcPr>
            <w:tcW w:w="1152" w:type="dxa"/>
            <w:shd w:val="clear" w:color="auto" w:fill="auto"/>
          </w:tcPr>
          <w:p w14:paraId="36DC2824" w14:textId="77777777" w:rsidR="00547861" w:rsidRPr="00E84424" w:rsidRDefault="00547861" w:rsidP="00F22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</w:p>
        </w:tc>
        <w:tc>
          <w:tcPr>
            <w:tcW w:w="933" w:type="dxa"/>
            <w:shd w:val="clear" w:color="auto" w:fill="auto"/>
          </w:tcPr>
          <w:p w14:paraId="36FCB529" w14:textId="77777777" w:rsidR="00547861" w:rsidRPr="00E84424" w:rsidRDefault="00547861" w:rsidP="00F22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</w:p>
        </w:tc>
      </w:tr>
      <w:tr w:rsidR="00547861" w:rsidRPr="00E84424" w14:paraId="47D2D206" w14:textId="77777777" w:rsidTr="00CE3F6B">
        <w:tc>
          <w:tcPr>
            <w:tcW w:w="2682" w:type="dxa"/>
          </w:tcPr>
          <w:p w14:paraId="0A4D324D" w14:textId="77777777" w:rsidR="00547861" w:rsidRPr="00E84424" w:rsidRDefault="00547861" w:rsidP="00F22E2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4"/>
              <w:jc w:val="thaiDistribute"/>
              <w:rPr>
                <w:rFonts w:ascii="Browallia New" w:eastAsia="Arial Unicode MS" w:hAnsi="Browallia New" w:cs="Browallia New"/>
                <w:spacing w:val="-2"/>
                <w:sz w:val="8"/>
                <w:szCs w:val="8"/>
                <w:rtl/>
                <w:cs/>
                <w:lang w:val="en-GB" w:bidi="ar-SA"/>
              </w:rPr>
            </w:pPr>
          </w:p>
        </w:tc>
        <w:tc>
          <w:tcPr>
            <w:tcW w:w="1559" w:type="dxa"/>
          </w:tcPr>
          <w:p w14:paraId="4E8F7622" w14:textId="77777777" w:rsidR="00547861" w:rsidRPr="00E84424" w:rsidRDefault="00547861" w:rsidP="00F22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pacing w:val="-2"/>
                <w:sz w:val="8"/>
                <w:szCs w:val="8"/>
                <w:rtl/>
                <w:cs/>
                <w:lang w:val="en-GB" w:bidi="ar-SA"/>
              </w:rPr>
            </w:pPr>
          </w:p>
        </w:tc>
        <w:tc>
          <w:tcPr>
            <w:tcW w:w="1441" w:type="dxa"/>
          </w:tcPr>
          <w:p w14:paraId="70B3DF19" w14:textId="77777777" w:rsidR="00547861" w:rsidRPr="00E84424" w:rsidRDefault="00547861" w:rsidP="00F22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pacing w:val="-2"/>
                <w:sz w:val="8"/>
                <w:szCs w:val="8"/>
                <w:rtl/>
                <w:cs/>
                <w:lang w:val="en-GB" w:bidi="ar-SA"/>
              </w:rPr>
            </w:pPr>
          </w:p>
        </w:tc>
        <w:tc>
          <w:tcPr>
            <w:tcW w:w="1152" w:type="dxa"/>
            <w:shd w:val="clear" w:color="auto" w:fill="auto"/>
          </w:tcPr>
          <w:p w14:paraId="3F82BFBD" w14:textId="77777777" w:rsidR="00547861" w:rsidRPr="00E84424" w:rsidRDefault="00547861" w:rsidP="00F22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8"/>
                <w:szCs w:val="8"/>
              </w:rPr>
            </w:pPr>
          </w:p>
        </w:tc>
        <w:tc>
          <w:tcPr>
            <w:tcW w:w="1152" w:type="dxa"/>
            <w:shd w:val="clear" w:color="auto" w:fill="auto"/>
          </w:tcPr>
          <w:p w14:paraId="160280AB" w14:textId="77777777" w:rsidR="00547861" w:rsidRPr="00E84424" w:rsidRDefault="00547861" w:rsidP="00F22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8"/>
                <w:szCs w:val="8"/>
              </w:rPr>
            </w:pPr>
          </w:p>
        </w:tc>
        <w:tc>
          <w:tcPr>
            <w:tcW w:w="933" w:type="dxa"/>
            <w:shd w:val="clear" w:color="auto" w:fill="auto"/>
          </w:tcPr>
          <w:p w14:paraId="790ECCC6" w14:textId="77777777" w:rsidR="00547861" w:rsidRPr="00E84424" w:rsidRDefault="00547861" w:rsidP="00F22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8"/>
                <w:szCs w:val="8"/>
              </w:rPr>
            </w:pPr>
          </w:p>
        </w:tc>
      </w:tr>
      <w:tr w:rsidR="00547861" w:rsidRPr="00E84424" w14:paraId="0968AEF1" w14:textId="77777777" w:rsidTr="00CE3F6B">
        <w:tc>
          <w:tcPr>
            <w:tcW w:w="2682" w:type="dxa"/>
            <w:hideMark/>
          </w:tcPr>
          <w:p w14:paraId="7DD00106" w14:textId="77777777" w:rsidR="00547861" w:rsidRPr="00E84424" w:rsidRDefault="00547861" w:rsidP="00F22E2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4"/>
              <w:jc w:val="thaiDistribute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E84424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  <w:lang w:val="en-GB"/>
              </w:rPr>
              <w:t>เงินลงทุนเผื่อขาย</w:t>
            </w:r>
          </w:p>
        </w:tc>
        <w:tc>
          <w:tcPr>
            <w:tcW w:w="1559" w:type="dxa"/>
            <w:hideMark/>
          </w:tcPr>
          <w:p w14:paraId="2FC44302" w14:textId="77777777" w:rsidR="00547861" w:rsidRPr="00E84424" w:rsidRDefault="00547861" w:rsidP="00F22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E84424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  <w:lang w:val="en-GB"/>
              </w:rPr>
              <w:t>เผื่อขาย</w:t>
            </w:r>
          </w:p>
        </w:tc>
        <w:tc>
          <w:tcPr>
            <w:tcW w:w="1441" w:type="dxa"/>
            <w:hideMark/>
          </w:tcPr>
          <w:p w14:paraId="174B7913" w14:textId="77777777" w:rsidR="00547861" w:rsidRPr="00E84424" w:rsidRDefault="00547861" w:rsidP="00F22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E84424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FVPL</w:t>
            </w:r>
          </w:p>
        </w:tc>
        <w:tc>
          <w:tcPr>
            <w:tcW w:w="1152" w:type="dxa"/>
            <w:shd w:val="clear" w:color="auto" w:fill="auto"/>
            <w:hideMark/>
          </w:tcPr>
          <w:p w14:paraId="45707D1B" w14:textId="0F9337E3" w:rsidR="00547861" w:rsidRPr="00E84424" w:rsidRDefault="00CF1017" w:rsidP="00F22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CF1017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GB"/>
              </w:rPr>
              <w:t>383</w:t>
            </w:r>
          </w:p>
        </w:tc>
        <w:tc>
          <w:tcPr>
            <w:tcW w:w="1152" w:type="dxa"/>
            <w:shd w:val="clear" w:color="auto" w:fill="auto"/>
            <w:hideMark/>
          </w:tcPr>
          <w:p w14:paraId="077C5F49" w14:textId="5BD84C7E" w:rsidR="00547861" w:rsidRPr="00E84424" w:rsidRDefault="00CF1017" w:rsidP="00F22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CF1017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GB"/>
              </w:rPr>
              <w:t>383</w:t>
            </w:r>
          </w:p>
        </w:tc>
        <w:tc>
          <w:tcPr>
            <w:tcW w:w="933" w:type="dxa"/>
            <w:shd w:val="clear" w:color="auto" w:fill="auto"/>
            <w:hideMark/>
          </w:tcPr>
          <w:p w14:paraId="49602B44" w14:textId="77777777" w:rsidR="00547861" w:rsidRPr="00E84424" w:rsidRDefault="00547861" w:rsidP="00F22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E84424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-</w:t>
            </w:r>
          </w:p>
        </w:tc>
      </w:tr>
      <w:tr w:rsidR="00547861" w:rsidRPr="00E84424" w14:paraId="7F070729" w14:textId="77777777" w:rsidTr="00CE3F6B">
        <w:tc>
          <w:tcPr>
            <w:tcW w:w="2682" w:type="dxa"/>
            <w:hideMark/>
          </w:tcPr>
          <w:p w14:paraId="100C01DC" w14:textId="77777777" w:rsidR="00547861" w:rsidRPr="00E84424" w:rsidRDefault="00547861" w:rsidP="00F22E2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4"/>
              <w:jc w:val="thaiDistribute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E84424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  <w:lang w:val="en-GB"/>
              </w:rPr>
              <w:t>เงินลงทุนระยะยาวอื่น</w:t>
            </w:r>
          </w:p>
        </w:tc>
        <w:tc>
          <w:tcPr>
            <w:tcW w:w="1559" w:type="dxa"/>
            <w:hideMark/>
          </w:tcPr>
          <w:p w14:paraId="37B01224" w14:textId="77777777" w:rsidR="00547861" w:rsidRPr="00E84424" w:rsidRDefault="00547861" w:rsidP="00F22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GB" w:bidi="ar-SA"/>
              </w:rPr>
            </w:pPr>
            <w:r w:rsidRPr="00E84424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  <w:lang w:val="en-GB"/>
              </w:rPr>
              <w:t>ราคาทุนหักการด้อยค่า</w:t>
            </w:r>
          </w:p>
        </w:tc>
        <w:tc>
          <w:tcPr>
            <w:tcW w:w="1441" w:type="dxa"/>
            <w:hideMark/>
          </w:tcPr>
          <w:p w14:paraId="78B4B1E9" w14:textId="77777777" w:rsidR="00547861" w:rsidRPr="00E84424" w:rsidRDefault="00547861" w:rsidP="00F22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E84424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FVOCI</w:t>
            </w:r>
          </w:p>
        </w:tc>
        <w:tc>
          <w:tcPr>
            <w:tcW w:w="1152" w:type="dxa"/>
            <w:shd w:val="clear" w:color="auto" w:fill="auto"/>
            <w:hideMark/>
          </w:tcPr>
          <w:p w14:paraId="471A38BF" w14:textId="10EF7408" w:rsidR="00547861" w:rsidRPr="00E84424" w:rsidRDefault="00CF1017" w:rsidP="00F22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CF1017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GB"/>
              </w:rPr>
              <w:t>41</w:t>
            </w:r>
          </w:p>
        </w:tc>
        <w:tc>
          <w:tcPr>
            <w:tcW w:w="1152" w:type="dxa"/>
            <w:shd w:val="clear" w:color="auto" w:fill="auto"/>
            <w:hideMark/>
          </w:tcPr>
          <w:p w14:paraId="53FFD007" w14:textId="1E235819" w:rsidR="00547861" w:rsidRPr="00E84424" w:rsidRDefault="00CF1017" w:rsidP="00F22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CF1017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GB"/>
              </w:rPr>
              <w:t>41</w:t>
            </w:r>
          </w:p>
        </w:tc>
        <w:tc>
          <w:tcPr>
            <w:tcW w:w="933" w:type="dxa"/>
            <w:shd w:val="clear" w:color="auto" w:fill="auto"/>
            <w:hideMark/>
          </w:tcPr>
          <w:p w14:paraId="17DC71D0" w14:textId="77777777" w:rsidR="00547861" w:rsidRPr="00E84424" w:rsidRDefault="00547861" w:rsidP="00F22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E84424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-</w:t>
            </w:r>
          </w:p>
        </w:tc>
      </w:tr>
      <w:tr w:rsidR="00547861" w:rsidRPr="00E84424" w14:paraId="3221868A" w14:textId="77777777" w:rsidTr="00CE3F6B">
        <w:tc>
          <w:tcPr>
            <w:tcW w:w="2682" w:type="dxa"/>
          </w:tcPr>
          <w:p w14:paraId="4BAA9E7D" w14:textId="797CAE70" w:rsidR="00547861" w:rsidRPr="00E84424" w:rsidRDefault="00547861" w:rsidP="00F22E2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4"/>
              <w:jc w:val="thaiDistribute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  <w:lang w:val="en-GB"/>
              </w:rPr>
              <w:t>ลูกหนี้ตามสัญญาเช่าการเงิน</w:t>
            </w:r>
            <w:r w:rsidR="0058279D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GB"/>
              </w:rPr>
              <w:t xml:space="preserve"> </w:t>
            </w:r>
            <w:r w:rsidR="0058279D">
              <w:rPr>
                <w:rFonts w:ascii="Browallia New" w:eastAsia="Arial Unicode MS" w:hAnsi="Browallia New" w:cs="Browallia New" w:hint="cs"/>
                <w:spacing w:val="-2"/>
                <w:sz w:val="22"/>
                <w:szCs w:val="22"/>
                <w:cs/>
                <w:lang w:val="en-GB"/>
              </w:rPr>
              <w:t>สุทธิ</w:t>
            </w:r>
          </w:p>
        </w:tc>
        <w:tc>
          <w:tcPr>
            <w:tcW w:w="1559" w:type="dxa"/>
          </w:tcPr>
          <w:p w14:paraId="6B8EFF25" w14:textId="77777777" w:rsidR="00547861" w:rsidRPr="00E84424" w:rsidRDefault="00547861" w:rsidP="00F22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  <w:lang w:val="en-GB"/>
              </w:rPr>
              <w:t>ไม่ได้บันทึก</w:t>
            </w:r>
          </w:p>
        </w:tc>
        <w:tc>
          <w:tcPr>
            <w:tcW w:w="1441" w:type="dxa"/>
          </w:tcPr>
          <w:p w14:paraId="67DF1132" w14:textId="77777777" w:rsidR="00547861" w:rsidRPr="00E84424" w:rsidRDefault="00547861" w:rsidP="00F22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  <w:lang w:val="en-GB"/>
              </w:rPr>
              <w:t>ราคาทุนตัดจำหน่าย</w:t>
            </w:r>
          </w:p>
        </w:tc>
        <w:tc>
          <w:tcPr>
            <w:tcW w:w="1152" w:type="dxa"/>
            <w:shd w:val="clear" w:color="auto" w:fill="auto"/>
          </w:tcPr>
          <w:p w14:paraId="73A39496" w14:textId="77777777" w:rsidR="00547861" w:rsidRPr="00E84424" w:rsidRDefault="00547861" w:rsidP="00F22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E84424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65882E22" w14:textId="3ECA243D" w:rsidR="00547861" w:rsidRPr="00E84424" w:rsidRDefault="00CF1017" w:rsidP="00F22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GB"/>
              </w:rPr>
              <w:t>9</w:t>
            </w:r>
          </w:p>
        </w:tc>
        <w:tc>
          <w:tcPr>
            <w:tcW w:w="933" w:type="dxa"/>
            <w:shd w:val="clear" w:color="auto" w:fill="auto"/>
          </w:tcPr>
          <w:p w14:paraId="345EC111" w14:textId="1930F0E2" w:rsidR="00547861" w:rsidRPr="00E84424" w:rsidRDefault="00CF1017" w:rsidP="00F22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CF1017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GB"/>
              </w:rPr>
              <w:t>9</w:t>
            </w:r>
          </w:p>
        </w:tc>
      </w:tr>
      <w:tr w:rsidR="00547861" w:rsidRPr="00E84424" w14:paraId="7A6FE48D" w14:textId="77777777" w:rsidTr="00CE3F6B">
        <w:tc>
          <w:tcPr>
            <w:tcW w:w="2682" w:type="dxa"/>
          </w:tcPr>
          <w:p w14:paraId="4B331C0C" w14:textId="77777777" w:rsidR="00547861" w:rsidRPr="00E84424" w:rsidRDefault="00547861" w:rsidP="00F22E2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4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  <w:rtl/>
                <w:cs/>
                <w:lang w:val="en-GB" w:bidi="ar-SA"/>
              </w:rPr>
            </w:pPr>
          </w:p>
        </w:tc>
        <w:tc>
          <w:tcPr>
            <w:tcW w:w="1559" w:type="dxa"/>
          </w:tcPr>
          <w:p w14:paraId="02C7CFE1" w14:textId="77777777" w:rsidR="00547861" w:rsidRPr="00E84424" w:rsidRDefault="00547861" w:rsidP="00F22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rtl/>
                <w:cs/>
                <w:lang w:val="en-GB" w:bidi="ar-SA"/>
              </w:rPr>
            </w:pPr>
          </w:p>
        </w:tc>
        <w:tc>
          <w:tcPr>
            <w:tcW w:w="1441" w:type="dxa"/>
          </w:tcPr>
          <w:p w14:paraId="467EA435" w14:textId="77777777" w:rsidR="00547861" w:rsidRPr="00E84424" w:rsidRDefault="00547861" w:rsidP="00F22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</w:p>
        </w:tc>
        <w:tc>
          <w:tcPr>
            <w:tcW w:w="1152" w:type="dxa"/>
            <w:shd w:val="clear" w:color="auto" w:fill="auto"/>
          </w:tcPr>
          <w:p w14:paraId="036E6B50" w14:textId="77777777" w:rsidR="00547861" w:rsidRPr="00E84424" w:rsidRDefault="00547861" w:rsidP="00F22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</w:p>
        </w:tc>
        <w:tc>
          <w:tcPr>
            <w:tcW w:w="1152" w:type="dxa"/>
            <w:shd w:val="clear" w:color="auto" w:fill="auto"/>
          </w:tcPr>
          <w:p w14:paraId="3E178F50" w14:textId="77777777" w:rsidR="00547861" w:rsidRPr="00E84424" w:rsidRDefault="00547861" w:rsidP="00F22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</w:p>
        </w:tc>
        <w:tc>
          <w:tcPr>
            <w:tcW w:w="933" w:type="dxa"/>
            <w:shd w:val="clear" w:color="auto" w:fill="auto"/>
          </w:tcPr>
          <w:p w14:paraId="28E1D332" w14:textId="77777777" w:rsidR="00547861" w:rsidRPr="00E84424" w:rsidRDefault="00547861" w:rsidP="00F22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</w:p>
        </w:tc>
      </w:tr>
      <w:tr w:rsidR="00547861" w:rsidRPr="00E84424" w14:paraId="661A3889" w14:textId="77777777" w:rsidTr="00CE3F6B">
        <w:tc>
          <w:tcPr>
            <w:tcW w:w="2682" w:type="dxa"/>
            <w:hideMark/>
          </w:tcPr>
          <w:p w14:paraId="319FE8B0" w14:textId="77777777" w:rsidR="00547861" w:rsidRPr="00E84424" w:rsidRDefault="00547861" w:rsidP="00F22E2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4"/>
              <w:jc w:val="thaiDistribute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  <w:cs/>
                <w:lang w:val="en-GB"/>
              </w:rPr>
              <w:t xml:space="preserve">หนี้สินทางการเงิน 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</w:rPr>
              <w:t>-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  <w:cs/>
                <w:lang w:val="en-GB"/>
              </w:rPr>
              <w:t xml:space="preserve"> หมุนเวียน</w:t>
            </w:r>
          </w:p>
        </w:tc>
        <w:tc>
          <w:tcPr>
            <w:tcW w:w="1559" w:type="dxa"/>
          </w:tcPr>
          <w:p w14:paraId="5EAE7E54" w14:textId="77777777" w:rsidR="00547861" w:rsidRPr="00E84424" w:rsidRDefault="00547861" w:rsidP="00F22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rtl/>
                <w:cs/>
                <w:lang w:val="en-GB" w:bidi="ar-SA"/>
              </w:rPr>
            </w:pPr>
          </w:p>
        </w:tc>
        <w:tc>
          <w:tcPr>
            <w:tcW w:w="1441" w:type="dxa"/>
          </w:tcPr>
          <w:p w14:paraId="673146E9" w14:textId="77777777" w:rsidR="00547861" w:rsidRPr="00E84424" w:rsidRDefault="00547861" w:rsidP="00F22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</w:p>
        </w:tc>
        <w:tc>
          <w:tcPr>
            <w:tcW w:w="1152" w:type="dxa"/>
            <w:shd w:val="clear" w:color="auto" w:fill="auto"/>
          </w:tcPr>
          <w:p w14:paraId="687A5626" w14:textId="77777777" w:rsidR="00547861" w:rsidRPr="00E84424" w:rsidRDefault="00547861" w:rsidP="00F22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</w:p>
        </w:tc>
        <w:tc>
          <w:tcPr>
            <w:tcW w:w="1152" w:type="dxa"/>
            <w:shd w:val="clear" w:color="auto" w:fill="auto"/>
          </w:tcPr>
          <w:p w14:paraId="3847D329" w14:textId="77777777" w:rsidR="00547861" w:rsidRPr="00E84424" w:rsidRDefault="00547861" w:rsidP="00F22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</w:p>
        </w:tc>
        <w:tc>
          <w:tcPr>
            <w:tcW w:w="933" w:type="dxa"/>
            <w:shd w:val="clear" w:color="auto" w:fill="auto"/>
          </w:tcPr>
          <w:p w14:paraId="367CA031" w14:textId="77777777" w:rsidR="00547861" w:rsidRPr="00E84424" w:rsidRDefault="00547861" w:rsidP="00F22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</w:p>
        </w:tc>
      </w:tr>
      <w:tr w:rsidR="00547861" w:rsidRPr="00E84424" w14:paraId="35C7329F" w14:textId="77777777" w:rsidTr="00CE3F6B">
        <w:tc>
          <w:tcPr>
            <w:tcW w:w="2682" w:type="dxa"/>
          </w:tcPr>
          <w:p w14:paraId="16F7DD94" w14:textId="77777777" w:rsidR="00547861" w:rsidRPr="00E84424" w:rsidRDefault="00547861" w:rsidP="00F22E2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4"/>
              <w:jc w:val="thaiDistribute"/>
              <w:rPr>
                <w:rFonts w:ascii="Browallia New" w:eastAsia="Arial Unicode MS" w:hAnsi="Browallia New" w:cs="Browallia New"/>
                <w:spacing w:val="-2"/>
                <w:sz w:val="8"/>
                <w:szCs w:val="8"/>
                <w:rtl/>
                <w:cs/>
                <w:lang w:val="en-GB" w:bidi="ar-SA"/>
              </w:rPr>
            </w:pPr>
          </w:p>
        </w:tc>
        <w:tc>
          <w:tcPr>
            <w:tcW w:w="1559" w:type="dxa"/>
          </w:tcPr>
          <w:p w14:paraId="3DFC2945" w14:textId="77777777" w:rsidR="00547861" w:rsidRPr="00E84424" w:rsidRDefault="00547861" w:rsidP="00F22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pacing w:val="-2"/>
                <w:sz w:val="8"/>
                <w:szCs w:val="8"/>
                <w:rtl/>
                <w:cs/>
                <w:lang w:val="en-GB" w:bidi="ar-SA"/>
              </w:rPr>
            </w:pPr>
          </w:p>
        </w:tc>
        <w:tc>
          <w:tcPr>
            <w:tcW w:w="1441" w:type="dxa"/>
          </w:tcPr>
          <w:p w14:paraId="0DC7FFE1" w14:textId="77777777" w:rsidR="00547861" w:rsidRPr="00E84424" w:rsidRDefault="00547861" w:rsidP="00F22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pacing w:val="-2"/>
                <w:sz w:val="8"/>
                <w:szCs w:val="8"/>
                <w:rtl/>
                <w:cs/>
                <w:lang w:val="en-GB" w:bidi="ar-SA"/>
              </w:rPr>
            </w:pPr>
          </w:p>
        </w:tc>
        <w:tc>
          <w:tcPr>
            <w:tcW w:w="1152" w:type="dxa"/>
            <w:shd w:val="clear" w:color="auto" w:fill="auto"/>
          </w:tcPr>
          <w:p w14:paraId="4CB01CF9" w14:textId="77777777" w:rsidR="00547861" w:rsidRPr="00E84424" w:rsidRDefault="00547861" w:rsidP="00F22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8"/>
                <w:szCs w:val="8"/>
              </w:rPr>
            </w:pPr>
          </w:p>
        </w:tc>
        <w:tc>
          <w:tcPr>
            <w:tcW w:w="1152" w:type="dxa"/>
            <w:shd w:val="clear" w:color="auto" w:fill="auto"/>
          </w:tcPr>
          <w:p w14:paraId="1B546C2D" w14:textId="77777777" w:rsidR="00547861" w:rsidRPr="00E84424" w:rsidRDefault="00547861" w:rsidP="00F22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8"/>
                <w:szCs w:val="8"/>
              </w:rPr>
            </w:pPr>
          </w:p>
        </w:tc>
        <w:tc>
          <w:tcPr>
            <w:tcW w:w="933" w:type="dxa"/>
            <w:shd w:val="clear" w:color="auto" w:fill="auto"/>
          </w:tcPr>
          <w:p w14:paraId="10C6CD85" w14:textId="77777777" w:rsidR="00547861" w:rsidRPr="00E84424" w:rsidRDefault="00547861" w:rsidP="00F22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8"/>
                <w:szCs w:val="8"/>
              </w:rPr>
            </w:pPr>
          </w:p>
        </w:tc>
      </w:tr>
      <w:tr w:rsidR="00547861" w:rsidRPr="00E84424" w14:paraId="76EE16F7" w14:textId="77777777" w:rsidTr="00CE3F6B">
        <w:tc>
          <w:tcPr>
            <w:tcW w:w="2682" w:type="dxa"/>
          </w:tcPr>
          <w:p w14:paraId="35EDC64B" w14:textId="77777777" w:rsidR="00547861" w:rsidRPr="00E84424" w:rsidRDefault="00547861" w:rsidP="00F22E2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4"/>
              <w:jc w:val="thaiDistribute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  <w:lang w:val="en-GB"/>
              </w:rPr>
              <w:t>หนี้สินตามสัญญาเช่าส่วนที่ถึงกำหนด</w:t>
            </w:r>
          </w:p>
          <w:p w14:paraId="7DDCFE7D" w14:textId="13F8E219" w:rsidR="00547861" w:rsidRPr="00E84424" w:rsidRDefault="00547861" w:rsidP="00F22E2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4"/>
              <w:jc w:val="thaiDistribute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  <w:lang w:val="en-GB"/>
              </w:rPr>
              <w:t xml:space="preserve">   ชำระภายในหนึ่งปี</w:t>
            </w:r>
            <w:r w:rsidR="00CD18C9">
              <w:rPr>
                <w:rFonts w:ascii="Browallia New" w:eastAsia="Arial Unicode MS" w:hAnsi="Browallia New" w:cs="Browallia New" w:hint="cs"/>
                <w:spacing w:val="-2"/>
                <w:sz w:val="22"/>
                <w:szCs w:val="22"/>
                <w:cs/>
                <w:lang w:val="en-GB"/>
              </w:rPr>
              <w:t xml:space="preserve"> สุทธิ</w:t>
            </w:r>
          </w:p>
        </w:tc>
        <w:tc>
          <w:tcPr>
            <w:tcW w:w="1559" w:type="dxa"/>
          </w:tcPr>
          <w:p w14:paraId="221BFA0C" w14:textId="77777777" w:rsidR="00547861" w:rsidRPr="00E84424" w:rsidRDefault="00547861" w:rsidP="00F22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GB" w:bidi="ar-SA"/>
              </w:rPr>
            </w:pPr>
          </w:p>
          <w:p w14:paraId="265462EC" w14:textId="77777777" w:rsidR="00547861" w:rsidRPr="00E84424" w:rsidRDefault="00547861" w:rsidP="00F22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  <w:lang w:val="en-GB"/>
              </w:rPr>
              <w:t>ไม่ได้บันทึก</w:t>
            </w:r>
          </w:p>
        </w:tc>
        <w:tc>
          <w:tcPr>
            <w:tcW w:w="1441" w:type="dxa"/>
          </w:tcPr>
          <w:p w14:paraId="0E63B2EE" w14:textId="77777777" w:rsidR="00547861" w:rsidRPr="00E84424" w:rsidRDefault="00547861" w:rsidP="00F22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</w:p>
          <w:p w14:paraId="21D41AF8" w14:textId="77777777" w:rsidR="00547861" w:rsidRPr="00E84424" w:rsidRDefault="00547861" w:rsidP="00F22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E84424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  <w:t>ราคาทุนตัดจำหน่าย</w:t>
            </w:r>
          </w:p>
        </w:tc>
        <w:tc>
          <w:tcPr>
            <w:tcW w:w="1152" w:type="dxa"/>
            <w:shd w:val="clear" w:color="auto" w:fill="auto"/>
          </w:tcPr>
          <w:p w14:paraId="611B7302" w14:textId="77777777" w:rsidR="00547861" w:rsidRPr="00E84424" w:rsidRDefault="00547861" w:rsidP="00F22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</w:p>
          <w:p w14:paraId="75180889" w14:textId="77777777" w:rsidR="00547861" w:rsidRPr="00E84424" w:rsidRDefault="00547861" w:rsidP="00F22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360C76CB" w14:textId="77777777" w:rsidR="00547861" w:rsidRPr="00E84424" w:rsidRDefault="00547861" w:rsidP="00F22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</w:p>
          <w:p w14:paraId="17360983" w14:textId="4C608EDE" w:rsidR="00547861" w:rsidRPr="00E84424" w:rsidRDefault="00CF1017" w:rsidP="00F22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CF1017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GB"/>
              </w:rPr>
              <w:t>1</w:t>
            </w:r>
            <w:r w:rsidR="00547861" w:rsidRPr="00E84424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GB"/>
              </w:rPr>
              <w:t>114</w:t>
            </w:r>
          </w:p>
        </w:tc>
        <w:tc>
          <w:tcPr>
            <w:tcW w:w="933" w:type="dxa"/>
            <w:shd w:val="clear" w:color="auto" w:fill="auto"/>
          </w:tcPr>
          <w:p w14:paraId="0F17B02C" w14:textId="77777777" w:rsidR="00547861" w:rsidRPr="00E84424" w:rsidRDefault="00547861" w:rsidP="00F22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</w:p>
          <w:p w14:paraId="1ACE49B3" w14:textId="085875CC" w:rsidR="00547861" w:rsidRPr="00E84424" w:rsidRDefault="00CF1017" w:rsidP="00F22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CF1017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GB"/>
              </w:rPr>
              <w:t>1</w:t>
            </w:r>
            <w:r w:rsidR="00547861" w:rsidRPr="00E84424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GB"/>
              </w:rPr>
              <w:t>114</w:t>
            </w:r>
          </w:p>
        </w:tc>
      </w:tr>
      <w:tr w:rsidR="00547861" w:rsidRPr="00E84424" w14:paraId="25E12A89" w14:textId="77777777" w:rsidTr="00CE3F6B">
        <w:tc>
          <w:tcPr>
            <w:tcW w:w="2682" w:type="dxa"/>
          </w:tcPr>
          <w:p w14:paraId="26F3F1C0" w14:textId="77777777" w:rsidR="00547861" w:rsidRPr="00E84424" w:rsidRDefault="00547861" w:rsidP="00F22E2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4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  <w:rtl/>
                <w:cs/>
                <w:lang w:val="en-GB" w:bidi="ar-SA"/>
              </w:rPr>
            </w:pPr>
          </w:p>
        </w:tc>
        <w:tc>
          <w:tcPr>
            <w:tcW w:w="1559" w:type="dxa"/>
          </w:tcPr>
          <w:p w14:paraId="778E1B81" w14:textId="77777777" w:rsidR="00547861" w:rsidRPr="00E84424" w:rsidRDefault="00547861" w:rsidP="00F22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rtl/>
                <w:cs/>
                <w:lang w:val="en-GB" w:bidi="ar-SA"/>
              </w:rPr>
            </w:pPr>
          </w:p>
        </w:tc>
        <w:tc>
          <w:tcPr>
            <w:tcW w:w="1441" w:type="dxa"/>
          </w:tcPr>
          <w:p w14:paraId="21C20C04" w14:textId="77777777" w:rsidR="00547861" w:rsidRPr="00E84424" w:rsidRDefault="00547861" w:rsidP="00F22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</w:p>
        </w:tc>
        <w:tc>
          <w:tcPr>
            <w:tcW w:w="1152" w:type="dxa"/>
            <w:shd w:val="clear" w:color="auto" w:fill="auto"/>
          </w:tcPr>
          <w:p w14:paraId="2C53BB83" w14:textId="77777777" w:rsidR="00547861" w:rsidRPr="00E84424" w:rsidRDefault="00547861" w:rsidP="00F22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</w:p>
        </w:tc>
        <w:tc>
          <w:tcPr>
            <w:tcW w:w="1152" w:type="dxa"/>
            <w:shd w:val="clear" w:color="auto" w:fill="auto"/>
          </w:tcPr>
          <w:p w14:paraId="234D6410" w14:textId="77777777" w:rsidR="00547861" w:rsidRPr="00E84424" w:rsidRDefault="00547861" w:rsidP="00F22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</w:p>
        </w:tc>
        <w:tc>
          <w:tcPr>
            <w:tcW w:w="933" w:type="dxa"/>
            <w:shd w:val="clear" w:color="auto" w:fill="auto"/>
          </w:tcPr>
          <w:p w14:paraId="6B047AA0" w14:textId="77777777" w:rsidR="00547861" w:rsidRPr="00E84424" w:rsidRDefault="00547861" w:rsidP="00F22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</w:p>
        </w:tc>
      </w:tr>
      <w:tr w:rsidR="00547861" w:rsidRPr="00E84424" w14:paraId="5D5BB7FA" w14:textId="77777777" w:rsidTr="00CE3F6B">
        <w:tc>
          <w:tcPr>
            <w:tcW w:w="2682" w:type="dxa"/>
            <w:hideMark/>
          </w:tcPr>
          <w:p w14:paraId="4A299E83" w14:textId="77777777" w:rsidR="00547861" w:rsidRPr="00E84424" w:rsidRDefault="00547861" w:rsidP="00F22E2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4"/>
              <w:jc w:val="thaiDistribute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  <w:cs/>
                <w:lang w:val="en-GB"/>
              </w:rPr>
              <w:t xml:space="preserve">หนี้สินทางการเงิน 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</w:rPr>
              <w:t>-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  <w:cs/>
                <w:lang w:val="en-GB"/>
              </w:rPr>
              <w:t xml:space="preserve"> ไม่หมุนเวียน</w:t>
            </w:r>
          </w:p>
        </w:tc>
        <w:tc>
          <w:tcPr>
            <w:tcW w:w="1559" w:type="dxa"/>
          </w:tcPr>
          <w:p w14:paraId="39B2F223" w14:textId="77777777" w:rsidR="00547861" w:rsidRPr="00E84424" w:rsidRDefault="00547861" w:rsidP="00F22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rtl/>
                <w:cs/>
                <w:lang w:val="en-GB" w:bidi="ar-SA"/>
              </w:rPr>
            </w:pPr>
          </w:p>
        </w:tc>
        <w:tc>
          <w:tcPr>
            <w:tcW w:w="1441" w:type="dxa"/>
          </w:tcPr>
          <w:p w14:paraId="21000DCC" w14:textId="77777777" w:rsidR="00547861" w:rsidRPr="00E84424" w:rsidRDefault="00547861" w:rsidP="00F22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</w:p>
        </w:tc>
        <w:tc>
          <w:tcPr>
            <w:tcW w:w="1152" w:type="dxa"/>
            <w:shd w:val="clear" w:color="auto" w:fill="auto"/>
          </w:tcPr>
          <w:p w14:paraId="1A1DFFDD" w14:textId="77777777" w:rsidR="00547861" w:rsidRPr="00E84424" w:rsidRDefault="00547861" w:rsidP="00F22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</w:p>
        </w:tc>
        <w:tc>
          <w:tcPr>
            <w:tcW w:w="1152" w:type="dxa"/>
            <w:shd w:val="clear" w:color="auto" w:fill="auto"/>
          </w:tcPr>
          <w:p w14:paraId="0BED6FF8" w14:textId="77777777" w:rsidR="00547861" w:rsidRPr="00E84424" w:rsidRDefault="00547861" w:rsidP="00F22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</w:p>
        </w:tc>
        <w:tc>
          <w:tcPr>
            <w:tcW w:w="933" w:type="dxa"/>
            <w:shd w:val="clear" w:color="auto" w:fill="auto"/>
          </w:tcPr>
          <w:p w14:paraId="2EED36CA" w14:textId="77777777" w:rsidR="00547861" w:rsidRPr="00E84424" w:rsidRDefault="00547861" w:rsidP="00F22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</w:p>
        </w:tc>
      </w:tr>
      <w:tr w:rsidR="00547861" w:rsidRPr="00E84424" w14:paraId="284A7FCC" w14:textId="77777777" w:rsidTr="00CE3F6B">
        <w:tc>
          <w:tcPr>
            <w:tcW w:w="2682" w:type="dxa"/>
          </w:tcPr>
          <w:p w14:paraId="22ADCE6F" w14:textId="77777777" w:rsidR="00547861" w:rsidRPr="00E84424" w:rsidRDefault="00547861" w:rsidP="00F22E2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4"/>
              <w:jc w:val="thaiDistribute"/>
              <w:rPr>
                <w:rFonts w:ascii="Browallia New" w:eastAsia="Arial Unicode MS" w:hAnsi="Browallia New" w:cs="Browallia New"/>
                <w:spacing w:val="-2"/>
                <w:sz w:val="8"/>
                <w:szCs w:val="8"/>
                <w:rtl/>
                <w:cs/>
                <w:lang w:val="en-GB" w:bidi="ar-SA"/>
              </w:rPr>
            </w:pPr>
          </w:p>
        </w:tc>
        <w:tc>
          <w:tcPr>
            <w:tcW w:w="1559" w:type="dxa"/>
          </w:tcPr>
          <w:p w14:paraId="00D53F49" w14:textId="77777777" w:rsidR="00547861" w:rsidRPr="00E84424" w:rsidRDefault="00547861" w:rsidP="00F22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pacing w:val="-2"/>
                <w:sz w:val="8"/>
                <w:szCs w:val="8"/>
                <w:rtl/>
                <w:cs/>
                <w:lang w:val="en-GB" w:bidi="ar-SA"/>
              </w:rPr>
            </w:pPr>
          </w:p>
        </w:tc>
        <w:tc>
          <w:tcPr>
            <w:tcW w:w="1441" w:type="dxa"/>
          </w:tcPr>
          <w:p w14:paraId="0FE98786" w14:textId="77777777" w:rsidR="00547861" w:rsidRPr="00E84424" w:rsidRDefault="00547861" w:rsidP="00F22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pacing w:val="-2"/>
                <w:sz w:val="8"/>
                <w:szCs w:val="8"/>
                <w:rtl/>
                <w:cs/>
                <w:lang w:val="en-GB" w:bidi="ar-SA"/>
              </w:rPr>
            </w:pPr>
          </w:p>
        </w:tc>
        <w:tc>
          <w:tcPr>
            <w:tcW w:w="1152" w:type="dxa"/>
            <w:shd w:val="clear" w:color="auto" w:fill="auto"/>
          </w:tcPr>
          <w:p w14:paraId="0D00D568" w14:textId="77777777" w:rsidR="00547861" w:rsidRPr="00E84424" w:rsidRDefault="00547861" w:rsidP="00F22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8"/>
                <w:szCs w:val="8"/>
              </w:rPr>
            </w:pPr>
          </w:p>
        </w:tc>
        <w:tc>
          <w:tcPr>
            <w:tcW w:w="1152" w:type="dxa"/>
            <w:shd w:val="clear" w:color="auto" w:fill="auto"/>
          </w:tcPr>
          <w:p w14:paraId="7407BED2" w14:textId="77777777" w:rsidR="00547861" w:rsidRPr="00E84424" w:rsidRDefault="00547861" w:rsidP="00F22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8"/>
                <w:szCs w:val="8"/>
              </w:rPr>
            </w:pPr>
          </w:p>
        </w:tc>
        <w:tc>
          <w:tcPr>
            <w:tcW w:w="933" w:type="dxa"/>
            <w:shd w:val="clear" w:color="auto" w:fill="auto"/>
          </w:tcPr>
          <w:p w14:paraId="68308425" w14:textId="77777777" w:rsidR="00547861" w:rsidRPr="00E84424" w:rsidRDefault="00547861" w:rsidP="00F22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8"/>
                <w:szCs w:val="8"/>
              </w:rPr>
            </w:pPr>
          </w:p>
        </w:tc>
      </w:tr>
      <w:tr w:rsidR="00547861" w:rsidRPr="00E84424" w14:paraId="7B0FEAC9" w14:textId="77777777" w:rsidTr="00CE3F6B">
        <w:tc>
          <w:tcPr>
            <w:tcW w:w="2682" w:type="dxa"/>
            <w:hideMark/>
          </w:tcPr>
          <w:p w14:paraId="4D156E5B" w14:textId="77777777" w:rsidR="00547861" w:rsidRPr="00E84424" w:rsidRDefault="00547861" w:rsidP="00F22E2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4"/>
              <w:jc w:val="thaiDistribute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E84424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  <w:lang w:val="en-GB"/>
              </w:rPr>
              <w:t>หนี้สินอนุพันธ์ทางการเงิน</w:t>
            </w:r>
          </w:p>
        </w:tc>
        <w:tc>
          <w:tcPr>
            <w:tcW w:w="1559" w:type="dxa"/>
            <w:hideMark/>
          </w:tcPr>
          <w:p w14:paraId="4A376A35" w14:textId="77777777" w:rsidR="00547861" w:rsidRPr="00E84424" w:rsidRDefault="00547861" w:rsidP="00F22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rtl/>
                <w:cs/>
                <w:lang w:val="en-GB" w:bidi="ar-SA"/>
              </w:rPr>
            </w:pPr>
            <w:r w:rsidRPr="00E84424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  <w:lang w:val="en-GB"/>
              </w:rPr>
              <w:t>ไม่ได้บันทึก</w:t>
            </w:r>
          </w:p>
        </w:tc>
        <w:tc>
          <w:tcPr>
            <w:tcW w:w="1441" w:type="dxa"/>
            <w:hideMark/>
          </w:tcPr>
          <w:p w14:paraId="4AF2423A" w14:textId="77777777" w:rsidR="00547861" w:rsidRPr="00E84424" w:rsidRDefault="00547861" w:rsidP="00F22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E84424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FVPL</w:t>
            </w:r>
          </w:p>
        </w:tc>
        <w:tc>
          <w:tcPr>
            <w:tcW w:w="1152" w:type="dxa"/>
            <w:shd w:val="clear" w:color="auto" w:fill="auto"/>
            <w:hideMark/>
          </w:tcPr>
          <w:p w14:paraId="4AE39624" w14:textId="77777777" w:rsidR="00547861" w:rsidRPr="00E84424" w:rsidRDefault="00547861" w:rsidP="00F22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E84424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-</w:t>
            </w:r>
          </w:p>
        </w:tc>
        <w:tc>
          <w:tcPr>
            <w:tcW w:w="1152" w:type="dxa"/>
            <w:shd w:val="clear" w:color="auto" w:fill="auto"/>
            <w:hideMark/>
          </w:tcPr>
          <w:p w14:paraId="1803D293" w14:textId="0EC884D4" w:rsidR="00547861" w:rsidRPr="00E84424" w:rsidRDefault="00CF1017" w:rsidP="00F22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GB"/>
              </w:rPr>
              <w:t>413</w:t>
            </w:r>
          </w:p>
        </w:tc>
        <w:tc>
          <w:tcPr>
            <w:tcW w:w="933" w:type="dxa"/>
            <w:shd w:val="clear" w:color="auto" w:fill="auto"/>
            <w:hideMark/>
          </w:tcPr>
          <w:p w14:paraId="65B20FAA" w14:textId="367EFDFD" w:rsidR="00547861" w:rsidRPr="00E84424" w:rsidRDefault="00CF1017" w:rsidP="00F22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CF1017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GB"/>
              </w:rPr>
              <w:t>413</w:t>
            </w:r>
          </w:p>
        </w:tc>
      </w:tr>
      <w:tr w:rsidR="00547861" w:rsidRPr="00E84424" w14:paraId="04FE33BA" w14:textId="77777777" w:rsidTr="00CE3F6B">
        <w:tc>
          <w:tcPr>
            <w:tcW w:w="2682" w:type="dxa"/>
          </w:tcPr>
          <w:p w14:paraId="2CAF0ECA" w14:textId="2A85DAE3" w:rsidR="00547861" w:rsidRPr="00E84424" w:rsidRDefault="00547861" w:rsidP="00F22E2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4"/>
              <w:jc w:val="thaiDistribute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  <w:lang w:val="en-GB"/>
              </w:rPr>
              <w:t>หนี้สินตามสัญญาเช่า</w:t>
            </w:r>
            <w:r w:rsidR="0058279D">
              <w:rPr>
                <w:rFonts w:ascii="Browallia New" w:eastAsia="Arial Unicode MS" w:hAnsi="Browallia New" w:cs="Browallia New" w:hint="cs"/>
                <w:spacing w:val="-2"/>
                <w:sz w:val="22"/>
                <w:szCs w:val="22"/>
                <w:cs/>
                <w:lang w:val="en-GB"/>
              </w:rPr>
              <w:t xml:space="preserve"> สุทธิ</w:t>
            </w:r>
          </w:p>
        </w:tc>
        <w:tc>
          <w:tcPr>
            <w:tcW w:w="1559" w:type="dxa"/>
          </w:tcPr>
          <w:p w14:paraId="52D73944" w14:textId="77777777" w:rsidR="00547861" w:rsidRPr="00E84424" w:rsidRDefault="00547861" w:rsidP="00F22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  <w:lang w:val="en-GB"/>
              </w:rPr>
              <w:t>ไม่ได้บันทึก</w:t>
            </w:r>
          </w:p>
        </w:tc>
        <w:tc>
          <w:tcPr>
            <w:tcW w:w="1441" w:type="dxa"/>
          </w:tcPr>
          <w:p w14:paraId="25BCD666" w14:textId="77777777" w:rsidR="00547861" w:rsidRPr="00E84424" w:rsidRDefault="00547861" w:rsidP="00F22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  <w:lang w:val="en-GB"/>
              </w:rPr>
              <w:t>ราคาทุนตัดจำหน่าย</w:t>
            </w:r>
          </w:p>
        </w:tc>
        <w:tc>
          <w:tcPr>
            <w:tcW w:w="1152" w:type="dxa"/>
            <w:shd w:val="clear" w:color="auto" w:fill="auto"/>
          </w:tcPr>
          <w:p w14:paraId="5879C1B9" w14:textId="77777777" w:rsidR="00547861" w:rsidRPr="00E84424" w:rsidRDefault="00547861" w:rsidP="00F22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E84424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5209B8A9" w14:textId="6FE8B01B" w:rsidR="00547861" w:rsidRPr="00E84424" w:rsidRDefault="00CF1017" w:rsidP="00F22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GB"/>
              </w:rPr>
              <w:t>11</w:t>
            </w:r>
            <w:r w:rsidR="00547861" w:rsidRPr="00E84424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GB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GB"/>
              </w:rPr>
              <w:t>633</w:t>
            </w:r>
          </w:p>
        </w:tc>
        <w:tc>
          <w:tcPr>
            <w:tcW w:w="933" w:type="dxa"/>
            <w:shd w:val="clear" w:color="auto" w:fill="auto"/>
          </w:tcPr>
          <w:p w14:paraId="59FE1F28" w14:textId="705B08D1" w:rsidR="00547861" w:rsidRPr="00E84424" w:rsidRDefault="00CF1017" w:rsidP="00F22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rtl/>
                <w:cs/>
                <w:lang w:val="en-GB" w:bidi="ar-SA"/>
              </w:rPr>
            </w:pPr>
            <w:r w:rsidRPr="00CF1017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GB" w:bidi="ar-SA"/>
              </w:rPr>
              <w:t>11</w:t>
            </w:r>
            <w:r w:rsidR="00547861" w:rsidRPr="00E84424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GB" w:bidi="ar-SA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GB" w:bidi="ar-SA"/>
              </w:rPr>
              <w:t>633</w:t>
            </w:r>
          </w:p>
        </w:tc>
      </w:tr>
      <w:bookmarkEnd w:id="18"/>
    </w:tbl>
    <w:p w14:paraId="2B053072" w14:textId="77777777" w:rsidR="00034B58" w:rsidRPr="00E84424" w:rsidRDefault="00034B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eastAsia="Arial Unicode MS" w:hAnsi="Browallia New" w:cs="Browallia New"/>
          <w:spacing w:val="-2"/>
          <w:sz w:val="26"/>
          <w:szCs w:val="26"/>
          <w:cs/>
        </w:rPr>
      </w:pPr>
      <w:r w:rsidRPr="00E8442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br w:type="page"/>
      </w:r>
    </w:p>
    <w:p w14:paraId="540DB229" w14:textId="791587E1" w:rsidR="00147EE7" w:rsidRPr="00E84424" w:rsidRDefault="00147EE7" w:rsidP="00C61AD7">
      <w:pPr>
        <w:tabs>
          <w:tab w:val="clear" w:pos="227"/>
          <w:tab w:val="clear" w:pos="454"/>
          <w:tab w:val="clear" w:pos="680"/>
          <w:tab w:val="left" w:pos="540"/>
          <w:tab w:val="left" w:pos="720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tbl>
      <w:tblPr>
        <w:tblW w:w="8982" w:type="dxa"/>
        <w:tblInd w:w="477" w:type="dxa"/>
        <w:tblLook w:val="04A0" w:firstRow="1" w:lastRow="0" w:firstColumn="1" w:lastColumn="0" w:noHBand="0" w:noVBand="1"/>
      </w:tblPr>
      <w:tblGrid>
        <w:gridCol w:w="2642"/>
        <w:gridCol w:w="1701"/>
        <w:gridCol w:w="1417"/>
        <w:gridCol w:w="1152"/>
        <w:gridCol w:w="1077"/>
        <w:gridCol w:w="993"/>
      </w:tblGrid>
      <w:tr w:rsidR="00547861" w:rsidRPr="00E84424" w14:paraId="7C6E91ED" w14:textId="77777777" w:rsidTr="005C436E">
        <w:trPr>
          <w:tblHeader/>
        </w:trPr>
        <w:tc>
          <w:tcPr>
            <w:tcW w:w="2642" w:type="dxa"/>
          </w:tcPr>
          <w:p w14:paraId="4AC5245B" w14:textId="77777777" w:rsidR="00547861" w:rsidRPr="00E84424" w:rsidRDefault="00547861" w:rsidP="001C7D4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4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</w:rPr>
            </w:pPr>
          </w:p>
        </w:tc>
        <w:tc>
          <w:tcPr>
            <w:tcW w:w="6340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108297" w14:textId="77777777" w:rsidR="00547861" w:rsidRPr="00E84424" w:rsidRDefault="00547861" w:rsidP="001C7D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  <w:lang w:val="en-GB" w:bidi="ar-SA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  <w:cs/>
                <w:lang w:val="en-GB"/>
              </w:rPr>
              <w:t>งบการเงินเฉพาะกิจการ</w:t>
            </w:r>
          </w:p>
        </w:tc>
      </w:tr>
      <w:tr w:rsidR="00547861" w:rsidRPr="00E84424" w14:paraId="39AFEA96" w14:textId="77777777" w:rsidTr="005C436E">
        <w:trPr>
          <w:tblHeader/>
        </w:trPr>
        <w:tc>
          <w:tcPr>
            <w:tcW w:w="2642" w:type="dxa"/>
          </w:tcPr>
          <w:p w14:paraId="38E11E58" w14:textId="77777777" w:rsidR="00547861" w:rsidRPr="00E84424" w:rsidRDefault="00547861" w:rsidP="001C7D4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4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</w:rPr>
            </w:pPr>
          </w:p>
        </w:tc>
        <w:tc>
          <w:tcPr>
            <w:tcW w:w="3118" w:type="dxa"/>
            <w:gridSpan w:val="2"/>
            <w:tcBorders>
              <w:bottom w:val="single" w:sz="4" w:space="0" w:color="auto"/>
            </w:tcBorders>
            <w:vAlign w:val="bottom"/>
          </w:tcPr>
          <w:p w14:paraId="2F55E984" w14:textId="77777777" w:rsidR="00547861" w:rsidRPr="00E84424" w:rsidRDefault="00547861" w:rsidP="001C7D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  <w:lang w:val="en-GB" w:bidi="ar-SA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  <w:cs/>
                <w:lang w:val="en-GB"/>
              </w:rPr>
              <w:t>ประเภทการวัดมูลค่า</w:t>
            </w:r>
          </w:p>
        </w:tc>
        <w:tc>
          <w:tcPr>
            <w:tcW w:w="3222" w:type="dxa"/>
            <w:gridSpan w:val="3"/>
            <w:tcBorders>
              <w:bottom w:val="single" w:sz="4" w:space="0" w:color="auto"/>
            </w:tcBorders>
            <w:vAlign w:val="bottom"/>
          </w:tcPr>
          <w:p w14:paraId="0DEC34BD" w14:textId="77777777" w:rsidR="00547861" w:rsidRPr="00E84424" w:rsidRDefault="00547861" w:rsidP="001C7D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  <w:lang w:val="en-GB" w:bidi="ar-SA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  <w:cs/>
                <w:lang w:val="en-GB"/>
              </w:rPr>
              <w:t>มูลค่าตามบัญชี</w:t>
            </w:r>
          </w:p>
        </w:tc>
      </w:tr>
      <w:tr w:rsidR="00547861" w:rsidRPr="00E84424" w14:paraId="34C3DC29" w14:textId="77777777" w:rsidTr="005C436E">
        <w:trPr>
          <w:tblHeader/>
        </w:trPr>
        <w:tc>
          <w:tcPr>
            <w:tcW w:w="2642" w:type="dxa"/>
          </w:tcPr>
          <w:p w14:paraId="2CC7519D" w14:textId="77777777" w:rsidR="00547861" w:rsidRPr="00E84424" w:rsidRDefault="00547861" w:rsidP="001C7D4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4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</w:rPr>
            </w:pPr>
          </w:p>
          <w:p w14:paraId="7592B4B2" w14:textId="77777777" w:rsidR="00547861" w:rsidRPr="00E84424" w:rsidRDefault="00547861" w:rsidP="001C7D4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4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</w:rPr>
            </w:pPr>
          </w:p>
          <w:p w14:paraId="182B0781" w14:textId="77777777" w:rsidR="00547861" w:rsidRPr="00E84424" w:rsidRDefault="00547861" w:rsidP="001C7D4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4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  <w:rtl/>
                <w:cs/>
                <w:lang w:val="en-GB" w:bidi="ar-SA"/>
              </w:rPr>
              <w:t xml:space="preserve"> 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  <w:hideMark/>
          </w:tcPr>
          <w:p w14:paraId="45CB96A3" w14:textId="77777777" w:rsidR="00547861" w:rsidRPr="00E84424" w:rsidRDefault="00547861" w:rsidP="001C7D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  <w:lang w:val="en-GB" w:bidi="ar-SA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  <w:cs/>
                <w:lang w:val="en-GB"/>
              </w:rPr>
              <w:t>ตามที่</w:t>
            </w:r>
          </w:p>
          <w:p w14:paraId="2E5EBC97" w14:textId="77777777" w:rsidR="00547861" w:rsidRPr="00E84424" w:rsidRDefault="00547861" w:rsidP="001C7D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  <w:lang w:val="en-GB" w:bidi="ar-SA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  <w:cs/>
                <w:lang w:val="en-GB"/>
              </w:rPr>
              <w:t xml:space="preserve">รายงานไว้เดิม </w:t>
            </w:r>
          </w:p>
          <w:p w14:paraId="0375AA60" w14:textId="0E889F4B" w:rsidR="00547861" w:rsidRPr="00E84424" w:rsidRDefault="00547861" w:rsidP="001C7D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  <w:lang w:val="en-GB" w:bidi="ar-SA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</w:rPr>
              <w:t>(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  <w:cs/>
              </w:rPr>
              <w:t xml:space="preserve">ตาม 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  <w:lang w:val="en-GB"/>
              </w:rPr>
              <w:t xml:space="preserve">TAS </w:t>
            </w:r>
            <w:r w:rsidR="00CF1017" w:rsidRPr="00CF1017"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  <w:lang w:val="en-GB"/>
              </w:rPr>
              <w:t>105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</w:rPr>
              <w:t xml:space="preserve"> 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  <w:cs/>
                <w:lang w:val="en-GB"/>
              </w:rPr>
              <w:t xml:space="preserve">และ 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</w:rPr>
              <w:t xml:space="preserve">TAS 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  <w:cs/>
                <w:lang w:val="en-GB"/>
              </w:rPr>
              <w:t>อื่นที่เกี่ยวข้อง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5415DD38" w14:textId="77777777" w:rsidR="00547861" w:rsidRPr="00E84424" w:rsidRDefault="00547861" w:rsidP="001C7D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</w:rPr>
            </w:pPr>
          </w:p>
          <w:p w14:paraId="65D49DF6" w14:textId="77777777" w:rsidR="00547861" w:rsidRPr="00E84424" w:rsidRDefault="00547861" w:rsidP="001C7D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  <w:cs/>
                <w:lang w:val="en-GB"/>
              </w:rPr>
              <w:t xml:space="preserve">ตามที่ปรับปรุงใหม่ </w:t>
            </w:r>
          </w:p>
          <w:p w14:paraId="28BCC06F" w14:textId="666265E7" w:rsidR="00547861" w:rsidRPr="00E84424" w:rsidRDefault="00547861" w:rsidP="001C7D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  <w:lang w:val="en-GB" w:bidi="ar-SA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  <w:cs/>
              </w:rPr>
              <w:t xml:space="preserve">(ตาม 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</w:rPr>
              <w:t xml:space="preserve">TFRS </w:t>
            </w:r>
            <w:r w:rsidR="00CF1017" w:rsidRPr="00CF1017"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  <w:lang w:val="en-GB"/>
              </w:rPr>
              <w:t>9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  <w:hideMark/>
          </w:tcPr>
          <w:p w14:paraId="6C2F2289" w14:textId="77777777" w:rsidR="00547861" w:rsidRPr="00E84424" w:rsidRDefault="00547861" w:rsidP="001C7D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  <w:lang w:val="en-GB" w:bidi="ar-SA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  <w:cs/>
                <w:lang w:val="en-GB"/>
              </w:rPr>
              <w:t>ตามที่</w:t>
            </w:r>
          </w:p>
          <w:p w14:paraId="674CD528" w14:textId="77777777" w:rsidR="00547861" w:rsidRPr="00E84424" w:rsidRDefault="00547861" w:rsidP="001C7D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  <w:lang w:val="en-GB" w:bidi="ar-SA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  <w:cs/>
                <w:lang w:val="en-GB"/>
              </w:rPr>
              <w:t>รายงานไว้เดิม</w:t>
            </w:r>
          </w:p>
          <w:p w14:paraId="099A553F" w14:textId="02A4D435" w:rsidR="00547861" w:rsidRPr="00E84424" w:rsidRDefault="007F25FE" w:rsidP="001C7D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  <w:lang w:val="en-GB" w:bidi="ar-SA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  <w:cs/>
                <w:lang w:val="en-GB"/>
              </w:rPr>
              <w:t>ล้าน</w:t>
            </w:r>
            <w:r w:rsidR="00547861" w:rsidRPr="00E84424"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  <w:hideMark/>
          </w:tcPr>
          <w:p w14:paraId="00C51314" w14:textId="77777777" w:rsidR="00547861" w:rsidRPr="00E84424" w:rsidRDefault="00547861" w:rsidP="001C7D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  <w:lang w:val="en-GB" w:bidi="ar-SA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  <w:cs/>
                <w:lang w:val="en-GB"/>
              </w:rPr>
              <w:t>ตามที่</w:t>
            </w:r>
          </w:p>
          <w:p w14:paraId="23799ACB" w14:textId="77777777" w:rsidR="00547861" w:rsidRPr="00E84424" w:rsidRDefault="00547861" w:rsidP="001C7D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  <w:lang w:val="en-GB" w:bidi="ar-SA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  <w:cs/>
                <w:lang w:val="en-GB"/>
              </w:rPr>
              <w:t>ปรับปรุงใหม่</w:t>
            </w:r>
          </w:p>
          <w:p w14:paraId="0B341DE4" w14:textId="3C848D5F" w:rsidR="00547861" w:rsidRPr="00E84424" w:rsidRDefault="007F25FE" w:rsidP="001C7D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  <w:lang w:val="en-GB" w:bidi="ar-SA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  <w:cs/>
                <w:lang w:val="en-GB"/>
              </w:rPr>
              <w:t>ล้าน</w:t>
            </w:r>
            <w:r w:rsidR="00547861" w:rsidRPr="00E84424"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696B5F06" w14:textId="77777777" w:rsidR="00547861" w:rsidRPr="00E84424" w:rsidRDefault="00547861" w:rsidP="001C7D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  <w:lang w:val="en-GB" w:bidi="ar-SA"/>
              </w:rPr>
            </w:pPr>
          </w:p>
          <w:p w14:paraId="57294B4C" w14:textId="77777777" w:rsidR="00547861" w:rsidRPr="00E84424" w:rsidRDefault="00547861" w:rsidP="001C7D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  <w:lang w:val="en-GB" w:bidi="ar-SA"/>
              </w:rPr>
            </w:pPr>
          </w:p>
          <w:p w14:paraId="663A8A29" w14:textId="77777777" w:rsidR="00547861" w:rsidRPr="00E84424" w:rsidRDefault="00547861" w:rsidP="001C7D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  <w:lang w:val="en-GB" w:bidi="ar-SA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  <w:cs/>
                <w:lang w:val="en-GB"/>
              </w:rPr>
              <w:t>ผลต่าง</w:t>
            </w:r>
          </w:p>
          <w:p w14:paraId="6ED321C8" w14:textId="5E21B914" w:rsidR="00547861" w:rsidRPr="00E84424" w:rsidRDefault="007F25FE" w:rsidP="001C7D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  <w:lang w:val="en-GB" w:bidi="ar-SA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  <w:cs/>
                <w:lang w:val="en-GB"/>
              </w:rPr>
              <w:t>ล้าน</w:t>
            </w:r>
            <w:r w:rsidR="00547861" w:rsidRPr="00E84424"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  <w:cs/>
                <w:lang w:val="en-GB"/>
              </w:rPr>
              <w:t>บาท</w:t>
            </w:r>
          </w:p>
        </w:tc>
      </w:tr>
      <w:tr w:rsidR="00547861" w:rsidRPr="00E84424" w14:paraId="307725CB" w14:textId="77777777" w:rsidTr="00CE3F6B">
        <w:tc>
          <w:tcPr>
            <w:tcW w:w="2642" w:type="dxa"/>
          </w:tcPr>
          <w:p w14:paraId="58E1D6F4" w14:textId="77777777" w:rsidR="00547861" w:rsidRPr="00E84424" w:rsidRDefault="00547861" w:rsidP="00F22E2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4"/>
              <w:jc w:val="thaiDistribute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  <w:cs/>
                <w:lang w:val="en-GB"/>
              </w:rPr>
              <w:t xml:space="preserve">สินทรัพย์ทางการเงิน 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</w:rPr>
              <w:t>-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  <w:cs/>
                <w:lang w:val="en-GB"/>
              </w:rPr>
              <w:t xml:space="preserve"> หมุนเวียน  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6B00221C" w14:textId="77777777" w:rsidR="00547861" w:rsidRPr="00E84424" w:rsidRDefault="00547861" w:rsidP="00F22E2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7F297358" w14:textId="77777777" w:rsidR="00547861" w:rsidRPr="00E84424" w:rsidRDefault="00547861" w:rsidP="00F22E2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743AFBD0" w14:textId="77777777" w:rsidR="00547861" w:rsidRPr="00E84424" w:rsidRDefault="00547861" w:rsidP="00F22E2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  <w:shd w:val="clear" w:color="auto" w:fill="auto"/>
          </w:tcPr>
          <w:p w14:paraId="15DB5CB7" w14:textId="77777777" w:rsidR="00547861" w:rsidRPr="00E84424" w:rsidRDefault="00547861" w:rsidP="00F22E2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14:paraId="1B809F97" w14:textId="77777777" w:rsidR="00547861" w:rsidRPr="00E84424" w:rsidRDefault="00547861" w:rsidP="00F22E2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</w:p>
        </w:tc>
      </w:tr>
      <w:tr w:rsidR="00547861" w:rsidRPr="00E84424" w14:paraId="7239B089" w14:textId="77777777" w:rsidTr="00CE3F6B">
        <w:tc>
          <w:tcPr>
            <w:tcW w:w="2642" w:type="dxa"/>
          </w:tcPr>
          <w:p w14:paraId="65F1B097" w14:textId="77777777" w:rsidR="00547861" w:rsidRPr="00E84424" w:rsidRDefault="00547861" w:rsidP="00F22E2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4"/>
              <w:jc w:val="thaiDistribute"/>
              <w:rPr>
                <w:rFonts w:ascii="Browallia New" w:eastAsia="Arial Unicode MS" w:hAnsi="Browallia New" w:cs="Browallia New"/>
                <w:spacing w:val="-2"/>
                <w:sz w:val="12"/>
                <w:szCs w:val="12"/>
                <w:rtl/>
                <w:cs/>
                <w:lang w:val="en-GB" w:bidi="ar-SA"/>
              </w:rPr>
            </w:pPr>
          </w:p>
        </w:tc>
        <w:tc>
          <w:tcPr>
            <w:tcW w:w="1701" w:type="dxa"/>
          </w:tcPr>
          <w:p w14:paraId="04107484" w14:textId="77777777" w:rsidR="00547861" w:rsidRPr="00E84424" w:rsidRDefault="00547861" w:rsidP="00F22E2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Browallia New" w:eastAsia="Arial Unicode MS" w:hAnsi="Browallia New" w:cs="Browallia New"/>
                <w:spacing w:val="-2"/>
                <w:sz w:val="12"/>
                <w:szCs w:val="12"/>
                <w:rtl/>
                <w:cs/>
                <w:lang w:val="en-GB" w:bidi="ar-SA"/>
              </w:rPr>
            </w:pPr>
          </w:p>
        </w:tc>
        <w:tc>
          <w:tcPr>
            <w:tcW w:w="1417" w:type="dxa"/>
          </w:tcPr>
          <w:p w14:paraId="06528F66" w14:textId="77777777" w:rsidR="00547861" w:rsidRPr="00E84424" w:rsidRDefault="00547861" w:rsidP="00F22E2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Browallia New" w:eastAsia="Arial Unicode MS" w:hAnsi="Browallia New" w:cs="Browallia New"/>
                <w:spacing w:val="-2"/>
                <w:sz w:val="12"/>
                <w:szCs w:val="12"/>
                <w:rtl/>
                <w:cs/>
                <w:lang w:val="en-GB" w:bidi="ar-SA"/>
              </w:rPr>
            </w:pPr>
          </w:p>
        </w:tc>
        <w:tc>
          <w:tcPr>
            <w:tcW w:w="1152" w:type="dxa"/>
            <w:shd w:val="clear" w:color="auto" w:fill="auto"/>
          </w:tcPr>
          <w:p w14:paraId="2853EC4F" w14:textId="77777777" w:rsidR="00547861" w:rsidRPr="00E84424" w:rsidRDefault="00547861" w:rsidP="00F22E2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eastAsia="Arial Unicode MS" w:hAnsi="Browallia New" w:cs="Browallia New"/>
                <w:spacing w:val="-2"/>
                <w:sz w:val="12"/>
                <w:szCs w:val="12"/>
              </w:rPr>
            </w:pPr>
          </w:p>
        </w:tc>
        <w:tc>
          <w:tcPr>
            <w:tcW w:w="1077" w:type="dxa"/>
            <w:shd w:val="clear" w:color="auto" w:fill="auto"/>
          </w:tcPr>
          <w:p w14:paraId="369D6BA4" w14:textId="77777777" w:rsidR="00547861" w:rsidRPr="00E84424" w:rsidRDefault="00547861" w:rsidP="00F22E2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eastAsia="Arial Unicode MS" w:hAnsi="Browallia New" w:cs="Browallia New"/>
                <w:spacing w:val="-2"/>
                <w:sz w:val="12"/>
                <w:szCs w:val="12"/>
              </w:rPr>
            </w:pPr>
          </w:p>
        </w:tc>
        <w:tc>
          <w:tcPr>
            <w:tcW w:w="993" w:type="dxa"/>
            <w:shd w:val="clear" w:color="auto" w:fill="auto"/>
          </w:tcPr>
          <w:p w14:paraId="50373D5B" w14:textId="77777777" w:rsidR="00547861" w:rsidRPr="00E84424" w:rsidRDefault="00547861" w:rsidP="00F22E2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eastAsia="Arial Unicode MS" w:hAnsi="Browallia New" w:cs="Browallia New"/>
                <w:spacing w:val="-2"/>
                <w:sz w:val="12"/>
                <w:szCs w:val="12"/>
              </w:rPr>
            </w:pPr>
          </w:p>
        </w:tc>
      </w:tr>
      <w:tr w:rsidR="00547861" w:rsidRPr="00E84424" w14:paraId="0FFDA77D" w14:textId="77777777" w:rsidTr="00CE3F6B">
        <w:tc>
          <w:tcPr>
            <w:tcW w:w="2642" w:type="dxa"/>
            <w:hideMark/>
          </w:tcPr>
          <w:p w14:paraId="2A3667DD" w14:textId="77777777" w:rsidR="00547861" w:rsidRPr="00E84424" w:rsidRDefault="00547861" w:rsidP="00F22E2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4"/>
              <w:jc w:val="thaiDistribute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E84424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  <w:t>ลูกหนี้ตามสัญญาเช่าการเงินที่ถึงกำหนด</w:t>
            </w:r>
          </w:p>
          <w:p w14:paraId="043B58F0" w14:textId="7A738629" w:rsidR="00547861" w:rsidRPr="00E84424" w:rsidRDefault="00547861" w:rsidP="00F22E2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4"/>
              <w:jc w:val="thaiDistribute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E84424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  <w:t xml:space="preserve">   ชำระภายในหนึ่งปี</w:t>
            </w:r>
            <w:r w:rsidR="0058279D">
              <w:rPr>
                <w:rFonts w:ascii="Browallia New" w:eastAsia="Arial Unicode MS" w:hAnsi="Browallia New" w:cs="Browallia New" w:hint="cs"/>
                <w:spacing w:val="-2"/>
                <w:sz w:val="22"/>
                <w:szCs w:val="22"/>
                <w:cs/>
              </w:rPr>
              <w:t xml:space="preserve"> สุทธิ</w:t>
            </w:r>
          </w:p>
        </w:tc>
        <w:tc>
          <w:tcPr>
            <w:tcW w:w="1701" w:type="dxa"/>
            <w:hideMark/>
          </w:tcPr>
          <w:p w14:paraId="73CFA5E2" w14:textId="77777777" w:rsidR="00547861" w:rsidRPr="00E84424" w:rsidRDefault="00547861" w:rsidP="00F22E2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</w:p>
          <w:p w14:paraId="001BBFDF" w14:textId="77777777" w:rsidR="00547861" w:rsidRPr="00E84424" w:rsidRDefault="00547861" w:rsidP="00F22E2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</w:pPr>
            <w:r w:rsidRPr="00E84424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  <w:t>ไม่ได้บันทึก</w:t>
            </w:r>
          </w:p>
        </w:tc>
        <w:tc>
          <w:tcPr>
            <w:tcW w:w="1417" w:type="dxa"/>
            <w:hideMark/>
          </w:tcPr>
          <w:p w14:paraId="439C8FB9" w14:textId="77777777" w:rsidR="00547861" w:rsidRPr="00E84424" w:rsidRDefault="00547861" w:rsidP="00F22E2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GB" w:bidi="ar-SA"/>
              </w:rPr>
            </w:pPr>
          </w:p>
          <w:p w14:paraId="68429182" w14:textId="77777777" w:rsidR="00547861" w:rsidRPr="00E84424" w:rsidRDefault="00547861" w:rsidP="00F22E2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  <w:lang w:val="en-GB"/>
              </w:rPr>
              <w:t>ราคาทุนตัดจำหน่าย</w:t>
            </w:r>
          </w:p>
        </w:tc>
        <w:tc>
          <w:tcPr>
            <w:tcW w:w="1152" w:type="dxa"/>
            <w:shd w:val="clear" w:color="auto" w:fill="auto"/>
            <w:hideMark/>
          </w:tcPr>
          <w:p w14:paraId="5CD526A1" w14:textId="77777777" w:rsidR="00547861" w:rsidRPr="00E84424" w:rsidRDefault="00547861" w:rsidP="00F22E2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</w:p>
          <w:p w14:paraId="7837D8BC" w14:textId="77777777" w:rsidR="00547861" w:rsidRPr="00E84424" w:rsidRDefault="00547861" w:rsidP="00F22E2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E84424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  <w:t>-</w:t>
            </w:r>
          </w:p>
        </w:tc>
        <w:tc>
          <w:tcPr>
            <w:tcW w:w="1077" w:type="dxa"/>
            <w:shd w:val="clear" w:color="auto" w:fill="auto"/>
            <w:hideMark/>
          </w:tcPr>
          <w:p w14:paraId="118293DE" w14:textId="77777777" w:rsidR="00547861" w:rsidRPr="00E84424" w:rsidRDefault="00547861" w:rsidP="00F22E2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</w:p>
          <w:p w14:paraId="596F70F5" w14:textId="1D5AC14A" w:rsidR="00547861" w:rsidRPr="00E84424" w:rsidRDefault="00CF1017" w:rsidP="00F22E2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GB"/>
              </w:rPr>
              <w:t>11</w:t>
            </w:r>
          </w:p>
        </w:tc>
        <w:tc>
          <w:tcPr>
            <w:tcW w:w="993" w:type="dxa"/>
            <w:shd w:val="clear" w:color="auto" w:fill="auto"/>
            <w:hideMark/>
          </w:tcPr>
          <w:p w14:paraId="234D4185" w14:textId="77777777" w:rsidR="00547861" w:rsidRPr="00E84424" w:rsidRDefault="00547861" w:rsidP="00F22E2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</w:p>
          <w:p w14:paraId="65D74EFA" w14:textId="001AA60F" w:rsidR="00547861" w:rsidRPr="00E84424" w:rsidRDefault="00CF1017" w:rsidP="00F22E2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GB"/>
              </w:rPr>
              <w:t>11</w:t>
            </w:r>
          </w:p>
        </w:tc>
      </w:tr>
      <w:tr w:rsidR="00547861" w:rsidRPr="00E84424" w14:paraId="0F596E6D" w14:textId="77777777" w:rsidTr="00CE3F6B">
        <w:tc>
          <w:tcPr>
            <w:tcW w:w="2642" w:type="dxa"/>
            <w:hideMark/>
          </w:tcPr>
          <w:p w14:paraId="110F11A6" w14:textId="77777777" w:rsidR="00547861" w:rsidRPr="00E84424" w:rsidRDefault="00547861" w:rsidP="00F22E2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4"/>
              <w:jc w:val="thaiDistribute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E84424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  <w:lang w:val="en-GB"/>
              </w:rPr>
              <w:t>สินทรัพย์อนุพันธ์ทางการเงิน</w:t>
            </w:r>
          </w:p>
        </w:tc>
        <w:tc>
          <w:tcPr>
            <w:tcW w:w="1701" w:type="dxa"/>
            <w:hideMark/>
          </w:tcPr>
          <w:p w14:paraId="0A24B95E" w14:textId="77777777" w:rsidR="00547861" w:rsidRPr="00E84424" w:rsidRDefault="00547861" w:rsidP="00F22E2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rtl/>
                <w:cs/>
                <w:lang w:val="en-GB" w:bidi="ar-SA"/>
              </w:rPr>
            </w:pPr>
            <w:r w:rsidRPr="00E84424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  <w:lang w:val="en-GB"/>
              </w:rPr>
              <w:t>ไม่ได้บันทึก</w:t>
            </w:r>
          </w:p>
        </w:tc>
        <w:tc>
          <w:tcPr>
            <w:tcW w:w="1417" w:type="dxa"/>
            <w:hideMark/>
          </w:tcPr>
          <w:p w14:paraId="3DE7F722" w14:textId="77777777" w:rsidR="00547861" w:rsidRPr="00E84424" w:rsidRDefault="00547861" w:rsidP="00F22E2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rtl/>
                <w:cs/>
                <w:lang w:val="en-GB" w:bidi="ar-SA"/>
              </w:rPr>
            </w:pPr>
            <w:r w:rsidRPr="00E84424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FVPL</w:t>
            </w:r>
          </w:p>
        </w:tc>
        <w:tc>
          <w:tcPr>
            <w:tcW w:w="1152" w:type="dxa"/>
            <w:shd w:val="clear" w:color="auto" w:fill="auto"/>
            <w:hideMark/>
          </w:tcPr>
          <w:p w14:paraId="07009EBC" w14:textId="77777777" w:rsidR="00547861" w:rsidRPr="00E84424" w:rsidRDefault="00547861" w:rsidP="00F22E2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E84424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-</w:t>
            </w:r>
          </w:p>
        </w:tc>
        <w:tc>
          <w:tcPr>
            <w:tcW w:w="1077" w:type="dxa"/>
            <w:shd w:val="clear" w:color="auto" w:fill="auto"/>
            <w:hideMark/>
          </w:tcPr>
          <w:p w14:paraId="3DD63B6F" w14:textId="5866DD15" w:rsidR="00547861" w:rsidRPr="00E84424" w:rsidRDefault="00CF1017" w:rsidP="00F22E2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CF1017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GB"/>
              </w:rPr>
              <w:t>137</w:t>
            </w:r>
          </w:p>
        </w:tc>
        <w:tc>
          <w:tcPr>
            <w:tcW w:w="993" w:type="dxa"/>
            <w:shd w:val="clear" w:color="auto" w:fill="auto"/>
            <w:hideMark/>
          </w:tcPr>
          <w:p w14:paraId="5EB2E072" w14:textId="114400C3" w:rsidR="00547861" w:rsidRPr="00E84424" w:rsidRDefault="00CF1017" w:rsidP="00F22E2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CF1017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GB"/>
              </w:rPr>
              <w:t>137</w:t>
            </w:r>
          </w:p>
        </w:tc>
      </w:tr>
      <w:tr w:rsidR="00547861" w:rsidRPr="00E84424" w14:paraId="389EE452" w14:textId="77777777" w:rsidTr="00CE3F6B">
        <w:tc>
          <w:tcPr>
            <w:tcW w:w="2642" w:type="dxa"/>
          </w:tcPr>
          <w:p w14:paraId="74EE0C7C" w14:textId="77777777" w:rsidR="00547861" w:rsidRPr="00E84424" w:rsidRDefault="00547861" w:rsidP="00F22E2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4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  <w:rtl/>
                <w:cs/>
                <w:lang w:val="en-GB" w:bidi="ar-SA"/>
              </w:rPr>
            </w:pPr>
          </w:p>
        </w:tc>
        <w:tc>
          <w:tcPr>
            <w:tcW w:w="1701" w:type="dxa"/>
          </w:tcPr>
          <w:p w14:paraId="6B61D66C" w14:textId="77777777" w:rsidR="00547861" w:rsidRPr="00E84424" w:rsidRDefault="00547861" w:rsidP="00F22E2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</w:p>
        </w:tc>
        <w:tc>
          <w:tcPr>
            <w:tcW w:w="1417" w:type="dxa"/>
          </w:tcPr>
          <w:p w14:paraId="236BE44C" w14:textId="77777777" w:rsidR="00547861" w:rsidRPr="00E84424" w:rsidRDefault="00547861" w:rsidP="00F22E2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</w:p>
        </w:tc>
        <w:tc>
          <w:tcPr>
            <w:tcW w:w="1152" w:type="dxa"/>
            <w:shd w:val="clear" w:color="auto" w:fill="auto"/>
          </w:tcPr>
          <w:p w14:paraId="7D220335" w14:textId="77777777" w:rsidR="00547861" w:rsidRPr="00E84424" w:rsidRDefault="00547861" w:rsidP="00F22E2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</w:p>
        </w:tc>
        <w:tc>
          <w:tcPr>
            <w:tcW w:w="1077" w:type="dxa"/>
            <w:shd w:val="clear" w:color="auto" w:fill="auto"/>
          </w:tcPr>
          <w:p w14:paraId="1CE21306" w14:textId="77777777" w:rsidR="00547861" w:rsidRPr="00E84424" w:rsidRDefault="00547861" w:rsidP="00F22E2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</w:tcPr>
          <w:p w14:paraId="28008FF1" w14:textId="77777777" w:rsidR="00547861" w:rsidRPr="00E84424" w:rsidRDefault="00547861" w:rsidP="00F22E2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</w:p>
        </w:tc>
      </w:tr>
      <w:tr w:rsidR="00547861" w:rsidRPr="00E84424" w14:paraId="5BE5609E" w14:textId="77777777" w:rsidTr="00CE3F6B">
        <w:tc>
          <w:tcPr>
            <w:tcW w:w="2642" w:type="dxa"/>
            <w:hideMark/>
          </w:tcPr>
          <w:p w14:paraId="42A9FA7A" w14:textId="77777777" w:rsidR="00547861" w:rsidRPr="00E84424" w:rsidRDefault="00547861" w:rsidP="00F22E2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4"/>
              <w:jc w:val="thaiDistribute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  <w:cs/>
                <w:lang w:val="en-GB"/>
              </w:rPr>
              <w:t xml:space="preserve">สินทรัพย์ทางการเงิน 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</w:rPr>
              <w:t>-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  <w:cs/>
                <w:lang w:val="en-GB"/>
              </w:rPr>
              <w:t xml:space="preserve"> ไม่หมุนเวียน  </w:t>
            </w:r>
          </w:p>
        </w:tc>
        <w:tc>
          <w:tcPr>
            <w:tcW w:w="1701" w:type="dxa"/>
          </w:tcPr>
          <w:p w14:paraId="0DFAE840" w14:textId="77777777" w:rsidR="00547861" w:rsidRPr="00E84424" w:rsidRDefault="00547861" w:rsidP="00F22E2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</w:p>
        </w:tc>
        <w:tc>
          <w:tcPr>
            <w:tcW w:w="1417" w:type="dxa"/>
          </w:tcPr>
          <w:p w14:paraId="6DAC8F20" w14:textId="77777777" w:rsidR="00547861" w:rsidRPr="00E84424" w:rsidRDefault="00547861" w:rsidP="00F22E2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</w:p>
        </w:tc>
        <w:tc>
          <w:tcPr>
            <w:tcW w:w="1152" w:type="dxa"/>
            <w:shd w:val="clear" w:color="auto" w:fill="auto"/>
          </w:tcPr>
          <w:p w14:paraId="0FFBC174" w14:textId="77777777" w:rsidR="00547861" w:rsidRPr="00E84424" w:rsidRDefault="00547861" w:rsidP="00F22E2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</w:p>
        </w:tc>
        <w:tc>
          <w:tcPr>
            <w:tcW w:w="1077" w:type="dxa"/>
            <w:shd w:val="clear" w:color="auto" w:fill="auto"/>
          </w:tcPr>
          <w:p w14:paraId="48393850" w14:textId="77777777" w:rsidR="00547861" w:rsidRPr="00E84424" w:rsidRDefault="00547861" w:rsidP="00F22E2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</w:tcPr>
          <w:p w14:paraId="56321F3E" w14:textId="77777777" w:rsidR="00547861" w:rsidRPr="00E84424" w:rsidRDefault="00547861" w:rsidP="00F22E2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</w:p>
        </w:tc>
      </w:tr>
      <w:tr w:rsidR="00547861" w:rsidRPr="00E84424" w14:paraId="5EA48FF4" w14:textId="77777777" w:rsidTr="00CE3F6B">
        <w:tc>
          <w:tcPr>
            <w:tcW w:w="2642" w:type="dxa"/>
          </w:tcPr>
          <w:p w14:paraId="09B8781A" w14:textId="77777777" w:rsidR="00547861" w:rsidRPr="00E84424" w:rsidRDefault="00547861" w:rsidP="00F22E2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4"/>
              <w:jc w:val="thaiDistribute"/>
              <w:rPr>
                <w:rFonts w:ascii="Browallia New" w:eastAsia="Arial Unicode MS" w:hAnsi="Browallia New" w:cs="Browallia New"/>
                <w:spacing w:val="-2"/>
                <w:sz w:val="12"/>
                <w:szCs w:val="12"/>
                <w:rtl/>
                <w:cs/>
                <w:lang w:val="en-GB" w:bidi="ar-SA"/>
              </w:rPr>
            </w:pPr>
          </w:p>
        </w:tc>
        <w:tc>
          <w:tcPr>
            <w:tcW w:w="1701" w:type="dxa"/>
          </w:tcPr>
          <w:p w14:paraId="04E423BD" w14:textId="77777777" w:rsidR="00547861" w:rsidRPr="00E84424" w:rsidRDefault="00547861" w:rsidP="00F22E2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Browallia New" w:eastAsia="Arial Unicode MS" w:hAnsi="Browallia New" w:cs="Browallia New"/>
                <w:spacing w:val="-2"/>
                <w:sz w:val="12"/>
                <w:szCs w:val="12"/>
                <w:rtl/>
                <w:cs/>
                <w:lang w:val="en-GB" w:bidi="ar-SA"/>
              </w:rPr>
            </w:pPr>
          </w:p>
        </w:tc>
        <w:tc>
          <w:tcPr>
            <w:tcW w:w="1417" w:type="dxa"/>
          </w:tcPr>
          <w:p w14:paraId="3F3BB62B" w14:textId="77777777" w:rsidR="00547861" w:rsidRPr="00E84424" w:rsidRDefault="00547861" w:rsidP="00F22E2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Browallia New" w:eastAsia="Arial Unicode MS" w:hAnsi="Browallia New" w:cs="Browallia New"/>
                <w:spacing w:val="-2"/>
                <w:sz w:val="12"/>
                <w:szCs w:val="12"/>
                <w:rtl/>
                <w:cs/>
                <w:lang w:val="en-GB" w:bidi="ar-SA"/>
              </w:rPr>
            </w:pPr>
          </w:p>
        </w:tc>
        <w:tc>
          <w:tcPr>
            <w:tcW w:w="1152" w:type="dxa"/>
            <w:shd w:val="clear" w:color="auto" w:fill="auto"/>
          </w:tcPr>
          <w:p w14:paraId="70C86569" w14:textId="77777777" w:rsidR="00547861" w:rsidRPr="00E84424" w:rsidRDefault="00547861" w:rsidP="00F22E2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eastAsia="Arial Unicode MS" w:hAnsi="Browallia New" w:cs="Browallia New"/>
                <w:spacing w:val="-2"/>
                <w:sz w:val="12"/>
                <w:szCs w:val="12"/>
              </w:rPr>
            </w:pPr>
          </w:p>
        </w:tc>
        <w:tc>
          <w:tcPr>
            <w:tcW w:w="1077" w:type="dxa"/>
            <w:shd w:val="clear" w:color="auto" w:fill="auto"/>
          </w:tcPr>
          <w:p w14:paraId="52E76C86" w14:textId="77777777" w:rsidR="00547861" w:rsidRPr="00E84424" w:rsidRDefault="00547861" w:rsidP="00F22E2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eastAsia="Arial Unicode MS" w:hAnsi="Browallia New" w:cs="Browallia New"/>
                <w:spacing w:val="-2"/>
                <w:sz w:val="12"/>
                <w:szCs w:val="12"/>
              </w:rPr>
            </w:pPr>
          </w:p>
        </w:tc>
        <w:tc>
          <w:tcPr>
            <w:tcW w:w="993" w:type="dxa"/>
            <w:shd w:val="clear" w:color="auto" w:fill="auto"/>
          </w:tcPr>
          <w:p w14:paraId="133B226E" w14:textId="77777777" w:rsidR="00547861" w:rsidRPr="00E84424" w:rsidRDefault="00547861" w:rsidP="00F22E2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eastAsia="Arial Unicode MS" w:hAnsi="Browallia New" w:cs="Browallia New"/>
                <w:spacing w:val="-2"/>
                <w:sz w:val="12"/>
                <w:szCs w:val="12"/>
              </w:rPr>
            </w:pPr>
          </w:p>
        </w:tc>
      </w:tr>
      <w:tr w:rsidR="00547861" w:rsidRPr="00E84424" w14:paraId="0E2CC7E8" w14:textId="77777777" w:rsidTr="00CE3F6B">
        <w:tc>
          <w:tcPr>
            <w:tcW w:w="2642" w:type="dxa"/>
            <w:hideMark/>
          </w:tcPr>
          <w:p w14:paraId="6A33741B" w14:textId="77777777" w:rsidR="00547861" w:rsidRPr="00E84424" w:rsidRDefault="00547861" w:rsidP="00F22E2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4"/>
              <w:jc w:val="thaiDistribute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E84424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  <w:lang w:val="en-GB"/>
              </w:rPr>
              <w:t>เงินลงทุนเผื่อขาย</w:t>
            </w:r>
          </w:p>
        </w:tc>
        <w:tc>
          <w:tcPr>
            <w:tcW w:w="1701" w:type="dxa"/>
            <w:hideMark/>
          </w:tcPr>
          <w:p w14:paraId="52FA224C" w14:textId="77777777" w:rsidR="00547861" w:rsidRPr="00E84424" w:rsidRDefault="00547861" w:rsidP="00F22E2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E84424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  <w:lang w:val="en-GB"/>
              </w:rPr>
              <w:t>เผื่อขาย</w:t>
            </w:r>
          </w:p>
        </w:tc>
        <w:tc>
          <w:tcPr>
            <w:tcW w:w="1417" w:type="dxa"/>
            <w:hideMark/>
          </w:tcPr>
          <w:p w14:paraId="6102AC6D" w14:textId="77777777" w:rsidR="00547861" w:rsidRPr="00E84424" w:rsidRDefault="00547861" w:rsidP="00F22E2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E84424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FVPL</w:t>
            </w:r>
          </w:p>
        </w:tc>
        <w:tc>
          <w:tcPr>
            <w:tcW w:w="1152" w:type="dxa"/>
            <w:shd w:val="clear" w:color="auto" w:fill="auto"/>
            <w:hideMark/>
          </w:tcPr>
          <w:p w14:paraId="3E9DC43D" w14:textId="01E694A3" w:rsidR="00547861" w:rsidRPr="00E84424" w:rsidRDefault="00CF1017" w:rsidP="00F22E2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CF1017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GB"/>
              </w:rPr>
              <w:t>383</w:t>
            </w:r>
          </w:p>
        </w:tc>
        <w:tc>
          <w:tcPr>
            <w:tcW w:w="1077" w:type="dxa"/>
            <w:shd w:val="clear" w:color="auto" w:fill="auto"/>
            <w:hideMark/>
          </w:tcPr>
          <w:p w14:paraId="457E2E8D" w14:textId="1FEBA964" w:rsidR="00547861" w:rsidRPr="00E84424" w:rsidRDefault="00CF1017" w:rsidP="00F22E2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CF1017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GB"/>
              </w:rPr>
              <w:t>383</w:t>
            </w:r>
          </w:p>
        </w:tc>
        <w:tc>
          <w:tcPr>
            <w:tcW w:w="993" w:type="dxa"/>
            <w:shd w:val="clear" w:color="auto" w:fill="auto"/>
            <w:hideMark/>
          </w:tcPr>
          <w:p w14:paraId="14CCC1A0" w14:textId="77777777" w:rsidR="00547861" w:rsidRPr="00E84424" w:rsidRDefault="00547861" w:rsidP="00F22E2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E84424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-</w:t>
            </w:r>
          </w:p>
        </w:tc>
      </w:tr>
      <w:tr w:rsidR="00547861" w:rsidRPr="00E84424" w14:paraId="3EEE00CF" w14:textId="77777777" w:rsidTr="00CE3F6B">
        <w:tc>
          <w:tcPr>
            <w:tcW w:w="2642" w:type="dxa"/>
            <w:hideMark/>
          </w:tcPr>
          <w:p w14:paraId="66FDCC45" w14:textId="77777777" w:rsidR="00547861" w:rsidRPr="00E84424" w:rsidRDefault="00547861" w:rsidP="00F22E2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4"/>
              <w:jc w:val="thaiDistribute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E84424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  <w:lang w:val="en-GB"/>
              </w:rPr>
              <w:t>เงินลงทุนระยะยาวอื่น</w:t>
            </w:r>
          </w:p>
        </w:tc>
        <w:tc>
          <w:tcPr>
            <w:tcW w:w="1701" w:type="dxa"/>
            <w:hideMark/>
          </w:tcPr>
          <w:p w14:paraId="31926DBA" w14:textId="77777777" w:rsidR="00547861" w:rsidRPr="00E84424" w:rsidRDefault="00547861" w:rsidP="00F22E2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5"/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</w:pPr>
            <w:r w:rsidRPr="00E84424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val="en-GB"/>
              </w:rPr>
              <w:t>ราคาทุนหักการด้อยค่า</w:t>
            </w:r>
          </w:p>
        </w:tc>
        <w:tc>
          <w:tcPr>
            <w:tcW w:w="1417" w:type="dxa"/>
            <w:hideMark/>
          </w:tcPr>
          <w:p w14:paraId="5988394F" w14:textId="77777777" w:rsidR="00547861" w:rsidRPr="00E84424" w:rsidRDefault="00547861" w:rsidP="00F22E2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E84424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FVOCI</w:t>
            </w:r>
          </w:p>
        </w:tc>
        <w:tc>
          <w:tcPr>
            <w:tcW w:w="1152" w:type="dxa"/>
            <w:shd w:val="clear" w:color="auto" w:fill="auto"/>
            <w:hideMark/>
          </w:tcPr>
          <w:p w14:paraId="5A0B6324" w14:textId="2F87063C" w:rsidR="00547861" w:rsidRPr="00E84424" w:rsidRDefault="00CF1017" w:rsidP="00F22E2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CF1017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GB"/>
              </w:rPr>
              <w:t>41</w:t>
            </w:r>
          </w:p>
        </w:tc>
        <w:tc>
          <w:tcPr>
            <w:tcW w:w="1077" w:type="dxa"/>
            <w:shd w:val="clear" w:color="auto" w:fill="auto"/>
            <w:hideMark/>
          </w:tcPr>
          <w:p w14:paraId="01E734F2" w14:textId="26094296" w:rsidR="00547861" w:rsidRPr="00E84424" w:rsidRDefault="00CF1017" w:rsidP="00F22E2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CF1017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GB"/>
              </w:rPr>
              <w:t>41</w:t>
            </w:r>
          </w:p>
        </w:tc>
        <w:tc>
          <w:tcPr>
            <w:tcW w:w="993" w:type="dxa"/>
            <w:shd w:val="clear" w:color="auto" w:fill="auto"/>
            <w:hideMark/>
          </w:tcPr>
          <w:p w14:paraId="1DE6EBBA" w14:textId="77777777" w:rsidR="00547861" w:rsidRPr="00E84424" w:rsidRDefault="00547861" w:rsidP="00F22E2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E84424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-</w:t>
            </w:r>
          </w:p>
        </w:tc>
      </w:tr>
      <w:tr w:rsidR="00547861" w:rsidRPr="00E84424" w14:paraId="40193DA9" w14:textId="77777777" w:rsidTr="00CE3F6B">
        <w:tc>
          <w:tcPr>
            <w:tcW w:w="2642" w:type="dxa"/>
          </w:tcPr>
          <w:p w14:paraId="4BA1E58E" w14:textId="725AB6B8" w:rsidR="00547861" w:rsidRPr="00E84424" w:rsidRDefault="00547861" w:rsidP="00F22E2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4"/>
              <w:jc w:val="thaiDistribute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  <w:lang w:val="en-GB"/>
              </w:rPr>
              <w:t>ลูกหนี้ตามสัญญาเช่าการเงิน</w:t>
            </w:r>
            <w:r w:rsidR="0058279D">
              <w:rPr>
                <w:rFonts w:ascii="Browallia New" w:eastAsia="Arial Unicode MS" w:hAnsi="Browallia New" w:cs="Browallia New" w:hint="cs"/>
                <w:spacing w:val="-2"/>
                <w:sz w:val="22"/>
                <w:szCs w:val="22"/>
                <w:cs/>
                <w:lang w:val="en-GB"/>
              </w:rPr>
              <w:t xml:space="preserve"> สุทธิ</w:t>
            </w:r>
          </w:p>
        </w:tc>
        <w:tc>
          <w:tcPr>
            <w:tcW w:w="1701" w:type="dxa"/>
          </w:tcPr>
          <w:p w14:paraId="1CF0690E" w14:textId="77777777" w:rsidR="00547861" w:rsidRPr="00E84424" w:rsidRDefault="00547861" w:rsidP="00F22E2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  <w:lang w:val="en-GB"/>
              </w:rPr>
              <w:t>ไม่ได้บันทึก</w:t>
            </w:r>
          </w:p>
        </w:tc>
        <w:tc>
          <w:tcPr>
            <w:tcW w:w="1417" w:type="dxa"/>
          </w:tcPr>
          <w:p w14:paraId="4DFB0A36" w14:textId="77777777" w:rsidR="00547861" w:rsidRPr="00E84424" w:rsidRDefault="00547861" w:rsidP="00F22E2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  <w:lang w:val="en-GB"/>
              </w:rPr>
              <w:t>ราคาทุนตัดจำหน่าย</w:t>
            </w:r>
          </w:p>
        </w:tc>
        <w:tc>
          <w:tcPr>
            <w:tcW w:w="1152" w:type="dxa"/>
            <w:shd w:val="clear" w:color="auto" w:fill="auto"/>
          </w:tcPr>
          <w:p w14:paraId="32C3A870" w14:textId="77777777" w:rsidR="00547861" w:rsidRPr="00E84424" w:rsidRDefault="00547861" w:rsidP="00F22E2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E84424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  <w:t>-</w:t>
            </w:r>
          </w:p>
        </w:tc>
        <w:tc>
          <w:tcPr>
            <w:tcW w:w="1077" w:type="dxa"/>
            <w:shd w:val="clear" w:color="auto" w:fill="auto"/>
          </w:tcPr>
          <w:p w14:paraId="17219CF8" w14:textId="2135E04D" w:rsidR="00547861" w:rsidRPr="00E84424" w:rsidRDefault="00CF1017" w:rsidP="00F22E2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GB"/>
              </w:rPr>
              <w:t>1</w:t>
            </w:r>
            <w:r w:rsidR="00547861" w:rsidRPr="00E84424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GB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GB"/>
              </w:rPr>
              <w:t>142</w:t>
            </w:r>
          </w:p>
        </w:tc>
        <w:tc>
          <w:tcPr>
            <w:tcW w:w="993" w:type="dxa"/>
            <w:shd w:val="clear" w:color="auto" w:fill="auto"/>
          </w:tcPr>
          <w:p w14:paraId="7F8F861F" w14:textId="09336D96" w:rsidR="00547861" w:rsidRPr="00E84424" w:rsidRDefault="00CF1017" w:rsidP="00F22E2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</w:pPr>
            <w:r w:rsidRPr="00CF1017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GB"/>
              </w:rPr>
              <w:t>1</w:t>
            </w:r>
            <w:r w:rsidR="00547861" w:rsidRPr="00E84424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GB"/>
              </w:rPr>
              <w:t>142</w:t>
            </w:r>
          </w:p>
        </w:tc>
      </w:tr>
      <w:tr w:rsidR="00547861" w:rsidRPr="00E84424" w14:paraId="64770E7D" w14:textId="77777777" w:rsidTr="00CE3F6B">
        <w:tc>
          <w:tcPr>
            <w:tcW w:w="2642" w:type="dxa"/>
          </w:tcPr>
          <w:p w14:paraId="235F538A" w14:textId="77777777" w:rsidR="00547861" w:rsidRPr="00E84424" w:rsidRDefault="00547861" w:rsidP="00F22E2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4"/>
              <w:jc w:val="thaiDistribute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rtl/>
                <w:cs/>
                <w:lang w:val="en-GB" w:bidi="ar-SA"/>
              </w:rPr>
            </w:pPr>
          </w:p>
        </w:tc>
        <w:tc>
          <w:tcPr>
            <w:tcW w:w="1701" w:type="dxa"/>
          </w:tcPr>
          <w:p w14:paraId="1B149221" w14:textId="77777777" w:rsidR="00547861" w:rsidRPr="00E84424" w:rsidRDefault="00547861" w:rsidP="00F22E2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rtl/>
                <w:cs/>
                <w:lang w:val="en-GB" w:bidi="ar-SA"/>
              </w:rPr>
            </w:pPr>
          </w:p>
        </w:tc>
        <w:tc>
          <w:tcPr>
            <w:tcW w:w="1417" w:type="dxa"/>
          </w:tcPr>
          <w:p w14:paraId="7F36A9EA" w14:textId="77777777" w:rsidR="00547861" w:rsidRPr="00E84424" w:rsidRDefault="00547861" w:rsidP="00F22E2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</w:p>
        </w:tc>
        <w:tc>
          <w:tcPr>
            <w:tcW w:w="1152" w:type="dxa"/>
            <w:shd w:val="clear" w:color="auto" w:fill="auto"/>
          </w:tcPr>
          <w:p w14:paraId="6F218378" w14:textId="77777777" w:rsidR="00547861" w:rsidRPr="00E84424" w:rsidRDefault="00547861" w:rsidP="00F22E2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</w:p>
        </w:tc>
        <w:tc>
          <w:tcPr>
            <w:tcW w:w="1077" w:type="dxa"/>
            <w:shd w:val="clear" w:color="auto" w:fill="auto"/>
          </w:tcPr>
          <w:p w14:paraId="73BD9065" w14:textId="77777777" w:rsidR="00547861" w:rsidRPr="00E84424" w:rsidRDefault="00547861" w:rsidP="00F22E2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</w:tcPr>
          <w:p w14:paraId="4A5971FF" w14:textId="77777777" w:rsidR="00547861" w:rsidRPr="00E84424" w:rsidRDefault="00547861" w:rsidP="00F22E2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</w:p>
        </w:tc>
      </w:tr>
      <w:tr w:rsidR="00547861" w:rsidRPr="00E84424" w14:paraId="7C8F25CA" w14:textId="77777777" w:rsidTr="00CE3F6B">
        <w:tc>
          <w:tcPr>
            <w:tcW w:w="2642" w:type="dxa"/>
            <w:hideMark/>
          </w:tcPr>
          <w:p w14:paraId="4673BCDB" w14:textId="77777777" w:rsidR="00547861" w:rsidRPr="00E84424" w:rsidRDefault="00547861" w:rsidP="00F22E2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4"/>
              <w:jc w:val="thaiDistribute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  <w:cs/>
                <w:lang w:val="en-GB"/>
              </w:rPr>
              <w:t xml:space="preserve">หนี้สินทางการเงิน 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</w:rPr>
              <w:t>-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  <w:cs/>
                <w:lang w:val="en-GB"/>
              </w:rPr>
              <w:t xml:space="preserve"> หมุนเวียน</w:t>
            </w:r>
          </w:p>
        </w:tc>
        <w:tc>
          <w:tcPr>
            <w:tcW w:w="1701" w:type="dxa"/>
          </w:tcPr>
          <w:p w14:paraId="61210987" w14:textId="77777777" w:rsidR="00547861" w:rsidRPr="00E84424" w:rsidRDefault="00547861" w:rsidP="00F22E2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rtl/>
                <w:cs/>
                <w:lang w:val="en-GB" w:bidi="ar-SA"/>
              </w:rPr>
            </w:pPr>
          </w:p>
        </w:tc>
        <w:tc>
          <w:tcPr>
            <w:tcW w:w="1417" w:type="dxa"/>
          </w:tcPr>
          <w:p w14:paraId="4B77766E" w14:textId="77777777" w:rsidR="00547861" w:rsidRPr="00E84424" w:rsidRDefault="00547861" w:rsidP="00F22E2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</w:p>
        </w:tc>
        <w:tc>
          <w:tcPr>
            <w:tcW w:w="1152" w:type="dxa"/>
            <w:shd w:val="clear" w:color="auto" w:fill="auto"/>
          </w:tcPr>
          <w:p w14:paraId="41073380" w14:textId="77777777" w:rsidR="00547861" w:rsidRPr="00E84424" w:rsidRDefault="00547861" w:rsidP="00F22E2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</w:p>
        </w:tc>
        <w:tc>
          <w:tcPr>
            <w:tcW w:w="1077" w:type="dxa"/>
            <w:shd w:val="clear" w:color="auto" w:fill="auto"/>
          </w:tcPr>
          <w:p w14:paraId="4C4F91A9" w14:textId="77777777" w:rsidR="00547861" w:rsidRPr="00E84424" w:rsidRDefault="00547861" w:rsidP="00F22E2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</w:tcPr>
          <w:p w14:paraId="2393EA45" w14:textId="77777777" w:rsidR="00547861" w:rsidRPr="00E84424" w:rsidRDefault="00547861" w:rsidP="00F22E2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</w:p>
        </w:tc>
      </w:tr>
      <w:tr w:rsidR="00547861" w:rsidRPr="00E84424" w14:paraId="5DACA034" w14:textId="77777777" w:rsidTr="00CE3F6B">
        <w:tc>
          <w:tcPr>
            <w:tcW w:w="2642" w:type="dxa"/>
          </w:tcPr>
          <w:p w14:paraId="1AA9B696" w14:textId="77777777" w:rsidR="00547861" w:rsidRPr="00E84424" w:rsidRDefault="00547861" w:rsidP="00F22E2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4"/>
              <w:jc w:val="thaiDistribute"/>
              <w:rPr>
                <w:rFonts w:ascii="Browallia New" w:eastAsia="Arial Unicode MS" w:hAnsi="Browallia New" w:cs="Browallia New"/>
                <w:spacing w:val="-2"/>
                <w:sz w:val="12"/>
                <w:szCs w:val="12"/>
                <w:rtl/>
                <w:cs/>
                <w:lang w:val="en-GB" w:bidi="ar-SA"/>
              </w:rPr>
            </w:pPr>
          </w:p>
        </w:tc>
        <w:tc>
          <w:tcPr>
            <w:tcW w:w="1701" w:type="dxa"/>
          </w:tcPr>
          <w:p w14:paraId="7BCE6A3C" w14:textId="77777777" w:rsidR="00547861" w:rsidRPr="00E84424" w:rsidRDefault="00547861" w:rsidP="00F22E2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Browallia New" w:eastAsia="Arial Unicode MS" w:hAnsi="Browallia New" w:cs="Browallia New"/>
                <w:spacing w:val="-2"/>
                <w:sz w:val="12"/>
                <w:szCs w:val="12"/>
                <w:rtl/>
                <w:cs/>
                <w:lang w:val="en-GB" w:bidi="ar-SA"/>
              </w:rPr>
            </w:pPr>
          </w:p>
        </w:tc>
        <w:tc>
          <w:tcPr>
            <w:tcW w:w="1417" w:type="dxa"/>
          </w:tcPr>
          <w:p w14:paraId="38CE8685" w14:textId="77777777" w:rsidR="00547861" w:rsidRPr="00E84424" w:rsidRDefault="00547861" w:rsidP="00F22E2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Browallia New" w:eastAsia="Arial Unicode MS" w:hAnsi="Browallia New" w:cs="Browallia New"/>
                <w:spacing w:val="-2"/>
                <w:sz w:val="12"/>
                <w:szCs w:val="12"/>
                <w:rtl/>
                <w:cs/>
                <w:lang w:val="en-GB" w:bidi="ar-SA"/>
              </w:rPr>
            </w:pPr>
          </w:p>
        </w:tc>
        <w:tc>
          <w:tcPr>
            <w:tcW w:w="1152" w:type="dxa"/>
            <w:shd w:val="clear" w:color="auto" w:fill="auto"/>
          </w:tcPr>
          <w:p w14:paraId="660B6691" w14:textId="77777777" w:rsidR="00547861" w:rsidRPr="00E84424" w:rsidRDefault="00547861" w:rsidP="00F22E2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eastAsia="Arial Unicode MS" w:hAnsi="Browallia New" w:cs="Browallia New"/>
                <w:spacing w:val="-2"/>
                <w:sz w:val="12"/>
                <w:szCs w:val="12"/>
              </w:rPr>
            </w:pPr>
          </w:p>
        </w:tc>
        <w:tc>
          <w:tcPr>
            <w:tcW w:w="1077" w:type="dxa"/>
            <w:shd w:val="clear" w:color="auto" w:fill="auto"/>
          </w:tcPr>
          <w:p w14:paraId="5E6AC91A" w14:textId="77777777" w:rsidR="00547861" w:rsidRPr="00E84424" w:rsidRDefault="00547861" w:rsidP="00F22E2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eastAsia="Arial Unicode MS" w:hAnsi="Browallia New" w:cs="Browallia New"/>
                <w:spacing w:val="-2"/>
                <w:sz w:val="12"/>
                <w:szCs w:val="12"/>
              </w:rPr>
            </w:pPr>
          </w:p>
        </w:tc>
        <w:tc>
          <w:tcPr>
            <w:tcW w:w="993" w:type="dxa"/>
            <w:shd w:val="clear" w:color="auto" w:fill="auto"/>
          </w:tcPr>
          <w:p w14:paraId="41B1D106" w14:textId="77777777" w:rsidR="00547861" w:rsidRPr="00E84424" w:rsidRDefault="00547861" w:rsidP="00F22E2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eastAsia="Arial Unicode MS" w:hAnsi="Browallia New" w:cs="Browallia New"/>
                <w:spacing w:val="-2"/>
                <w:sz w:val="12"/>
                <w:szCs w:val="12"/>
              </w:rPr>
            </w:pPr>
          </w:p>
        </w:tc>
      </w:tr>
      <w:tr w:rsidR="00547861" w:rsidRPr="00E84424" w14:paraId="7E8667F6" w14:textId="77777777" w:rsidTr="00CE3F6B">
        <w:tc>
          <w:tcPr>
            <w:tcW w:w="2642" w:type="dxa"/>
            <w:hideMark/>
          </w:tcPr>
          <w:p w14:paraId="428AE09A" w14:textId="77777777" w:rsidR="00547861" w:rsidRPr="00E84424" w:rsidRDefault="00547861" w:rsidP="00F22E2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4"/>
              <w:jc w:val="thaiDistribute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E84424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  <w:lang w:val="en-GB"/>
              </w:rPr>
              <w:t>หนี้สินอนุพันธ์ทางการเงิน</w:t>
            </w:r>
          </w:p>
        </w:tc>
        <w:tc>
          <w:tcPr>
            <w:tcW w:w="1701" w:type="dxa"/>
            <w:hideMark/>
          </w:tcPr>
          <w:p w14:paraId="64D75B7F" w14:textId="77777777" w:rsidR="00547861" w:rsidRPr="00E84424" w:rsidRDefault="00547861" w:rsidP="00F22E2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rtl/>
                <w:cs/>
                <w:lang w:val="en-GB" w:bidi="ar-SA"/>
              </w:rPr>
            </w:pPr>
            <w:r w:rsidRPr="00E84424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  <w:lang w:val="en-GB"/>
              </w:rPr>
              <w:t>ไม่ได้บันทึก</w:t>
            </w:r>
          </w:p>
        </w:tc>
        <w:tc>
          <w:tcPr>
            <w:tcW w:w="1417" w:type="dxa"/>
            <w:hideMark/>
          </w:tcPr>
          <w:p w14:paraId="34DDF207" w14:textId="77777777" w:rsidR="00547861" w:rsidRPr="00E84424" w:rsidRDefault="00547861" w:rsidP="00F22E2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E84424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FVPL</w:t>
            </w:r>
          </w:p>
        </w:tc>
        <w:tc>
          <w:tcPr>
            <w:tcW w:w="1152" w:type="dxa"/>
            <w:shd w:val="clear" w:color="auto" w:fill="auto"/>
            <w:hideMark/>
          </w:tcPr>
          <w:p w14:paraId="419AB6AF" w14:textId="77777777" w:rsidR="00547861" w:rsidRPr="00E84424" w:rsidRDefault="00547861" w:rsidP="00F22E2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E84424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-</w:t>
            </w:r>
          </w:p>
        </w:tc>
        <w:tc>
          <w:tcPr>
            <w:tcW w:w="1077" w:type="dxa"/>
            <w:shd w:val="clear" w:color="auto" w:fill="auto"/>
            <w:hideMark/>
          </w:tcPr>
          <w:p w14:paraId="675F1DA1" w14:textId="179500B3" w:rsidR="00547861" w:rsidRPr="00E84424" w:rsidRDefault="00CF1017" w:rsidP="00F22E2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GB"/>
              </w:rPr>
              <w:t>13</w:t>
            </w:r>
          </w:p>
        </w:tc>
        <w:tc>
          <w:tcPr>
            <w:tcW w:w="993" w:type="dxa"/>
            <w:shd w:val="clear" w:color="auto" w:fill="auto"/>
            <w:hideMark/>
          </w:tcPr>
          <w:p w14:paraId="4700A352" w14:textId="5E4B12C8" w:rsidR="00547861" w:rsidRPr="00E84424" w:rsidRDefault="00CF1017" w:rsidP="00F22E2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CF1017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GB"/>
              </w:rPr>
              <w:t>13</w:t>
            </w:r>
          </w:p>
        </w:tc>
      </w:tr>
      <w:tr w:rsidR="00547861" w:rsidRPr="00E84424" w14:paraId="1F7A5E95" w14:textId="77777777" w:rsidTr="00CE3F6B">
        <w:tc>
          <w:tcPr>
            <w:tcW w:w="2642" w:type="dxa"/>
          </w:tcPr>
          <w:p w14:paraId="054F4D25" w14:textId="77777777" w:rsidR="00547861" w:rsidRPr="00E84424" w:rsidRDefault="00547861" w:rsidP="00F22E2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4"/>
              <w:jc w:val="thaiDistribute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  <w:lang w:val="en-GB"/>
              </w:rPr>
              <w:t>หนี้สินตามสัญญาเช่าส่วนที่ถึงกำหนด</w:t>
            </w:r>
          </w:p>
          <w:p w14:paraId="4E4F32D2" w14:textId="00F81FC6" w:rsidR="00547861" w:rsidRPr="00E84424" w:rsidRDefault="00547861" w:rsidP="00F22E2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4"/>
              <w:jc w:val="thaiDistribute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  <w:lang w:val="en-GB"/>
              </w:rPr>
              <w:t xml:space="preserve">   ชำระภายในหนึ่งปี</w:t>
            </w:r>
            <w:r w:rsidR="0058279D">
              <w:rPr>
                <w:rFonts w:ascii="Browallia New" w:eastAsia="Arial Unicode MS" w:hAnsi="Browallia New" w:cs="Browallia New" w:hint="cs"/>
                <w:spacing w:val="-2"/>
                <w:sz w:val="22"/>
                <w:szCs w:val="22"/>
                <w:cs/>
                <w:lang w:val="en-GB"/>
              </w:rPr>
              <w:t xml:space="preserve"> สุทธิ</w:t>
            </w:r>
          </w:p>
        </w:tc>
        <w:tc>
          <w:tcPr>
            <w:tcW w:w="1701" w:type="dxa"/>
          </w:tcPr>
          <w:p w14:paraId="4F5D8CD6" w14:textId="77777777" w:rsidR="00547861" w:rsidRPr="00E84424" w:rsidRDefault="00547861" w:rsidP="00F22E2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GB" w:bidi="ar-SA"/>
              </w:rPr>
            </w:pPr>
          </w:p>
          <w:p w14:paraId="52F0D2D2" w14:textId="77777777" w:rsidR="00547861" w:rsidRPr="00E84424" w:rsidRDefault="00547861" w:rsidP="00F22E2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  <w:lang w:val="en-GB"/>
              </w:rPr>
              <w:t>ไม่ได้บันทึก</w:t>
            </w:r>
          </w:p>
        </w:tc>
        <w:tc>
          <w:tcPr>
            <w:tcW w:w="1417" w:type="dxa"/>
          </w:tcPr>
          <w:p w14:paraId="7BD49D66" w14:textId="77777777" w:rsidR="00547861" w:rsidRPr="00E84424" w:rsidRDefault="00547861" w:rsidP="00F22E2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</w:p>
          <w:p w14:paraId="26A74D77" w14:textId="77777777" w:rsidR="00547861" w:rsidRPr="00E84424" w:rsidRDefault="00547861" w:rsidP="00F22E2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E84424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  <w:t>ราคาทุนตัดจำหน่าย</w:t>
            </w:r>
          </w:p>
        </w:tc>
        <w:tc>
          <w:tcPr>
            <w:tcW w:w="1152" w:type="dxa"/>
            <w:shd w:val="clear" w:color="auto" w:fill="auto"/>
          </w:tcPr>
          <w:p w14:paraId="7B5387FF" w14:textId="77777777" w:rsidR="00547861" w:rsidRPr="00E84424" w:rsidRDefault="00547861" w:rsidP="00F22E2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</w:p>
          <w:p w14:paraId="4E954390" w14:textId="77777777" w:rsidR="00547861" w:rsidRPr="00E84424" w:rsidRDefault="00547861" w:rsidP="00F22E2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GB"/>
              </w:rPr>
              <w:t>-</w:t>
            </w:r>
          </w:p>
        </w:tc>
        <w:tc>
          <w:tcPr>
            <w:tcW w:w="1077" w:type="dxa"/>
            <w:shd w:val="clear" w:color="auto" w:fill="auto"/>
          </w:tcPr>
          <w:p w14:paraId="4F4DC3F4" w14:textId="77777777" w:rsidR="00547861" w:rsidRPr="00E84424" w:rsidRDefault="00547861" w:rsidP="00F22E2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</w:p>
          <w:p w14:paraId="75633CE8" w14:textId="14FC6383" w:rsidR="00547861" w:rsidRPr="00E84424" w:rsidRDefault="00CF1017" w:rsidP="00F22E2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CF1017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GB"/>
              </w:rPr>
              <w:t>1</w:t>
            </w:r>
            <w:r w:rsidR="00547861" w:rsidRPr="00E84424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GB"/>
              </w:rPr>
              <w:t>100</w:t>
            </w:r>
          </w:p>
        </w:tc>
        <w:tc>
          <w:tcPr>
            <w:tcW w:w="993" w:type="dxa"/>
            <w:shd w:val="clear" w:color="auto" w:fill="auto"/>
          </w:tcPr>
          <w:p w14:paraId="7B24853E" w14:textId="77777777" w:rsidR="00547861" w:rsidRPr="00E84424" w:rsidRDefault="00547861" w:rsidP="00F22E2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</w:p>
          <w:p w14:paraId="43188A31" w14:textId="1BE0F8C4" w:rsidR="00547861" w:rsidRPr="00E84424" w:rsidRDefault="00CF1017" w:rsidP="00F22E2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CF1017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GB"/>
              </w:rPr>
              <w:t>1</w:t>
            </w:r>
            <w:r w:rsidR="00547861" w:rsidRPr="00E84424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GB"/>
              </w:rPr>
              <w:t>100</w:t>
            </w:r>
          </w:p>
        </w:tc>
      </w:tr>
      <w:tr w:rsidR="00547861" w:rsidRPr="00E84424" w14:paraId="13B944A3" w14:textId="77777777" w:rsidTr="00CE3F6B">
        <w:tc>
          <w:tcPr>
            <w:tcW w:w="2642" w:type="dxa"/>
          </w:tcPr>
          <w:p w14:paraId="348B395F" w14:textId="77777777" w:rsidR="00547861" w:rsidRPr="00E84424" w:rsidRDefault="00547861" w:rsidP="00F22E2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4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  <w:rtl/>
                <w:cs/>
                <w:lang w:val="en-GB" w:bidi="ar-SA"/>
              </w:rPr>
            </w:pPr>
          </w:p>
        </w:tc>
        <w:tc>
          <w:tcPr>
            <w:tcW w:w="1701" w:type="dxa"/>
          </w:tcPr>
          <w:p w14:paraId="5C24B0AD" w14:textId="77777777" w:rsidR="00547861" w:rsidRPr="00E84424" w:rsidRDefault="00547861" w:rsidP="00F22E2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rtl/>
                <w:cs/>
                <w:lang w:val="en-GB" w:bidi="ar-SA"/>
              </w:rPr>
            </w:pPr>
          </w:p>
        </w:tc>
        <w:tc>
          <w:tcPr>
            <w:tcW w:w="1417" w:type="dxa"/>
          </w:tcPr>
          <w:p w14:paraId="069ABB69" w14:textId="77777777" w:rsidR="00547861" w:rsidRPr="00E84424" w:rsidRDefault="00547861" w:rsidP="00F22E2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</w:p>
        </w:tc>
        <w:tc>
          <w:tcPr>
            <w:tcW w:w="1152" w:type="dxa"/>
            <w:shd w:val="clear" w:color="auto" w:fill="auto"/>
          </w:tcPr>
          <w:p w14:paraId="79146775" w14:textId="77777777" w:rsidR="00547861" w:rsidRPr="00E84424" w:rsidRDefault="00547861" w:rsidP="00F22E2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</w:p>
        </w:tc>
        <w:tc>
          <w:tcPr>
            <w:tcW w:w="1077" w:type="dxa"/>
            <w:shd w:val="clear" w:color="auto" w:fill="auto"/>
          </w:tcPr>
          <w:p w14:paraId="1ED1FC2D" w14:textId="77777777" w:rsidR="00547861" w:rsidRPr="00E84424" w:rsidRDefault="00547861" w:rsidP="00F22E2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</w:tcPr>
          <w:p w14:paraId="78C409CF" w14:textId="77777777" w:rsidR="00547861" w:rsidRPr="00E84424" w:rsidRDefault="00547861" w:rsidP="00F22E2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</w:p>
        </w:tc>
      </w:tr>
      <w:tr w:rsidR="00547861" w:rsidRPr="00E84424" w14:paraId="407FC575" w14:textId="77777777" w:rsidTr="00CE3F6B">
        <w:tc>
          <w:tcPr>
            <w:tcW w:w="2642" w:type="dxa"/>
            <w:hideMark/>
          </w:tcPr>
          <w:p w14:paraId="458ACD33" w14:textId="77777777" w:rsidR="00547861" w:rsidRPr="00E84424" w:rsidRDefault="00547861" w:rsidP="00F22E2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4"/>
              <w:jc w:val="thaiDistribute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  <w:cs/>
                <w:lang w:val="en-GB"/>
              </w:rPr>
              <w:t xml:space="preserve">หนี้สินทางการเงิน 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</w:rPr>
              <w:t>-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  <w:rtl/>
                <w:cs/>
                <w:lang w:val="en-GB" w:bidi="ar-SA"/>
              </w:rPr>
              <w:t xml:space="preserve"> 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  <w:cs/>
                <w:lang w:val="en-GB"/>
              </w:rPr>
              <w:t>ไม่หมุนเวียน</w:t>
            </w:r>
          </w:p>
        </w:tc>
        <w:tc>
          <w:tcPr>
            <w:tcW w:w="1701" w:type="dxa"/>
          </w:tcPr>
          <w:p w14:paraId="78EEE8E7" w14:textId="77777777" w:rsidR="00547861" w:rsidRPr="00E84424" w:rsidRDefault="00547861" w:rsidP="00F22E2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rtl/>
                <w:cs/>
                <w:lang w:val="en-GB" w:bidi="ar-SA"/>
              </w:rPr>
            </w:pPr>
          </w:p>
        </w:tc>
        <w:tc>
          <w:tcPr>
            <w:tcW w:w="1417" w:type="dxa"/>
          </w:tcPr>
          <w:p w14:paraId="0069DBC9" w14:textId="77777777" w:rsidR="00547861" w:rsidRPr="00E84424" w:rsidRDefault="00547861" w:rsidP="00F22E2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</w:p>
        </w:tc>
        <w:tc>
          <w:tcPr>
            <w:tcW w:w="1152" w:type="dxa"/>
            <w:shd w:val="clear" w:color="auto" w:fill="auto"/>
          </w:tcPr>
          <w:p w14:paraId="782156DA" w14:textId="77777777" w:rsidR="00547861" w:rsidRPr="00E84424" w:rsidRDefault="00547861" w:rsidP="00F22E2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</w:p>
        </w:tc>
        <w:tc>
          <w:tcPr>
            <w:tcW w:w="1077" w:type="dxa"/>
            <w:shd w:val="clear" w:color="auto" w:fill="auto"/>
          </w:tcPr>
          <w:p w14:paraId="320DE92D" w14:textId="77777777" w:rsidR="00547861" w:rsidRPr="00E84424" w:rsidRDefault="00547861" w:rsidP="00F22E2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</w:tcPr>
          <w:p w14:paraId="5AB72E80" w14:textId="77777777" w:rsidR="00547861" w:rsidRPr="00E84424" w:rsidRDefault="00547861" w:rsidP="00F22E2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</w:p>
        </w:tc>
      </w:tr>
      <w:tr w:rsidR="00547861" w:rsidRPr="00E84424" w14:paraId="04AD5EAC" w14:textId="77777777" w:rsidTr="00CE3F6B">
        <w:tc>
          <w:tcPr>
            <w:tcW w:w="2642" w:type="dxa"/>
          </w:tcPr>
          <w:p w14:paraId="00C6F4FF" w14:textId="77777777" w:rsidR="00547861" w:rsidRPr="00E84424" w:rsidRDefault="00547861" w:rsidP="00F22E2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4"/>
              <w:jc w:val="thaiDistribute"/>
              <w:rPr>
                <w:rFonts w:ascii="Browallia New" w:eastAsia="Arial Unicode MS" w:hAnsi="Browallia New" w:cs="Browallia New"/>
                <w:spacing w:val="-2"/>
                <w:sz w:val="12"/>
                <w:szCs w:val="12"/>
                <w:rtl/>
                <w:cs/>
                <w:lang w:val="en-GB" w:bidi="ar-SA"/>
              </w:rPr>
            </w:pPr>
          </w:p>
        </w:tc>
        <w:tc>
          <w:tcPr>
            <w:tcW w:w="1701" w:type="dxa"/>
          </w:tcPr>
          <w:p w14:paraId="6BB185CB" w14:textId="77777777" w:rsidR="00547861" w:rsidRPr="00E84424" w:rsidRDefault="00547861" w:rsidP="00F22E2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Browallia New" w:eastAsia="Arial Unicode MS" w:hAnsi="Browallia New" w:cs="Browallia New"/>
                <w:spacing w:val="-2"/>
                <w:sz w:val="12"/>
                <w:szCs w:val="12"/>
                <w:rtl/>
                <w:cs/>
                <w:lang w:val="en-GB" w:bidi="ar-SA"/>
              </w:rPr>
            </w:pPr>
          </w:p>
        </w:tc>
        <w:tc>
          <w:tcPr>
            <w:tcW w:w="1417" w:type="dxa"/>
          </w:tcPr>
          <w:p w14:paraId="1466AE91" w14:textId="77777777" w:rsidR="00547861" w:rsidRPr="00E84424" w:rsidRDefault="00547861" w:rsidP="00F22E2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Browallia New" w:eastAsia="Arial Unicode MS" w:hAnsi="Browallia New" w:cs="Browallia New"/>
                <w:spacing w:val="-2"/>
                <w:sz w:val="12"/>
                <w:szCs w:val="12"/>
                <w:rtl/>
                <w:cs/>
                <w:lang w:val="en-GB" w:bidi="ar-SA"/>
              </w:rPr>
            </w:pPr>
          </w:p>
        </w:tc>
        <w:tc>
          <w:tcPr>
            <w:tcW w:w="1152" w:type="dxa"/>
            <w:shd w:val="clear" w:color="auto" w:fill="auto"/>
          </w:tcPr>
          <w:p w14:paraId="4243AC65" w14:textId="77777777" w:rsidR="00547861" w:rsidRPr="00E84424" w:rsidRDefault="00547861" w:rsidP="00F22E2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eastAsia="Arial Unicode MS" w:hAnsi="Browallia New" w:cs="Browallia New"/>
                <w:spacing w:val="-2"/>
                <w:sz w:val="12"/>
                <w:szCs w:val="12"/>
              </w:rPr>
            </w:pPr>
          </w:p>
        </w:tc>
        <w:tc>
          <w:tcPr>
            <w:tcW w:w="1077" w:type="dxa"/>
            <w:shd w:val="clear" w:color="auto" w:fill="auto"/>
          </w:tcPr>
          <w:p w14:paraId="39396F9D" w14:textId="77777777" w:rsidR="00547861" w:rsidRPr="00E84424" w:rsidRDefault="00547861" w:rsidP="00F22E2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eastAsia="Arial Unicode MS" w:hAnsi="Browallia New" w:cs="Browallia New"/>
                <w:spacing w:val="-2"/>
                <w:sz w:val="12"/>
                <w:szCs w:val="12"/>
              </w:rPr>
            </w:pPr>
          </w:p>
        </w:tc>
        <w:tc>
          <w:tcPr>
            <w:tcW w:w="993" w:type="dxa"/>
            <w:shd w:val="clear" w:color="auto" w:fill="auto"/>
          </w:tcPr>
          <w:p w14:paraId="6B7BBA77" w14:textId="77777777" w:rsidR="00547861" w:rsidRPr="00E84424" w:rsidRDefault="00547861" w:rsidP="00F22E2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eastAsia="Arial Unicode MS" w:hAnsi="Browallia New" w:cs="Browallia New"/>
                <w:spacing w:val="-2"/>
                <w:sz w:val="12"/>
                <w:szCs w:val="12"/>
              </w:rPr>
            </w:pPr>
          </w:p>
        </w:tc>
      </w:tr>
      <w:tr w:rsidR="00547861" w:rsidRPr="00E84424" w14:paraId="68E0B318" w14:textId="77777777" w:rsidTr="00CE3F6B">
        <w:tc>
          <w:tcPr>
            <w:tcW w:w="2642" w:type="dxa"/>
          </w:tcPr>
          <w:p w14:paraId="0A158E48" w14:textId="5406BBB5" w:rsidR="00547861" w:rsidRPr="00E84424" w:rsidRDefault="00547861" w:rsidP="00F22E2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4"/>
              <w:jc w:val="thaiDistribute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  <w:lang w:val="en-GB"/>
              </w:rPr>
              <w:t>หนี้สินตามสัญญาเช่า</w:t>
            </w:r>
            <w:r w:rsidR="0058279D">
              <w:rPr>
                <w:rFonts w:ascii="Browallia New" w:eastAsia="Arial Unicode MS" w:hAnsi="Browallia New" w:cs="Browallia New" w:hint="cs"/>
                <w:spacing w:val="-2"/>
                <w:sz w:val="22"/>
                <w:szCs w:val="22"/>
                <w:cs/>
                <w:lang w:val="en-GB"/>
              </w:rPr>
              <w:t xml:space="preserve"> สุทธิ</w:t>
            </w:r>
          </w:p>
        </w:tc>
        <w:tc>
          <w:tcPr>
            <w:tcW w:w="1701" w:type="dxa"/>
          </w:tcPr>
          <w:p w14:paraId="7800108F" w14:textId="77777777" w:rsidR="00547861" w:rsidRPr="00E84424" w:rsidRDefault="00547861" w:rsidP="00F22E2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  <w:lang w:val="en-GB"/>
              </w:rPr>
              <w:t>ไม่ได้บันทึก</w:t>
            </w:r>
          </w:p>
        </w:tc>
        <w:tc>
          <w:tcPr>
            <w:tcW w:w="1417" w:type="dxa"/>
          </w:tcPr>
          <w:p w14:paraId="358824D4" w14:textId="77777777" w:rsidR="00547861" w:rsidRPr="00E84424" w:rsidRDefault="00547861" w:rsidP="00F22E2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  <w:lang w:val="en-GB"/>
              </w:rPr>
              <w:t>ราคาทุนตัดจำหน่าย</w:t>
            </w:r>
          </w:p>
        </w:tc>
        <w:tc>
          <w:tcPr>
            <w:tcW w:w="1152" w:type="dxa"/>
            <w:shd w:val="clear" w:color="auto" w:fill="auto"/>
          </w:tcPr>
          <w:p w14:paraId="42F99BA1" w14:textId="77777777" w:rsidR="00547861" w:rsidRPr="00E84424" w:rsidRDefault="00547861" w:rsidP="00F22E2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GB"/>
              </w:rPr>
              <w:t>-</w:t>
            </w:r>
          </w:p>
        </w:tc>
        <w:tc>
          <w:tcPr>
            <w:tcW w:w="1077" w:type="dxa"/>
            <w:shd w:val="clear" w:color="auto" w:fill="auto"/>
          </w:tcPr>
          <w:p w14:paraId="7CD43551" w14:textId="6D56E471" w:rsidR="00547861" w:rsidRPr="00E84424" w:rsidRDefault="00CF1017" w:rsidP="00F22E2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CF1017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GB"/>
              </w:rPr>
              <w:t>11</w:t>
            </w:r>
            <w:r w:rsidR="00547861" w:rsidRPr="00E84424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GB"/>
              </w:rPr>
              <w:t>596</w:t>
            </w:r>
          </w:p>
        </w:tc>
        <w:tc>
          <w:tcPr>
            <w:tcW w:w="993" w:type="dxa"/>
            <w:shd w:val="clear" w:color="auto" w:fill="auto"/>
          </w:tcPr>
          <w:p w14:paraId="740E6FB7" w14:textId="020BC5A5" w:rsidR="00547861" w:rsidRPr="00E84424" w:rsidRDefault="00CF1017" w:rsidP="00F22E2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rtl/>
                <w:cs/>
                <w:lang w:val="en-GB" w:bidi="ar-SA"/>
              </w:rPr>
            </w:pPr>
            <w:r w:rsidRPr="00CF1017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GB" w:bidi="ar-SA"/>
              </w:rPr>
              <w:t>11</w:t>
            </w:r>
            <w:r w:rsidR="00547861" w:rsidRPr="00E84424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GB" w:bidi="ar-SA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GB" w:bidi="ar-SA"/>
              </w:rPr>
              <w:t>596</w:t>
            </w:r>
          </w:p>
        </w:tc>
      </w:tr>
    </w:tbl>
    <w:p w14:paraId="738FA3BA" w14:textId="77777777" w:rsidR="00035CA0" w:rsidRPr="00E84424" w:rsidRDefault="00035CA0" w:rsidP="0056761B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cs/>
        </w:rPr>
      </w:pPr>
    </w:p>
    <w:p w14:paraId="32144B12" w14:textId="40909A35" w:rsidR="00147EE7" w:rsidRPr="00E84424" w:rsidRDefault="00147EE7" w:rsidP="00EE70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bookmarkStart w:id="19" w:name="_Toc48681793"/>
      <w:r w:rsidRPr="00E8442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(</w:t>
      </w:r>
      <w:r w:rsidR="003F5F39" w:rsidRPr="00E8442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</w:t>
      </w:r>
      <w:r w:rsidRPr="00E8442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) </w:t>
      </w:r>
      <w:r w:rsidRPr="00E8442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  <w:t>การด้อยค่าของสินทรัพย์ทางการเงิน</w:t>
      </w:r>
      <w:bookmarkEnd w:id="19"/>
    </w:p>
    <w:p w14:paraId="4F90B400" w14:textId="77777777" w:rsidR="00147EE7" w:rsidRPr="00E84424" w:rsidRDefault="00147EE7" w:rsidP="00EE7086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1098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7D564242" w14:textId="530C4D29" w:rsidR="00147EE7" w:rsidRPr="00E84424" w:rsidRDefault="00147EE7" w:rsidP="00EE7086">
      <w:pPr>
        <w:tabs>
          <w:tab w:val="clear" w:pos="227"/>
          <w:tab w:val="clear" w:pos="454"/>
          <w:tab w:val="clear" w:pos="680"/>
          <w:tab w:val="clear" w:pos="907"/>
          <w:tab w:val="left" w:pos="426"/>
        </w:tabs>
        <w:spacing w:line="240" w:lineRule="auto"/>
        <w:ind w:left="1098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 w:bidi="ar-SA"/>
        </w:rPr>
      </w:pPr>
      <w:r w:rsidRPr="00E84424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กลุ่มกิจการและบริษัทมีสินทรัพย์ทางการเงินที่เข้าเงื่อนไขที่ต้องพิจารณาผลขาดทุนด้านเครดิตที่คาดว่าจะเกิดขึ้น ดังนี้</w:t>
      </w:r>
    </w:p>
    <w:p w14:paraId="19F908AC" w14:textId="77777777" w:rsidR="00643C7F" w:rsidRPr="00E84424" w:rsidRDefault="00643C7F" w:rsidP="00EE7086">
      <w:pPr>
        <w:tabs>
          <w:tab w:val="clear" w:pos="227"/>
          <w:tab w:val="clear" w:pos="454"/>
          <w:tab w:val="clear" w:pos="680"/>
          <w:tab w:val="clear" w:pos="907"/>
          <w:tab w:val="left" w:pos="426"/>
        </w:tabs>
        <w:spacing w:line="240" w:lineRule="auto"/>
        <w:ind w:left="1098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7138CB25" w14:textId="397FF091" w:rsidR="00147EE7" w:rsidRPr="00E84424" w:rsidRDefault="00147EE7" w:rsidP="00EE7086">
      <w:pPr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98" w:firstLine="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E84424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เงินสดและรายการเทียบเท่าเงินสด</w:t>
      </w:r>
    </w:p>
    <w:p w14:paraId="7C3CB933" w14:textId="0346E0FF" w:rsidR="006F406B" w:rsidRPr="00E84424" w:rsidRDefault="006F406B" w:rsidP="00EE7086">
      <w:pPr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98" w:firstLine="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E84424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เงินฝากสถาบันการเงินที่ใช้เป็นหลักประกัน</w:t>
      </w:r>
    </w:p>
    <w:p w14:paraId="2AD63D4F" w14:textId="77777777" w:rsidR="00147EE7" w:rsidRPr="00E84424" w:rsidRDefault="00147EE7" w:rsidP="00EE7086">
      <w:pPr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98" w:firstLine="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E84424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ลูกหนี้การค้าและลูกหนี้อื่น</w:t>
      </w:r>
    </w:p>
    <w:p w14:paraId="77FAC4B5" w14:textId="000616DE" w:rsidR="00147EE7" w:rsidRPr="00E84424" w:rsidRDefault="00B0226E" w:rsidP="00EE7086">
      <w:pPr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98" w:firstLine="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E84424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ลูกหนี้ตามสัญญาเช่าการเงิน</w:t>
      </w:r>
    </w:p>
    <w:p w14:paraId="6A5938C1" w14:textId="056B9031" w:rsidR="00147EE7" w:rsidRPr="00E84424" w:rsidRDefault="00147EE7" w:rsidP="00EE7086">
      <w:pPr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98" w:firstLine="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E84424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เงินให้กู้ยืมแก่กิจการที่เกี่ยวข้องกัน</w:t>
      </w:r>
      <w:r w:rsidR="00126322" w:rsidRPr="00E84424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และ</w:t>
      </w:r>
    </w:p>
    <w:p w14:paraId="7BE33E9E" w14:textId="353A1774" w:rsidR="00147EE7" w:rsidRPr="00E84424" w:rsidRDefault="00147EE7" w:rsidP="00EE7086">
      <w:pPr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98" w:firstLine="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E84424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เงินลงทุนในตราสารหนี้ที่วัดมูลค่าด้วยราคาทุนตัดจำหน่าย</w:t>
      </w:r>
    </w:p>
    <w:p w14:paraId="64A256C5" w14:textId="77777777" w:rsidR="00643C7F" w:rsidRPr="00E84424" w:rsidRDefault="00643C7F" w:rsidP="00EE70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98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353C8DEF" w14:textId="496A64E3" w:rsidR="00147EE7" w:rsidRPr="00E84424" w:rsidRDefault="00147EE7" w:rsidP="00EE7086">
      <w:pPr>
        <w:tabs>
          <w:tab w:val="clear" w:pos="227"/>
          <w:tab w:val="clear" w:pos="454"/>
          <w:tab w:val="clear" w:pos="680"/>
          <w:tab w:val="clear" w:pos="907"/>
          <w:tab w:val="left" w:pos="426"/>
        </w:tabs>
        <w:spacing w:line="240" w:lineRule="auto"/>
        <w:ind w:left="1098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ar-SA"/>
        </w:rPr>
      </w:pPr>
      <w:r w:rsidRPr="00E8442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ลุ่มกิจการได้ปรับวิธีในการคำนวณและพิจารณาผลขาดทุนจากการด้อยค่าของสินทรัพย์ทางการเงินให้เป็นไปตาม </w:t>
      </w:r>
      <w:r w:rsidRPr="00E84424">
        <w:rPr>
          <w:rFonts w:ascii="Browallia New" w:eastAsia="Arial Unicode MS" w:hAnsi="Browallia New" w:cs="Browallia New"/>
          <w:sz w:val="26"/>
          <w:szCs w:val="26"/>
          <w:lang w:val="en-GB" w:bidi="ar-SA"/>
        </w:rPr>
        <w:t xml:space="preserve">TFRS </w:t>
      </w:r>
      <w:r w:rsidR="00CF1017" w:rsidRPr="00CF1017">
        <w:rPr>
          <w:rFonts w:ascii="Browallia New" w:eastAsia="Arial Unicode MS" w:hAnsi="Browallia New" w:cs="Browallia New"/>
          <w:sz w:val="26"/>
          <w:szCs w:val="26"/>
          <w:lang w:val="en-GB" w:bidi="ar-SA"/>
        </w:rPr>
        <w:t>9</w:t>
      </w:r>
      <w:r w:rsidRPr="00E84424">
        <w:rPr>
          <w:rFonts w:ascii="Browallia New" w:eastAsia="Arial Unicode MS" w:hAnsi="Browallia New" w:cs="Browallia New"/>
          <w:sz w:val="26"/>
          <w:szCs w:val="26"/>
          <w:lang w:val="en-GB" w:bidi="ar-SA"/>
        </w:rPr>
        <w:t xml:space="preserve"> </w:t>
      </w:r>
    </w:p>
    <w:p w14:paraId="6F1DC983" w14:textId="77777777" w:rsidR="00147EE7" w:rsidRPr="00E84424" w:rsidRDefault="00147EE7" w:rsidP="00EE7086">
      <w:pPr>
        <w:tabs>
          <w:tab w:val="clear" w:pos="227"/>
          <w:tab w:val="clear" w:pos="454"/>
          <w:tab w:val="clear" w:pos="680"/>
          <w:tab w:val="clear" w:pos="907"/>
          <w:tab w:val="left" w:pos="426"/>
        </w:tabs>
        <w:spacing w:line="240" w:lineRule="auto"/>
        <w:ind w:left="1098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ar-SA"/>
        </w:rPr>
      </w:pPr>
    </w:p>
    <w:p w14:paraId="7D387395" w14:textId="18452069" w:rsidR="00147EE7" w:rsidRPr="00E84424" w:rsidRDefault="00147EE7" w:rsidP="00EE7086">
      <w:p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1094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ar-SA"/>
        </w:rPr>
      </w:pPr>
      <w:r w:rsidRPr="00E8442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ทั้งนี้</w:t>
      </w:r>
      <w:r w:rsidR="00786BE8" w:rsidRPr="00E8442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ณ วันที่ </w:t>
      </w:r>
      <w:r w:rsidR="00CF1017" w:rsidRPr="00CF101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="00786BE8" w:rsidRPr="00E8442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786BE8" w:rsidRPr="00E8442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มกราคม พ</w:t>
      </w:r>
      <w:r w:rsidR="00786BE8" w:rsidRPr="00E8442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786BE8" w:rsidRPr="00E8442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ศ</w:t>
      </w:r>
      <w:r w:rsidR="00786BE8" w:rsidRPr="00E8442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. </w:t>
      </w:r>
      <w:r w:rsidR="00CF1017" w:rsidRPr="00CF101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2563</w:t>
      </w:r>
      <w:r w:rsidR="006F406B" w:rsidRPr="00E8442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Pr="00E8442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ผู้บริหารได้พิจารณาว่าผลขาดทุนจากการด้อยค่า</w:t>
      </w:r>
      <w:r w:rsidR="0076194D" w:rsidRPr="00E8442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ของสินทรัพย์ทางการเงิน</w:t>
      </w:r>
      <w:r w:rsidR="00C0383F" w:rsidRPr="00E8442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เ</w:t>
      </w:r>
      <w:r w:rsidRPr="00E8442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ป็นจำนวนเงิน</w:t>
      </w:r>
      <w:r w:rsidRPr="00E8442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ที่</w:t>
      </w:r>
      <w:r w:rsidR="0076194D" w:rsidRPr="00E8442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ไม่</w:t>
      </w:r>
      <w:r w:rsidRPr="00E8442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มีสาระสำคัญ</w:t>
      </w:r>
    </w:p>
    <w:p w14:paraId="791E86D3" w14:textId="732156AA" w:rsidR="001B3352" w:rsidRPr="00E84424" w:rsidRDefault="001B33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E84424">
        <w:rPr>
          <w:rFonts w:ascii="Browallia New" w:eastAsia="Arial Unicode MS" w:hAnsi="Browallia New" w:cs="Browallia New"/>
          <w:spacing w:val="-2"/>
          <w:sz w:val="26"/>
          <w:szCs w:val="26"/>
        </w:rPr>
        <w:br w:type="page"/>
      </w:r>
    </w:p>
    <w:p w14:paraId="61069A70" w14:textId="77777777" w:rsidR="00F05227" w:rsidRPr="00E84424" w:rsidRDefault="00F05227" w:rsidP="00DA055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1237194C" w14:textId="77777777" w:rsidR="00547861" w:rsidRPr="00E84424" w:rsidRDefault="00547861" w:rsidP="00EE70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E8442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(ฉ) </w:t>
      </w:r>
      <w:r w:rsidRPr="00E8442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  <w:t>การรับรู้การปรับปรุงผลกระทบของบริษัทร่วม</w:t>
      </w:r>
    </w:p>
    <w:p w14:paraId="66D22CD5" w14:textId="77777777" w:rsidR="00547861" w:rsidRPr="00EF0176" w:rsidRDefault="00547861" w:rsidP="00EE7086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1094"/>
        <w:jc w:val="thaiDistribute"/>
        <w:rPr>
          <w:rFonts w:ascii="Browallia New" w:eastAsia="Arial Unicode MS" w:hAnsi="Browallia New" w:cs="Browallia New"/>
          <w:spacing w:val="-2"/>
          <w:sz w:val="20"/>
          <w:szCs w:val="20"/>
        </w:rPr>
      </w:pPr>
    </w:p>
    <w:p w14:paraId="280ED85F" w14:textId="3B223B03" w:rsidR="00547861" w:rsidRPr="00E84424" w:rsidRDefault="00547861" w:rsidP="00EE7086">
      <w:pPr>
        <w:tabs>
          <w:tab w:val="clear" w:pos="227"/>
          <w:tab w:val="clear" w:pos="454"/>
          <w:tab w:val="clear" w:pos="680"/>
          <w:tab w:val="clear" w:pos="907"/>
          <w:tab w:val="left" w:pos="426"/>
        </w:tabs>
        <w:spacing w:line="240" w:lineRule="auto"/>
        <w:ind w:left="1094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ar-SA"/>
        </w:rPr>
      </w:pPr>
      <w:r w:rsidRPr="00E84424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ณ วันที่ </w:t>
      </w:r>
      <w:r w:rsidR="00CF1017" w:rsidRPr="00CF1017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</w:t>
      </w:r>
      <w:r w:rsidRPr="00E84424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E84424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มกราคม พ.ศ. </w:t>
      </w:r>
      <w:r w:rsidR="00CF1017" w:rsidRPr="00CF1017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2563</w:t>
      </w:r>
      <w:r w:rsidRPr="00E84424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E84424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กลุ่มกิจการบันทึกเงินลงทุนในบริษัทร่วมตามวิธีส่วนได้เสียจากการ</w:t>
      </w:r>
      <w:r w:rsidR="007F25FE" w:rsidRPr="00E84424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ปรับปรุงผลกระทบ</w:t>
      </w:r>
      <w:r w:rsidR="007F25FE" w:rsidRPr="00E84424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ของการ</w:t>
      </w:r>
      <w:r w:rsidRPr="00E84424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นำมาตรฐานการรายงานทางการเงินฉบับใหม่มาใช้เป็นครั้งแรกในกำไรสะสมจำนวน </w:t>
      </w:r>
      <w:r w:rsidR="00CF1017" w:rsidRPr="00CF1017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43</w:t>
      </w:r>
      <w:r w:rsidRPr="00E84424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E84424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ล้านบาท องค์ประกอบอื่น</w:t>
      </w:r>
      <w:r w:rsidRPr="00E84424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ของส่วนของเจ้าของจำนวน </w:t>
      </w:r>
      <w:r w:rsidR="00CF1017" w:rsidRPr="00CF1017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314</w:t>
      </w:r>
      <w:r w:rsidRPr="00E84424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E84424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ล้านบาท และส่วนได้เสียที่ไม่มีอำนาจควบคุมจำนวน </w:t>
      </w:r>
      <w:r w:rsidR="00CF1017" w:rsidRPr="00CF1017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79</w:t>
      </w:r>
      <w:r w:rsidRPr="00E84424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ล้านบาท การปรับปรุงดังกล่าวเป็นผลมาจากการรับรู้กำไรจากการวัดมูลค่ายุติธรรมของเงินลงท</w:t>
      </w:r>
      <w:r w:rsidR="00525BC0" w:rsidRPr="00E84424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ุน</w:t>
      </w:r>
      <w:r w:rsidRPr="00E84424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ในตราสารทุน และอนุพันธ์ทางการเงินในงบการเงินของบริษัทร่วม</w:t>
      </w:r>
    </w:p>
    <w:p w14:paraId="5853724F" w14:textId="77777777" w:rsidR="000F2E74" w:rsidRPr="00EF0176" w:rsidRDefault="000F2E74" w:rsidP="00EE7086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1094"/>
        <w:jc w:val="thaiDistribute"/>
        <w:rPr>
          <w:rFonts w:ascii="Browallia New" w:eastAsia="Arial Unicode MS" w:hAnsi="Browallia New" w:cs="Browallia New"/>
          <w:spacing w:val="-2"/>
          <w:sz w:val="20"/>
          <w:szCs w:val="20"/>
          <w:lang w:val="en-GB"/>
        </w:rPr>
      </w:pPr>
    </w:p>
    <w:p w14:paraId="13381419" w14:textId="3A6F6188" w:rsidR="00147EE7" w:rsidRPr="00E84424" w:rsidRDefault="00CF1017" w:rsidP="00F05227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</w:pPr>
      <w:bookmarkStart w:id="20" w:name="_Toc48681795"/>
      <w:r w:rsidRPr="00CF101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147EE7" w:rsidRPr="00E8442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CF101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147EE7" w:rsidRPr="00E8442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สัญญาเช่า</w:t>
      </w:r>
      <w:bookmarkEnd w:id="20"/>
    </w:p>
    <w:p w14:paraId="6967C2B2" w14:textId="77777777" w:rsidR="00147EE7" w:rsidRPr="00EF0176" w:rsidRDefault="00147EE7" w:rsidP="00DA05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4CA508AB" w14:textId="2DFA7054" w:rsidR="00147EE7" w:rsidRPr="00E84424" w:rsidRDefault="00147EE7" w:rsidP="00DA05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8442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กลุ่มกิจการได้นำ </w:t>
      </w:r>
      <w:r w:rsidRPr="00E8442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TFRS </w:t>
      </w:r>
      <w:r w:rsidR="00CF1017" w:rsidRPr="00CF1017">
        <w:rPr>
          <w:rFonts w:ascii="Browallia New" w:eastAsia="Arial Unicode MS" w:hAnsi="Browallia New" w:cs="Browallia New"/>
          <w:sz w:val="26"/>
          <w:szCs w:val="26"/>
          <w:lang w:val="en-GB"/>
        </w:rPr>
        <w:t>16</w:t>
      </w:r>
      <w:r w:rsidRPr="00E8442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มาถือปฏิบัติ โดยการรับรู้หนี้สินตามสัญญาเช่าสำหรับสัญญาเช่าที่ได้เคยถูกจัดประเภทเป็นสัญญาเช่าดำเนินงานตามมาตรฐานการบัญชีฉบับที่ </w:t>
      </w:r>
      <w:r w:rsidR="00CF1017" w:rsidRPr="00CF1017">
        <w:rPr>
          <w:rFonts w:ascii="Browallia New" w:eastAsia="Arial Unicode MS" w:hAnsi="Browallia New" w:cs="Browallia New"/>
          <w:sz w:val="26"/>
          <w:szCs w:val="26"/>
          <w:lang w:val="en-GB"/>
        </w:rPr>
        <w:t>17</w:t>
      </w:r>
      <w:r w:rsidRPr="00E8442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(TAS </w:t>
      </w:r>
      <w:r w:rsidR="00CF1017" w:rsidRPr="00CF1017">
        <w:rPr>
          <w:rFonts w:ascii="Browallia New" w:eastAsia="Arial Unicode MS" w:hAnsi="Browallia New" w:cs="Browallia New"/>
          <w:sz w:val="26"/>
          <w:szCs w:val="26"/>
          <w:lang w:val="en-GB"/>
        </w:rPr>
        <w:t>17</w:t>
      </w:r>
      <w:r w:rsidRPr="00E8442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) </w:t>
      </w:r>
      <w:r w:rsidRPr="00E8442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เรื่อง สัญญาเช่า สำหรับสัญญาเช่าที่ดิน อาคาร</w:t>
      </w:r>
      <w:r w:rsidR="00D23F75" w:rsidRPr="00E8442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8442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อุปกรณ์ เรือบรรทุกน้ำมันดิบ และยานพาหนะ</w:t>
      </w:r>
      <w:r w:rsidRPr="00E8442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8442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ที่มีอายุสัญญาเช่ามากกว่า </w:t>
      </w:r>
      <w:r w:rsidR="00CF1017" w:rsidRPr="00CF1017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Pr="00E8442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8442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เดือน</w:t>
      </w:r>
      <w:r w:rsidRPr="00E8442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8442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ทั้งนี้ หนี้สินตามสัญญาเช่า ณ วันที่นำ </w:t>
      </w:r>
      <w:r w:rsidRPr="00E8442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TFRS </w:t>
      </w:r>
      <w:r w:rsidR="00CF1017" w:rsidRPr="00CF1017">
        <w:rPr>
          <w:rFonts w:ascii="Browallia New" w:eastAsia="Arial Unicode MS" w:hAnsi="Browallia New" w:cs="Browallia New"/>
          <w:sz w:val="26"/>
          <w:szCs w:val="26"/>
          <w:lang w:val="en-GB"/>
        </w:rPr>
        <w:t>16</w:t>
      </w:r>
      <w:r w:rsidRPr="00E8442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มาถือปฏิบัติดังกล่าวจะรับรู้ด้วยมูลค่าปัจจุบันของหนี้สินที่จะต้องชำระ คิดลดด้วยอัตรากู้ยืมส่วนเพิ่ม ณ วันที่ </w:t>
      </w:r>
      <w:r w:rsidR="00CF1017" w:rsidRPr="00CF1017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E8442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มกราคม พ.ศ. </w:t>
      </w:r>
      <w:r w:rsidR="00CF1017" w:rsidRPr="00CF1017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E8442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9033AD" w:rsidRPr="00E84424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E8442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โดยอัตรากู้ยืมส่วนเพิ่มถัวเฉลี่ยถ่วงน้ำหนักที่กลุ่มกิจการและบริษัทนำมาใช้ในการคิดลดดังกล่าวที่ร้อยละ </w:t>
      </w:r>
      <w:r w:rsidR="00CF1017" w:rsidRPr="00CF1017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Pr="00E8442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.</w:t>
      </w:r>
      <w:r w:rsidR="00CF1017" w:rsidRPr="00CF1017">
        <w:rPr>
          <w:rFonts w:ascii="Browallia New" w:eastAsia="Arial Unicode MS" w:hAnsi="Browallia New" w:cs="Browallia New"/>
          <w:sz w:val="26"/>
          <w:szCs w:val="26"/>
          <w:lang w:val="en-GB"/>
        </w:rPr>
        <w:t>52</w:t>
      </w:r>
      <w:r w:rsidRPr="00E8442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และ </w:t>
      </w:r>
      <w:r w:rsidR="00CF1017" w:rsidRPr="00CF1017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Pr="00E8442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.</w:t>
      </w:r>
      <w:r w:rsidR="00CF1017" w:rsidRPr="00CF1017">
        <w:rPr>
          <w:rFonts w:ascii="Browallia New" w:eastAsia="Arial Unicode MS" w:hAnsi="Browallia New" w:cs="Browallia New"/>
          <w:sz w:val="26"/>
          <w:szCs w:val="26"/>
          <w:lang w:val="en-GB"/>
        </w:rPr>
        <w:t>53</w:t>
      </w:r>
      <w:r w:rsidRPr="00E8442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ตามลำดับ</w:t>
      </w:r>
    </w:p>
    <w:p w14:paraId="724A7870" w14:textId="77777777" w:rsidR="00147EE7" w:rsidRPr="00EF0176" w:rsidRDefault="00147EE7" w:rsidP="00DA05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2DFB453E" w14:textId="7824AED2" w:rsidR="00147EE7" w:rsidRPr="00E84424" w:rsidRDefault="00147EE7" w:rsidP="007F25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E84424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กลุ่มกิจการรับรู้สินทรัพย์สิทธิการใช้ด้วยจำนวนเดียวกับหนี้สินตามสัญญาเช่า </w:t>
      </w:r>
      <w:r w:rsidR="00D62DD8" w:rsidRPr="00E84424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ซึ่งคำนวณจากอัตราการกู้ยืมส่วนเพิ่มตามอายุของสัญญาเช่าที่เหลืออยู่ ณ วันที่ </w:t>
      </w:r>
      <w:r w:rsidR="00CF1017" w:rsidRPr="00CF1017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</w:t>
      </w:r>
      <w:r w:rsidR="00D62DD8" w:rsidRPr="00E84424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มกราคม พ.ศ. </w:t>
      </w:r>
      <w:r w:rsidR="00CF1017" w:rsidRPr="00CF1017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2563</w:t>
      </w:r>
      <w:r w:rsidR="00D62DD8" w:rsidRPr="00E84424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Pr="00E84424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ปรับปรุงด้วยยอดยกมาของจำนวนเงินค่าเช่าจ่ายล่วงหน้า หรือ ค่าเช่าค้างชำระที่แสดงในงบแสดงฐานะการเงิน ณ วันที่ </w:t>
      </w:r>
      <w:r w:rsidR="00CF1017" w:rsidRPr="00CF1017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31</w:t>
      </w:r>
      <w:r w:rsidRPr="00E84424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ธันวาคม พ.ศ. </w:t>
      </w:r>
      <w:r w:rsidR="00CF1017" w:rsidRPr="00CF1017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2562</w:t>
      </w:r>
      <w:r w:rsidRPr="00E84424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ทั้งนี้ กลุ่มกิจการไม่มีสัญญาเช่าที่เป็นสัญญาที่สร้างภาระที่ต้องนำมาปรับปรุงกับสินทรัพย์สิทธิการใช้ ณ วันที่นำ </w:t>
      </w:r>
      <w:r w:rsidRPr="00E84424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TFRS </w:t>
      </w:r>
      <w:r w:rsidR="00CF1017" w:rsidRPr="00CF1017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16</w:t>
      </w:r>
      <w:r w:rsidRPr="00E84424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มาถือปฏิบัติครั้งแรก </w:t>
      </w:r>
    </w:p>
    <w:p w14:paraId="1B9C2C60" w14:textId="77777777" w:rsidR="00147EE7" w:rsidRPr="00EF0176" w:rsidRDefault="00147EE7" w:rsidP="00DA05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515F11FA" w14:textId="22D1626A" w:rsidR="00147EE7" w:rsidRPr="00E84424" w:rsidRDefault="00147EE7" w:rsidP="00DA05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8442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สำหรับสัญญาเช่าที่เดิมกลุ่มกิจการได้รับรู้เป็นสัญญาเช่าการเงินนั้น จะรับรู้ด้วยมูลค่าคงเหลือของสินทรัพย์ตามสัญญาเช่าการเงินและหนี้สินตามสัญญาเช่า ณ วันที่นำ </w:t>
      </w:r>
      <w:r w:rsidRPr="00E8442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TFRS </w:t>
      </w:r>
      <w:r w:rsidR="00CF1017" w:rsidRPr="00CF1017">
        <w:rPr>
          <w:rFonts w:ascii="Browallia New" w:eastAsia="Arial Unicode MS" w:hAnsi="Browallia New" w:cs="Browallia New"/>
          <w:sz w:val="26"/>
          <w:szCs w:val="26"/>
          <w:lang w:val="en-GB"/>
        </w:rPr>
        <w:t>16</w:t>
      </w:r>
      <w:r w:rsidRPr="00E8442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มาถือปฏิบัติครั้งแรก โดยจัดประเภทเป็นสินทรัพย์สิทธิการใช้และหนี้สินตามสัญญาเช่า ทั้งนี้ กลุ่มกิจการจะเริ่มนำข้อกำหนดของการรับรู้รายการภายใต้ </w:t>
      </w:r>
      <w:r w:rsidRPr="00E8442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TFRS </w:t>
      </w:r>
      <w:r w:rsidR="00CF1017" w:rsidRPr="00CF1017">
        <w:rPr>
          <w:rFonts w:ascii="Browallia New" w:eastAsia="Arial Unicode MS" w:hAnsi="Browallia New" w:cs="Browallia New"/>
          <w:sz w:val="26"/>
          <w:szCs w:val="26"/>
          <w:lang w:val="en-GB"/>
        </w:rPr>
        <w:t>16</w:t>
      </w:r>
      <w:r w:rsidRPr="00E8442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มาถือปฏิบัติกับรายการดังกล่าวภายหลังวันที่ถือปฏิบัติครั้งแรก </w:t>
      </w:r>
    </w:p>
    <w:p w14:paraId="67533604" w14:textId="77777777" w:rsidR="00147EE7" w:rsidRPr="00EF0176" w:rsidRDefault="00147EE7" w:rsidP="00F05227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0"/>
          <w:szCs w:val="20"/>
          <w:lang w:val="en-GB"/>
        </w:rPr>
      </w:pPr>
    </w:p>
    <w:tbl>
      <w:tblPr>
        <w:tblW w:w="4993" w:type="pct"/>
        <w:tblLook w:val="04A0" w:firstRow="1" w:lastRow="0" w:firstColumn="1" w:lastColumn="0" w:noHBand="0" w:noVBand="1"/>
      </w:tblPr>
      <w:tblGrid>
        <w:gridCol w:w="6570"/>
        <w:gridCol w:w="1440"/>
        <w:gridCol w:w="1438"/>
      </w:tblGrid>
      <w:tr w:rsidR="00547861" w:rsidRPr="00E84424" w14:paraId="4A8EE5E0" w14:textId="77777777" w:rsidTr="001C7D47">
        <w:trPr>
          <w:trHeight w:val="95"/>
        </w:trPr>
        <w:tc>
          <w:tcPr>
            <w:tcW w:w="3477" w:type="pct"/>
          </w:tcPr>
          <w:p w14:paraId="6DCF3A74" w14:textId="77777777" w:rsidR="00547861" w:rsidRPr="00E84424" w:rsidRDefault="00547861" w:rsidP="001C7D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65"/>
              </w:tabs>
              <w:spacing w:line="240" w:lineRule="auto"/>
              <w:ind w:left="436"/>
              <w:jc w:val="thaiDistribute"/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762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202643C" w14:textId="77777777" w:rsidR="00547861" w:rsidRPr="00E84424" w:rsidRDefault="00547861" w:rsidP="001C7D4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762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0CC2171" w14:textId="22512828" w:rsidR="00547861" w:rsidRPr="00E84424" w:rsidRDefault="00547861" w:rsidP="001C7D4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rtl/>
                <w:cs/>
                <w:lang w:val="en-GB" w:bidi="ar-SA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  <w:lang w:val="en-GB"/>
              </w:rPr>
              <w:t>งบการเงิน</w:t>
            </w:r>
          </w:p>
          <w:p w14:paraId="622BEF79" w14:textId="77777777" w:rsidR="00547861" w:rsidRPr="00E84424" w:rsidRDefault="00547861" w:rsidP="001C7D4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547861" w:rsidRPr="00E84424" w14:paraId="4D2254E5" w14:textId="77777777" w:rsidTr="001C7D47">
        <w:trPr>
          <w:trHeight w:val="95"/>
        </w:trPr>
        <w:tc>
          <w:tcPr>
            <w:tcW w:w="3477" w:type="pct"/>
          </w:tcPr>
          <w:p w14:paraId="671591F2" w14:textId="77777777" w:rsidR="00547861" w:rsidRPr="00E84424" w:rsidRDefault="00547861" w:rsidP="001C7D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65"/>
              </w:tabs>
              <w:spacing w:line="240" w:lineRule="auto"/>
              <w:ind w:left="436"/>
              <w:jc w:val="thaiDistribute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rtl/>
                <w:cs/>
                <w:lang w:val="en-GB" w:bidi="ar-SA"/>
              </w:rPr>
            </w:pP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18CED5F" w14:textId="77777777" w:rsidR="00547861" w:rsidRPr="00E84424" w:rsidRDefault="00547861" w:rsidP="001C7D4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67B2409" w14:textId="77777777" w:rsidR="00547861" w:rsidRPr="00E84424" w:rsidRDefault="00547861" w:rsidP="001C7D4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rtl/>
                <w:cs/>
                <w:lang w:val="en-GB" w:bidi="ar-SA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547861" w:rsidRPr="00E84424" w14:paraId="39076C74" w14:textId="77777777" w:rsidTr="00F22E25">
        <w:trPr>
          <w:trHeight w:val="106"/>
        </w:trPr>
        <w:tc>
          <w:tcPr>
            <w:tcW w:w="3477" w:type="pct"/>
          </w:tcPr>
          <w:p w14:paraId="391FB70C" w14:textId="77777777" w:rsidR="00547861" w:rsidRPr="00E84424" w:rsidRDefault="00547861" w:rsidP="00F22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65"/>
              </w:tabs>
              <w:spacing w:line="240" w:lineRule="auto"/>
              <w:ind w:left="436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2"/>
                <w:sz w:val="12"/>
                <w:szCs w:val="12"/>
                <w:rtl/>
                <w:cs/>
                <w:lang w:val="en-GB" w:bidi="ar-SA"/>
              </w:rPr>
            </w:pPr>
          </w:p>
        </w:tc>
        <w:tc>
          <w:tcPr>
            <w:tcW w:w="762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BE29BE" w14:textId="77777777" w:rsidR="00547861" w:rsidRPr="00E84424" w:rsidRDefault="00547861" w:rsidP="00F22E2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12"/>
                <w:szCs w:val="12"/>
                <w:rtl/>
                <w:cs/>
                <w:lang w:val="en-GB" w:bidi="ar-SA"/>
              </w:rPr>
            </w:pPr>
          </w:p>
        </w:tc>
        <w:tc>
          <w:tcPr>
            <w:tcW w:w="762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A542474" w14:textId="77777777" w:rsidR="00547861" w:rsidRPr="00E84424" w:rsidRDefault="00547861" w:rsidP="00F22E2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12"/>
                <w:szCs w:val="12"/>
              </w:rPr>
            </w:pPr>
          </w:p>
        </w:tc>
      </w:tr>
      <w:tr w:rsidR="00547861" w:rsidRPr="00E84424" w14:paraId="05890EB8" w14:textId="77777777" w:rsidTr="00F22E25">
        <w:trPr>
          <w:trHeight w:val="95"/>
        </w:trPr>
        <w:tc>
          <w:tcPr>
            <w:tcW w:w="3477" w:type="pct"/>
            <w:hideMark/>
          </w:tcPr>
          <w:p w14:paraId="6CD870B6" w14:textId="77777777" w:rsidR="00547861" w:rsidRPr="00E84424" w:rsidRDefault="00547861" w:rsidP="00F22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65"/>
              </w:tabs>
              <w:spacing w:line="240" w:lineRule="auto"/>
              <w:ind w:left="436"/>
              <w:jc w:val="thaiDistribute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  <w:lang w:val="en-GB"/>
              </w:rPr>
              <w:t xml:space="preserve">ภาระผูกพันตามสัญญาเช่าดำเนินงานที่ได้เปิดเผยไว้ </w:t>
            </w:r>
          </w:p>
          <w:p w14:paraId="4668D666" w14:textId="40079EF7" w:rsidR="00547861" w:rsidRPr="00E84424" w:rsidRDefault="00547861" w:rsidP="00F22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65"/>
              </w:tabs>
              <w:spacing w:line="240" w:lineRule="auto"/>
              <w:ind w:left="436"/>
              <w:jc w:val="thaiDistribute"/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  <w:lang w:val="en-GB"/>
              </w:rPr>
              <w:t xml:space="preserve">   </w:t>
            </w:r>
            <w:r w:rsidR="00793589" w:rsidRPr="00E84424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CF1017" w:rsidRPr="00CF1017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  <w:t>31</w:t>
            </w:r>
            <w:r w:rsidR="00793589" w:rsidRPr="00E84424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  <w:lang w:val="en-GB"/>
              </w:rPr>
              <w:t xml:space="preserve"> ธันวาคม พ.ศ. </w:t>
            </w:r>
            <w:r w:rsidR="00CF1017" w:rsidRPr="00CF1017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  <w:t>2562</w:t>
            </w:r>
            <w:r w:rsidRPr="00E84424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 xml:space="preserve"> </w:t>
            </w:r>
          </w:p>
        </w:tc>
        <w:tc>
          <w:tcPr>
            <w:tcW w:w="762" w:type="pct"/>
            <w:vAlign w:val="bottom"/>
            <w:hideMark/>
          </w:tcPr>
          <w:p w14:paraId="3EF5F0A1" w14:textId="35875B70" w:rsidR="00547861" w:rsidRPr="00E84424" w:rsidRDefault="00CF1017" w:rsidP="00F22E2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  <w:t>22</w:t>
            </w:r>
            <w:r w:rsidR="00547861" w:rsidRPr="00E84424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  <w:t>824</w:t>
            </w:r>
          </w:p>
        </w:tc>
        <w:tc>
          <w:tcPr>
            <w:tcW w:w="762" w:type="pct"/>
            <w:vAlign w:val="bottom"/>
            <w:hideMark/>
          </w:tcPr>
          <w:p w14:paraId="7C1D27B4" w14:textId="2913FC35" w:rsidR="00547861" w:rsidRPr="00E84424" w:rsidRDefault="00CF1017" w:rsidP="00F22E2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  <w:t>22</w:t>
            </w:r>
            <w:r w:rsidR="00547861" w:rsidRPr="00E84424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  <w:t>464</w:t>
            </w:r>
          </w:p>
        </w:tc>
      </w:tr>
      <w:tr w:rsidR="00547861" w:rsidRPr="00E84424" w14:paraId="65E0BF10" w14:textId="77777777" w:rsidTr="00F22E25">
        <w:trPr>
          <w:trHeight w:val="188"/>
        </w:trPr>
        <w:tc>
          <w:tcPr>
            <w:tcW w:w="3477" w:type="pct"/>
            <w:hideMark/>
          </w:tcPr>
          <w:p w14:paraId="760652BA" w14:textId="77777777" w:rsidR="00547861" w:rsidRPr="00E84424" w:rsidRDefault="00547861" w:rsidP="00F22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65"/>
              </w:tabs>
              <w:spacing w:line="240" w:lineRule="auto"/>
              <w:ind w:left="436"/>
              <w:jc w:val="thaiDistribute"/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  <w:lang w:val="en-GB"/>
              </w:rPr>
              <w:t>บวก</w:t>
            </w:r>
            <w:r w:rsidRPr="00E84424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>/(</w:t>
            </w:r>
            <w:r w:rsidRPr="00E84424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  <w:lang w:val="en-GB"/>
              </w:rPr>
              <w:t>หัก</w:t>
            </w:r>
            <w:r w:rsidRPr="00E84424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>):</w:t>
            </w:r>
            <w:r w:rsidRPr="00E84424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rtl/>
                <w:lang w:val="en-GB" w:bidi="ar-SA"/>
              </w:rPr>
              <w:tab/>
            </w:r>
            <w:r w:rsidRPr="00E84424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  <w:lang w:val="en-GB"/>
              </w:rPr>
              <w:t>รายการปรับปรุงภาระผูกพันที่เคยเปิดเผยไว้</w:t>
            </w:r>
          </w:p>
        </w:tc>
        <w:tc>
          <w:tcPr>
            <w:tcW w:w="762" w:type="pct"/>
            <w:vAlign w:val="bottom"/>
            <w:hideMark/>
          </w:tcPr>
          <w:p w14:paraId="6BA09803" w14:textId="1D91CF9B" w:rsidR="00547861" w:rsidRPr="00E84424" w:rsidRDefault="00547861" w:rsidP="00F22E2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  <w:t>109</w:t>
            </w:r>
            <w:r w:rsidRPr="00E84424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>)</w:t>
            </w:r>
          </w:p>
        </w:tc>
        <w:tc>
          <w:tcPr>
            <w:tcW w:w="762" w:type="pct"/>
            <w:vAlign w:val="bottom"/>
            <w:hideMark/>
          </w:tcPr>
          <w:p w14:paraId="0AF4A168" w14:textId="44C09D78" w:rsidR="00547861" w:rsidRPr="00E84424" w:rsidRDefault="00CF1017" w:rsidP="00F22E2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  <w:t>217</w:t>
            </w:r>
          </w:p>
        </w:tc>
      </w:tr>
      <w:tr w:rsidR="00547861" w:rsidRPr="00E84424" w14:paraId="264ECD93" w14:textId="77777777" w:rsidTr="00F22E25">
        <w:trPr>
          <w:trHeight w:val="187"/>
        </w:trPr>
        <w:tc>
          <w:tcPr>
            <w:tcW w:w="3477" w:type="pct"/>
            <w:hideMark/>
          </w:tcPr>
          <w:p w14:paraId="7A0EB00F" w14:textId="73DCDAE6" w:rsidR="00547861" w:rsidRPr="00E84424" w:rsidRDefault="00547861" w:rsidP="00582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65"/>
              </w:tabs>
              <w:spacing w:line="240" w:lineRule="auto"/>
              <w:ind w:left="436"/>
              <w:jc w:val="thaiDistribute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 w:bidi="ar-SA"/>
              </w:rPr>
            </w:pPr>
            <w:r w:rsidRPr="00E84424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rtl/>
                <w:cs/>
                <w:lang w:val="en-GB" w:bidi="ar-SA"/>
              </w:rPr>
              <w:t>(</w:t>
            </w:r>
            <w:r w:rsidRPr="00E84424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rtl/>
                <w:cs/>
                <w:lang w:val="en-GB"/>
              </w:rPr>
              <w:t>หัก</w:t>
            </w:r>
            <w:r w:rsidRPr="00E84424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rtl/>
                <w:cs/>
                <w:lang w:val="en-GB" w:bidi="ar-SA"/>
              </w:rPr>
              <w:t>)</w:t>
            </w:r>
            <w:r w:rsidRPr="00E84424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  <w:t>:</w:t>
            </w:r>
            <w:r w:rsidRPr="00E84424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rtl/>
                <w:cs/>
                <w:lang w:val="en-GB" w:bidi="ar-SA"/>
              </w:rPr>
              <w:tab/>
            </w:r>
            <w:r w:rsidRPr="00E84424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rtl/>
                <w:cs/>
                <w:lang w:val="en-GB"/>
              </w:rPr>
              <w:t>ผลกระทบจากอัตราดอกเบี้ยการกู้ยืมส่วนเพิ่มของผู้เช่า</w:t>
            </w:r>
          </w:p>
          <w:p w14:paraId="20853B31" w14:textId="77777777" w:rsidR="00547861" w:rsidRPr="00E84424" w:rsidRDefault="00547861" w:rsidP="00F22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65"/>
              </w:tabs>
              <w:spacing w:line="240" w:lineRule="auto"/>
              <w:ind w:left="436"/>
              <w:jc w:val="thaiDistribute"/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rtl/>
                <w:cs/>
                <w:lang w:val="en-GB" w:bidi="ar-SA"/>
              </w:rPr>
              <w:tab/>
            </w:r>
            <w:r w:rsidRPr="00E84424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  <w:lang w:val="en-GB"/>
              </w:rPr>
              <w:t xml:space="preserve">   ณ วันที่นำมาใช้เป็นครั้งแรก</w:t>
            </w:r>
          </w:p>
        </w:tc>
        <w:tc>
          <w:tcPr>
            <w:tcW w:w="762" w:type="pct"/>
            <w:vAlign w:val="bottom"/>
          </w:tcPr>
          <w:p w14:paraId="323C9780" w14:textId="77777777" w:rsidR="00547861" w:rsidRPr="00E84424" w:rsidRDefault="00547861" w:rsidP="00F22E2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</w:pPr>
          </w:p>
          <w:p w14:paraId="598CD507" w14:textId="6196C477" w:rsidR="00547861" w:rsidRPr="00E84424" w:rsidRDefault="00547861" w:rsidP="00F22E2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rtl/>
                <w:cs/>
                <w:lang w:val="en-GB" w:bidi="ar-SA"/>
              </w:rPr>
            </w:pPr>
            <w:r w:rsidRPr="00E84424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  <w:t>9</w:t>
            </w:r>
            <w:r w:rsidRPr="00E84424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>,</w:t>
            </w:r>
            <w:r w:rsidR="00CF1017" w:rsidRPr="00CF1017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  <w:t>911</w:t>
            </w:r>
            <w:r w:rsidRPr="00E84424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>)</w:t>
            </w:r>
          </w:p>
        </w:tc>
        <w:tc>
          <w:tcPr>
            <w:tcW w:w="762" w:type="pct"/>
            <w:vAlign w:val="bottom"/>
          </w:tcPr>
          <w:p w14:paraId="0AD54AFB" w14:textId="77777777" w:rsidR="00547861" w:rsidRPr="00E84424" w:rsidRDefault="00547861" w:rsidP="00F22E2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</w:pPr>
          </w:p>
          <w:p w14:paraId="33AA4611" w14:textId="1FBCAFA3" w:rsidR="00547861" w:rsidRPr="00E84424" w:rsidRDefault="00547861" w:rsidP="00F22E2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  <w:t>9</w:t>
            </w:r>
            <w:r w:rsidRPr="00E84424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>,</w:t>
            </w:r>
            <w:r w:rsidR="00CF1017" w:rsidRPr="00CF1017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  <w:t>930</w:t>
            </w:r>
            <w:r w:rsidRPr="00E84424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>)</w:t>
            </w:r>
          </w:p>
        </w:tc>
      </w:tr>
      <w:tr w:rsidR="00547861" w:rsidRPr="00E84424" w14:paraId="4674A83B" w14:textId="77777777" w:rsidTr="00F22E25">
        <w:trPr>
          <w:trHeight w:val="95"/>
        </w:trPr>
        <w:tc>
          <w:tcPr>
            <w:tcW w:w="3477" w:type="pct"/>
            <w:hideMark/>
          </w:tcPr>
          <w:p w14:paraId="38313A3F" w14:textId="77777777" w:rsidR="00547861" w:rsidRPr="00E84424" w:rsidRDefault="00547861" w:rsidP="00F22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65"/>
              </w:tabs>
              <w:spacing w:line="240" w:lineRule="auto"/>
              <w:ind w:left="436"/>
              <w:jc w:val="thaiDistribute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 w:bidi="ar-SA"/>
              </w:rPr>
            </w:pPr>
            <w:r w:rsidRPr="00E84424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 w:bidi="ar-SA"/>
              </w:rPr>
              <w:t>(</w:t>
            </w:r>
            <w:r w:rsidRPr="00E84424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  <w:lang w:val="en-GB"/>
              </w:rPr>
              <w:t>หัก</w:t>
            </w:r>
            <w:r w:rsidRPr="00E84424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 w:bidi="ar-SA"/>
              </w:rPr>
              <w:t>):</w:t>
            </w:r>
            <w:r w:rsidRPr="00E84424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rtl/>
                <w:cs/>
                <w:lang w:val="en-GB" w:bidi="ar-SA"/>
              </w:rPr>
              <w:tab/>
            </w:r>
            <w:r w:rsidRPr="00E84424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rtl/>
                <w:cs/>
                <w:lang w:val="en-GB"/>
              </w:rPr>
              <w:t>สัญญาเช่าระยะสั้นที่รับรู้เป็นค่าใช้จ่ายตามวิธีเส้นตรง</w:t>
            </w:r>
            <w:r w:rsidRPr="00E84424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 w:bidi="ar-SA"/>
              </w:rPr>
              <w:t xml:space="preserve"> </w:t>
            </w:r>
          </w:p>
        </w:tc>
        <w:tc>
          <w:tcPr>
            <w:tcW w:w="762" w:type="pct"/>
            <w:vAlign w:val="bottom"/>
            <w:hideMark/>
          </w:tcPr>
          <w:p w14:paraId="5394656B" w14:textId="07D12B61" w:rsidR="00547861" w:rsidRPr="00E84424" w:rsidRDefault="00547861" w:rsidP="00F22E2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  <w:t>5</w:t>
            </w:r>
            <w:r w:rsidRPr="00E84424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>)</w:t>
            </w:r>
          </w:p>
        </w:tc>
        <w:tc>
          <w:tcPr>
            <w:tcW w:w="762" w:type="pct"/>
            <w:vAlign w:val="bottom"/>
            <w:hideMark/>
          </w:tcPr>
          <w:p w14:paraId="7F038E3D" w14:textId="23287614" w:rsidR="00547861" w:rsidRPr="00E84424" w:rsidRDefault="00547861" w:rsidP="00F22E2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  <w:t>5</w:t>
            </w:r>
            <w:r w:rsidRPr="00E84424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>)</w:t>
            </w:r>
          </w:p>
        </w:tc>
      </w:tr>
      <w:tr w:rsidR="00547861" w:rsidRPr="00E84424" w14:paraId="2E7740FC" w14:textId="77777777" w:rsidTr="00F22E25">
        <w:trPr>
          <w:trHeight w:val="95"/>
        </w:trPr>
        <w:tc>
          <w:tcPr>
            <w:tcW w:w="3477" w:type="pct"/>
            <w:hideMark/>
          </w:tcPr>
          <w:p w14:paraId="0466B2D5" w14:textId="77777777" w:rsidR="00547861" w:rsidRPr="00E84424" w:rsidRDefault="00547861" w:rsidP="00F22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65"/>
              </w:tabs>
              <w:spacing w:line="240" w:lineRule="auto"/>
              <w:ind w:left="436"/>
              <w:jc w:val="thaiDistribute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 w:bidi="ar-SA"/>
              </w:rPr>
            </w:pPr>
            <w:r w:rsidRPr="00E84424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 w:bidi="ar-SA"/>
              </w:rPr>
              <w:t>(</w:t>
            </w:r>
            <w:r w:rsidRPr="00E84424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  <w:lang w:val="en-GB"/>
              </w:rPr>
              <w:t>หัก</w:t>
            </w:r>
            <w:r w:rsidRPr="00E84424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 w:bidi="ar-SA"/>
              </w:rPr>
              <w:t>):</w:t>
            </w:r>
            <w:r w:rsidRPr="00E84424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rtl/>
                <w:cs/>
                <w:lang w:val="en-GB" w:bidi="ar-SA"/>
              </w:rPr>
              <w:tab/>
            </w:r>
            <w:r w:rsidRPr="00E84424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rtl/>
                <w:cs/>
                <w:lang w:val="en-GB"/>
              </w:rPr>
              <w:t>สัญญาเช่าซึ่งสินทรัพย์อ้างอิงมีมูลค่าต่ำกว่าที่รับรู้เป็นค่าใช้จ่าย</w:t>
            </w:r>
          </w:p>
          <w:p w14:paraId="72E74F39" w14:textId="77777777" w:rsidR="00547861" w:rsidRPr="00E84424" w:rsidRDefault="00547861" w:rsidP="00F22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65"/>
              </w:tabs>
              <w:spacing w:line="240" w:lineRule="auto"/>
              <w:ind w:left="436"/>
              <w:jc w:val="thaiDistribute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 w:bidi="ar-SA"/>
              </w:rPr>
            </w:pPr>
            <w:r w:rsidRPr="00E84424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rtl/>
                <w:cs/>
                <w:lang w:val="en-GB" w:bidi="ar-SA"/>
              </w:rPr>
              <w:tab/>
            </w:r>
            <w:r w:rsidRPr="00E84424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  <w:lang w:val="en-GB"/>
              </w:rPr>
              <w:t xml:space="preserve">   ตามวิธีเส้นตรง</w:t>
            </w:r>
            <w:r w:rsidRPr="00E84424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 w:bidi="ar-SA"/>
              </w:rPr>
              <w:t xml:space="preserve"> </w:t>
            </w:r>
          </w:p>
        </w:tc>
        <w:tc>
          <w:tcPr>
            <w:tcW w:w="762" w:type="pct"/>
            <w:vAlign w:val="bottom"/>
            <w:hideMark/>
          </w:tcPr>
          <w:p w14:paraId="2ED7203D" w14:textId="4A7BC00E" w:rsidR="00547861" w:rsidRPr="00E84424" w:rsidRDefault="00547861" w:rsidP="00F22E2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  <w:t>52</w:t>
            </w:r>
            <w:r w:rsidRPr="00E84424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>)</w:t>
            </w:r>
          </w:p>
        </w:tc>
        <w:tc>
          <w:tcPr>
            <w:tcW w:w="762" w:type="pct"/>
            <w:vAlign w:val="bottom"/>
            <w:hideMark/>
          </w:tcPr>
          <w:p w14:paraId="0DFC989C" w14:textId="3EA50915" w:rsidR="00547861" w:rsidRPr="00E84424" w:rsidRDefault="00547861" w:rsidP="00F22E2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  <w:t>50</w:t>
            </w:r>
            <w:r w:rsidRPr="00E84424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>)</w:t>
            </w:r>
          </w:p>
        </w:tc>
      </w:tr>
      <w:tr w:rsidR="00547861" w:rsidRPr="00E84424" w14:paraId="5B7F69BD" w14:textId="77777777" w:rsidTr="00CE3F6B">
        <w:trPr>
          <w:trHeight w:val="106"/>
        </w:trPr>
        <w:tc>
          <w:tcPr>
            <w:tcW w:w="3477" w:type="pct"/>
            <w:hideMark/>
          </w:tcPr>
          <w:p w14:paraId="3004D2BF" w14:textId="09C2B055" w:rsidR="00547861" w:rsidRPr="00E84424" w:rsidRDefault="00547861" w:rsidP="00F22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65"/>
              </w:tabs>
              <w:spacing w:line="240" w:lineRule="auto"/>
              <w:ind w:left="436"/>
              <w:jc w:val="thaiDistribute"/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  <w:lang w:val="en-GB"/>
              </w:rPr>
              <w:t xml:space="preserve">หนี้สินตามสัญญาเช่า </w:t>
            </w:r>
            <w:r w:rsidR="00793589" w:rsidRPr="00E84424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  <w:lang w:val="en-GB"/>
              </w:rPr>
              <w:t>ณ วันที่</w:t>
            </w:r>
            <w:r w:rsidR="007F25FE" w:rsidRPr="00E84424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  <w:t xml:space="preserve"> </w:t>
            </w:r>
            <w:r w:rsidR="00CF1017" w:rsidRPr="00CF1017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  <w:t>1</w:t>
            </w:r>
            <w:r w:rsidR="007F25FE" w:rsidRPr="00E84424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  <w:t xml:space="preserve"> </w:t>
            </w:r>
            <w:r w:rsidR="007F25FE" w:rsidRPr="00E84424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  <w:lang w:val="en-GB"/>
              </w:rPr>
              <w:t xml:space="preserve">มกราคม พ.ศ. </w:t>
            </w:r>
            <w:r w:rsidR="00CF1017" w:rsidRPr="00CF1017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  <w:t>2563</w:t>
            </w:r>
          </w:p>
        </w:tc>
        <w:tc>
          <w:tcPr>
            <w:tcW w:w="76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415C300" w14:textId="3132B9ED" w:rsidR="00547861" w:rsidRPr="00E84424" w:rsidRDefault="00CF1017" w:rsidP="00F22E2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  <w:t>12</w:t>
            </w:r>
            <w:r w:rsidR="00547861" w:rsidRPr="00E84424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  <w:t>747</w:t>
            </w:r>
          </w:p>
        </w:tc>
        <w:tc>
          <w:tcPr>
            <w:tcW w:w="76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1E6BA22" w14:textId="454ECCDE" w:rsidR="00547861" w:rsidRPr="00E84424" w:rsidRDefault="00CF1017" w:rsidP="00F22E2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  <w:t>12</w:t>
            </w:r>
            <w:r w:rsidR="00547861" w:rsidRPr="00E84424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  <w:t>696</w:t>
            </w:r>
          </w:p>
        </w:tc>
      </w:tr>
      <w:tr w:rsidR="00547861" w:rsidRPr="00E84424" w14:paraId="3475F873" w14:textId="77777777" w:rsidTr="00CE3F6B">
        <w:trPr>
          <w:trHeight w:val="106"/>
        </w:trPr>
        <w:tc>
          <w:tcPr>
            <w:tcW w:w="3477" w:type="pct"/>
          </w:tcPr>
          <w:p w14:paraId="42086B20" w14:textId="77777777" w:rsidR="00547861" w:rsidRPr="00E84424" w:rsidRDefault="00547861" w:rsidP="00F22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65"/>
              </w:tabs>
              <w:spacing w:line="240" w:lineRule="auto"/>
              <w:ind w:left="436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2"/>
                <w:sz w:val="12"/>
                <w:szCs w:val="12"/>
              </w:rPr>
            </w:pPr>
          </w:p>
        </w:tc>
        <w:tc>
          <w:tcPr>
            <w:tcW w:w="76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80280F1" w14:textId="77777777" w:rsidR="00547861" w:rsidRPr="00E84424" w:rsidRDefault="00547861" w:rsidP="00F22E2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12"/>
                <w:szCs w:val="12"/>
                <w:rtl/>
                <w:cs/>
                <w:lang w:val="en-GB" w:bidi="ar-SA"/>
              </w:rPr>
            </w:pPr>
          </w:p>
        </w:tc>
        <w:tc>
          <w:tcPr>
            <w:tcW w:w="76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31980FA" w14:textId="77777777" w:rsidR="00547861" w:rsidRPr="00E84424" w:rsidRDefault="00547861" w:rsidP="00F22E2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12"/>
                <w:szCs w:val="12"/>
              </w:rPr>
            </w:pPr>
          </w:p>
        </w:tc>
      </w:tr>
      <w:tr w:rsidR="00547861" w:rsidRPr="00E84424" w14:paraId="634F0103" w14:textId="77777777" w:rsidTr="00CE3F6B">
        <w:trPr>
          <w:trHeight w:val="106"/>
        </w:trPr>
        <w:tc>
          <w:tcPr>
            <w:tcW w:w="3477" w:type="pct"/>
            <w:hideMark/>
          </w:tcPr>
          <w:p w14:paraId="2CC9108C" w14:textId="2D8E4FAE" w:rsidR="00547861" w:rsidRPr="00E84424" w:rsidRDefault="00793589" w:rsidP="00F22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65"/>
              </w:tabs>
              <w:spacing w:line="240" w:lineRule="auto"/>
              <w:ind w:left="436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  <w:lang w:val="en-GB"/>
              </w:rPr>
              <w:t>หนี้สินตามสัญญาเช่า - ส่วนที่หมุนเวียน</w:t>
            </w:r>
          </w:p>
        </w:tc>
        <w:tc>
          <w:tcPr>
            <w:tcW w:w="762" w:type="pct"/>
            <w:shd w:val="clear" w:color="auto" w:fill="auto"/>
            <w:hideMark/>
          </w:tcPr>
          <w:p w14:paraId="388C8A40" w14:textId="2C76AEB6" w:rsidR="00547861" w:rsidRPr="00E84424" w:rsidRDefault="00CF1017" w:rsidP="00F22E2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rtl/>
                <w:cs/>
                <w:lang w:val="en-GB" w:bidi="ar-SA"/>
              </w:rPr>
            </w:pPr>
            <w:r w:rsidRPr="00CF1017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  <w:t>1</w:t>
            </w:r>
            <w:r w:rsidR="00547861" w:rsidRPr="00E84424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  <w:t>114</w:t>
            </w:r>
          </w:p>
        </w:tc>
        <w:tc>
          <w:tcPr>
            <w:tcW w:w="762" w:type="pct"/>
            <w:shd w:val="clear" w:color="auto" w:fill="auto"/>
            <w:hideMark/>
          </w:tcPr>
          <w:p w14:paraId="02A0865B" w14:textId="5BB69019" w:rsidR="00547861" w:rsidRPr="00E84424" w:rsidRDefault="00CF1017" w:rsidP="00F22E2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  <w:t>1</w:t>
            </w:r>
            <w:r w:rsidR="00547861" w:rsidRPr="00E84424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  <w:t>100</w:t>
            </w:r>
          </w:p>
        </w:tc>
      </w:tr>
      <w:tr w:rsidR="00547861" w:rsidRPr="00E84424" w14:paraId="333393A3" w14:textId="77777777" w:rsidTr="00CE3F6B">
        <w:trPr>
          <w:trHeight w:val="106"/>
        </w:trPr>
        <w:tc>
          <w:tcPr>
            <w:tcW w:w="3477" w:type="pct"/>
            <w:hideMark/>
          </w:tcPr>
          <w:p w14:paraId="68E6B385" w14:textId="02D1CA3A" w:rsidR="00547861" w:rsidRPr="00E84424" w:rsidRDefault="00793589" w:rsidP="00F22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65"/>
              </w:tabs>
              <w:spacing w:line="240" w:lineRule="auto"/>
              <w:ind w:left="436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  <w:lang w:val="en-GB"/>
              </w:rPr>
              <w:t>หนี้สินตามสัญญาเช่า - ส่วนที่ไม่หมุนเวียน</w:t>
            </w:r>
          </w:p>
        </w:tc>
        <w:tc>
          <w:tcPr>
            <w:tcW w:w="762" w:type="pct"/>
            <w:shd w:val="clear" w:color="auto" w:fill="auto"/>
            <w:hideMark/>
          </w:tcPr>
          <w:p w14:paraId="7581E794" w14:textId="5641679B" w:rsidR="00547861" w:rsidRPr="00E84424" w:rsidRDefault="00CF1017" w:rsidP="00F22E2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rtl/>
                <w:cs/>
                <w:lang w:val="en-GB" w:bidi="ar-SA"/>
              </w:rPr>
            </w:pPr>
            <w:r w:rsidRPr="00CF1017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  <w:t>11</w:t>
            </w:r>
            <w:r w:rsidR="00547861" w:rsidRPr="00E84424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  <w:t>633</w:t>
            </w:r>
          </w:p>
        </w:tc>
        <w:tc>
          <w:tcPr>
            <w:tcW w:w="762" w:type="pct"/>
            <w:shd w:val="clear" w:color="auto" w:fill="auto"/>
            <w:hideMark/>
          </w:tcPr>
          <w:p w14:paraId="139E190C" w14:textId="1E83E272" w:rsidR="00547861" w:rsidRPr="00E84424" w:rsidRDefault="00CF1017" w:rsidP="00F22E2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  <w:t>11</w:t>
            </w:r>
            <w:r w:rsidR="00547861" w:rsidRPr="00E84424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  <w:t>596</w:t>
            </w:r>
          </w:p>
        </w:tc>
      </w:tr>
    </w:tbl>
    <w:p w14:paraId="142B9337" w14:textId="77777777" w:rsidR="00EF0176" w:rsidRDefault="00EF01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  <w:br w:type="page"/>
      </w:r>
    </w:p>
    <w:p w14:paraId="4FD11BCA" w14:textId="77777777" w:rsidR="000F2E74" w:rsidRPr="00E84424" w:rsidRDefault="000F2E74" w:rsidP="0072739E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</w:p>
    <w:p w14:paraId="3ABB5F57" w14:textId="77777777" w:rsidR="001B3352" w:rsidRPr="00E84424" w:rsidRDefault="001B3352" w:rsidP="001B3352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E84424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วิธีผ่อนปรนในทางปฏิบัติที่กลุ่มกิจการเลือกใช้</w:t>
      </w:r>
    </w:p>
    <w:p w14:paraId="41455A28" w14:textId="77777777" w:rsidR="001B3352" w:rsidRPr="00E84424" w:rsidRDefault="001B3352" w:rsidP="001B3352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CA08A4C" w14:textId="3A1AAF56" w:rsidR="001B3352" w:rsidRPr="00E84424" w:rsidRDefault="001B3352" w:rsidP="001B3352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8442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ในการนำ </w:t>
      </w:r>
      <w:r w:rsidRPr="00E8442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TFRS </w:t>
      </w:r>
      <w:r w:rsidR="00CF1017" w:rsidRPr="00CF1017">
        <w:rPr>
          <w:rFonts w:ascii="Browallia New" w:eastAsia="Arial Unicode MS" w:hAnsi="Browallia New" w:cs="Browallia New"/>
          <w:sz w:val="26"/>
          <w:szCs w:val="26"/>
          <w:lang w:val="en-GB"/>
        </w:rPr>
        <w:t>16</w:t>
      </w:r>
      <w:r w:rsidRPr="00E8442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มาถือปฏิบัติเป็นครั้งแรกนั้นกับสัญญาเช่าที่กลุ่มกิจการมีอยู่ก่อนวันที่ </w:t>
      </w:r>
      <w:r w:rsidR="00CF1017" w:rsidRPr="00CF1017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E84424">
        <w:rPr>
          <w:rFonts w:ascii="Browallia New" w:eastAsia="Arial Unicode MS" w:hAnsi="Browallia New" w:cs="Browallia New"/>
          <w:sz w:val="26"/>
          <w:szCs w:val="26"/>
          <w:rtl/>
          <w:lang w:val="en-GB" w:bidi="ar-SA"/>
        </w:rPr>
        <w:t xml:space="preserve"> </w:t>
      </w:r>
      <w:r w:rsidRPr="00E8442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มกราคม พ.ศ. </w:t>
      </w:r>
      <w:r w:rsidR="00CF1017" w:rsidRPr="00CF1017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E8442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8442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กลุ่มกิจการได้เลือกใช้วิธีผ่อนปรนในทางปฏิบัติตามมาตรฐานดังนี้</w:t>
      </w:r>
    </w:p>
    <w:p w14:paraId="55E65050" w14:textId="77777777" w:rsidR="001B3352" w:rsidRPr="00E84424" w:rsidRDefault="001B3352" w:rsidP="001B3352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FA3EA92" w14:textId="77777777" w:rsidR="001B3352" w:rsidRPr="00E84424" w:rsidRDefault="001B3352" w:rsidP="001B3352">
      <w:pPr>
        <w:numPr>
          <w:ilvl w:val="0"/>
          <w:numId w:val="42"/>
        </w:num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90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E84424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ใช้อัตราคิดลดอัตราเดียวสำหรับกลุ่มสัญญาเช่าสินทรัพย์อ้างอิงที่มีลักษณะคล้ายคลึงกันอย่างสมเหตุสมผล</w:t>
      </w:r>
    </w:p>
    <w:p w14:paraId="4E6AD741" w14:textId="24F7D155" w:rsidR="001B3352" w:rsidRPr="00E84424" w:rsidRDefault="001B3352" w:rsidP="001B3352">
      <w:pPr>
        <w:numPr>
          <w:ilvl w:val="0"/>
          <w:numId w:val="42"/>
        </w:num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90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E84424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พิจารณาว่าสัญญาเช่าเป็นสัญญาที่สร้างภาระหรือไม่ตามการประเมินก่อนนำ </w:t>
      </w:r>
      <w:r w:rsidRPr="00E84424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TFRS </w:t>
      </w:r>
      <w:r w:rsidR="00CF1017" w:rsidRPr="00CF1017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16</w:t>
      </w:r>
      <w:r w:rsidRPr="00E84424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E84424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มาถือปฏิบัติ</w:t>
      </w:r>
    </w:p>
    <w:p w14:paraId="73D0A7F6" w14:textId="2A05621D" w:rsidR="001B3352" w:rsidRPr="00EF0176" w:rsidRDefault="001B3352" w:rsidP="00EF0176">
      <w:pPr>
        <w:numPr>
          <w:ilvl w:val="0"/>
          <w:numId w:val="42"/>
        </w:num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709" w:hanging="169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 w:bidi="ar-SA"/>
        </w:rPr>
      </w:pPr>
      <w:r w:rsidRPr="00EF017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ถือว่าสัญญาเช่าดำเนินงานที่มีอายุสัญญาเช่าคงเหลือน้อยกว่า </w:t>
      </w:r>
      <w:r w:rsidR="00CF1017" w:rsidRPr="00CF1017">
        <w:rPr>
          <w:rFonts w:ascii="Browallia New" w:eastAsia="Arial Unicode MS" w:hAnsi="Browallia New" w:cs="Browallia New"/>
          <w:spacing w:val="-2"/>
          <w:sz w:val="26"/>
          <w:szCs w:val="26"/>
          <w:lang w:val="en-GB" w:bidi="ar-SA"/>
        </w:rPr>
        <w:t>12</w:t>
      </w:r>
      <w:r w:rsidRPr="00EF017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เดือนนับจากวันที่ </w:t>
      </w:r>
      <w:r w:rsidR="00CF1017" w:rsidRPr="00CF1017">
        <w:rPr>
          <w:rFonts w:ascii="Browallia New" w:eastAsia="Arial Unicode MS" w:hAnsi="Browallia New" w:cs="Browallia New"/>
          <w:spacing w:val="-2"/>
          <w:sz w:val="26"/>
          <w:szCs w:val="26"/>
          <w:lang w:val="en-GB" w:bidi="ar-SA"/>
        </w:rPr>
        <w:t>1</w:t>
      </w:r>
      <w:r w:rsidRPr="00EF017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มกราคม พ.ศ. </w:t>
      </w:r>
      <w:r w:rsidR="00CF1017" w:rsidRPr="00CF1017">
        <w:rPr>
          <w:rFonts w:ascii="Browallia New" w:eastAsia="Arial Unicode MS" w:hAnsi="Browallia New" w:cs="Browallia New"/>
          <w:spacing w:val="-2"/>
          <w:sz w:val="26"/>
          <w:szCs w:val="26"/>
          <w:lang w:val="en-GB" w:bidi="ar-SA"/>
        </w:rPr>
        <w:t>2563</w:t>
      </w:r>
      <w:r w:rsidRPr="00EF017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เป็นสัญญาเช</w:t>
      </w:r>
      <w:r w:rsidR="007F25FE" w:rsidRPr="00EF017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่า</w:t>
      </w:r>
      <w:r w:rsidRPr="00EF017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ระยะสั้น</w:t>
      </w:r>
    </w:p>
    <w:p w14:paraId="26C86FEC" w14:textId="77777777" w:rsidR="001B3352" w:rsidRPr="00E84424" w:rsidRDefault="001B3352" w:rsidP="001B3352">
      <w:pPr>
        <w:numPr>
          <w:ilvl w:val="0"/>
          <w:numId w:val="42"/>
        </w:num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90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 w:bidi="ar-SA"/>
        </w:rPr>
      </w:pPr>
      <w:r w:rsidRPr="00E84424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ไม่รวมต้นทุนทางตรงเริ่มแรกในการวัดมูลค่าสินทรัพย์สิทธิการใช้</w:t>
      </w:r>
    </w:p>
    <w:p w14:paraId="3E51B7F3" w14:textId="77777777" w:rsidR="007F25FE" w:rsidRPr="00E84424" w:rsidRDefault="001B3352" w:rsidP="001B3352">
      <w:pPr>
        <w:numPr>
          <w:ilvl w:val="0"/>
          <w:numId w:val="42"/>
        </w:num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90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 w:bidi="ar-SA"/>
        </w:rPr>
      </w:pPr>
      <w:r w:rsidRPr="00E84424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ใช้ข้อเท็จจริงที่ทราบภายหลังในการกำหนดอายุสัญญาเช่า ในกรณีที่สัญญาให้สิทธิเลือกขยายอายุสัญญาเช่าหรือยกเล</w:t>
      </w:r>
      <w:r w:rsidR="007F25FE" w:rsidRPr="00E84424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ิก</w:t>
      </w:r>
    </w:p>
    <w:p w14:paraId="727A6568" w14:textId="2A8EAB63" w:rsidR="001B3352" w:rsidRPr="00E84424" w:rsidRDefault="001B3352" w:rsidP="007F25FE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709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 w:bidi="ar-SA"/>
        </w:rPr>
      </w:pPr>
      <w:r w:rsidRPr="00E84424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สัญญาเช่า</w:t>
      </w:r>
      <w:r w:rsidRPr="00E84424">
        <w:rPr>
          <w:rFonts w:ascii="Browallia New" w:eastAsia="Arial Unicode MS" w:hAnsi="Browallia New" w:cs="Browallia New"/>
          <w:spacing w:val="-2"/>
          <w:sz w:val="26"/>
          <w:szCs w:val="26"/>
          <w:lang w:val="en-GB" w:bidi="ar-SA"/>
        </w:rPr>
        <w:t xml:space="preserve"> </w:t>
      </w:r>
      <w:r w:rsidRPr="00E84424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และ</w:t>
      </w:r>
    </w:p>
    <w:p w14:paraId="5C913B38" w14:textId="424F6600" w:rsidR="001B3352" w:rsidRPr="005651F4" w:rsidRDefault="001B3352" w:rsidP="005651F4">
      <w:pPr>
        <w:numPr>
          <w:ilvl w:val="0"/>
          <w:numId w:val="42"/>
        </w:numPr>
        <w:tabs>
          <w:tab w:val="clear" w:pos="227"/>
          <w:tab w:val="clear" w:pos="454"/>
          <w:tab w:val="clear" w:pos="680"/>
          <w:tab w:val="clear" w:pos="907"/>
          <w:tab w:val="left" w:pos="709"/>
        </w:tabs>
        <w:spacing w:line="240" w:lineRule="auto"/>
        <w:ind w:left="709" w:hanging="169"/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lang w:val="en-GB" w:bidi="ar-SA"/>
        </w:rPr>
      </w:pPr>
      <w:r w:rsidRPr="005651F4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เลือกที่จะไม่พิจารณาใหม่ว่าสัญญาต่าง ๆ เข้าเงื่อนไขของสัญญาเช่าตาม </w:t>
      </w:r>
      <w:r w:rsidRPr="005651F4">
        <w:rPr>
          <w:rFonts w:ascii="Browallia New" w:eastAsia="Arial Unicode MS" w:hAnsi="Browallia New" w:cs="Browallia New"/>
          <w:spacing w:val="-8"/>
          <w:sz w:val="26"/>
          <w:szCs w:val="26"/>
          <w:lang w:val="en-GB" w:bidi="ar-SA"/>
        </w:rPr>
        <w:t xml:space="preserve">TFRS </w:t>
      </w:r>
      <w:r w:rsidR="00CF1017" w:rsidRPr="00CF1017">
        <w:rPr>
          <w:rFonts w:ascii="Browallia New" w:eastAsia="Arial Unicode MS" w:hAnsi="Browallia New" w:cs="Browallia New"/>
          <w:spacing w:val="-8"/>
          <w:sz w:val="26"/>
          <w:szCs w:val="26"/>
          <w:lang w:val="en-GB" w:bidi="ar-SA"/>
        </w:rPr>
        <w:t>16</w:t>
      </w:r>
      <w:r w:rsidRPr="005651F4">
        <w:rPr>
          <w:rFonts w:ascii="Browallia New" w:eastAsia="Arial Unicode MS" w:hAnsi="Browallia New" w:cs="Browallia New"/>
          <w:spacing w:val="-8"/>
          <w:sz w:val="26"/>
          <w:szCs w:val="26"/>
          <w:lang w:val="en-GB" w:bidi="ar-SA"/>
        </w:rPr>
        <w:t xml:space="preserve"> </w:t>
      </w:r>
      <w:r w:rsidRPr="005651F4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หรือไม่ โดยยึดตามการพิจารณาขอ</w:t>
      </w:r>
      <w:r w:rsidR="007F25FE" w:rsidRPr="005651F4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ง</w:t>
      </w:r>
      <w:r w:rsidRPr="005651F4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มาตรฐานการบัญชีและการตีความมาตรฐานการบัญชีฉบับเดิม คือ </w:t>
      </w:r>
      <w:r w:rsidRPr="005651F4">
        <w:rPr>
          <w:rFonts w:ascii="Browallia New" w:eastAsia="Arial Unicode MS" w:hAnsi="Browallia New" w:cs="Browallia New"/>
          <w:spacing w:val="-8"/>
          <w:sz w:val="26"/>
          <w:szCs w:val="26"/>
          <w:lang w:val="en-GB" w:bidi="ar-SA"/>
        </w:rPr>
        <w:t xml:space="preserve">TAS </w:t>
      </w:r>
      <w:r w:rsidR="00CF1017" w:rsidRPr="00CF1017">
        <w:rPr>
          <w:rFonts w:ascii="Browallia New" w:eastAsia="Arial Unicode MS" w:hAnsi="Browallia New" w:cs="Browallia New"/>
          <w:spacing w:val="-8"/>
          <w:sz w:val="26"/>
          <w:szCs w:val="26"/>
          <w:lang w:val="en-GB" w:bidi="ar-SA"/>
        </w:rPr>
        <w:t>17</w:t>
      </w:r>
      <w:r w:rsidRPr="005651F4">
        <w:rPr>
          <w:rFonts w:ascii="Browallia New" w:eastAsia="Arial Unicode MS" w:hAnsi="Browallia New" w:cs="Browallia New"/>
          <w:spacing w:val="-8"/>
          <w:sz w:val="26"/>
          <w:szCs w:val="26"/>
          <w:lang w:val="en-GB" w:bidi="ar-SA"/>
        </w:rPr>
        <w:t xml:space="preserve"> </w:t>
      </w:r>
      <w:r w:rsidRPr="005651F4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และ </w:t>
      </w:r>
      <w:r w:rsidRPr="005651F4">
        <w:rPr>
          <w:rFonts w:ascii="Browallia New" w:eastAsia="Arial Unicode MS" w:hAnsi="Browallia New" w:cs="Browallia New"/>
          <w:spacing w:val="-8"/>
          <w:sz w:val="26"/>
          <w:szCs w:val="26"/>
          <w:lang w:val="en-GB" w:bidi="ar-SA"/>
        </w:rPr>
        <w:t xml:space="preserve">TFRIC </w:t>
      </w:r>
      <w:r w:rsidR="00CF1017" w:rsidRPr="00CF1017">
        <w:rPr>
          <w:rFonts w:ascii="Browallia New" w:eastAsia="Arial Unicode MS" w:hAnsi="Browallia New" w:cs="Browallia New"/>
          <w:spacing w:val="-8"/>
          <w:sz w:val="26"/>
          <w:szCs w:val="26"/>
          <w:lang w:val="en-GB" w:bidi="ar-SA"/>
        </w:rPr>
        <w:t>4</w:t>
      </w:r>
      <w:r w:rsidRPr="005651F4">
        <w:rPr>
          <w:rFonts w:ascii="Browallia New" w:eastAsia="Arial Unicode MS" w:hAnsi="Browallia New" w:cs="Browallia New"/>
          <w:spacing w:val="-8"/>
          <w:sz w:val="26"/>
          <w:szCs w:val="26"/>
          <w:lang w:val="en-GB" w:bidi="ar-SA"/>
        </w:rPr>
        <w:t xml:space="preserve"> </w:t>
      </w:r>
      <w:r w:rsidRPr="005651F4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เรื่อง การประเมินว่าข้อตกลงประกอบด้วยสัญญาเช่</w:t>
      </w:r>
      <w:r w:rsidR="005651F4" w:rsidRPr="005651F4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val="en-GB"/>
        </w:rPr>
        <w:t>า</w:t>
      </w:r>
      <w:r w:rsidRPr="005651F4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หรือไม่</w:t>
      </w:r>
    </w:p>
    <w:p w14:paraId="4A99B7AC" w14:textId="77777777" w:rsidR="001B3352" w:rsidRPr="00E84424" w:rsidRDefault="001B3352" w:rsidP="001B3352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rtl/>
          <w:lang w:val="en-GB"/>
        </w:rPr>
      </w:pPr>
    </w:p>
    <w:p w14:paraId="062823A5" w14:textId="1F0C5349" w:rsidR="001B3352" w:rsidRPr="00E84424" w:rsidRDefault="001B3352" w:rsidP="001B3352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8442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นอกจากนี้ กลุ่มกิจการได้ประเมินการจัดประเภทสัญญาเช่าช่วงซึ่งกลุ่มกิจการเป็นผู้ให้เช่าช่วงที่ยังมีผลอยู่ ณ วันที่นำมาปฎิบัติใช้ครั้งแรกใหม่ โดยอ้างอิงสินทรัพย์สิทธิการใช้จากสัญญาหลัก ทำให้กลุ่มกิจการจัดประเภทสัญญาเช่าช่วงที่เคยถูกจัดประเภทเป็นสัญญาเช่าดำเนินงานตาม</w:t>
      </w:r>
      <w:r w:rsidRPr="00E8442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TAS </w:t>
      </w:r>
      <w:r w:rsidR="00CF1017" w:rsidRPr="00CF1017">
        <w:rPr>
          <w:rFonts w:ascii="Browallia New" w:eastAsia="Arial Unicode MS" w:hAnsi="Browallia New" w:cs="Browallia New"/>
          <w:sz w:val="26"/>
          <w:szCs w:val="26"/>
          <w:lang w:val="en-GB"/>
        </w:rPr>
        <w:t>17</w:t>
      </w:r>
      <w:r w:rsidRPr="00E8442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เป็นสัญญาเช่าเงินทุนตาม </w:t>
      </w:r>
      <w:r w:rsidRPr="00E8442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TFRS </w:t>
      </w:r>
      <w:r w:rsidR="00CF1017" w:rsidRPr="00CF1017">
        <w:rPr>
          <w:rFonts w:ascii="Browallia New" w:eastAsia="Arial Unicode MS" w:hAnsi="Browallia New" w:cs="Browallia New"/>
          <w:sz w:val="26"/>
          <w:szCs w:val="26"/>
          <w:lang w:val="en-GB"/>
        </w:rPr>
        <w:t>16</w:t>
      </w:r>
      <w:r w:rsidRPr="00E8442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8442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โดยกลุ่มกิจการจะรับรู้สัญญาเช่าช่วงดังกล่าว</w:t>
      </w:r>
      <w:r w:rsidRPr="00E8442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เสมือนเป็นสัญญาเช่าเงินทุนฉบับใหม่ซึ่งเข้าทำสัญญา ณ วันที่นำมาปฎิบัติใช้ครั้งแรก และรับรู้การปรับปรุงมูลค่าของสัญญานั้น</w:t>
      </w:r>
      <w:r w:rsidRPr="00E8442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ในกำไรสะสมยกมา ณ วันที่ </w:t>
      </w:r>
      <w:r w:rsidR="00CF1017" w:rsidRPr="00CF1017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E8442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8442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มกราคม</w:t>
      </w:r>
      <w:r w:rsidR="00525BC0" w:rsidRPr="00E8442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CF1017" w:rsidRPr="00CF1017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</w:p>
    <w:p w14:paraId="4CEC2278" w14:textId="77777777" w:rsidR="001B3352" w:rsidRPr="00E84424" w:rsidRDefault="001B3352" w:rsidP="001B3352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9F331E8" w14:textId="728C7979" w:rsidR="001B3352" w:rsidRPr="00E84424" w:rsidRDefault="001B3352" w:rsidP="001B3352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8442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ทั้งนี้ บริษัทร่วมของกลุ่มกิจการได้มีการพิจารณาและพบว่ารายการลูกหนี้สัญญาเช่าการเงินมีองค์ประกอบบางส่วนเป็น</w:t>
      </w:r>
      <w:r w:rsidRPr="00E84424">
        <w:rPr>
          <w:rFonts w:ascii="Browallia New" w:eastAsia="Arial Unicode MS" w:hAnsi="Browallia New" w:cs="Browallia New"/>
          <w:sz w:val="26"/>
          <w:szCs w:val="26"/>
          <w:lang w:val="en-GB" w:bidi="ar-SA"/>
        </w:rPr>
        <w:br/>
      </w:r>
      <w:r w:rsidRPr="00E8442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สกุลเงินต่างประเทศ ซึ่งตามแนวทางปฏิบัติที่ชัดเจนขึ้นตามมาตรฐานการรายงานทางการเงินฉบับนี้ กำหนดให้รับรู้เริ่มแรกด้วยมูลค่าตามสัญญา แปลงค่าด้วยอัตราแลกเปลี่ยนวันที่เกิดรายการ และวัดมูลค่าในภายหลังด้วยการแปลงค่าโดยใช้อัตราแลกเปลี่ยน ณ วันสิ้นรอบระยะเวลารายงาน บริษัทร่วมของกลุ่มกิจการจึงรับรู้ผลสะสมของรายการดังกล่าวผ่านกำไรสะสม </w:t>
      </w:r>
      <w:r w:rsidRPr="00E84424">
        <w:rPr>
          <w:rFonts w:ascii="Browallia New" w:eastAsia="Arial Unicode MS" w:hAnsi="Browallia New" w:cs="Browallia New"/>
          <w:sz w:val="26"/>
          <w:szCs w:val="26"/>
          <w:lang w:val="en-GB" w:bidi="ar-SA"/>
        </w:rPr>
        <w:br/>
      </w:r>
      <w:r w:rsidRPr="00E8442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ณ วันที่ </w:t>
      </w:r>
      <w:r w:rsidR="00CF1017" w:rsidRPr="00CF1017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E8442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8442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มกราคม</w:t>
      </w:r>
      <w:r w:rsidR="00525BC0" w:rsidRPr="00E8442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525BC0" w:rsidRPr="00E8442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CF1017" w:rsidRPr="00CF1017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="00525BC0" w:rsidRPr="00E8442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</w:p>
    <w:p w14:paraId="4A49A826" w14:textId="77777777" w:rsidR="00674D95" w:rsidRPr="00E84424" w:rsidRDefault="00674D95" w:rsidP="001B3352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Style w:val="TableGrid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4"/>
      </w:tblGrid>
      <w:tr w:rsidR="000A3B3D" w:rsidRPr="00E84424" w14:paraId="716704B5" w14:textId="77777777" w:rsidTr="00F35006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5E9E13B6" w14:textId="00C954C0" w:rsidR="000A3B3D" w:rsidRPr="00E84424" w:rsidRDefault="00CF1017" w:rsidP="00567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</w:pPr>
            <w:r w:rsidRPr="00CF101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6</w:t>
            </w:r>
            <w:r w:rsidR="000A3B3D" w:rsidRPr="00E8442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ab/>
            </w:r>
            <w:r w:rsidR="000A3B3D" w:rsidRPr="00E8442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  <w:t>นโยบายการบัญชี</w:t>
            </w:r>
          </w:p>
        </w:tc>
      </w:tr>
    </w:tbl>
    <w:p w14:paraId="68746B4B" w14:textId="77777777" w:rsidR="00C4471D" w:rsidRPr="00E84424" w:rsidRDefault="00C4471D" w:rsidP="0056761B">
      <w:pPr>
        <w:spacing w:line="240" w:lineRule="auto"/>
        <w:jc w:val="thaiDistribute"/>
        <w:rPr>
          <w:rFonts w:ascii="Browallia New" w:eastAsia="Arial" w:hAnsi="Browallia New" w:cs="Browallia New"/>
          <w:sz w:val="26"/>
          <w:szCs w:val="26"/>
        </w:rPr>
      </w:pPr>
    </w:p>
    <w:p w14:paraId="5F6EEDD1" w14:textId="0CC09C6E" w:rsidR="00B877A4" w:rsidRPr="00E84424" w:rsidRDefault="00CF1017" w:rsidP="00C4471D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bookmarkStart w:id="21" w:name="_Toc48681797"/>
      <w:r w:rsidRPr="00CF101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B877A4" w:rsidRPr="00E8442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CF101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B877A4" w:rsidRPr="00E8442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การบัญชีสำหรับงบการเงินรวม</w:t>
      </w:r>
      <w:bookmarkEnd w:id="21"/>
    </w:p>
    <w:p w14:paraId="3DA65879" w14:textId="77777777" w:rsidR="00B877A4" w:rsidRPr="00E84424" w:rsidRDefault="00B877A4" w:rsidP="0056761B">
      <w:pPr>
        <w:pStyle w:val="ListParagraph"/>
        <w:spacing w:line="240" w:lineRule="auto"/>
        <w:ind w:left="56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14:paraId="319CE2DD" w14:textId="77777777" w:rsidR="00B877A4" w:rsidRPr="00E84424" w:rsidRDefault="00B877A4" w:rsidP="00C447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E84424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ก)</w:t>
      </w:r>
      <w:r w:rsidRPr="00E84424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>บริษัทย่อย</w:t>
      </w:r>
    </w:p>
    <w:p w14:paraId="6AB80802" w14:textId="77777777" w:rsidR="00B877A4" w:rsidRPr="00E84424" w:rsidRDefault="00B877A4" w:rsidP="00C447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ar-SA"/>
        </w:rPr>
      </w:pPr>
    </w:p>
    <w:p w14:paraId="311818C2" w14:textId="0CC417F3" w:rsidR="00B877A4" w:rsidRPr="00E84424" w:rsidRDefault="00B877A4" w:rsidP="00C447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ar-SA"/>
        </w:rPr>
      </w:pPr>
      <w:r w:rsidRPr="00E8442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บริษัทย่อยหมายถึงกิจการทั้งหมดที่กลุ่มกิจการมีอำนาจควบคุม กลุ่มกิจการมีอำนาจควบคุมเมื่อกลุ่มกิจการรับหรือ</w:t>
      </w:r>
      <w:r w:rsidR="00C4471D" w:rsidRPr="00E8442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Pr="00E8442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มีสิทธิในผลตอบแทนผันแปรจากการเกี่ยวข้องกับผู้ได้รับการลงทุน และสามารถใช้อำนาจเหนือผู้ได้รับการลงทุนเพื่อให้ได้ผลตอบแทนผันแปร กลุ่มกิจการรวมงบการเงินของบริษัทย่อยไว้ในงบการเงินรวมตั้งแต่วันที่กลุ่มกิจการมีอำนาจ</w:t>
      </w:r>
      <w:r w:rsidR="00C4471D" w:rsidRPr="00E8442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Pr="00E8442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ในการควบคุมบริษัทย่อยจนถึงวันที่กลุ่มกิจการสูญเสียอำนาจควบคุมในบริษัทย่อยนั้น </w:t>
      </w:r>
    </w:p>
    <w:p w14:paraId="047A90C3" w14:textId="77777777" w:rsidR="00B877A4" w:rsidRPr="00E84424" w:rsidRDefault="00B877A4" w:rsidP="00C447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ar-SA"/>
        </w:rPr>
      </w:pPr>
    </w:p>
    <w:p w14:paraId="1E4FF889" w14:textId="7F1160BE" w:rsidR="00C4471D" w:rsidRPr="00E84424" w:rsidRDefault="00B877A4" w:rsidP="00C447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8442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ในงบการเงินเฉพาะกิจการ เงินลงทุนในบริษัทย่อยบันทึกด้วยวิธีราคาทุน</w:t>
      </w:r>
      <w:r w:rsidR="007F25FE" w:rsidRPr="00E8442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หักด้วยค่าเผื่อการด้อยค่า</w:t>
      </w:r>
    </w:p>
    <w:p w14:paraId="3C87DB88" w14:textId="0E4F3776" w:rsidR="001B3352" w:rsidRPr="00E84424" w:rsidRDefault="001B33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eastAsia="Arial Unicode MS" w:hAnsi="Browallia New" w:cs="Browallia New"/>
          <w:sz w:val="26"/>
          <w:szCs w:val="26"/>
          <w:lang w:val="en-GB" w:bidi="ar-SA"/>
        </w:rPr>
      </w:pPr>
      <w:r w:rsidRPr="00E84424">
        <w:rPr>
          <w:rFonts w:ascii="Browallia New" w:eastAsia="Arial Unicode MS" w:hAnsi="Browallia New" w:cs="Browallia New"/>
          <w:sz w:val="26"/>
          <w:szCs w:val="26"/>
          <w:lang w:val="en-GB" w:bidi="ar-SA"/>
        </w:rPr>
        <w:br w:type="page"/>
      </w:r>
    </w:p>
    <w:p w14:paraId="100F7480" w14:textId="77777777" w:rsidR="00B877A4" w:rsidRPr="00E84424" w:rsidRDefault="00B877A4" w:rsidP="00C447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ar-SA"/>
        </w:rPr>
      </w:pPr>
    </w:p>
    <w:p w14:paraId="1AE6F443" w14:textId="77777777" w:rsidR="00B877A4" w:rsidRPr="00E84424" w:rsidRDefault="00B877A4" w:rsidP="00C447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E84424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ข) </w:t>
      </w:r>
      <w:r w:rsidRPr="00E84424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>บริษัทร่วม</w:t>
      </w:r>
    </w:p>
    <w:p w14:paraId="29357885" w14:textId="77777777" w:rsidR="00B877A4" w:rsidRPr="00E84424" w:rsidRDefault="00B877A4" w:rsidP="00C447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35D596A" w14:textId="77777777" w:rsidR="00B877A4" w:rsidRPr="00E84424" w:rsidRDefault="00B877A4" w:rsidP="00C447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8442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ร่วมเป็นกิจการที่กลุ่มกิจการมีอิทธิพลอย่างเป็นสาระสำคัญแต่ไม่ถึงกับมีอำนาจควบคุมหรือมีการควบคุมร่วม</w:t>
      </w:r>
      <w:r w:rsidRPr="00E8442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8442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เงินลงทุนในบริษัทร่วมรับรู้โดยใช้วิธีส่วนได้เสียในการแสดงในงบการเงินรวม</w:t>
      </w:r>
    </w:p>
    <w:p w14:paraId="2F3BFBD8" w14:textId="77777777" w:rsidR="00B877A4" w:rsidRPr="00E84424" w:rsidRDefault="00B877A4" w:rsidP="00C447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B395A1F" w14:textId="77777777" w:rsidR="00B877A4" w:rsidRPr="00E84424" w:rsidRDefault="00B877A4" w:rsidP="00C447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8442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ในงบการเงินเฉพาะกิจการ เงินลงทุนในบริษัทร่วมบันทึกด้วยวิธีราคาทุน</w:t>
      </w:r>
    </w:p>
    <w:p w14:paraId="52432A22" w14:textId="77777777" w:rsidR="00B877A4" w:rsidRPr="00E84424" w:rsidRDefault="00B877A4" w:rsidP="00C447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5B43024" w14:textId="77777777" w:rsidR="00B877A4" w:rsidRPr="00E84424" w:rsidRDefault="00B877A4" w:rsidP="00C447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E84424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ค)</w:t>
      </w:r>
      <w:r w:rsidRPr="00E84424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>การร่วมการงาน</w:t>
      </w:r>
    </w:p>
    <w:p w14:paraId="1CA7D475" w14:textId="77777777" w:rsidR="00B877A4" w:rsidRPr="00E84424" w:rsidRDefault="00B877A4" w:rsidP="007273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D8E5E40" w14:textId="4A54088F" w:rsidR="00B877A4" w:rsidRPr="00E84424" w:rsidRDefault="00B877A4" w:rsidP="007273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8442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เงินลงทุนในการร่วมการงานจะถูกจัดประเภทเป็นการดำเนินงานร่วมกันหรือการร่วมค้า โดยขึ้นอยู่กับสิทธิและ</w:t>
      </w:r>
      <w:r w:rsidR="00C4471D" w:rsidRPr="00E8442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Pr="00E8442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ภาระผูกพันตามสัญญาของผู้เข้าร่วมการงานนั้นมากกว่าโครงสร้างรูปแบบทางกฎหมายของการร่วมการงาน</w:t>
      </w:r>
    </w:p>
    <w:p w14:paraId="409DBAFC" w14:textId="77777777" w:rsidR="00B877A4" w:rsidRPr="00E84424" w:rsidRDefault="00B877A4" w:rsidP="0072739E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E1B24E4" w14:textId="77777777" w:rsidR="00B877A4" w:rsidRPr="00E84424" w:rsidRDefault="00B877A4" w:rsidP="0072739E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E84424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การร่วมค้า</w:t>
      </w:r>
    </w:p>
    <w:p w14:paraId="72634CBD" w14:textId="77777777" w:rsidR="00B877A4" w:rsidRPr="00E84424" w:rsidRDefault="00B877A4" w:rsidP="0072739E">
      <w:pPr>
        <w:pStyle w:val="ListParagraph"/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683F00F" w14:textId="283EB551" w:rsidR="00B877A4" w:rsidRPr="00E84424" w:rsidRDefault="00B877A4" w:rsidP="0072739E">
      <w:pPr>
        <w:pStyle w:val="ListParagraph"/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8442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ร่วมการงานจัดประเภทเป็นการร่วมค้าเมื่อกลุ่มกิจการมีสิทธิในสินทรัพย์สุทธิของการร่วมการงานนั้น เงินลงทุน</w:t>
      </w:r>
      <w:r w:rsidR="00C4471D" w:rsidRPr="00E8442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Pr="00E8442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ในการร่วมค้ารับรู้โดยใช้วิธีส่วนได้เสีย</w:t>
      </w:r>
    </w:p>
    <w:p w14:paraId="6E9D63F6" w14:textId="77777777" w:rsidR="00B877A4" w:rsidRPr="00E84424" w:rsidRDefault="00B877A4" w:rsidP="007273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710BF84" w14:textId="0ACDE944" w:rsidR="00B877A4" w:rsidRPr="00E84424" w:rsidRDefault="00B877A4" w:rsidP="0072739E">
      <w:pPr>
        <w:pStyle w:val="ListParagraph"/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8442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ในงบการเงินเฉพาะกิจการ เงินลงทุนในการร่วมค้าบันทึกด้วยวิธี</w:t>
      </w:r>
      <w:r w:rsidR="00E35286" w:rsidRPr="00E8442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ราคาทุน</w:t>
      </w:r>
    </w:p>
    <w:p w14:paraId="488FFB33" w14:textId="77777777" w:rsidR="00B877A4" w:rsidRPr="00E84424" w:rsidRDefault="00B877A4" w:rsidP="0072739E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14:paraId="09B23D42" w14:textId="4C7CE7A8" w:rsidR="00B877A4" w:rsidRPr="00E84424" w:rsidRDefault="00B877A4" w:rsidP="00C447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E84424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ง)</w:t>
      </w:r>
      <w:r w:rsidRPr="00E84424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>การบันทึกเงินลงทุนตามวิธีส่วนได้เสีย</w:t>
      </w:r>
    </w:p>
    <w:p w14:paraId="15E4D19D" w14:textId="77777777" w:rsidR="00B877A4" w:rsidRPr="00E84424" w:rsidRDefault="00B877A4" w:rsidP="0056761B">
      <w:pPr>
        <w:pStyle w:val="ListParagraph"/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14:paraId="064A3633" w14:textId="77777777" w:rsidR="00B877A4" w:rsidRPr="00E84424" w:rsidRDefault="00B877A4" w:rsidP="0056761B">
      <w:pPr>
        <w:pStyle w:val="ListParagraph"/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8442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กลุ่มกิจการรับรู้เงินลงทุนเมื่อเริ่มแรกด้วยราคาทุน ซึ่งประกอบด้วยเงินที่จ่ายซื้อรวมกับต้นทุนทางตรงของเงินลงทุน</w:t>
      </w:r>
    </w:p>
    <w:p w14:paraId="680E04E9" w14:textId="77777777" w:rsidR="00B877A4" w:rsidRPr="00E84424" w:rsidRDefault="00B877A4" w:rsidP="0056761B">
      <w:pPr>
        <w:pStyle w:val="ListParagraph"/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CDF5C4C" w14:textId="1881E948" w:rsidR="00B877A4" w:rsidRPr="00E84424" w:rsidRDefault="00B877A4" w:rsidP="0056761B">
      <w:pPr>
        <w:pStyle w:val="ListParagraph"/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8442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จะรับรู้มูลค่าภายหลังวันที่ได้มาของเงินลงทุนในบริษัทร่วมและการร่วมค้าด้วยส่วนแบ่งกำไรหรือขาดทุนของผู้ได้รับการลงทุนตามสัดส่วนที่ผู้ลงทุนมีส่วนได้เสียอยู่ในกำไรขาดทุนและกำไรขาดทุนเบ็ดเสร็จอื่น ผลสะสม</w:t>
      </w:r>
      <w:r w:rsidR="00C4471D" w:rsidRPr="00E8442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Pr="00E8442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ของการเปลี่ยนแปลงภายหลังการได้มาดังกล่าวข้างต้นจะปรับปรุงกับราคาตามบัญชีของเงินลงทุน</w:t>
      </w:r>
    </w:p>
    <w:p w14:paraId="1FE4C0E7" w14:textId="77777777" w:rsidR="00B877A4" w:rsidRPr="00E84424" w:rsidRDefault="00B877A4" w:rsidP="0056761B">
      <w:pPr>
        <w:pStyle w:val="ListParagraph"/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15BF6F2" w14:textId="3BF502AE" w:rsidR="00C4471D" w:rsidRPr="00E84424" w:rsidRDefault="00B877A4" w:rsidP="000C7BD5">
      <w:pPr>
        <w:pStyle w:val="ListParagraph"/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E84424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เมื่อส่วนแบ่งขาดทุนของกลุ่มกิจการในบริษัทร่วมและการร่วมค้ามีมูลค่าเท่ากับหรือเกินกว่ามูลค่าส่วนได้เสียของกลุ่มกิจการในบริษัทร่วมและการร่วมค้านั้นซึ่งรวมถึงส่วนได้เสียระยะยาวอื่น กลุ่มกิจการจะไม่รับรู้ส่วนแบ่งขาดทุนที่เกินกว่าส่วนได้เสีย</w:t>
      </w:r>
      <w:r w:rsidRPr="00E8442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ในบริษัทร่วมและการร่วมค้านั้น เว้นแต่กลุ่มกิจการมีภาระผูกพันหรือได้จ่ายเงินเพื่อชำระภาระผูกพันแทนบริษัทร่วมหรือการร่วมค้า</w:t>
      </w:r>
    </w:p>
    <w:p w14:paraId="7181E182" w14:textId="77777777" w:rsidR="00B877A4" w:rsidRPr="00E84424" w:rsidRDefault="00B877A4" w:rsidP="0056761B">
      <w:pPr>
        <w:pStyle w:val="ListParagraph"/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01D7250" w14:textId="77777777" w:rsidR="00B877A4" w:rsidRPr="00E84424" w:rsidRDefault="00B877A4" w:rsidP="00C447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E84424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จ)</w:t>
      </w:r>
      <w:r w:rsidRPr="00E84424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>การเปลี่ยนแปลงสัดส่วนการถือครองกิจการ</w:t>
      </w:r>
    </w:p>
    <w:p w14:paraId="74B73D14" w14:textId="77777777" w:rsidR="00B877A4" w:rsidRPr="00E84424" w:rsidRDefault="00B877A4" w:rsidP="0056761B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4AF1630" w14:textId="77777777" w:rsidR="00B877A4" w:rsidRPr="00E84424" w:rsidRDefault="00B877A4" w:rsidP="0056761B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8442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ในกรณีที่กลุ่มกิจการยังคงมีอำนาจควบคุมบริษัทย่อย กลุ่มกิจการปฏิบัติต่อรายการกับส่วนได้เสียที่ไม่มีอำนาจควบคุมเช่นเดียวกันกับรายการกับผู้เป็นเจ้าของของกลุ่มกิจการ ผลต่างระหว่างราคาจ่ายซื้อหรือราคาขายจากการเปลี่ยนแปลงสัดส่วนในบริษัทย่อยกับราคาตามบัญชีของส่วนได้เสียที่ไม่มีอำนาจควบคุมที่ลดลงหรือเพิ่มขึ้นตามสัดส่วนที่เปลี่ยนแปลงไปจะถูกรับรู้ในส่วนของเจ้าของ</w:t>
      </w:r>
    </w:p>
    <w:p w14:paraId="3BF2F4E6" w14:textId="06C497D8" w:rsidR="00674D95" w:rsidRPr="00E84424" w:rsidRDefault="00674D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84424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3F01EB5F" w14:textId="77777777" w:rsidR="00B877A4" w:rsidRPr="00E84424" w:rsidRDefault="00B877A4" w:rsidP="0056761B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2A9DDA4" w14:textId="2BE190D1" w:rsidR="00B877A4" w:rsidRPr="00E84424" w:rsidRDefault="00B877A4" w:rsidP="0056761B">
      <w:pPr>
        <w:pStyle w:val="ListParagraph"/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8442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ถ้าสัดส่วนการถือครองในบริษัทร่วมและการร่วมค้าลดลง แต่กลุ่มกิจการยังคงมีอิทธิพลอย่างมีนัยสำคัญหรือยังคงมีการควบคุมร่วม กำไรหรือขาดทุนที่เคยบันทึกไว้ในกำไรขาดทุนเบ็ดเสร็จอื่นเฉพาะส่วนที่ลดลงจะถูกโอนไปยังกำไรหรือขาดทุน กำไรหรือขาดทุนจากการลดสัดส่วนการถือครองในบริษัทร่วมและการร่วมค้าจะถูกรับรู้ใ</w:t>
      </w:r>
      <w:r w:rsidR="00E35286" w:rsidRPr="00E8442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น</w:t>
      </w:r>
      <w:r w:rsidRPr="00E8442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กำไร</w:t>
      </w:r>
      <w:r w:rsidR="00E35286" w:rsidRPr="00E8442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หรือ</w:t>
      </w:r>
      <w:r w:rsidRPr="00E8442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ขาดทุน</w:t>
      </w:r>
    </w:p>
    <w:p w14:paraId="0D221AB7" w14:textId="77777777" w:rsidR="00B877A4" w:rsidRPr="00E84424" w:rsidRDefault="00B877A4" w:rsidP="0056761B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99BAAE8" w14:textId="134A7386" w:rsidR="00B877A4" w:rsidRPr="00E84424" w:rsidRDefault="00B877A4" w:rsidP="0056761B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8442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เมื่อกลุ่มกิจการสูญเสียอำนาจควบคุม การควบคุมร่วม หรือการมีอิทธิพลอย่างมีนัยสำคัญในเงินลงทุนนั้น เงินลงทุน</w:t>
      </w:r>
      <w:r w:rsidR="00674D95" w:rsidRPr="00E84424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E8442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ที่เหลืออยู่จะถูกวัดมูลค่าใหม่ด้วยมูลค่ายุติธรรม ส่วนต่างที่เกิดขึ้นจะถูกรับรู้ในกำไรหรือขาดทุน มูลค่ายุติธรรมของ</w:t>
      </w:r>
      <w:r w:rsidR="00674D95" w:rsidRPr="00E84424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E8442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งินลงทุนจะกลายเป็นมูลค่าเริ่มแรกในการบันทึกบัญชีเงินลงทุนและจะจัดประเภทใหม่ตามสัดส่วนการถือครอง</w:t>
      </w:r>
      <w:r w:rsidR="00674D95" w:rsidRPr="00E84424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E8442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ที่เหลืออยู่เป็นเงินลงทุนในบริษัทร่วม การร่วมค้า หรือสินทรัพย์ทางการเงิน</w:t>
      </w:r>
    </w:p>
    <w:p w14:paraId="43F87E3E" w14:textId="77777777" w:rsidR="00B877A4" w:rsidRPr="00E84424" w:rsidRDefault="00B877A4" w:rsidP="0056761B">
      <w:pPr>
        <w:pStyle w:val="ListParagraph"/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17365D" w:themeColor="text2" w:themeShade="BF"/>
          <w:sz w:val="26"/>
          <w:szCs w:val="26"/>
          <w:lang w:val="en-GB"/>
        </w:rPr>
      </w:pPr>
    </w:p>
    <w:p w14:paraId="2F0FE2F2" w14:textId="77777777" w:rsidR="00B877A4" w:rsidRPr="00E84424" w:rsidRDefault="00B877A4" w:rsidP="00C447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E84424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ฉ)</w:t>
      </w:r>
      <w:r w:rsidRPr="00E84424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>รายการระหว่างกันในงบการเงินรวม</w:t>
      </w:r>
    </w:p>
    <w:p w14:paraId="0F823043" w14:textId="77777777" w:rsidR="00B877A4" w:rsidRPr="00E84424" w:rsidRDefault="00B877A4" w:rsidP="0056761B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08245B9" w14:textId="3C93C860" w:rsidR="00B877A4" w:rsidRPr="00E84424" w:rsidRDefault="00B877A4" w:rsidP="0056761B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8442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รายการ ยอดคงเหลือ และกำไรที่ยังไม่เกิดขึ้นจริงระหว่างกันในกลุ่มกิจการจะถูกตัดออก กำไรที่ยังไม่เกิดขึ้นจริง</w:t>
      </w:r>
      <w:r w:rsidRPr="00E8442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รายการระหว่างกลุ่มกิจการกับบริษัทร่วมและการร่วมค้าจะถูกตัดออกตามสัดส่วนที่กลุ่มกิจการมีส่วนได้เสียในบริษัทร่วม</w:t>
      </w:r>
      <w:r w:rsidR="00674D95" w:rsidRPr="00E84424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E8442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และการร่วมค้า ขาดทุนที่ยังไม่เกิดขึ้นจริงในรายการระหว่างกลุ่มกิจการจะถูกตัดออกเช่นเดียวกัน ยกเว้นรายการนั้น</w:t>
      </w:r>
      <w:r w:rsidR="00674D95" w:rsidRPr="00E84424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E8442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จะมีหลักฐานว่าเกิดจากการด้อยค่าของสินทรัพย์ที่โอน</w:t>
      </w:r>
    </w:p>
    <w:p w14:paraId="70B97357" w14:textId="77777777" w:rsidR="00B877A4" w:rsidRPr="00E84424" w:rsidRDefault="00B877A4" w:rsidP="0056761B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7DE595E" w14:textId="59E4D565" w:rsidR="00B877A4" w:rsidRPr="00EF0176" w:rsidRDefault="00CF1017" w:rsidP="00C4471D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bookmarkStart w:id="22" w:name="_Toc48681798"/>
      <w:r w:rsidRPr="00CF101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B877A4" w:rsidRPr="00EF017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CF101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B877A4" w:rsidRPr="00EF017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การรวมธุรกิจ</w:t>
      </w:r>
      <w:bookmarkEnd w:id="22"/>
    </w:p>
    <w:p w14:paraId="78172C09" w14:textId="77777777" w:rsidR="00B877A4" w:rsidRPr="00EF0176" w:rsidRDefault="00B877A4" w:rsidP="00C447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C013AA6" w14:textId="77777777" w:rsidR="00B877A4" w:rsidRPr="00EF0176" w:rsidRDefault="00B877A4" w:rsidP="00C447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F017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ถือปฏิบัติตามวิธีซื้อสำหรับการรวมธุรกิจที่ไม่ใช่การรวมธุรกิจภายใต้การควบคุมเดียวกัน สิ่งตอบแทนที่โอนให้สำหรับการซื้อธุรกิจประกอบด้วย</w:t>
      </w:r>
    </w:p>
    <w:p w14:paraId="4633C301" w14:textId="77777777" w:rsidR="00B877A4" w:rsidRPr="00EF0176" w:rsidRDefault="00B877A4" w:rsidP="00C447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ACCC8E4" w14:textId="77777777" w:rsidR="00B877A4" w:rsidRPr="00EF0176" w:rsidRDefault="00B877A4" w:rsidP="00C4471D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hanging="374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F017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มูลค่ายุติธรรมของสินทรัพย์ที่โอนไป</w:t>
      </w:r>
    </w:p>
    <w:p w14:paraId="2D43B044" w14:textId="77777777" w:rsidR="00B877A4" w:rsidRPr="00EF0176" w:rsidRDefault="00B877A4" w:rsidP="00C4471D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hanging="374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F017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หนี้สินที่ก่อขึ้นเพื่อจ่ายชำระให้แก่เจ้าของเดิม</w:t>
      </w:r>
    </w:p>
    <w:p w14:paraId="18CDE797" w14:textId="57E2CC28" w:rsidR="00B877A4" w:rsidRPr="00EF0176" w:rsidRDefault="00B877A4" w:rsidP="00C4471D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hanging="374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F017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ส่วนได้เสียในส่วนของ</w:t>
      </w:r>
      <w:r w:rsidR="0076194D" w:rsidRPr="00EF017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</w:t>
      </w:r>
      <w:r w:rsidRPr="00EF017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จ้าของที่ออกโดยกลุ่มกิจการ</w:t>
      </w:r>
    </w:p>
    <w:p w14:paraId="2E3A38E4" w14:textId="77777777" w:rsidR="00B877A4" w:rsidRPr="00EF0176" w:rsidRDefault="00B877A4" w:rsidP="00C447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AA53CAD" w14:textId="77777777" w:rsidR="00B877A4" w:rsidRPr="00EF0176" w:rsidRDefault="00B877A4" w:rsidP="00C447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EF017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สินทรัพย์ที่ระบุได้ที่ได้มา หนี้สิน และหนี้สินที่อาจเกิดขึ้นจากการรวมธุรกิจจะถูกวัดมูลค่าเริ่มแรกด้วยมูลค่ายุติธรรม ณ วันที่ซื้อ</w:t>
      </w:r>
    </w:p>
    <w:p w14:paraId="00157505" w14:textId="77777777" w:rsidR="00B877A4" w:rsidRPr="00EF0176" w:rsidRDefault="00B877A4" w:rsidP="00C447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236EED2" w14:textId="77777777" w:rsidR="00B877A4" w:rsidRPr="00EF0176" w:rsidRDefault="00B877A4" w:rsidP="00C447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F017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ในการรวมธุรกิจแต่ละครั้ง กลุ่มกิจการมีทางเลือกที่จะวัดมูลค่าของส่วนได้เสียที่ไม่มีอำนาจควบคุมในผู้ถูกซื้อด้วยมูลค่ายุติธรรม</w:t>
      </w:r>
      <w:r w:rsidRPr="00EF017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หรือด้วยมูลค่ายุติธรรมของสินทรัพย์สุทธิของผู้ถูกซื้อ</w:t>
      </w:r>
    </w:p>
    <w:p w14:paraId="2074DC5D" w14:textId="77777777" w:rsidR="00B877A4" w:rsidRPr="00EF0176" w:rsidRDefault="00B877A4" w:rsidP="00C447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E369661" w14:textId="7D482139" w:rsidR="00B877A4" w:rsidRPr="00EF0176" w:rsidRDefault="00B877A4" w:rsidP="00C447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F017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ผลรวมของมูลค่าสิ่งตอบแทนที่โอนให้และมูลค่าของส่วนได้เสียที่ไม่มีอำนาจควบคุมในผู้ถูกซื้อและมูลค่ายุติธรรมของส่วนได้เสียในผู้ได้รับการลงทุนซึ่งถืออยู่ก่อนการรวมธุรกิจ (ในกรณีที่เป็นการรวมธุรกิจจากการทยอยซื้อ)</w:t>
      </w:r>
      <w:r w:rsidRPr="00EF017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EF017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ในจำนวนที่เกินกว่ามูลค่ายุติธรรม</w:t>
      </w:r>
      <w:r w:rsidRPr="00EF017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ของสินทรัพย์สุทธิที่ระบุได้ที่ได้มาต้องรับรู้เป็นค่าความนิยม แต่หาก</w:t>
      </w:r>
      <w:r w:rsidR="0076194D" w:rsidRPr="00EF017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มีจำนวนที่</w:t>
      </w:r>
      <w:r w:rsidRPr="00EF017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น้อยกว่ามูลค่ายุติธรรมของสินทรัพย์สุทธิที่ระบุได้ที่ได้มา จะ</w:t>
      </w:r>
      <w:r w:rsidR="0076194D" w:rsidRPr="00EF017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ถูก</w:t>
      </w:r>
      <w:r w:rsidRPr="00EF017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รับรู้ส่วนต่างโดยตรงไปยังกำไรหรือขาดทุน</w:t>
      </w:r>
    </w:p>
    <w:p w14:paraId="4DBDDE07" w14:textId="77777777" w:rsidR="00B877A4" w:rsidRPr="00EF0176" w:rsidRDefault="00B877A4" w:rsidP="0056761B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14:paraId="148DCB18" w14:textId="77777777" w:rsidR="00B877A4" w:rsidRPr="00EF0176" w:rsidRDefault="00B877A4" w:rsidP="0056761B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EF0176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ต้นทุนทางตรงที่เกี่ยวกับการซื้อธุรกิจ</w:t>
      </w:r>
    </w:p>
    <w:p w14:paraId="1EB5232D" w14:textId="77777777" w:rsidR="00B877A4" w:rsidRPr="00EF0176" w:rsidRDefault="00B877A4" w:rsidP="0056761B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6132574" w14:textId="77777777" w:rsidR="00B877A4" w:rsidRPr="00EF0176" w:rsidRDefault="00B877A4" w:rsidP="0056761B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F017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ต้นทุนที่เกี่ยวกับการซื้อธุรกิจจะถูกรับรู้เป็นค่าใช้จ่ายในกำไรหรือขาดทุนในงบการเงินรวม</w:t>
      </w:r>
    </w:p>
    <w:p w14:paraId="47909E25" w14:textId="78DE9F97" w:rsidR="00674D95" w:rsidRPr="00EF0176" w:rsidRDefault="00674D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F0176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0F9D68C8" w14:textId="77777777" w:rsidR="00B877A4" w:rsidRPr="00E84424" w:rsidRDefault="00B877A4" w:rsidP="0056761B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20FC477" w14:textId="77777777" w:rsidR="00B877A4" w:rsidRPr="00E84424" w:rsidRDefault="00B877A4" w:rsidP="0056761B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E84424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การรวมธุรกิจที่ดำเนินการสำเร็จจากการทยอยซื้อ</w:t>
      </w:r>
    </w:p>
    <w:p w14:paraId="01F0C69A" w14:textId="77777777" w:rsidR="00B877A4" w:rsidRPr="00E84424" w:rsidRDefault="00B877A4" w:rsidP="0056761B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0CFFAC5C" w14:textId="0C7AEFA8" w:rsidR="00B877A4" w:rsidRPr="00E84424" w:rsidRDefault="00B877A4" w:rsidP="0056761B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8442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หากการรวมธุรกิจดำเนินการสำเร็จจากการทยอยซื้อ มูลค่าส่วนได้เสียที่ผู้ซื้อถืออยู่ในผู้ได้รับการลงทุนก่อนหน้าการรวมธุรกิจจะถูกวัดมูลค่าใหม่ด้วยมูลค่ายุติธรรม ณ วันที่ซื้อ กำไรหรือขาดทุนที่เกิดขึ้นจากการวัดมูลค่าใหม่จะรับรู้ในกำไรหรือขาดทุน</w:t>
      </w:r>
    </w:p>
    <w:p w14:paraId="6348BF45" w14:textId="77777777" w:rsidR="00674D95" w:rsidRPr="00E84424" w:rsidRDefault="00674D95" w:rsidP="0056761B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2BD6C4E5" w14:textId="77777777" w:rsidR="00B877A4" w:rsidRPr="00E84424" w:rsidRDefault="00B877A4" w:rsidP="0056761B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E84424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การเปลี่ยนแปลงในมูลค่ายุติธรรมของสิ่งตอบแทนที่คาดว่าจะต้องจ่ายและ/หรือได้รับ</w:t>
      </w:r>
    </w:p>
    <w:p w14:paraId="694C5A75" w14:textId="77777777" w:rsidR="00B877A4" w:rsidRPr="00E84424" w:rsidRDefault="00B877A4" w:rsidP="0056761B">
      <w:pPr>
        <w:spacing w:line="240" w:lineRule="auto"/>
        <w:ind w:left="567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2D24D6D3" w14:textId="3A174E57" w:rsidR="00B877A4" w:rsidRPr="00E84424" w:rsidRDefault="00B877A4" w:rsidP="0056761B">
      <w:pPr>
        <w:spacing w:line="240" w:lineRule="auto"/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8442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เปลี่ยนแปลงในมูลค่ายุติธรรมของสิ่งตอบแทนที่คาดว่าจะต้องจ่ายและ/หรือได้รับที่รับรู้ไว้เป็นสินทรัพย์หรือหนี้สิน</w:t>
      </w:r>
      <w:r w:rsidRPr="00E8442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8442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จะรับรู้ในกำไรหรือขาดทุน สิ่งตอบแทนที่คาดว่าจะต้องจ่ายซึ่งจัดประเภทเป็นส่วนของเจ้าของจะไม่มีการวัดมูลค่าใหม่ </w:t>
      </w:r>
    </w:p>
    <w:p w14:paraId="4D4AA566" w14:textId="77777777" w:rsidR="00036542" w:rsidRPr="00E84424" w:rsidRDefault="00036542" w:rsidP="0056761B">
      <w:pPr>
        <w:spacing w:line="240" w:lineRule="auto"/>
        <w:ind w:firstLine="567"/>
        <w:rPr>
          <w:rFonts w:ascii="Browallia New" w:eastAsia="Arial Unicode MS" w:hAnsi="Browallia New" w:cs="Browallia New"/>
          <w:i/>
          <w:iCs/>
          <w:color w:val="CF4A02"/>
          <w:sz w:val="20"/>
          <w:szCs w:val="20"/>
          <w:lang w:val="en-GB"/>
        </w:rPr>
      </w:pPr>
    </w:p>
    <w:p w14:paraId="6296CAB8" w14:textId="2B25340D" w:rsidR="00B877A4" w:rsidRPr="00E84424" w:rsidRDefault="00B877A4" w:rsidP="0056761B">
      <w:pPr>
        <w:spacing w:line="240" w:lineRule="auto"/>
        <w:ind w:firstLine="567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E84424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การรวมธุรกิจภายใต้การควบคุมเดียวกัน</w:t>
      </w:r>
    </w:p>
    <w:p w14:paraId="4DEBDE44" w14:textId="77777777" w:rsidR="00B877A4" w:rsidRPr="00E84424" w:rsidRDefault="00B877A4" w:rsidP="0056761B">
      <w:pPr>
        <w:spacing w:line="240" w:lineRule="auto"/>
        <w:ind w:left="567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54581088" w14:textId="499406F9" w:rsidR="00B877A4" w:rsidRPr="00E84424" w:rsidRDefault="00B877A4" w:rsidP="0056761B">
      <w:pPr>
        <w:spacing w:line="240" w:lineRule="auto"/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8442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กลุ่มกิจการรับรู้รายการการรวมธุรกิจภายใต้การควบคุมเดียวกัน โดยรับรู้สินทรัพย์และหนี้สินของกิจการที่ถูกนำมารวมด้วยมูลค่าตามบัญชีของกิจการที่ถูกนำมารวมตามมูลค่าที่แสดงอยู่ในงบการเงินรวมของบริษัทใหญ่ในลำดับสูงสุดที่ต้องจัดทำ</w:t>
      </w:r>
      <w:r w:rsidR="0072739E" w:rsidRPr="00E84424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E8442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งบการเงินรวม โดยกลุ่มกิจการต้องปรับปรุงรายการเสมือนว่าการรวมธุรกิจได้เกิดขึ้นตั้งแต่วันต้นงวดในงบการเงินงวดก่อนที่นำมาแสดงเปรียบเทียบหรือตั้งแต่วันที่กิจการดังกล่าวอยู่ภายใต้การควบคุมเดียวกันกับกลุ่มกิจการ (หากเกิดขึ้นหลังจากวันต้นงวดของงบการเงินเปรียบเทียบ)</w:t>
      </w:r>
    </w:p>
    <w:p w14:paraId="4BC509B0" w14:textId="77777777" w:rsidR="00C4471D" w:rsidRPr="00E84424" w:rsidRDefault="00C4471D" w:rsidP="0056761B">
      <w:pPr>
        <w:spacing w:line="240" w:lineRule="auto"/>
        <w:ind w:left="567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517F2745" w14:textId="77777777" w:rsidR="00B877A4" w:rsidRPr="00E84424" w:rsidRDefault="00B877A4" w:rsidP="0056761B">
      <w:pPr>
        <w:spacing w:line="240" w:lineRule="auto"/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8442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ต้นทุนการรวมธุรกิจภายใต้การควบคุมเดียวกันเป็นผลรวมของมูลค่ายุติธรรมของสินทรัพย์ที่ให้ไป หนี้สินที่เกิดขึ้นหรือรับมา และตราสารทุนที่ออกโดยผู้ซื้อ ณ วันที่มีการแลกเปลี่ยนเพื่อให้ได้มาซึ่งการควบคุม</w:t>
      </w:r>
    </w:p>
    <w:p w14:paraId="16125132" w14:textId="77777777" w:rsidR="00B877A4" w:rsidRPr="00E84424" w:rsidRDefault="00B877A4" w:rsidP="0056761B">
      <w:pPr>
        <w:spacing w:line="240" w:lineRule="auto"/>
        <w:ind w:left="567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57C19772" w14:textId="77777777" w:rsidR="00B877A4" w:rsidRPr="00E84424" w:rsidRDefault="00B877A4" w:rsidP="0056761B">
      <w:pPr>
        <w:spacing w:line="240" w:lineRule="auto"/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8442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่วนต่างระหว่างต้นทุนของการรวมธุรกิจภายใต้การควบคุมเดียวกันกับส่วนได้เสียของผู้ซื้อในมูลค่าตามบัญชีของกิจการที่ถูกนำมารวมแสดงเป็นรายการ “ส่วนเกินทุนจากการรวมธุรกิจภายใต้การควบคุมเดียวกัน” ในส่วนของเจ้าของ โดยกลุ่มกิจการจะตัดรายการนี้ออกเมื่อขายเงินลงทุนออกไปโดยโอนไปยังกำไรสะสม</w:t>
      </w:r>
    </w:p>
    <w:p w14:paraId="38DBD7AA" w14:textId="77777777" w:rsidR="00B877A4" w:rsidRPr="00E84424" w:rsidRDefault="00B877A4" w:rsidP="0056761B">
      <w:pPr>
        <w:spacing w:line="240" w:lineRule="auto"/>
        <w:ind w:left="567"/>
        <w:jc w:val="thaiDistribute"/>
        <w:rPr>
          <w:rFonts w:ascii="Browallia New" w:eastAsia="Arial Unicode MS" w:hAnsi="Browallia New" w:cs="Browallia New"/>
          <w:i/>
          <w:iCs/>
          <w:sz w:val="20"/>
          <w:szCs w:val="20"/>
          <w:lang w:val="en-GB"/>
        </w:rPr>
      </w:pPr>
    </w:p>
    <w:p w14:paraId="64ED7A22" w14:textId="726963E2" w:rsidR="00B877A4" w:rsidRPr="00E84424" w:rsidRDefault="00CF1017" w:rsidP="00C4471D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bookmarkStart w:id="23" w:name="_Toc494360318"/>
      <w:bookmarkStart w:id="24" w:name="_Toc48681799"/>
      <w:r w:rsidRPr="00CF101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B877A4" w:rsidRPr="00E8442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CF101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B877A4" w:rsidRPr="00E8442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bookmarkEnd w:id="23"/>
      <w:r w:rsidR="00B877A4" w:rsidRPr="00E8442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การแปลงค่าเงินตราต่างประเทศ</w:t>
      </w:r>
      <w:bookmarkEnd w:id="24"/>
    </w:p>
    <w:p w14:paraId="05736157" w14:textId="77777777" w:rsidR="00B877A4" w:rsidRPr="00E84424" w:rsidRDefault="00B877A4" w:rsidP="0056761B">
      <w:pPr>
        <w:spacing w:line="240" w:lineRule="auto"/>
        <w:ind w:left="1080" w:hanging="540"/>
        <w:jc w:val="thaiDistribute"/>
        <w:rPr>
          <w:rFonts w:ascii="Browallia New" w:eastAsia="Arial Unicode MS" w:hAnsi="Browallia New" w:cs="Browallia New"/>
          <w:spacing w:val="-2"/>
          <w:sz w:val="20"/>
          <w:szCs w:val="20"/>
        </w:rPr>
      </w:pPr>
    </w:p>
    <w:p w14:paraId="366A0B2A" w14:textId="77777777" w:rsidR="00B877A4" w:rsidRPr="00E84424" w:rsidRDefault="00B877A4" w:rsidP="00C447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E84424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ก)</w:t>
      </w:r>
      <w:r w:rsidRPr="00E84424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>สกุลเงินที่ใช้ในการดำเนินงานและสกุลเงินที่ใช้นำเสนองบการเงิน</w:t>
      </w:r>
    </w:p>
    <w:p w14:paraId="1D3B2BD1" w14:textId="77777777" w:rsidR="00B877A4" w:rsidRPr="00E84424" w:rsidRDefault="00B877A4" w:rsidP="0056761B">
      <w:pPr>
        <w:pStyle w:val="Header"/>
        <w:spacing w:line="240" w:lineRule="auto"/>
        <w:ind w:left="1080"/>
        <w:jc w:val="thaiDistribute"/>
        <w:rPr>
          <w:rFonts w:ascii="Browallia New" w:eastAsia="Arial Unicode MS" w:hAnsi="Browallia New" w:cs="Browallia New"/>
          <w:spacing w:val="-2"/>
          <w:sz w:val="20"/>
          <w:szCs w:val="20"/>
        </w:rPr>
      </w:pPr>
    </w:p>
    <w:p w14:paraId="020CB770" w14:textId="68821B35" w:rsidR="00B877A4" w:rsidRPr="00E84424" w:rsidRDefault="00B877A4" w:rsidP="0056761B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E84424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</w:rPr>
        <w:t>งบการเงินแสดงในสกุลเงิน</w:t>
      </w:r>
      <w:r w:rsidRPr="00E8442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บาท</w:t>
      </w:r>
      <w:r w:rsidRPr="00E84424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</w:rPr>
        <w:t xml:space="preserve"> ซึ่งเป็น</w:t>
      </w:r>
      <w:r w:rsidRPr="00E8442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สกุลเงินที่ใช้ในการดำเนินงานของ</w:t>
      </w:r>
      <w:r w:rsidR="00E35286" w:rsidRPr="00E8442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บริษัท</w:t>
      </w:r>
      <w:r w:rsidRPr="00E8442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และเป็นสกุลเงินที่ใช้นำเสนองบการเงินของกลุ่มกิจการและบริษัท</w:t>
      </w:r>
    </w:p>
    <w:p w14:paraId="7AA62284" w14:textId="77777777" w:rsidR="00B877A4" w:rsidRPr="00E84424" w:rsidRDefault="00B877A4" w:rsidP="0056761B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1F497D" w:themeColor="text2"/>
          <w:sz w:val="20"/>
          <w:szCs w:val="20"/>
          <w:lang w:val="en-GB"/>
        </w:rPr>
      </w:pPr>
    </w:p>
    <w:p w14:paraId="5CD7BCF9" w14:textId="77777777" w:rsidR="00B877A4" w:rsidRPr="00E84424" w:rsidRDefault="00B877A4" w:rsidP="00C447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E84424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ข)</w:t>
      </w:r>
      <w:r w:rsidRPr="00E84424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>รายการและยอดคงเหลือ</w:t>
      </w:r>
    </w:p>
    <w:p w14:paraId="5B79941E" w14:textId="77777777" w:rsidR="00B877A4" w:rsidRPr="00E84424" w:rsidRDefault="00B877A4" w:rsidP="0056761B">
      <w:pPr>
        <w:pStyle w:val="ListParagraph"/>
        <w:spacing w:line="240" w:lineRule="auto"/>
        <w:ind w:left="1080"/>
        <w:jc w:val="thaiDistribute"/>
        <w:rPr>
          <w:rFonts w:ascii="Browallia New" w:eastAsia="Arial Unicode MS" w:hAnsi="Browallia New" w:cs="Browallia New"/>
          <w:spacing w:val="-2"/>
          <w:sz w:val="20"/>
          <w:szCs w:val="20"/>
        </w:rPr>
      </w:pPr>
    </w:p>
    <w:p w14:paraId="62341FCF" w14:textId="77777777" w:rsidR="00B877A4" w:rsidRPr="00E84424" w:rsidRDefault="00B877A4" w:rsidP="0056761B">
      <w:pPr>
        <w:pStyle w:val="Header"/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shd w:val="clear" w:color="auto" w:fill="FFFFFF" w:themeFill="background1"/>
        </w:rPr>
      </w:pPr>
      <w:r w:rsidRPr="00E84424">
        <w:rPr>
          <w:rFonts w:ascii="Browallia New" w:eastAsia="Arial Unicode MS" w:hAnsi="Browallia New" w:cs="Browallia New"/>
          <w:color w:val="000000" w:themeColor="text1"/>
          <w:sz w:val="26"/>
          <w:szCs w:val="26"/>
          <w:shd w:val="clear" w:color="auto" w:fill="FFFFFF" w:themeFill="background1"/>
          <w:cs/>
        </w:rPr>
        <w:t>รายการที่เป็นสกุลเงินตราต่างประเทศแปลงค่าเป็นสกุลเงินที่ใช้ในการดำเนินงานโดยใช้อัตราแลกเปลี่ยน ณ วันที่เกิดรายการ</w:t>
      </w:r>
    </w:p>
    <w:p w14:paraId="04B52B09" w14:textId="77777777" w:rsidR="00B877A4" w:rsidRPr="00E84424" w:rsidRDefault="00B877A4" w:rsidP="0056761B">
      <w:pPr>
        <w:pStyle w:val="Header"/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0"/>
          <w:szCs w:val="20"/>
          <w:shd w:val="clear" w:color="auto" w:fill="FFFFFF" w:themeFill="background1"/>
        </w:rPr>
      </w:pPr>
    </w:p>
    <w:p w14:paraId="35409BC9" w14:textId="77777777" w:rsidR="00B877A4" w:rsidRPr="00E84424" w:rsidRDefault="00B877A4" w:rsidP="0056761B">
      <w:pPr>
        <w:pStyle w:val="Header"/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shd w:val="clear" w:color="auto" w:fill="FFFFFF" w:themeFill="background1"/>
        </w:rPr>
      </w:pPr>
      <w:r w:rsidRPr="00E84424">
        <w:rPr>
          <w:rFonts w:ascii="Browallia New" w:eastAsia="Arial Unicode MS" w:hAnsi="Browallia New" w:cs="Browallia New"/>
          <w:color w:val="000000" w:themeColor="text1"/>
          <w:sz w:val="26"/>
          <w:szCs w:val="26"/>
          <w:shd w:val="clear" w:color="auto" w:fill="FFFFFF" w:themeFill="background1"/>
          <w:cs/>
        </w:rPr>
        <w:t>รายการกำไรและรายการขาดทุนที่เกิดจากการรับหรือจ่ายชำระที่เป็นเงินตราต่างประเทศ และที่เกิดจากการแปลงค่าสินทรัพย์และหนี้สินทางการเงินได้บันทึกไว้ในกำไรหรือขาดทุน</w:t>
      </w:r>
    </w:p>
    <w:p w14:paraId="0AA54B9C" w14:textId="77777777" w:rsidR="00B877A4" w:rsidRPr="00E84424" w:rsidRDefault="00B877A4" w:rsidP="0056761B">
      <w:pPr>
        <w:pStyle w:val="Header"/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0"/>
          <w:szCs w:val="20"/>
          <w:shd w:val="clear" w:color="auto" w:fill="FFFFFF" w:themeFill="background1"/>
        </w:rPr>
      </w:pPr>
    </w:p>
    <w:p w14:paraId="02524E22" w14:textId="24C97D20" w:rsidR="00B877A4" w:rsidRPr="00E84424" w:rsidRDefault="00B877A4" w:rsidP="0056761B">
      <w:pPr>
        <w:pStyle w:val="Header"/>
        <w:tabs>
          <w:tab w:val="left" w:pos="567"/>
        </w:tabs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 w:themeFill="background1"/>
        </w:rPr>
      </w:pPr>
      <w:r w:rsidRPr="00E84424">
        <w:rPr>
          <w:rFonts w:ascii="Browallia New" w:eastAsia="Arial Unicode MS" w:hAnsi="Browallia New" w:cs="Browallia New"/>
          <w:sz w:val="26"/>
          <w:szCs w:val="26"/>
          <w:shd w:val="clear" w:color="auto" w:fill="FFFFFF" w:themeFill="background1"/>
          <w:cs/>
        </w:rPr>
        <w:t>เมื่อมีการรับรู้รายการกำไรหรือขาดทุนของรายการที่ไม่เป็นตัวเงินไว้ใ</w:t>
      </w:r>
      <w:r w:rsidR="00E35286" w:rsidRPr="00E84424">
        <w:rPr>
          <w:rFonts w:ascii="Browallia New" w:eastAsia="Arial Unicode MS" w:hAnsi="Browallia New" w:cs="Browallia New"/>
          <w:sz w:val="26"/>
          <w:szCs w:val="26"/>
          <w:shd w:val="clear" w:color="auto" w:fill="FFFFFF" w:themeFill="background1"/>
          <w:cs/>
        </w:rPr>
        <w:t>น</w:t>
      </w:r>
      <w:r w:rsidRPr="00E84424">
        <w:rPr>
          <w:rFonts w:ascii="Browallia New" w:eastAsia="Arial Unicode MS" w:hAnsi="Browallia New" w:cs="Browallia New"/>
          <w:sz w:val="26"/>
          <w:szCs w:val="26"/>
          <w:shd w:val="clear" w:color="auto" w:fill="FFFFFF" w:themeFill="background1"/>
          <w:cs/>
        </w:rPr>
        <w:t>กำไรขาดทุนเบ็ดเสร็จอื่น องค์ประกอบของอัตราแลกเปลี่ยนทั้งหมดของกำไรหรือขาดทุนนั้นจะรับรู้ไว้ในกำไรขาดทุนเบ็ดเสร็จอื่นด้วย ในทางตรงข้ามการรับรู้กำไรหรือขาดทุนของรายการที่ไม่เป็นตัวเงินไว้ในกำไรหรือขาดทุน องค์ประกอบของอัตราแลกเปลี่ยนทั้งหมดของกำไรหรือขาดทุนนั้นจะรับรู้ไว้ในกำไร</w:t>
      </w:r>
      <w:r w:rsidR="00E35286" w:rsidRPr="00E84424">
        <w:rPr>
          <w:rFonts w:ascii="Browallia New" w:eastAsia="Arial Unicode MS" w:hAnsi="Browallia New" w:cs="Browallia New"/>
          <w:sz w:val="26"/>
          <w:szCs w:val="26"/>
          <w:shd w:val="clear" w:color="auto" w:fill="FFFFFF" w:themeFill="background1"/>
          <w:cs/>
        </w:rPr>
        <w:t>หรือ</w:t>
      </w:r>
      <w:r w:rsidRPr="00E84424">
        <w:rPr>
          <w:rFonts w:ascii="Browallia New" w:eastAsia="Arial Unicode MS" w:hAnsi="Browallia New" w:cs="Browallia New"/>
          <w:sz w:val="26"/>
          <w:szCs w:val="26"/>
          <w:shd w:val="clear" w:color="auto" w:fill="FFFFFF" w:themeFill="background1"/>
          <w:cs/>
        </w:rPr>
        <w:t>ขาดทุนด้วย</w:t>
      </w:r>
    </w:p>
    <w:p w14:paraId="60D1FE81" w14:textId="172AC0BD" w:rsidR="00674D95" w:rsidRPr="00E84424" w:rsidRDefault="00674D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eastAsia="Arial Unicode MS" w:hAnsi="Browallia New" w:cs="Browallia New"/>
          <w:sz w:val="26"/>
          <w:szCs w:val="26"/>
          <w:shd w:val="clear" w:color="auto" w:fill="FFFFFF" w:themeFill="background1"/>
        </w:rPr>
      </w:pPr>
      <w:r w:rsidRPr="00E84424">
        <w:rPr>
          <w:rFonts w:ascii="Browallia New" w:eastAsia="Arial Unicode MS" w:hAnsi="Browallia New" w:cs="Browallia New"/>
          <w:sz w:val="26"/>
          <w:szCs w:val="26"/>
          <w:shd w:val="clear" w:color="auto" w:fill="FFFFFF" w:themeFill="background1"/>
        </w:rPr>
        <w:br w:type="page"/>
      </w:r>
    </w:p>
    <w:p w14:paraId="5E30CD41" w14:textId="77777777" w:rsidR="00674D95" w:rsidRPr="00E84424" w:rsidRDefault="00674D95" w:rsidP="0056761B">
      <w:pPr>
        <w:pStyle w:val="Header"/>
        <w:tabs>
          <w:tab w:val="left" w:pos="567"/>
        </w:tabs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 w:themeFill="background1"/>
        </w:rPr>
      </w:pPr>
    </w:p>
    <w:p w14:paraId="5AC72D09" w14:textId="0DD88034" w:rsidR="00B877A4" w:rsidRPr="00E84424" w:rsidRDefault="00B877A4" w:rsidP="00C447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E84424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ค)</w:t>
      </w:r>
      <w:r w:rsidRPr="00E84424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>กลุ่มกิจการ</w:t>
      </w:r>
    </w:p>
    <w:p w14:paraId="2617A4C3" w14:textId="77777777" w:rsidR="00B877A4" w:rsidRPr="00E84424" w:rsidRDefault="00B877A4" w:rsidP="0056761B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7418954B" w14:textId="113F121B" w:rsidR="00B877A4" w:rsidRPr="00E84424" w:rsidRDefault="00B877A4" w:rsidP="0056761B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 w:themeFill="background1"/>
        </w:rPr>
      </w:pPr>
      <w:r w:rsidRPr="00E84424">
        <w:rPr>
          <w:rFonts w:ascii="Browallia New" w:eastAsia="Arial Unicode MS" w:hAnsi="Browallia New" w:cs="Browallia New"/>
          <w:sz w:val="26"/>
          <w:szCs w:val="26"/>
          <w:shd w:val="clear" w:color="auto" w:fill="FFFFFF" w:themeFill="background1"/>
          <w:cs/>
        </w:rPr>
        <w:t>การแปลงค่าผลการดำเนินงานและฐานะการเงินของบริษัทในกลุ่มกิจการ (ที่มิใช่สกุลเงินของเศรษฐกิจที่มีภาวะเงินเฟ้อรุนแรง) ซึ่งมีสกุลเงินที่ใช้ในการดำเนินงานแตกต่างจากสกุลเงินที่ใช้นำเสนองบการเงินได้ถูกแปลงค่าเป็นสกุลเงินที่ใช้นำเสนองบการเงินดังนี้</w:t>
      </w:r>
    </w:p>
    <w:p w14:paraId="3BA640F8" w14:textId="77777777" w:rsidR="00674D95" w:rsidRPr="00E84424" w:rsidRDefault="00674D95" w:rsidP="0056761B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 w:themeFill="background1"/>
        </w:rPr>
      </w:pPr>
    </w:p>
    <w:p w14:paraId="023FEB03" w14:textId="77777777" w:rsidR="00B877A4" w:rsidRPr="00E84424" w:rsidRDefault="00B877A4" w:rsidP="00C4471D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440" w:hanging="374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8442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สินทรัพย์และหนี้สินที่แสดงอยู่ในงบแสดงฐานะการเงินแปลงค่าด้วยอัตราปิด ณ วันที่ในงบแสดงฐานะการเงิน</w:t>
      </w:r>
    </w:p>
    <w:p w14:paraId="69277DC5" w14:textId="77777777" w:rsidR="00B877A4" w:rsidRPr="00E84424" w:rsidRDefault="00B877A4" w:rsidP="00C4471D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440" w:hanging="374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8442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รายได้และค่าใช้จ่ายในงบกำไรขาดทุนและงบกำไรขาดทุนเบ็ดเสร็จแปลงค่าด้วยอัตราถัวเฉลี่ย และ</w:t>
      </w:r>
    </w:p>
    <w:p w14:paraId="2B10EACD" w14:textId="77777777" w:rsidR="00B877A4" w:rsidRPr="00E84424" w:rsidRDefault="00B877A4" w:rsidP="00C4471D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440" w:hanging="374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8442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ผลต่างของอัตราแลกเปลี่ยนทั้งหมดรับรู้ในกำไรขาดทุนเบ็ดเสร็จอื่น</w:t>
      </w:r>
    </w:p>
    <w:p w14:paraId="430C8B18" w14:textId="45BB0A48" w:rsidR="00B877A4" w:rsidRPr="00E84424" w:rsidRDefault="00B877A4" w:rsidP="0056761B">
      <w:pPr>
        <w:pStyle w:val="Header"/>
        <w:spacing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 w:themeFill="background1"/>
        </w:rPr>
      </w:pPr>
    </w:p>
    <w:p w14:paraId="534102A4" w14:textId="3471DFF4" w:rsidR="00B877A4" w:rsidRPr="00E84424" w:rsidRDefault="00CF1017" w:rsidP="00C4471D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bookmarkStart w:id="25" w:name="_Toc311790762"/>
      <w:bookmarkStart w:id="26" w:name="_Toc494360319"/>
      <w:bookmarkStart w:id="27" w:name="_Toc48681800"/>
      <w:r w:rsidRPr="00CF101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B877A4" w:rsidRPr="00E8442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CF101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B877A4" w:rsidRPr="00E8442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bookmarkEnd w:id="25"/>
      <w:bookmarkEnd w:id="26"/>
      <w:r w:rsidR="00B877A4" w:rsidRPr="00E8442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เงินสดและรายการเทียบเท่าเงินสด</w:t>
      </w:r>
      <w:bookmarkEnd w:id="27"/>
    </w:p>
    <w:p w14:paraId="000F2F24" w14:textId="77777777" w:rsidR="00B877A4" w:rsidRPr="00E84424" w:rsidRDefault="00B877A4" w:rsidP="0056761B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61901838" w14:textId="77777777" w:rsidR="00B877A4" w:rsidRPr="00E84424" w:rsidRDefault="00B877A4" w:rsidP="0056761B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highlight w:val="lightGray"/>
        </w:rPr>
      </w:pPr>
      <w:r w:rsidRPr="00E8442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ในงบกระแสเงินสด เงินสดและรายการเทียบเท่าเงินสดรวมถึงเงินสดในมือ เงินฝากธนาคารประเภทจ่ายคืนเมื่อทวงถาม</w:t>
      </w:r>
      <w:r w:rsidRPr="00E8442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เงินลงทุนระยะสั้นอื่นที่มีสภาพคล่องสูงซึ่งมีอายุไม่เกินสามเดือนนับจากวันที่ได้มา</w:t>
      </w:r>
    </w:p>
    <w:p w14:paraId="6FFE199F" w14:textId="77777777" w:rsidR="00B877A4" w:rsidRPr="00E84424" w:rsidRDefault="00B877A4" w:rsidP="0056761B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highlight w:val="lightGray"/>
        </w:rPr>
      </w:pPr>
    </w:p>
    <w:p w14:paraId="0229EB37" w14:textId="77777777" w:rsidR="00B877A4" w:rsidRPr="00E84424" w:rsidRDefault="00B877A4" w:rsidP="0056761B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E8442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เงินเบิกเกินบัญชีจะแสดงไว้ในส่วนของของหนี้สินหมุนเวียนในงบแสดงฐานะการเงิน</w:t>
      </w:r>
    </w:p>
    <w:p w14:paraId="1D31599A" w14:textId="77777777" w:rsidR="00B877A4" w:rsidRPr="00E84424" w:rsidRDefault="00B877A4" w:rsidP="0056761B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09471A67" w14:textId="1226CED5" w:rsidR="00B877A4" w:rsidRPr="00E84424" w:rsidRDefault="00CF1017" w:rsidP="00C4471D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bookmarkStart w:id="28" w:name="_Toc311790763"/>
      <w:bookmarkStart w:id="29" w:name="_Toc494360320"/>
      <w:bookmarkStart w:id="30" w:name="_Toc48681801"/>
      <w:r w:rsidRPr="00CF101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B877A4" w:rsidRPr="00E8442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CF101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B877A4" w:rsidRPr="00E8442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bookmarkEnd w:id="28"/>
      <w:bookmarkEnd w:id="29"/>
      <w:r w:rsidR="00B877A4" w:rsidRPr="00E8442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ลูกหนี้การค้า</w:t>
      </w:r>
      <w:bookmarkEnd w:id="30"/>
    </w:p>
    <w:p w14:paraId="07CCA768" w14:textId="77777777" w:rsidR="00B877A4" w:rsidRPr="00E84424" w:rsidRDefault="00B877A4" w:rsidP="0056761B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513EE6EB" w14:textId="5BD86B57" w:rsidR="00B877A4" w:rsidRPr="00E84424" w:rsidRDefault="00B877A4" w:rsidP="0056761B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eastAsia="en-GB"/>
        </w:rPr>
      </w:pPr>
      <w:bookmarkStart w:id="31" w:name="_Toc311790764"/>
      <w:bookmarkStart w:id="32" w:name="_Toc494360321"/>
      <w:r w:rsidRPr="00E84424">
        <w:rPr>
          <w:rFonts w:ascii="Browallia New" w:hAnsi="Browallia New" w:cs="Browallia New"/>
          <w:sz w:val="26"/>
          <w:szCs w:val="26"/>
          <w:cs/>
          <w:lang w:eastAsia="en-GB"/>
        </w:rPr>
        <w:t xml:space="preserve">ลูกหนี้การค้าแสดงถึงจำนวนเงินที่ลูกค้าจะต้องชำระซึ่งเกิดจากการขายสินค้าและ/หรือให้บริการตามปกติของธุรกิจ ซึ่งลูกหนี้โดยส่วนใหญ่จะมีระยะเวลาสินเชื่อ </w:t>
      </w:r>
      <w:r w:rsidR="00CF1017" w:rsidRPr="00CF1017">
        <w:rPr>
          <w:rFonts w:ascii="Browallia New" w:hAnsi="Browallia New" w:cs="Browallia New"/>
          <w:sz w:val="26"/>
          <w:szCs w:val="26"/>
          <w:lang w:val="en-GB" w:eastAsia="en-GB"/>
        </w:rPr>
        <w:t>7</w:t>
      </w:r>
      <w:r w:rsidRPr="00E84424">
        <w:rPr>
          <w:rFonts w:ascii="Browallia New" w:hAnsi="Browallia New" w:cs="Browallia New"/>
          <w:sz w:val="26"/>
          <w:szCs w:val="26"/>
          <w:cs/>
          <w:lang w:eastAsia="en-GB"/>
        </w:rPr>
        <w:t xml:space="preserve"> วัน</w:t>
      </w:r>
      <w:r w:rsidRPr="00E84424">
        <w:rPr>
          <w:rFonts w:ascii="Browallia New" w:hAnsi="Browallia New" w:cs="Browallia New"/>
          <w:sz w:val="26"/>
          <w:szCs w:val="26"/>
          <w:lang w:eastAsia="en-GB"/>
        </w:rPr>
        <w:t xml:space="preserve"> </w:t>
      </w:r>
      <w:r w:rsidRPr="00E84424">
        <w:rPr>
          <w:rFonts w:ascii="Browallia New" w:hAnsi="Browallia New" w:cs="Browallia New"/>
          <w:sz w:val="26"/>
          <w:szCs w:val="26"/>
          <w:cs/>
          <w:lang w:eastAsia="en-GB"/>
        </w:rPr>
        <w:t xml:space="preserve">ถึง </w:t>
      </w:r>
      <w:r w:rsidR="00CF1017" w:rsidRPr="00CF1017">
        <w:rPr>
          <w:rFonts w:ascii="Browallia New" w:hAnsi="Browallia New" w:cs="Browallia New"/>
          <w:sz w:val="26"/>
          <w:szCs w:val="26"/>
          <w:lang w:val="en-GB" w:eastAsia="en-GB"/>
        </w:rPr>
        <w:t>120</w:t>
      </w:r>
      <w:r w:rsidRPr="00E84424">
        <w:rPr>
          <w:rFonts w:ascii="Browallia New" w:hAnsi="Browallia New" w:cs="Browallia New"/>
          <w:sz w:val="26"/>
          <w:szCs w:val="26"/>
          <w:lang w:val="en-GB" w:eastAsia="en-GB"/>
        </w:rPr>
        <w:t xml:space="preserve"> </w:t>
      </w:r>
      <w:r w:rsidRPr="00E84424">
        <w:rPr>
          <w:rFonts w:ascii="Browallia New" w:hAnsi="Browallia New" w:cs="Browallia New"/>
          <w:sz w:val="26"/>
          <w:szCs w:val="26"/>
          <w:cs/>
          <w:lang w:val="en-GB" w:eastAsia="en-GB"/>
        </w:rPr>
        <w:t>วัน</w:t>
      </w:r>
      <w:r w:rsidRPr="00E84424">
        <w:rPr>
          <w:rFonts w:ascii="Browallia New" w:hAnsi="Browallia New" w:cs="Browallia New"/>
          <w:sz w:val="26"/>
          <w:szCs w:val="26"/>
          <w:cs/>
          <w:lang w:eastAsia="en-GB"/>
        </w:rPr>
        <w:t xml:space="preserve"> ดังนั้นลูกหนี้การค้าจึงแสดงอยู่ในรายการหมุนเวียน</w:t>
      </w:r>
    </w:p>
    <w:p w14:paraId="752DB0AA" w14:textId="77777777" w:rsidR="00B877A4" w:rsidRPr="00E84424" w:rsidRDefault="00B877A4" w:rsidP="0056761B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eastAsia="en-GB"/>
        </w:rPr>
      </w:pPr>
    </w:p>
    <w:p w14:paraId="74DF6E27" w14:textId="396E1254" w:rsidR="00B877A4" w:rsidRPr="00E84424" w:rsidRDefault="00B877A4" w:rsidP="0056761B">
      <w:pPr>
        <w:spacing w:line="240" w:lineRule="auto"/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  <w:lang w:eastAsia="en-GB"/>
        </w:rPr>
      </w:pPr>
      <w:r w:rsidRPr="00E84424">
        <w:rPr>
          <w:rFonts w:ascii="Browallia New" w:hAnsi="Browallia New" w:cs="Browallia New"/>
          <w:spacing w:val="-4"/>
          <w:sz w:val="26"/>
          <w:szCs w:val="26"/>
          <w:cs/>
          <w:lang w:eastAsia="en-GB"/>
        </w:rPr>
        <w:t>กลุ่มกิจการรับรู้ลูกหนี้การค้าเมื่อเริ่มแรกด้วยจำนวนเงินของสิ่งตอบแทนที่ปราศจากเงื่อนไขในการได้รับชำระ ยกเว้นในกรณี</w:t>
      </w:r>
      <w:r w:rsidR="00674D95" w:rsidRPr="00E84424">
        <w:rPr>
          <w:rFonts w:ascii="Browallia New" w:hAnsi="Browallia New" w:cs="Browallia New"/>
          <w:spacing w:val="-4"/>
          <w:sz w:val="26"/>
          <w:szCs w:val="26"/>
          <w:lang w:eastAsia="en-GB"/>
        </w:rPr>
        <w:br/>
      </w:r>
      <w:r w:rsidRPr="00E84424">
        <w:rPr>
          <w:rFonts w:ascii="Browallia New" w:hAnsi="Browallia New" w:cs="Browallia New"/>
          <w:spacing w:val="-4"/>
          <w:sz w:val="26"/>
          <w:szCs w:val="26"/>
          <w:cs/>
          <w:lang w:eastAsia="en-GB"/>
        </w:rPr>
        <w:t>ที่เป็นรายการที่มีองค์ประกอบด้านการจัดหาเงินที่มีนัยสำคัญ กลุ่มกิจการจะรับรู้ลูกหนี้ด้วยมูลค่าปัจจุบันของสิ่งตอบแทน และ</w:t>
      </w:r>
      <w:r w:rsidR="00674D95" w:rsidRPr="00E84424">
        <w:rPr>
          <w:rFonts w:ascii="Browallia New" w:hAnsi="Browallia New" w:cs="Browallia New"/>
          <w:spacing w:val="-4"/>
          <w:sz w:val="26"/>
          <w:szCs w:val="26"/>
          <w:lang w:eastAsia="en-GB"/>
        </w:rPr>
        <w:br/>
      </w:r>
      <w:r w:rsidRPr="00E84424">
        <w:rPr>
          <w:rFonts w:ascii="Browallia New" w:hAnsi="Browallia New" w:cs="Browallia New"/>
          <w:spacing w:val="-4"/>
          <w:sz w:val="26"/>
          <w:szCs w:val="26"/>
          <w:cs/>
          <w:lang w:eastAsia="en-GB"/>
        </w:rPr>
        <w:t xml:space="preserve">จะวัดมูลค่าในภายหลังด้วยราคาทุนตัดจำหน่ายเนื่องจากกลุ่มกิจการตั้งใจที่จะรับชำระกระแสเงินสดตามสัญญา </w:t>
      </w:r>
    </w:p>
    <w:p w14:paraId="3A91CCDF" w14:textId="77777777" w:rsidR="00B877A4" w:rsidRPr="00E84424" w:rsidRDefault="00B877A4" w:rsidP="0056761B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eastAsia="en-GB"/>
        </w:rPr>
      </w:pPr>
    </w:p>
    <w:p w14:paraId="066D66D9" w14:textId="0901E8F6" w:rsidR="00B877A4" w:rsidRPr="00E84424" w:rsidRDefault="00B877A4" w:rsidP="0056761B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b/>
          <w:bCs/>
          <w:color w:val="17365D" w:themeColor="text2" w:themeShade="BF"/>
          <w:spacing w:val="-2"/>
          <w:kern w:val="28"/>
          <w:sz w:val="26"/>
          <w:szCs w:val="26"/>
          <w:cs/>
          <w:lang w:val="en-GB"/>
        </w:rPr>
      </w:pPr>
      <w:r w:rsidRPr="00E84424">
        <w:rPr>
          <w:rFonts w:ascii="Browallia New" w:hAnsi="Browallia New" w:cs="Browallia New"/>
          <w:sz w:val="26"/>
          <w:szCs w:val="26"/>
          <w:cs/>
          <w:lang w:eastAsia="en-GB"/>
        </w:rPr>
        <w:t>ทั้งนี้ การพิจารณาการด้อยค่าของลูกหนี้การค้าได้เปิดเผยในหมายเหตุ</w:t>
      </w:r>
      <w:r w:rsidR="00941BD2" w:rsidRPr="00E84424">
        <w:rPr>
          <w:rFonts w:ascii="Browallia New" w:hAnsi="Browallia New" w:cs="Browallia New"/>
          <w:sz w:val="26"/>
          <w:szCs w:val="26"/>
          <w:cs/>
          <w:lang w:eastAsia="en-GB"/>
        </w:rPr>
        <w:t>ฯ</w:t>
      </w:r>
      <w:r w:rsidRPr="00E84424">
        <w:rPr>
          <w:rFonts w:ascii="Browallia New" w:hAnsi="Browallia New" w:cs="Browallia New"/>
          <w:sz w:val="26"/>
          <w:szCs w:val="26"/>
          <w:cs/>
          <w:lang w:eastAsia="en-GB"/>
        </w:rPr>
        <w:t xml:space="preserve"> </w:t>
      </w:r>
      <w:r w:rsidR="00E35286" w:rsidRPr="00E84424">
        <w:rPr>
          <w:rFonts w:ascii="Browallia New" w:hAnsi="Browallia New" w:cs="Browallia New"/>
          <w:sz w:val="26"/>
          <w:szCs w:val="26"/>
          <w:cs/>
          <w:lang w:eastAsia="en-GB"/>
        </w:rPr>
        <w:t xml:space="preserve">ข้อ </w:t>
      </w:r>
      <w:r w:rsidR="00CF1017" w:rsidRPr="00CF1017">
        <w:rPr>
          <w:rFonts w:ascii="Browallia New" w:hAnsi="Browallia New" w:cs="Browallia New"/>
          <w:sz w:val="26"/>
          <w:szCs w:val="26"/>
          <w:lang w:val="en-GB" w:eastAsia="en-GB"/>
        </w:rPr>
        <w:t>6</w:t>
      </w:r>
      <w:r w:rsidRPr="00E84424">
        <w:rPr>
          <w:rFonts w:ascii="Browallia New" w:hAnsi="Browallia New" w:cs="Browallia New"/>
          <w:sz w:val="26"/>
          <w:szCs w:val="26"/>
          <w:lang w:val="en-GB" w:eastAsia="en-GB"/>
        </w:rPr>
        <w:t>.</w:t>
      </w:r>
      <w:r w:rsidR="00CF1017" w:rsidRPr="00CF1017">
        <w:rPr>
          <w:rFonts w:ascii="Browallia New" w:hAnsi="Browallia New" w:cs="Browallia New"/>
          <w:sz w:val="26"/>
          <w:szCs w:val="26"/>
          <w:lang w:val="en-GB" w:eastAsia="en-GB"/>
        </w:rPr>
        <w:t>7</w:t>
      </w:r>
      <w:r w:rsidR="00E35286" w:rsidRPr="00E84424">
        <w:rPr>
          <w:rFonts w:ascii="Browallia New" w:hAnsi="Browallia New" w:cs="Browallia New"/>
          <w:sz w:val="26"/>
          <w:szCs w:val="26"/>
          <w:cs/>
          <w:lang w:val="en-GB" w:eastAsia="en-GB"/>
        </w:rPr>
        <w:t xml:space="preserve"> </w:t>
      </w:r>
      <w:r w:rsidRPr="00E84424">
        <w:rPr>
          <w:rFonts w:ascii="Browallia New" w:hAnsi="Browallia New" w:cs="Browallia New"/>
          <w:sz w:val="26"/>
          <w:szCs w:val="26"/>
          <w:cs/>
          <w:lang w:val="en-GB" w:eastAsia="en-GB"/>
        </w:rPr>
        <w:t>(ฉ)</w:t>
      </w:r>
    </w:p>
    <w:p w14:paraId="7D9D7EF6" w14:textId="77777777" w:rsidR="00B877A4" w:rsidRPr="00E84424" w:rsidRDefault="00B877A4" w:rsidP="0056761B">
      <w:pPr>
        <w:spacing w:line="240" w:lineRule="auto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</w:p>
    <w:p w14:paraId="1CDDA14B" w14:textId="3A139162" w:rsidR="00B877A4" w:rsidRPr="00E84424" w:rsidRDefault="00CF1017" w:rsidP="00C4471D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bookmarkStart w:id="33" w:name="_Toc48681802"/>
      <w:r w:rsidRPr="00CF101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B877A4" w:rsidRPr="00E8442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CF101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B877A4" w:rsidRPr="00E8442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bookmarkEnd w:id="31"/>
      <w:bookmarkEnd w:id="32"/>
      <w:r w:rsidR="00B877A4" w:rsidRPr="00E8442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สินค้าคงเหลือ</w:t>
      </w:r>
      <w:bookmarkEnd w:id="33"/>
    </w:p>
    <w:p w14:paraId="7D818013" w14:textId="77777777" w:rsidR="00B877A4" w:rsidRPr="00E84424" w:rsidRDefault="00B877A4" w:rsidP="0056761B">
      <w:pPr>
        <w:spacing w:line="240" w:lineRule="auto"/>
        <w:ind w:left="538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6C1B6431" w14:textId="77777777" w:rsidR="00B877A4" w:rsidRPr="00E84424" w:rsidRDefault="00B877A4" w:rsidP="0056761B">
      <w:pPr>
        <w:spacing w:line="240" w:lineRule="auto"/>
        <w:ind w:left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84424">
        <w:rPr>
          <w:rFonts w:ascii="Browallia New" w:eastAsia="Arial Unicode MS" w:hAnsi="Browallia New" w:cs="Browallia New"/>
          <w:sz w:val="26"/>
          <w:szCs w:val="26"/>
          <w:cs/>
        </w:rPr>
        <w:t>สินค้าคงเหลือแสดงด้วยราคาทุนหรือมูลค่าสุทธิที่จะได้รับแล้วแต่ราคาใดจะต่ำกว่า</w:t>
      </w:r>
    </w:p>
    <w:p w14:paraId="71DF9F6A" w14:textId="77777777" w:rsidR="00B877A4" w:rsidRPr="00E84424" w:rsidRDefault="00B877A4" w:rsidP="0056761B">
      <w:pPr>
        <w:spacing w:line="240" w:lineRule="auto"/>
        <w:ind w:left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AF389D7" w14:textId="045A61DF" w:rsidR="00B877A4" w:rsidRPr="00E84424" w:rsidRDefault="00B877A4" w:rsidP="0056761B">
      <w:pPr>
        <w:spacing w:line="240" w:lineRule="auto"/>
        <w:ind w:left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84424">
        <w:rPr>
          <w:rFonts w:ascii="Browallia New" w:eastAsia="Arial Unicode MS" w:hAnsi="Browallia New" w:cs="Browallia New"/>
          <w:sz w:val="26"/>
          <w:szCs w:val="26"/>
          <w:cs/>
        </w:rPr>
        <w:t>ราคาทุนของสินค้าคำนวณโดยวิธีถัวเฉลี่ยถ่วงน้ำหนัก ต้นทุนของวัตถุดิบประกอบด้วยราคาซื้อและค่าใช้จ่ายที่เกี่ยวข้องโดยตรงกับการซื้อ</w:t>
      </w:r>
      <w:r w:rsidRPr="00E8442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84424">
        <w:rPr>
          <w:rFonts w:ascii="Browallia New" w:eastAsia="Arial Unicode MS" w:hAnsi="Browallia New" w:cs="Browallia New"/>
          <w:sz w:val="26"/>
          <w:szCs w:val="26"/>
          <w:cs/>
        </w:rPr>
        <w:t>หักด้วยส่วนลดที่เกี่ยวข้องทั้งหมด ต้นทุนของสินค้าสำเร็จรูปและงานระหว่างทำประกอบด้วยค่าวัตถุดิบ ค่าแรงทางตรง ค่าใช้จ่ายอื่นทางตรง ค่าโสหุ้ยในการผลิต และค่าใช้จ่ายที่เกี่ยวข้องโดยตรงเพื่อให้สินค้านั้นอยู่ในสภาพและสถานที่ปัจจุบัน</w:t>
      </w:r>
    </w:p>
    <w:p w14:paraId="1A6952E0" w14:textId="2C01AB2D" w:rsidR="001B3352" w:rsidRPr="00E84424" w:rsidRDefault="001B33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eastAsia="Arial Unicode MS" w:hAnsi="Browallia New" w:cs="Browallia New"/>
          <w:sz w:val="26"/>
          <w:szCs w:val="26"/>
        </w:rPr>
      </w:pPr>
      <w:r w:rsidRPr="00E84424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5710B098" w14:textId="77777777" w:rsidR="00036542" w:rsidRPr="00E84424" w:rsidRDefault="00036542" w:rsidP="0056761B">
      <w:pPr>
        <w:spacing w:line="240" w:lineRule="auto"/>
        <w:ind w:left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BFBB8F9" w14:textId="22218C79" w:rsidR="00B877A4" w:rsidRPr="00E84424" w:rsidRDefault="00CF1017" w:rsidP="00C4471D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bookmarkStart w:id="34" w:name="_Toc311790766"/>
      <w:bookmarkStart w:id="35" w:name="_Toc494360323"/>
      <w:bookmarkStart w:id="36" w:name="_Toc48681803"/>
      <w:r w:rsidRPr="00CF101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B877A4" w:rsidRPr="00E8442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CF101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7</w:t>
      </w:r>
      <w:r w:rsidR="00B877A4" w:rsidRPr="00E8442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bookmarkEnd w:id="34"/>
      <w:bookmarkEnd w:id="35"/>
      <w:r w:rsidR="00B877A4" w:rsidRPr="00E8442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สินทรัพย์ทางการเงิน</w:t>
      </w:r>
      <w:bookmarkEnd w:id="36"/>
    </w:p>
    <w:p w14:paraId="007AE015" w14:textId="77777777" w:rsidR="00674D95" w:rsidRPr="00E84424" w:rsidRDefault="00674D95" w:rsidP="0056761B">
      <w:pPr>
        <w:pStyle w:val="Heading3"/>
        <w:spacing w:line="240" w:lineRule="auto"/>
        <w:ind w:firstLine="567"/>
        <w:jc w:val="thaiDistribute"/>
        <w:rPr>
          <w:rFonts w:ascii="Browallia New" w:eastAsia="Arial Unicode MS" w:hAnsi="Browallia New" w:cs="Browallia New"/>
          <w:b/>
          <w:i w:val="0"/>
          <w:iCs w:val="0"/>
          <w:sz w:val="26"/>
          <w:szCs w:val="26"/>
          <w:u w:val="single"/>
        </w:rPr>
      </w:pPr>
      <w:bookmarkStart w:id="37" w:name="_Toc48681804"/>
    </w:p>
    <w:p w14:paraId="46C9869E" w14:textId="55EA82FB" w:rsidR="00B877A4" w:rsidRPr="00E84424" w:rsidRDefault="00B877A4" w:rsidP="0056761B">
      <w:pPr>
        <w:pStyle w:val="Heading3"/>
        <w:spacing w:line="240" w:lineRule="auto"/>
        <w:ind w:firstLine="567"/>
        <w:jc w:val="thaiDistribute"/>
        <w:rPr>
          <w:rFonts w:ascii="Browallia New" w:hAnsi="Browallia New" w:cs="Browallia New"/>
          <w:b/>
          <w:bCs/>
          <w:i w:val="0"/>
          <w:iCs w:val="0"/>
          <w:sz w:val="26"/>
          <w:szCs w:val="26"/>
        </w:rPr>
      </w:pPr>
      <w:r w:rsidRPr="00E84424">
        <w:rPr>
          <w:rFonts w:ascii="Browallia New" w:eastAsia="Arial Unicode MS" w:hAnsi="Browallia New" w:cs="Browallia New"/>
          <w:b/>
          <w:i w:val="0"/>
          <w:iCs w:val="0"/>
          <w:sz w:val="26"/>
          <w:szCs w:val="26"/>
          <w:u w:val="single"/>
          <w:cs/>
        </w:rPr>
        <w:t xml:space="preserve">สำหรับปีสิ้นสุดวันที่ </w:t>
      </w:r>
      <w:r w:rsidR="00CF1017" w:rsidRPr="00CF1017">
        <w:rPr>
          <w:rFonts w:ascii="Browallia New" w:eastAsia="Arial Unicode MS" w:hAnsi="Browallia New" w:cs="Browallia New"/>
          <w:bCs/>
          <w:i w:val="0"/>
          <w:iCs w:val="0"/>
          <w:sz w:val="26"/>
          <w:szCs w:val="26"/>
          <w:u w:val="single"/>
          <w:lang w:val="en-GB"/>
        </w:rPr>
        <w:t>31</w:t>
      </w:r>
      <w:r w:rsidRPr="00E84424">
        <w:rPr>
          <w:rFonts w:ascii="Browallia New" w:eastAsia="Arial Unicode MS" w:hAnsi="Browallia New" w:cs="Browallia New"/>
          <w:b/>
          <w:i w:val="0"/>
          <w:iCs w:val="0"/>
          <w:sz w:val="26"/>
          <w:szCs w:val="26"/>
          <w:u w:val="single"/>
          <w:cs/>
        </w:rPr>
        <w:t xml:space="preserve"> ธันวาคม พ.ศ. </w:t>
      </w:r>
      <w:r w:rsidR="00CF1017" w:rsidRPr="00CF1017">
        <w:rPr>
          <w:rFonts w:ascii="Browallia New" w:eastAsia="Arial Unicode MS" w:hAnsi="Browallia New" w:cs="Browallia New"/>
          <w:bCs/>
          <w:i w:val="0"/>
          <w:iCs w:val="0"/>
          <w:sz w:val="26"/>
          <w:szCs w:val="26"/>
          <w:u w:val="single"/>
          <w:lang w:val="en-GB"/>
        </w:rPr>
        <w:t>2563</w:t>
      </w:r>
      <w:bookmarkEnd w:id="37"/>
    </w:p>
    <w:p w14:paraId="3C3E2D38" w14:textId="77777777" w:rsidR="00B877A4" w:rsidRPr="00E84424" w:rsidRDefault="00B877A4" w:rsidP="0056761B">
      <w:pPr>
        <w:pStyle w:val="Style1"/>
        <w:ind w:left="1080" w:hanging="540"/>
        <w:jc w:val="thaiDistribute"/>
        <w:rPr>
          <w:color w:val="D04A02"/>
        </w:rPr>
      </w:pPr>
    </w:p>
    <w:p w14:paraId="3859A4AC" w14:textId="77777777" w:rsidR="00B877A4" w:rsidRPr="00E84424" w:rsidRDefault="00B877A4" w:rsidP="0056761B">
      <w:pPr>
        <w:pStyle w:val="Style1"/>
        <w:numPr>
          <w:ilvl w:val="0"/>
          <w:numId w:val="27"/>
        </w:numPr>
        <w:jc w:val="thaiDistribute"/>
        <w:outlineLvl w:val="3"/>
        <w:rPr>
          <w:rFonts w:eastAsia="Arial Unicode MS"/>
          <w:color w:val="CF4A02"/>
        </w:rPr>
      </w:pPr>
      <w:r w:rsidRPr="00E84424">
        <w:rPr>
          <w:rFonts w:eastAsia="Arial Unicode MS"/>
          <w:color w:val="CF4A02"/>
          <w:cs/>
        </w:rPr>
        <w:t>การจัดประเภท</w:t>
      </w:r>
    </w:p>
    <w:p w14:paraId="620F2077" w14:textId="77777777" w:rsidR="00B877A4" w:rsidRPr="00E84424" w:rsidRDefault="00B877A4" w:rsidP="00C447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rPr>
          <w:rFonts w:ascii="Browallia New" w:hAnsi="Browallia New" w:cs="Browallia New"/>
          <w:sz w:val="26"/>
          <w:szCs w:val="26"/>
          <w:lang w:val="en-GB"/>
        </w:rPr>
      </w:pPr>
    </w:p>
    <w:p w14:paraId="795D6818" w14:textId="6BF35029" w:rsidR="00B877A4" w:rsidRPr="00E84424" w:rsidRDefault="00B877A4" w:rsidP="00C447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8442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ตั้งแต่วันที่</w:t>
      </w:r>
      <w:r w:rsidRPr="00E8442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CF1017" w:rsidRPr="00CF1017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E8442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8442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มกราคม</w:t>
      </w:r>
      <w:r w:rsidRPr="00E8442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8442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พ.ศ.</w:t>
      </w:r>
      <w:r w:rsidRPr="00E8442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CF1017" w:rsidRPr="00CF1017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E8442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8442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กลุ่มกิจการจัดประเภท</w:t>
      </w:r>
      <w:r w:rsidRPr="00E84424">
        <w:rPr>
          <w:rFonts w:ascii="Browallia New" w:eastAsia="Arial Unicode MS" w:hAnsi="Browallia New" w:cs="Browallia New"/>
          <w:sz w:val="26"/>
          <w:szCs w:val="26"/>
          <w:cs/>
        </w:rPr>
        <w:t>สินทรัพย์ทางการเงินประเภทตราสารหนี้ตามลักษณะ</w:t>
      </w:r>
      <w:r w:rsidR="00674D95" w:rsidRPr="00E84424">
        <w:rPr>
          <w:rFonts w:ascii="Browallia New" w:eastAsia="Arial Unicode MS" w:hAnsi="Browallia New" w:cs="Browallia New"/>
          <w:sz w:val="26"/>
          <w:szCs w:val="26"/>
        </w:rPr>
        <w:br/>
      </w:r>
      <w:r w:rsidRPr="00E84424">
        <w:rPr>
          <w:rFonts w:ascii="Browallia New" w:eastAsia="Arial Unicode MS" w:hAnsi="Browallia New" w:cs="Browallia New"/>
          <w:sz w:val="26"/>
          <w:szCs w:val="26"/>
          <w:cs/>
        </w:rPr>
        <w:t>การวัดมูลค่า</w:t>
      </w:r>
      <w:r w:rsidRPr="00E8442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โดย</w:t>
      </w:r>
      <w:r w:rsidRPr="00E84424">
        <w:rPr>
          <w:rFonts w:ascii="Browallia New" w:eastAsia="Arial Unicode MS" w:hAnsi="Browallia New" w:cs="Browallia New"/>
          <w:sz w:val="26"/>
          <w:szCs w:val="26"/>
          <w:cs/>
        </w:rPr>
        <w:t>พิจารณาจาก ก) โมเดลธุรกิจในการบริหารสินทรัพย์ดังกล่าว และ ข) ลักษณะกระแสเงินสด</w:t>
      </w:r>
      <w:r w:rsidR="00674D95" w:rsidRPr="00E84424">
        <w:rPr>
          <w:rFonts w:ascii="Browallia New" w:eastAsia="Arial Unicode MS" w:hAnsi="Browallia New" w:cs="Browallia New"/>
          <w:sz w:val="26"/>
          <w:szCs w:val="26"/>
        </w:rPr>
        <w:br/>
      </w:r>
      <w:r w:rsidRPr="00E84424">
        <w:rPr>
          <w:rFonts w:ascii="Browallia New" w:eastAsia="Arial Unicode MS" w:hAnsi="Browallia New" w:cs="Browallia New"/>
          <w:sz w:val="26"/>
          <w:szCs w:val="26"/>
          <w:cs/>
        </w:rPr>
        <w:t xml:space="preserve">ตามสัญญาว่าเข้าเงื่อนไขของการเป็นเงินต้นและดอกเบี้ย </w:t>
      </w:r>
      <w:r w:rsidRPr="00E8442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(SPPI) </w:t>
      </w:r>
      <w:r w:rsidRPr="00E8442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หรือไม่ </w:t>
      </w:r>
      <w:r w:rsidRPr="00E84424">
        <w:rPr>
          <w:rFonts w:ascii="Browallia New" w:eastAsia="Arial Unicode MS" w:hAnsi="Browallia New" w:cs="Browallia New"/>
          <w:sz w:val="26"/>
          <w:szCs w:val="26"/>
          <w:cs/>
        </w:rPr>
        <w:t>ดังนี้</w:t>
      </w:r>
    </w:p>
    <w:p w14:paraId="41894A33" w14:textId="77777777" w:rsidR="00C4471D" w:rsidRPr="00E84424" w:rsidRDefault="00C4471D" w:rsidP="00C447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F6F4C05" w14:textId="77777777" w:rsidR="00B877A4" w:rsidRPr="00E84424" w:rsidRDefault="00B877A4" w:rsidP="00C4471D">
      <w:pPr>
        <w:pStyle w:val="Style1"/>
        <w:numPr>
          <w:ilvl w:val="0"/>
          <w:numId w:val="23"/>
        </w:numPr>
        <w:ind w:left="1440" w:hanging="374"/>
        <w:jc w:val="thaiDistribute"/>
        <w:rPr>
          <w:rFonts w:eastAsia="Arial Unicode MS"/>
        </w:rPr>
      </w:pPr>
      <w:r w:rsidRPr="00E84424">
        <w:rPr>
          <w:rFonts w:eastAsia="Arial Unicode MS"/>
          <w:cs/>
        </w:rPr>
        <w:t>รายการที่วัดมูลค่าภายหลังด้วยมูลค่ายุติธรรม (ผ่านกำไรขาดทุนเบ็ดเสร็จอื่นหรือผ่านกำไรหรือขาดทุน) และ</w:t>
      </w:r>
    </w:p>
    <w:p w14:paraId="3BC4137D" w14:textId="77777777" w:rsidR="00B877A4" w:rsidRPr="00E84424" w:rsidRDefault="00B877A4" w:rsidP="00C4471D">
      <w:pPr>
        <w:pStyle w:val="Style1"/>
        <w:numPr>
          <w:ilvl w:val="0"/>
          <w:numId w:val="23"/>
        </w:numPr>
        <w:ind w:left="1440" w:hanging="374"/>
        <w:jc w:val="thaiDistribute"/>
        <w:rPr>
          <w:rFonts w:eastAsia="Arial Unicode MS"/>
        </w:rPr>
      </w:pPr>
      <w:r w:rsidRPr="00E84424">
        <w:rPr>
          <w:rFonts w:eastAsia="Arial Unicode MS"/>
          <w:cs/>
        </w:rPr>
        <w:t>รายการที่วัดมูลค่าด้วยราคาทุนตัดจำหน่าย</w:t>
      </w:r>
    </w:p>
    <w:p w14:paraId="6C2C7AAC" w14:textId="77777777" w:rsidR="00B877A4" w:rsidRPr="00E84424" w:rsidRDefault="00B877A4" w:rsidP="00C447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16B17A4" w14:textId="77777777" w:rsidR="00B877A4" w:rsidRPr="00E84424" w:rsidRDefault="00B877A4" w:rsidP="00C447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8442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จะสามารถจัดประเภทเงินลงทุนในตราสารหนี้ใหม่ก็ต่อเมื่อมีการเปลี่ยนแปลงในโมเดลธุรกิจในการบริหารสินทรัพย์เท่านั้น</w:t>
      </w:r>
    </w:p>
    <w:p w14:paraId="0476AB80" w14:textId="77777777" w:rsidR="00B877A4" w:rsidRPr="00E84424" w:rsidRDefault="00B877A4" w:rsidP="00C447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79DF476" w14:textId="15DFBB27" w:rsidR="00B877A4" w:rsidRPr="00E84424" w:rsidRDefault="00B877A4" w:rsidP="00E352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77"/>
        <w:jc w:val="thaiDistribute"/>
        <w:rPr>
          <w:rFonts w:ascii="Browallia New" w:eastAsia="Arial Unicode MS" w:hAnsi="Browallia New" w:cs="Browallia New"/>
          <w:spacing w:val="2"/>
          <w:sz w:val="26"/>
          <w:szCs w:val="26"/>
          <w:lang w:val="en-GB"/>
        </w:rPr>
      </w:pPr>
      <w:r w:rsidRPr="00E84424">
        <w:rPr>
          <w:rFonts w:ascii="Browallia New" w:eastAsia="Arial Unicode MS" w:hAnsi="Browallia New" w:cs="Browallia New"/>
          <w:spacing w:val="2"/>
          <w:sz w:val="26"/>
          <w:szCs w:val="26"/>
          <w:cs/>
          <w:lang w:val="en-GB"/>
        </w:rPr>
        <w:t>สำหรับเงินลงทุนในตราสารทุน กลุ่มกิจการสามารถเลือก (ซึ่งไม่สามารถเปลี่ยนแปลงได้) ที่จะวัดมูลค่าเงินลงทุน</w:t>
      </w:r>
      <w:r w:rsidR="00674D95" w:rsidRPr="00E84424">
        <w:rPr>
          <w:rFonts w:ascii="Browallia New" w:eastAsia="Arial Unicode MS" w:hAnsi="Browallia New" w:cs="Browallia New"/>
          <w:spacing w:val="2"/>
          <w:sz w:val="26"/>
          <w:szCs w:val="26"/>
          <w:lang w:val="en-GB"/>
        </w:rPr>
        <w:br/>
      </w:r>
      <w:r w:rsidRPr="00E84424">
        <w:rPr>
          <w:rFonts w:ascii="Browallia New" w:eastAsia="Arial Unicode MS" w:hAnsi="Browallia New" w:cs="Browallia New"/>
          <w:spacing w:val="2"/>
          <w:sz w:val="26"/>
          <w:szCs w:val="26"/>
          <w:cs/>
          <w:lang w:val="en-GB"/>
        </w:rPr>
        <w:t xml:space="preserve">ในตราสารทุน ณ วันที่รับรู้เริ่มแรกด้วยมูลค่ายุติธรรมผ่านกำไรขาดทุน </w:t>
      </w:r>
      <w:r w:rsidRPr="00E84424">
        <w:rPr>
          <w:rFonts w:ascii="Browallia New" w:eastAsia="Arial Unicode MS" w:hAnsi="Browallia New" w:cs="Browallia New"/>
          <w:spacing w:val="2"/>
          <w:sz w:val="26"/>
          <w:szCs w:val="26"/>
          <w:lang w:val="en-GB"/>
        </w:rPr>
        <w:t xml:space="preserve">(FVPL) </w:t>
      </w:r>
      <w:r w:rsidRPr="00E84424">
        <w:rPr>
          <w:rFonts w:ascii="Browallia New" w:eastAsia="Arial Unicode MS" w:hAnsi="Browallia New" w:cs="Browallia New"/>
          <w:spacing w:val="2"/>
          <w:sz w:val="26"/>
          <w:szCs w:val="26"/>
          <w:cs/>
          <w:lang w:val="en-GB"/>
        </w:rPr>
        <w:t>หรือด้วยมูลค่ายุติธรรมผ่าน</w:t>
      </w:r>
      <w:r w:rsidR="00674D95" w:rsidRPr="00E84424">
        <w:rPr>
          <w:rFonts w:ascii="Browallia New" w:eastAsia="Arial Unicode MS" w:hAnsi="Browallia New" w:cs="Browallia New"/>
          <w:spacing w:val="2"/>
          <w:sz w:val="26"/>
          <w:szCs w:val="26"/>
          <w:lang w:val="en-GB"/>
        </w:rPr>
        <w:br/>
      </w:r>
      <w:r w:rsidRPr="00E84424">
        <w:rPr>
          <w:rFonts w:ascii="Browallia New" w:eastAsia="Arial Unicode MS" w:hAnsi="Browallia New" w:cs="Browallia New"/>
          <w:spacing w:val="2"/>
          <w:sz w:val="26"/>
          <w:szCs w:val="26"/>
          <w:cs/>
          <w:lang w:val="en-GB"/>
        </w:rPr>
        <w:t xml:space="preserve">กำไรขาดทุนเบ็ดเสร็จอื่น </w:t>
      </w:r>
      <w:r w:rsidRPr="00E84424">
        <w:rPr>
          <w:rFonts w:ascii="Browallia New" w:eastAsia="Arial Unicode MS" w:hAnsi="Browallia New" w:cs="Browallia New"/>
          <w:spacing w:val="2"/>
          <w:sz w:val="26"/>
          <w:szCs w:val="26"/>
          <w:lang w:val="en-GB"/>
        </w:rPr>
        <w:t xml:space="preserve">(FVOCI) </w:t>
      </w:r>
      <w:r w:rsidRPr="00E84424">
        <w:rPr>
          <w:rFonts w:ascii="Browallia New" w:eastAsia="Arial Unicode MS" w:hAnsi="Browallia New" w:cs="Browallia New"/>
          <w:spacing w:val="2"/>
          <w:sz w:val="26"/>
          <w:szCs w:val="26"/>
          <w:cs/>
          <w:lang w:val="en-GB"/>
        </w:rPr>
        <w:t xml:space="preserve">ยกเว้นเงินลงทุนในตราสารทุนที่ถือไว้เพื่อค้าจะวัดมูลค่าด้วย </w:t>
      </w:r>
      <w:r w:rsidRPr="00E84424">
        <w:rPr>
          <w:rFonts w:ascii="Browallia New" w:eastAsia="Arial Unicode MS" w:hAnsi="Browallia New" w:cs="Browallia New"/>
          <w:spacing w:val="2"/>
          <w:sz w:val="26"/>
          <w:szCs w:val="26"/>
          <w:lang w:val="en-GB"/>
        </w:rPr>
        <w:t>FVPL</w:t>
      </w:r>
      <w:r w:rsidRPr="00E84424">
        <w:rPr>
          <w:rFonts w:ascii="Browallia New" w:eastAsia="Arial Unicode MS" w:hAnsi="Browallia New" w:cs="Browallia New"/>
          <w:spacing w:val="2"/>
          <w:sz w:val="26"/>
          <w:szCs w:val="26"/>
          <w:cs/>
          <w:lang w:val="en-GB"/>
        </w:rPr>
        <w:t xml:space="preserve"> เท่านั้น </w:t>
      </w:r>
    </w:p>
    <w:p w14:paraId="61B84996" w14:textId="77777777" w:rsidR="00B877A4" w:rsidRPr="00E84424" w:rsidRDefault="00B877A4" w:rsidP="00C447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5EBDD99" w14:textId="77777777" w:rsidR="00B877A4" w:rsidRPr="00E84424" w:rsidRDefault="00B877A4" w:rsidP="0056761B">
      <w:pPr>
        <w:pStyle w:val="Style1"/>
        <w:numPr>
          <w:ilvl w:val="0"/>
          <w:numId w:val="27"/>
        </w:numPr>
        <w:jc w:val="thaiDistribute"/>
        <w:outlineLvl w:val="3"/>
        <w:rPr>
          <w:rFonts w:eastAsia="Arial Unicode MS"/>
          <w:color w:val="CF4A02"/>
        </w:rPr>
      </w:pPr>
      <w:r w:rsidRPr="00E84424">
        <w:rPr>
          <w:rFonts w:eastAsia="Arial Unicode MS"/>
          <w:color w:val="CF4A02"/>
          <w:cs/>
        </w:rPr>
        <w:t>การรับรู้รายการและการตัดรายการ</w:t>
      </w:r>
    </w:p>
    <w:p w14:paraId="74A13C2D" w14:textId="77777777" w:rsidR="00B877A4" w:rsidRPr="00E84424" w:rsidRDefault="00B877A4" w:rsidP="0056761B">
      <w:pPr>
        <w:spacing w:line="240" w:lineRule="auto"/>
        <w:ind w:left="1080"/>
        <w:rPr>
          <w:rFonts w:ascii="Browallia New" w:hAnsi="Browallia New" w:cs="Browallia New"/>
          <w:sz w:val="26"/>
          <w:szCs w:val="26"/>
          <w:lang w:val="en-GB"/>
        </w:rPr>
      </w:pPr>
    </w:p>
    <w:p w14:paraId="688E8574" w14:textId="68787C92" w:rsidR="00B877A4" w:rsidRPr="00E84424" w:rsidRDefault="00B877A4" w:rsidP="0056761B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8442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ในการซื้อหรือได้มาหรือขายสินทรัพย์ทางการเงินโดยปกติ</w:t>
      </w:r>
      <w:r w:rsidRPr="00E8442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8442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กลุ่มกิจการจะรับรู้รายการ</w:t>
      </w:r>
      <w:r w:rsidRPr="00E8442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8442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ณ</w:t>
      </w:r>
      <w:r w:rsidRPr="00E8442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8442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วันที่ทำรายการค้า</w:t>
      </w:r>
      <w:r w:rsidRPr="00E8442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8442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ซึ่งเป็นวันที่กลุ่มกิจการเข้าทำรายการซื้อหรือขายสินทรัพย์นั้น</w:t>
      </w:r>
      <w:r w:rsidRPr="00E8442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 </w:t>
      </w:r>
      <w:r w:rsidRPr="00E8442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โดยกลุ่มกิจการจะตัดรายการสินทรัพย์ทางการเงินออก</w:t>
      </w:r>
      <w:r w:rsidR="0072739E" w:rsidRPr="00E84424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E8442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มื่อสิทธิในการได้รับกระแสเงินสดจากสินทรัพย์นั้นสิ้นสุดลงหรือได้ถูกโอนไปและกลุ่มกิจการได้โอนความเสี่ยงและผลประโยชน์ที่เกี่ยวข้องกับการเป็นเจ้าของสินทรัพย์ออกไป</w:t>
      </w:r>
    </w:p>
    <w:p w14:paraId="13A104EC" w14:textId="77777777" w:rsidR="00B877A4" w:rsidRPr="00E84424" w:rsidRDefault="00B877A4" w:rsidP="0056761B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F8B2DE2" w14:textId="77777777" w:rsidR="00B877A4" w:rsidRPr="00E84424" w:rsidRDefault="00B877A4" w:rsidP="0056761B">
      <w:pPr>
        <w:pStyle w:val="Style1"/>
        <w:numPr>
          <w:ilvl w:val="0"/>
          <w:numId w:val="27"/>
        </w:numPr>
        <w:jc w:val="thaiDistribute"/>
        <w:outlineLvl w:val="3"/>
        <w:rPr>
          <w:rFonts w:eastAsia="Arial Unicode MS"/>
          <w:color w:val="CF4A02"/>
        </w:rPr>
      </w:pPr>
      <w:r w:rsidRPr="00E84424">
        <w:rPr>
          <w:rFonts w:eastAsia="Arial Unicode MS"/>
          <w:color w:val="CF4A02"/>
          <w:cs/>
        </w:rPr>
        <w:t>การวัดมูลค่า</w:t>
      </w:r>
    </w:p>
    <w:p w14:paraId="196C3476" w14:textId="77777777" w:rsidR="00B877A4" w:rsidRPr="00E84424" w:rsidRDefault="00B877A4" w:rsidP="0056761B">
      <w:pPr>
        <w:spacing w:line="240" w:lineRule="auto"/>
        <w:ind w:left="1080"/>
        <w:rPr>
          <w:rFonts w:ascii="Browallia New" w:hAnsi="Browallia New" w:cs="Browallia New"/>
          <w:sz w:val="26"/>
          <w:szCs w:val="26"/>
          <w:lang w:val="en-GB"/>
        </w:rPr>
      </w:pPr>
    </w:p>
    <w:p w14:paraId="672541FF" w14:textId="0F73A6AB" w:rsidR="00B877A4" w:rsidRPr="00E84424" w:rsidRDefault="00B877A4" w:rsidP="0056761B">
      <w:pPr>
        <w:pStyle w:val="Style1"/>
        <w:ind w:left="1080" w:firstLine="0"/>
        <w:jc w:val="thaiDistribute"/>
        <w:rPr>
          <w:rFonts w:eastAsia="Arial Unicode MS"/>
        </w:rPr>
      </w:pPr>
      <w:r w:rsidRPr="00E84424">
        <w:rPr>
          <w:rFonts w:eastAsia="Arial Unicode MS"/>
          <w:cs/>
        </w:rPr>
        <w:t>ในการรับรู้รายการเมื่อเริ่มแรก กลุ่มกิจการวัดมูลค่าของสินทรัพย์ทางการเงินด้วยมูลค่ายุติธรรมบวกต้นทุนการทำรายการซึ่งเกี่ยวข้องโดยตรงกับการได้มาซึ่งสินทรัพย์นั้น</w:t>
      </w:r>
      <w:r w:rsidRPr="00E84424">
        <w:rPr>
          <w:rFonts w:eastAsia="Arial Unicode MS"/>
        </w:rPr>
        <w:t xml:space="preserve"> </w:t>
      </w:r>
      <w:r w:rsidRPr="00E84424">
        <w:rPr>
          <w:rFonts w:eastAsia="Arial Unicode MS"/>
          <w:cs/>
        </w:rPr>
        <w:t xml:space="preserve">สำหรับสินทรัพย์ทางการเงินที่วัดมูลค่าด้วย </w:t>
      </w:r>
      <w:r w:rsidRPr="00E84424">
        <w:rPr>
          <w:rFonts w:eastAsia="Arial Unicode MS"/>
        </w:rPr>
        <w:t xml:space="preserve">FVPL </w:t>
      </w:r>
      <w:r w:rsidR="00674D95" w:rsidRPr="00E84424">
        <w:rPr>
          <w:rFonts w:eastAsia="Arial Unicode MS"/>
        </w:rPr>
        <w:br/>
      </w:r>
      <w:r w:rsidRPr="00E84424">
        <w:rPr>
          <w:rFonts w:eastAsia="Arial Unicode MS"/>
          <w:cs/>
        </w:rPr>
        <w:t>กลุ่มกิจการจะรับรู้ต้นทุนการทำรายการที่เกี่ยวข้องเป็นค่าใช้จ่ายในกำไรหรือขาดทุน</w:t>
      </w:r>
    </w:p>
    <w:p w14:paraId="1B61B725" w14:textId="77777777" w:rsidR="00B877A4" w:rsidRPr="00E84424" w:rsidRDefault="00B877A4" w:rsidP="0056761B">
      <w:pPr>
        <w:spacing w:line="240" w:lineRule="auto"/>
        <w:ind w:left="1080"/>
        <w:rPr>
          <w:rFonts w:ascii="Browallia New" w:hAnsi="Browallia New" w:cs="Browallia New"/>
          <w:sz w:val="26"/>
          <w:szCs w:val="26"/>
          <w:lang w:val="en-GB"/>
        </w:rPr>
      </w:pPr>
    </w:p>
    <w:p w14:paraId="0EBBC250" w14:textId="62CDB514" w:rsidR="001B3352" w:rsidRPr="00E84424" w:rsidRDefault="00B877A4" w:rsidP="0056761B">
      <w:pPr>
        <w:pStyle w:val="Style1"/>
        <w:ind w:left="1080" w:firstLine="0"/>
        <w:jc w:val="thaiDistribute"/>
        <w:rPr>
          <w:rFonts w:eastAsia="Arial Unicode MS"/>
          <w:cs/>
        </w:rPr>
      </w:pPr>
      <w:r w:rsidRPr="00E84424">
        <w:rPr>
          <w:rFonts w:eastAsia="Arial Unicode MS"/>
          <w:cs/>
        </w:rPr>
        <w:t>กลุ่มกิจการจะพิจารณาสินทรัพย์ทางการเงินซึ่งมีอนุพันธ์แฝงในภาพรวมว่าลักษณะกระแสเงินสดตามสัญญาว่า</w:t>
      </w:r>
      <w:r w:rsidR="00674D95" w:rsidRPr="00E84424">
        <w:rPr>
          <w:rFonts w:eastAsia="Arial Unicode MS"/>
        </w:rPr>
        <w:br/>
      </w:r>
      <w:r w:rsidRPr="00E84424">
        <w:rPr>
          <w:rFonts w:eastAsia="Arial Unicode MS"/>
          <w:cs/>
        </w:rPr>
        <w:t xml:space="preserve">เข้าเงื่อนไขของการเป็นเงินต้นและดอกเบี้ย </w:t>
      </w:r>
      <w:r w:rsidRPr="00E84424">
        <w:rPr>
          <w:rFonts w:eastAsia="Arial Unicode MS"/>
        </w:rPr>
        <w:t xml:space="preserve">(SPPI) </w:t>
      </w:r>
      <w:r w:rsidRPr="00E84424">
        <w:rPr>
          <w:rFonts w:eastAsia="Arial Unicode MS"/>
          <w:cs/>
        </w:rPr>
        <w:t>หรือไม่</w:t>
      </w:r>
    </w:p>
    <w:p w14:paraId="0DD5CCAE" w14:textId="77777777" w:rsidR="001B3352" w:rsidRPr="00E84424" w:rsidRDefault="001B33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E84424">
        <w:rPr>
          <w:rFonts w:ascii="Browallia New" w:eastAsia="Arial Unicode MS" w:hAnsi="Browallia New" w:cs="Browallia New"/>
          <w:cs/>
        </w:rPr>
        <w:br w:type="page"/>
      </w:r>
    </w:p>
    <w:p w14:paraId="32F2BDB2" w14:textId="77777777" w:rsidR="00B877A4" w:rsidRPr="00E84424" w:rsidRDefault="00B877A4" w:rsidP="0056761B">
      <w:pPr>
        <w:pStyle w:val="Style1"/>
        <w:ind w:left="1080" w:firstLine="0"/>
        <w:jc w:val="thaiDistribute"/>
        <w:rPr>
          <w:rFonts w:eastAsia="Arial Unicode MS"/>
        </w:rPr>
      </w:pPr>
    </w:p>
    <w:p w14:paraId="7B2B8BE6" w14:textId="08C84C27" w:rsidR="00B877A4" w:rsidRPr="00E84424" w:rsidRDefault="00B877A4" w:rsidP="0056761B">
      <w:pPr>
        <w:pStyle w:val="Style1"/>
        <w:numPr>
          <w:ilvl w:val="0"/>
          <w:numId w:val="27"/>
        </w:numPr>
        <w:jc w:val="thaiDistribute"/>
        <w:outlineLvl w:val="3"/>
        <w:rPr>
          <w:rFonts w:eastAsia="Arial Unicode MS"/>
          <w:color w:val="CF4A02"/>
        </w:rPr>
      </w:pPr>
      <w:r w:rsidRPr="00E84424">
        <w:rPr>
          <w:rFonts w:eastAsia="Arial Unicode MS"/>
          <w:color w:val="CF4A02"/>
          <w:cs/>
        </w:rPr>
        <w:t>ตราสารหนี้</w:t>
      </w:r>
    </w:p>
    <w:p w14:paraId="1934878D" w14:textId="77777777" w:rsidR="00674D95" w:rsidRPr="00E84424" w:rsidRDefault="00674D95" w:rsidP="0056761B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50A2DDE1" w14:textId="6E6CBC53" w:rsidR="00B877A4" w:rsidRPr="00E84424" w:rsidRDefault="00B877A4" w:rsidP="0056761B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E84424">
        <w:rPr>
          <w:rFonts w:ascii="Browallia New" w:hAnsi="Browallia New" w:cs="Browallia New"/>
          <w:sz w:val="26"/>
          <w:szCs w:val="26"/>
          <w:cs/>
          <w:lang w:val="en-GB"/>
        </w:rPr>
        <w:t>การวัดมูลค่าในภายหลังของตราสารหนี้ขึ้นอยู่กับโมเดลธุรกิจของกลุ่มกิจการในการจัดการสินทรัพย์ทางการเงิน</w:t>
      </w:r>
      <w:r w:rsidRPr="00E84424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E84424">
        <w:rPr>
          <w:rFonts w:ascii="Browallia New" w:hAnsi="Browallia New" w:cs="Browallia New"/>
          <w:sz w:val="26"/>
          <w:szCs w:val="26"/>
          <w:cs/>
          <w:lang w:val="en-GB"/>
        </w:rPr>
        <w:t>และลักษณะของกระแสเงินสดตามสัญญาของสินทรัพย์ทางการเงิน</w:t>
      </w:r>
      <w:r w:rsidRPr="00E84424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E84424">
        <w:rPr>
          <w:rFonts w:ascii="Browallia New" w:hAnsi="Browallia New" w:cs="Browallia New"/>
          <w:sz w:val="26"/>
          <w:szCs w:val="26"/>
          <w:cs/>
          <w:lang w:val="en-GB"/>
        </w:rPr>
        <w:t>การวัดมูลค่าสินทรัพย์ทางการเงินประเภทตราสารหนี้สามารถแบ่งได้เป็น</w:t>
      </w:r>
      <w:r w:rsidRPr="00E84424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CF1017" w:rsidRPr="00CF1017">
        <w:rPr>
          <w:rFonts w:ascii="Browallia New" w:hAnsi="Browallia New" w:cs="Browallia New"/>
          <w:sz w:val="26"/>
          <w:szCs w:val="26"/>
          <w:lang w:val="en-GB"/>
        </w:rPr>
        <w:t>3</w:t>
      </w:r>
      <w:r w:rsidRPr="00E84424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E84424">
        <w:rPr>
          <w:rFonts w:ascii="Browallia New" w:hAnsi="Browallia New" w:cs="Browallia New"/>
          <w:sz w:val="26"/>
          <w:szCs w:val="26"/>
          <w:cs/>
          <w:lang w:val="en-GB"/>
        </w:rPr>
        <w:t>ประเภทดังนี้</w:t>
      </w:r>
    </w:p>
    <w:p w14:paraId="1326ED2A" w14:textId="77777777" w:rsidR="00B877A4" w:rsidRPr="00E84424" w:rsidRDefault="00B877A4" w:rsidP="0056761B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5765115D" w14:textId="7F31D89E" w:rsidR="00B877A4" w:rsidRPr="00E84424" w:rsidRDefault="00B877A4" w:rsidP="0056761B">
      <w:pPr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418" w:hanging="284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EF0176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ราคาทุนตัดจำหน่าย</w:t>
      </w:r>
      <w:r w:rsidRPr="00EF0176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- </w:t>
      </w:r>
      <w:r w:rsidRPr="00EF0176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สินทรัพย์ทางการเงินที่กลุ่มกิจการถือไว้เพื่อรับชำระกระแสเงินสดตามสัญญาซึ่งประกอบด้วย</w:t>
      </w:r>
      <w:r w:rsidRPr="00E84424">
        <w:rPr>
          <w:rFonts w:ascii="Browallia New" w:hAnsi="Browallia New" w:cs="Browallia New"/>
          <w:sz w:val="26"/>
          <w:szCs w:val="26"/>
          <w:cs/>
          <w:lang w:val="en-GB"/>
        </w:rPr>
        <w:t>เงินต้นและดอกเบี้ยเท่านั้น</w:t>
      </w:r>
      <w:r w:rsidRPr="00E84424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E84424">
        <w:rPr>
          <w:rFonts w:ascii="Browallia New" w:hAnsi="Browallia New" w:cs="Browallia New"/>
          <w:sz w:val="26"/>
          <w:szCs w:val="26"/>
          <w:cs/>
          <w:lang w:val="en-GB"/>
        </w:rPr>
        <w:t>จะวัดมูลค่าด้วยราคาทุนตัดจำหน่าย และรับรู้รายได้ดอกเบี้ยจากสินทรัพย์ทางการเงินดังกล่าวตามวิธีอัตราดอกเบี้ยที่แท้จริงและแสดงในรายการรายได้อื่น</w:t>
      </w:r>
      <w:r w:rsidRPr="00E84424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E84424">
        <w:rPr>
          <w:rFonts w:ascii="Browallia New" w:hAnsi="Browallia New" w:cs="Browallia New"/>
          <w:sz w:val="26"/>
          <w:szCs w:val="26"/>
          <w:cs/>
          <w:lang w:val="en-GB"/>
        </w:rPr>
        <w:t>กำไรหรือขาดทุนที่เกิดขึ้นจากการตัดรายการจะรับรู้โดยตรงในกำไรหรือขาดทุน</w:t>
      </w:r>
      <w:r w:rsidRPr="00E84424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E84424">
        <w:rPr>
          <w:rFonts w:ascii="Browallia New" w:hAnsi="Browallia New" w:cs="Browallia New"/>
          <w:sz w:val="26"/>
          <w:szCs w:val="26"/>
          <w:cs/>
          <w:lang w:val="en-GB"/>
        </w:rPr>
        <w:t>และแสดงรายการในกำไร</w:t>
      </w:r>
      <w:r w:rsidR="00E35286" w:rsidRPr="00E84424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E84424">
        <w:rPr>
          <w:rFonts w:ascii="Browallia New" w:hAnsi="Browallia New" w:cs="Browallia New"/>
          <w:sz w:val="26"/>
          <w:szCs w:val="26"/>
          <w:cs/>
          <w:lang w:val="en-GB"/>
        </w:rPr>
        <w:t>(ขาดทุน)</w:t>
      </w:r>
      <w:r w:rsidR="00E35286" w:rsidRPr="00E84424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E35286" w:rsidRPr="00E84424">
        <w:rPr>
          <w:rFonts w:ascii="Browallia New" w:hAnsi="Browallia New" w:cs="Browallia New"/>
          <w:sz w:val="26"/>
          <w:szCs w:val="26"/>
          <w:cs/>
          <w:lang w:val="en-GB"/>
        </w:rPr>
        <w:t xml:space="preserve">จากเครื่องมือทางการเงิน สุทธิ </w:t>
      </w:r>
      <w:r w:rsidRPr="00E84424">
        <w:rPr>
          <w:rFonts w:ascii="Browallia New" w:hAnsi="Browallia New" w:cs="Browallia New"/>
          <w:sz w:val="26"/>
          <w:szCs w:val="26"/>
          <w:cs/>
          <w:lang w:val="en-GB"/>
        </w:rPr>
        <w:t>กำไรขาดทุนจากอัตราแลกเปลี่ยน</w:t>
      </w:r>
      <w:r w:rsidR="00E35286" w:rsidRPr="00E84424">
        <w:rPr>
          <w:rFonts w:ascii="Browallia New" w:hAnsi="Browallia New" w:cs="Browallia New"/>
          <w:sz w:val="26"/>
          <w:szCs w:val="26"/>
          <w:cs/>
          <w:lang w:val="en-GB"/>
        </w:rPr>
        <w:t>จะรับรู้</w:t>
      </w:r>
      <w:r w:rsidR="00FC3B7A" w:rsidRPr="00E84424">
        <w:rPr>
          <w:rFonts w:ascii="Browallia New" w:hAnsi="Browallia New" w:cs="Browallia New"/>
          <w:sz w:val="26"/>
          <w:szCs w:val="26"/>
          <w:cs/>
          <w:lang w:val="en-GB"/>
        </w:rPr>
        <w:t>ใน</w:t>
      </w:r>
      <w:r w:rsidR="00E35286" w:rsidRPr="00E84424">
        <w:rPr>
          <w:rFonts w:ascii="Browallia New" w:hAnsi="Browallia New" w:cs="Browallia New"/>
          <w:sz w:val="26"/>
          <w:szCs w:val="26"/>
          <w:cs/>
          <w:lang w:val="en-GB"/>
        </w:rPr>
        <w:t>รายการกำไร (ขาดทุน) จากอัตราแลกเปลี่ยน สุทธิ</w:t>
      </w:r>
      <w:r w:rsidRPr="00E84424">
        <w:rPr>
          <w:rFonts w:ascii="Browallia New" w:hAnsi="Browallia New" w:cs="Browallia New"/>
          <w:sz w:val="26"/>
          <w:szCs w:val="26"/>
          <w:cs/>
          <w:lang w:val="en-GB"/>
        </w:rPr>
        <w:t xml:space="preserve"> รายการขาดทุนจากการด้อยค่าแสดงเป็นรายการแยกต่างหากในงบกำไรขาดทุน</w:t>
      </w:r>
    </w:p>
    <w:p w14:paraId="5B5803F6" w14:textId="77777777" w:rsidR="00B877A4" w:rsidRPr="00E84424" w:rsidRDefault="00B877A4" w:rsidP="0056761B">
      <w:pPr>
        <w:spacing w:line="240" w:lineRule="auto"/>
        <w:ind w:left="1418" w:hanging="284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5A9CD2C7" w14:textId="7643B653" w:rsidR="00B877A4" w:rsidRPr="00E84424" w:rsidRDefault="00B877A4" w:rsidP="0056761B">
      <w:pPr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418" w:hanging="284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E84424">
        <w:rPr>
          <w:rFonts w:ascii="Browallia New" w:hAnsi="Browallia New" w:cs="Browallia New"/>
          <w:sz w:val="26"/>
          <w:szCs w:val="26"/>
          <w:cs/>
          <w:lang w:val="en-GB"/>
        </w:rPr>
        <w:t>มูลค่ายุติธรรมผ่านกำไรขาดทุนเบ็ดเสร็จอื่น</w:t>
      </w:r>
      <w:r w:rsidRPr="00E84424">
        <w:rPr>
          <w:rFonts w:ascii="Browallia New" w:hAnsi="Browallia New" w:cs="Browallia New"/>
          <w:sz w:val="26"/>
          <w:szCs w:val="26"/>
          <w:lang w:val="en-GB"/>
        </w:rPr>
        <w:t xml:space="preserve"> (FVOCI) – </w:t>
      </w:r>
      <w:r w:rsidRPr="00E84424">
        <w:rPr>
          <w:rFonts w:ascii="Browallia New" w:hAnsi="Browallia New" w:cs="Browallia New"/>
          <w:sz w:val="26"/>
          <w:szCs w:val="26"/>
          <w:cs/>
          <w:lang w:val="en-GB"/>
        </w:rPr>
        <w:t xml:space="preserve">สินทรัพย์ทางการเงินที่กลุ่มกิจการถือไว้เพื่อ ก) รับชำระกระแสเงินสดตามสัญญาซึ่งประกอบด้วยเงินต้นและดอกเบี้ยเท่านั้น และ ข) เพื่อขาย จะวัดมูลค่าด้วย </w:t>
      </w:r>
      <w:r w:rsidRPr="00E84424">
        <w:rPr>
          <w:rFonts w:ascii="Browallia New" w:hAnsi="Browallia New" w:cs="Browallia New"/>
          <w:sz w:val="26"/>
          <w:szCs w:val="26"/>
          <w:lang w:val="en-GB"/>
        </w:rPr>
        <w:t xml:space="preserve">FVOCI  </w:t>
      </w:r>
      <w:r w:rsidRPr="00E84424">
        <w:rPr>
          <w:rFonts w:ascii="Browallia New" w:hAnsi="Browallia New" w:cs="Browallia New"/>
          <w:sz w:val="26"/>
          <w:szCs w:val="26"/>
          <w:cs/>
          <w:lang w:val="en-GB"/>
        </w:rPr>
        <w:t xml:space="preserve">และรับรู้การเปลี่ยนแปลงในมูลค่าของสินทรัพย์ทางการเงินผ่านกำไรขาดทุนเบ็ดเสร็จอื่น ยกเว้น </w:t>
      </w:r>
      <w:r w:rsidR="00CF1017" w:rsidRPr="00CF1017">
        <w:rPr>
          <w:rFonts w:ascii="Browallia New" w:hAnsi="Browallia New" w:cs="Browallia New"/>
          <w:sz w:val="26"/>
          <w:szCs w:val="26"/>
          <w:lang w:val="en-GB"/>
        </w:rPr>
        <w:t>1</w:t>
      </w:r>
      <w:r w:rsidRPr="00E84424">
        <w:rPr>
          <w:rFonts w:ascii="Browallia New" w:hAnsi="Browallia New" w:cs="Browallia New"/>
          <w:sz w:val="26"/>
          <w:szCs w:val="26"/>
          <w:lang w:val="en-GB"/>
        </w:rPr>
        <w:t xml:space="preserve">) </w:t>
      </w:r>
      <w:r w:rsidRPr="00E84424">
        <w:rPr>
          <w:rFonts w:ascii="Browallia New" w:hAnsi="Browallia New" w:cs="Browallia New"/>
          <w:sz w:val="26"/>
          <w:szCs w:val="26"/>
          <w:cs/>
          <w:lang w:val="en-GB"/>
        </w:rPr>
        <w:t xml:space="preserve">รายการขาดทุนจากการด้อยค่า </w:t>
      </w:r>
      <w:r w:rsidR="00CF1017" w:rsidRPr="00CF1017">
        <w:rPr>
          <w:rFonts w:ascii="Browallia New" w:hAnsi="Browallia New" w:cs="Browallia New"/>
          <w:sz w:val="26"/>
          <w:szCs w:val="26"/>
          <w:lang w:val="en-GB"/>
        </w:rPr>
        <w:t>2</w:t>
      </w:r>
      <w:r w:rsidRPr="00E84424">
        <w:rPr>
          <w:rFonts w:ascii="Browallia New" w:hAnsi="Browallia New" w:cs="Browallia New"/>
          <w:sz w:val="26"/>
          <w:szCs w:val="26"/>
          <w:lang w:val="en-GB"/>
        </w:rPr>
        <w:t xml:space="preserve">) </w:t>
      </w:r>
      <w:r w:rsidRPr="00E84424">
        <w:rPr>
          <w:rFonts w:ascii="Browallia New" w:hAnsi="Browallia New" w:cs="Browallia New"/>
          <w:sz w:val="26"/>
          <w:szCs w:val="26"/>
          <w:cs/>
          <w:lang w:val="en-GB"/>
        </w:rPr>
        <w:t>รายได้ดอกเบี้ยที่คำนวณตามวิธีอัตราดอกเบี้ยที่แท้จริง และ</w:t>
      </w:r>
      <w:r w:rsidRPr="00E84424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CF1017" w:rsidRPr="00CF1017">
        <w:rPr>
          <w:rFonts w:ascii="Browallia New" w:hAnsi="Browallia New" w:cs="Browallia New"/>
          <w:sz w:val="26"/>
          <w:szCs w:val="26"/>
          <w:lang w:val="en-GB"/>
        </w:rPr>
        <w:t>3</w:t>
      </w:r>
      <w:r w:rsidRPr="00E84424">
        <w:rPr>
          <w:rFonts w:ascii="Browallia New" w:hAnsi="Browallia New" w:cs="Browallia New"/>
          <w:sz w:val="26"/>
          <w:szCs w:val="26"/>
          <w:lang w:val="en-GB"/>
        </w:rPr>
        <w:t xml:space="preserve">) </w:t>
      </w:r>
      <w:r w:rsidRPr="00E84424">
        <w:rPr>
          <w:rFonts w:ascii="Browallia New" w:hAnsi="Browallia New" w:cs="Browallia New"/>
          <w:sz w:val="26"/>
          <w:szCs w:val="26"/>
          <w:cs/>
          <w:lang w:val="en-GB"/>
        </w:rPr>
        <w:t>กำไรขาดทุนจากอัตราแลกเปลี่ยน</w:t>
      </w:r>
      <w:r w:rsidRPr="00E84424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E84424">
        <w:rPr>
          <w:rFonts w:ascii="Browallia New" w:hAnsi="Browallia New" w:cs="Browallia New"/>
          <w:sz w:val="26"/>
          <w:szCs w:val="26"/>
          <w:cs/>
          <w:lang w:val="en-GB"/>
        </w:rPr>
        <w:t>จะรับรู้ในกำไรหรือขาดทุน</w:t>
      </w:r>
      <w:r w:rsidRPr="00E84424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E84424">
        <w:rPr>
          <w:rFonts w:ascii="Browallia New" w:hAnsi="Browallia New" w:cs="Browallia New"/>
          <w:sz w:val="26"/>
          <w:szCs w:val="26"/>
          <w:cs/>
          <w:lang w:val="en-GB"/>
        </w:rPr>
        <w:t>เมื่อกลุ่มกิจการตัดรายการสินทรัพย์ทางการเงินดังกล่าว กำไรหรือขาดทุนที่รับรู้สะสมไว้ในกำไรขาดทุนเบ็ดเสร็จอื่นจะถูกโอนจัดประเภทใหม่เข้ากำไรหรือขาดทุนและแสดง</w:t>
      </w:r>
      <w:r w:rsidR="0076194D" w:rsidRPr="00E84424">
        <w:rPr>
          <w:rFonts w:ascii="Browallia New" w:hAnsi="Browallia New" w:cs="Browallia New"/>
          <w:sz w:val="26"/>
          <w:szCs w:val="26"/>
          <w:cs/>
          <w:lang w:val="en-GB"/>
        </w:rPr>
        <w:t>เป็น</w:t>
      </w:r>
      <w:r w:rsidRPr="00E84424">
        <w:rPr>
          <w:rFonts w:ascii="Browallia New" w:hAnsi="Browallia New" w:cs="Browallia New"/>
          <w:sz w:val="26"/>
          <w:szCs w:val="26"/>
          <w:cs/>
          <w:lang w:val="en-GB"/>
        </w:rPr>
        <w:t>รายการกำไร</w:t>
      </w:r>
      <w:r w:rsidR="00E35286" w:rsidRPr="00E84424">
        <w:rPr>
          <w:rFonts w:ascii="Browallia New" w:hAnsi="Browallia New" w:cs="Browallia New"/>
          <w:sz w:val="26"/>
          <w:szCs w:val="26"/>
          <w:cs/>
          <w:lang w:val="en-GB"/>
        </w:rPr>
        <w:t xml:space="preserve"> (ขาดทุน) จากเครื่องมือทางการเงิน สุทธิ</w:t>
      </w:r>
      <w:r w:rsidRPr="00E84424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E84424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E84424">
        <w:rPr>
          <w:rFonts w:ascii="Browallia New" w:hAnsi="Browallia New" w:cs="Browallia New"/>
          <w:sz w:val="26"/>
          <w:szCs w:val="26"/>
          <w:cs/>
          <w:lang w:val="en-GB"/>
        </w:rPr>
        <w:t>รายได้ดอกเบี้ยจะแสดงในรายการรายได้อื่น</w:t>
      </w:r>
      <w:r w:rsidRPr="00E84424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E84424">
        <w:rPr>
          <w:rFonts w:ascii="Browallia New" w:hAnsi="Browallia New" w:cs="Browallia New"/>
          <w:sz w:val="26"/>
          <w:szCs w:val="26"/>
          <w:cs/>
          <w:lang w:val="en-GB"/>
        </w:rPr>
        <w:t>รายการขาดทุน</w:t>
      </w:r>
      <w:r w:rsidR="00674D95" w:rsidRPr="00E84424">
        <w:rPr>
          <w:rFonts w:ascii="Browallia New" w:hAnsi="Browallia New" w:cs="Browallia New"/>
          <w:sz w:val="26"/>
          <w:szCs w:val="26"/>
          <w:lang w:val="en-GB"/>
        </w:rPr>
        <w:br/>
      </w:r>
      <w:r w:rsidRPr="00E84424">
        <w:rPr>
          <w:rFonts w:ascii="Browallia New" w:hAnsi="Browallia New" w:cs="Browallia New"/>
          <w:sz w:val="26"/>
          <w:szCs w:val="26"/>
          <w:cs/>
          <w:lang w:val="en-GB"/>
        </w:rPr>
        <w:t>จากการด้อยค่าแสดงเป็นรายการแยกต่างหากในงบกำไรขาดทุน</w:t>
      </w:r>
    </w:p>
    <w:p w14:paraId="4D4EF109" w14:textId="77777777" w:rsidR="00B877A4" w:rsidRPr="00E84424" w:rsidRDefault="00B877A4" w:rsidP="0056761B">
      <w:pPr>
        <w:pStyle w:val="ListParagraph"/>
        <w:spacing w:line="240" w:lineRule="auto"/>
        <w:rPr>
          <w:rFonts w:ascii="Browallia New" w:hAnsi="Browallia New" w:cs="Browallia New"/>
          <w:sz w:val="26"/>
          <w:szCs w:val="26"/>
          <w:lang w:val="en-GB"/>
        </w:rPr>
      </w:pPr>
    </w:p>
    <w:p w14:paraId="6881D0D1" w14:textId="46C44859" w:rsidR="00B877A4" w:rsidRPr="00E84424" w:rsidRDefault="00B877A4" w:rsidP="0056761B">
      <w:pPr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418" w:hanging="284"/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  <w:r w:rsidRPr="00E84424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มูลค่ายุติธรรมผ่านกำไรหรือขาดทุน</w:t>
      </w:r>
      <w:r w:rsidRPr="00E84424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(FVPL) – </w:t>
      </w:r>
      <w:r w:rsidRPr="00E84424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กลุ่มกิจการจะวัดมูลค่าสินทรัพย์ทางการเงินอื่นที่ไม่เข้าเงื่อนไขการวัดมูลค่าด้วยราคาทุนตัดจำหน่ายหรือ </w:t>
      </w:r>
      <w:r w:rsidRPr="00E84424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FVOCI </w:t>
      </w:r>
      <w:r w:rsidRPr="00E84424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ข้างต้น ด้วย</w:t>
      </w:r>
      <w:r w:rsidRPr="00E84424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FVPL </w:t>
      </w:r>
      <w:r w:rsidRPr="00E84424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โดยกำไรหรือขาดทุนที่เกิดจากการวัดมูลค่ายุติธรรมจะรับรู้ในกำไรหรือขาดทุนและแสดงเป็นรายการสุทธิในกำไร</w:t>
      </w:r>
      <w:r w:rsidR="00E35286" w:rsidRPr="00E84424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(ขาดทุน) จากเครื่องม</w:t>
      </w:r>
      <w:r w:rsidR="00941BD2" w:rsidRPr="00E84424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ื</w:t>
      </w:r>
      <w:r w:rsidR="00E35286" w:rsidRPr="00E84424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อทางการเงิน สุทธิ </w:t>
      </w:r>
      <w:r w:rsidR="00674D95" w:rsidRPr="00E84424">
        <w:rPr>
          <w:rFonts w:ascii="Browallia New" w:hAnsi="Browallia New" w:cs="Browallia New"/>
          <w:spacing w:val="-2"/>
          <w:sz w:val="26"/>
          <w:szCs w:val="26"/>
          <w:lang w:val="en-GB"/>
        </w:rPr>
        <w:br/>
      </w:r>
      <w:r w:rsidRPr="00E84424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ในรอบระยะเวลาที่เกิดรายการ</w:t>
      </w:r>
    </w:p>
    <w:p w14:paraId="5734C701" w14:textId="77777777" w:rsidR="00B877A4" w:rsidRPr="00E84424" w:rsidRDefault="00B877A4" w:rsidP="0056761B">
      <w:pPr>
        <w:spacing w:line="240" w:lineRule="auto"/>
        <w:rPr>
          <w:rFonts w:ascii="Browallia New" w:hAnsi="Browallia New" w:cs="Browallia New"/>
          <w:sz w:val="26"/>
          <w:szCs w:val="26"/>
          <w:lang w:val="en-GB"/>
        </w:rPr>
      </w:pPr>
    </w:p>
    <w:p w14:paraId="1EC34C7A" w14:textId="77777777" w:rsidR="00B877A4" w:rsidRPr="00E84424" w:rsidRDefault="00B877A4" w:rsidP="0056761B">
      <w:pPr>
        <w:pStyle w:val="Style1"/>
        <w:numPr>
          <w:ilvl w:val="0"/>
          <w:numId w:val="27"/>
        </w:numPr>
        <w:jc w:val="thaiDistribute"/>
        <w:outlineLvl w:val="3"/>
        <w:rPr>
          <w:rFonts w:eastAsia="Arial Unicode MS"/>
          <w:color w:val="CF4A02"/>
        </w:rPr>
      </w:pPr>
      <w:r w:rsidRPr="00E84424">
        <w:rPr>
          <w:rFonts w:eastAsia="Arial Unicode MS"/>
          <w:color w:val="CF4A02"/>
          <w:cs/>
        </w:rPr>
        <w:t>ตราสารทุน</w:t>
      </w:r>
    </w:p>
    <w:p w14:paraId="4740EE93" w14:textId="77777777" w:rsidR="00674D95" w:rsidRPr="00E84424" w:rsidRDefault="00674D95" w:rsidP="0056761B">
      <w:pPr>
        <w:pStyle w:val="Style1"/>
        <w:ind w:left="1134" w:firstLine="0"/>
        <w:jc w:val="thaiDistribute"/>
        <w:rPr>
          <w:rFonts w:eastAsia="Arial Unicode MS"/>
        </w:rPr>
      </w:pPr>
    </w:p>
    <w:p w14:paraId="1E2904D8" w14:textId="08A89AA2" w:rsidR="00B877A4" w:rsidRPr="00E84424" w:rsidRDefault="00B877A4" w:rsidP="0056761B">
      <w:pPr>
        <w:pStyle w:val="Style1"/>
        <w:ind w:left="1134" w:firstLine="0"/>
        <w:jc w:val="thaiDistribute"/>
        <w:rPr>
          <w:rFonts w:eastAsia="Arial Unicode MS"/>
        </w:rPr>
      </w:pPr>
      <w:r w:rsidRPr="00E84424">
        <w:rPr>
          <w:rFonts w:eastAsia="Arial Unicode MS"/>
          <w:cs/>
        </w:rPr>
        <w:t>กลุ่มกิจการวัดมูลค่าตราสารทุนด้วยมูลค่ายุติธรรม ในกรณีที่กลุ่มกิจการเลือกรับรู้กำไร/ขาดทุนจากมูลค่ายุติธรรม</w:t>
      </w:r>
      <w:r w:rsidR="0072739E" w:rsidRPr="00E84424">
        <w:rPr>
          <w:rFonts w:eastAsia="Arial Unicode MS"/>
        </w:rPr>
        <w:br/>
      </w:r>
      <w:r w:rsidRPr="00E84424">
        <w:rPr>
          <w:rFonts w:eastAsia="Arial Unicode MS"/>
          <w:cs/>
        </w:rPr>
        <w:t xml:space="preserve">ในกำไรขาดทุนเบ็ดเสร็จอื่น </w:t>
      </w:r>
      <w:r w:rsidRPr="00E84424">
        <w:rPr>
          <w:rFonts w:eastAsia="Arial Unicode MS"/>
        </w:rPr>
        <w:t>(FVOCI)</w:t>
      </w:r>
      <w:r w:rsidRPr="00E84424">
        <w:rPr>
          <w:rFonts w:eastAsia="Arial Unicode MS"/>
          <w:cs/>
        </w:rPr>
        <w:t xml:space="preserve"> กลุ่มกิจการจะไม่โอนจัดประเภทกำไร/ขาดทุนที่รับรู้สะสมดังกล่าวไปยังกำไรหรือขาดทุนเมื่อมีการตัดรายการเงินลงทุนในตราสารทุนดังกล่าวออกไป ทั้งนี้ เงินปันผลจากเงินลงทุนในตราสารทุนดังกล่าวจะรับรู้ในกำไรหรือขาดทุน และแสดง</w:t>
      </w:r>
      <w:r w:rsidR="0076194D" w:rsidRPr="00E84424">
        <w:rPr>
          <w:rFonts w:eastAsia="Arial Unicode MS"/>
          <w:cs/>
        </w:rPr>
        <w:t>เป็</w:t>
      </w:r>
      <w:r w:rsidRPr="00E84424">
        <w:rPr>
          <w:rFonts w:eastAsia="Arial Unicode MS"/>
          <w:cs/>
        </w:rPr>
        <w:t>นรายการเงินปันผลรับเมื่อกลุ่มกิจการมีสิทธิได้รับเงินปันผลนั้น</w:t>
      </w:r>
    </w:p>
    <w:p w14:paraId="26ABA711" w14:textId="77777777" w:rsidR="00B877A4" w:rsidRPr="00E84424" w:rsidRDefault="00B877A4" w:rsidP="0056761B">
      <w:pPr>
        <w:spacing w:line="240" w:lineRule="auto"/>
        <w:ind w:left="1134"/>
        <w:rPr>
          <w:rFonts w:ascii="Browallia New" w:hAnsi="Browallia New" w:cs="Browallia New"/>
          <w:sz w:val="26"/>
          <w:szCs w:val="26"/>
          <w:lang w:val="en-GB"/>
        </w:rPr>
      </w:pPr>
    </w:p>
    <w:p w14:paraId="2234ED6D" w14:textId="77777777" w:rsidR="00B877A4" w:rsidRPr="00E84424" w:rsidRDefault="00B877A4" w:rsidP="0056761B">
      <w:pPr>
        <w:spacing w:line="240" w:lineRule="auto"/>
        <w:ind w:left="1134"/>
        <w:jc w:val="thaiDistribute"/>
        <w:rPr>
          <w:rFonts w:ascii="Browallia New" w:hAnsi="Browallia New" w:cs="Browallia New"/>
          <w:sz w:val="26"/>
          <w:szCs w:val="26"/>
        </w:rPr>
      </w:pPr>
      <w:r w:rsidRPr="00E84424">
        <w:rPr>
          <w:rFonts w:ascii="Browallia New" w:hAnsi="Browallia New" w:cs="Browallia New"/>
          <w:sz w:val="26"/>
          <w:szCs w:val="26"/>
          <w:cs/>
          <w:lang w:val="en-GB"/>
        </w:rPr>
        <w:t xml:space="preserve">การเปลี่ยนแปลงในมูลค่ายุติธรรมของเงินลงทุนในตราสารทุนที่วัดมูลค่าด้วย </w:t>
      </w:r>
      <w:r w:rsidRPr="00E84424">
        <w:rPr>
          <w:rFonts w:ascii="Browallia New" w:hAnsi="Browallia New" w:cs="Browallia New"/>
          <w:sz w:val="26"/>
          <w:szCs w:val="26"/>
        </w:rPr>
        <w:t>FVPL</w:t>
      </w:r>
      <w:r w:rsidRPr="00E84424">
        <w:rPr>
          <w:rFonts w:ascii="Browallia New" w:hAnsi="Browallia New" w:cs="Browallia New"/>
          <w:sz w:val="26"/>
          <w:szCs w:val="26"/>
          <w:cs/>
        </w:rPr>
        <w:t xml:space="preserve"> จะรับรู้ในรายการ </w:t>
      </w:r>
      <w:r w:rsidRPr="00E84424">
        <w:rPr>
          <w:rFonts w:ascii="Browallia New" w:hAnsi="Browallia New" w:cs="Browallia New"/>
          <w:sz w:val="26"/>
          <w:szCs w:val="26"/>
          <w:cs/>
          <w:lang w:val="en-GB"/>
        </w:rPr>
        <w:t>กำไร</w:t>
      </w:r>
      <w:r w:rsidRPr="00E84424">
        <w:rPr>
          <w:rFonts w:ascii="Browallia New" w:hAnsi="Browallia New" w:cs="Browallia New"/>
          <w:sz w:val="26"/>
          <w:szCs w:val="26"/>
          <w:lang w:val="en-GB"/>
        </w:rPr>
        <w:t xml:space="preserve"> (</w:t>
      </w:r>
      <w:r w:rsidRPr="00E84424">
        <w:rPr>
          <w:rFonts w:ascii="Browallia New" w:hAnsi="Browallia New" w:cs="Browallia New"/>
          <w:sz w:val="26"/>
          <w:szCs w:val="26"/>
          <w:cs/>
          <w:lang w:val="en-GB"/>
        </w:rPr>
        <w:t>ขาดทุน</w:t>
      </w:r>
      <w:r w:rsidRPr="00E84424">
        <w:rPr>
          <w:rFonts w:ascii="Browallia New" w:hAnsi="Browallia New" w:cs="Browallia New"/>
          <w:sz w:val="26"/>
          <w:szCs w:val="26"/>
          <w:lang w:val="en-GB"/>
        </w:rPr>
        <w:t xml:space="preserve">) </w:t>
      </w:r>
      <w:r w:rsidRPr="00E84424">
        <w:rPr>
          <w:rFonts w:ascii="Browallia New" w:hAnsi="Browallia New" w:cs="Browallia New"/>
          <w:sz w:val="26"/>
          <w:szCs w:val="26"/>
          <w:cs/>
          <w:lang w:val="en-GB"/>
        </w:rPr>
        <w:t xml:space="preserve">จากเครื่องมือทางการเงิน สุทธิ </w:t>
      </w:r>
      <w:r w:rsidRPr="00E84424">
        <w:rPr>
          <w:rFonts w:ascii="Browallia New" w:hAnsi="Browallia New" w:cs="Browallia New"/>
          <w:sz w:val="26"/>
          <w:szCs w:val="26"/>
          <w:cs/>
        </w:rPr>
        <w:t>ใน</w:t>
      </w:r>
      <w:r w:rsidRPr="00E84424">
        <w:rPr>
          <w:rFonts w:ascii="Browallia New" w:hAnsi="Browallia New" w:cs="Browallia New"/>
          <w:sz w:val="26"/>
          <w:szCs w:val="26"/>
          <w:cs/>
          <w:lang w:val="en-GB"/>
        </w:rPr>
        <w:t>งบกำไรขาดทุน</w:t>
      </w:r>
      <w:r w:rsidRPr="00E84424">
        <w:rPr>
          <w:rFonts w:ascii="Browallia New" w:hAnsi="Browallia New" w:cs="Browallia New"/>
          <w:sz w:val="26"/>
          <w:szCs w:val="26"/>
        </w:rPr>
        <w:t xml:space="preserve"> </w:t>
      </w:r>
    </w:p>
    <w:p w14:paraId="6385358E" w14:textId="77777777" w:rsidR="00B877A4" w:rsidRPr="00E84424" w:rsidRDefault="00B877A4" w:rsidP="0056761B">
      <w:pPr>
        <w:spacing w:line="240" w:lineRule="auto"/>
        <w:ind w:left="1134"/>
        <w:rPr>
          <w:rFonts w:ascii="Browallia New" w:hAnsi="Browallia New" w:cs="Browallia New"/>
          <w:sz w:val="26"/>
          <w:szCs w:val="26"/>
        </w:rPr>
      </w:pPr>
    </w:p>
    <w:p w14:paraId="0E34E05E" w14:textId="39B104A1" w:rsidR="007E506B" w:rsidRPr="00E84424" w:rsidRDefault="0076194D" w:rsidP="00E35286">
      <w:pPr>
        <w:spacing w:line="240" w:lineRule="auto"/>
        <w:ind w:left="1134"/>
        <w:rPr>
          <w:rFonts w:ascii="Browallia New" w:hAnsi="Browallia New" w:cs="Browallia New"/>
          <w:sz w:val="26"/>
          <w:szCs w:val="26"/>
          <w:cs/>
        </w:rPr>
      </w:pPr>
      <w:r w:rsidRPr="00E84424">
        <w:rPr>
          <w:rFonts w:ascii="Browallia New" w:hAnsi="Browallia New" w:cs="Browallia New"/>
          <w:sz w:val="26"/>
          <w:szCs w:val="26"/>
          <w:cs/>
        </w:rPr>
        <w:t>ผล</w:t>
      </w:r>
      <w:r w:rsidR="00B877A4" w:rsidRPr="00E84424">
        <w:rPr>
          <w:rFonts w:ascii="Browallia New" w:hAnsi="Browallia New" w:cs="Browallia New"/>
          <w:sz w:val="26"/>
          <w:szCs w:val="26"/>
          <w:cs/>
        </w:rPr>
        <w:t>ขาดทุน/กลับรายการ</w:t>
      </w:r>
      <w:r w:rsidRPr="00E84424">
        <w:rPr>
          <w:rFonts w:ascii="Browallia New" w:hAnsi="Browallia New" w:cs="Browallia New"/>
          <w:sz w:val="26"/>
          <w:szCs w:val="26"/>
          <w:cs/>
        </w:rPr>
        <w:t>ผล</w:t>
      </w:r>
      <w:r w:rsidR="00B877A4" w:rsidRPr="00E84424">
        <w:rPr>
          <w:rFonts w:ascii="Browallia New" w:hAnsi="Browallia New" w:cs="Browallia New"/>
          <w:sz w:val="26"/>
          <w:szCs w:val="26"/>
          <w:cs/>
        </w:rPr>
        <w:t>ขาดทุนจากการด้อยค่าจะแสดงรวมอยู่ในการเปลี่ยนแปลงในมูลค่ายุติธรรม</w:t>
      </w:r>
    </w:p>
    <w:p w14:paraId="6557046E" w14:textId="5E19DE57" w:rsidR="001B3352" w:rsidRPr="00E84424" w:rsidRDefault="001B33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eastAsia="Arial" w:hAnsi="Browallia New" w:cs="Browallia New"/>
          <w:color w:val="CF4A02"/>
          <w:sz w:val="26"/>
          <w:szCs w:val="26"/>
        </w:rPr>
      </w:pPr>
      <w:r w:rsidRPr="00E84424">
        <w:rPr>
          <w:rFonts w:ascii="Browallia New" w:eastAsia="Arial" w:hAnsi="Browallia New" w:cs="Browallia New"/>
          <w:color w:val="CF4A02"/>
          <w:sz w:val="26"/>
          <w:szCs w:val="26"/>
        </w:rPr>
        <w:br w:type="page"/>
      </w:r>
    </w:p>
    <w:p w14:paraId="2173931D" w14:textId="77777777" w:rsidR="00B877A4" w:rsidRPr="00E84424" w:rsidRDefault="00B877A4" w:rsidP="0056761B">
      <w:pPr>
        <w:spacing w:line="240" w:lineRule="auto"/>
        <w:rPr>
          <w:rFonts w:ascii="Browallia New" w:eastAsia="Arial" w:hAnsi="Browallia New" w:cs="Browallia New"/>
          <w:color w:val="CF4A02"/>
          <w:sz w:val="26"/>
          <w:szCs w:val="26"/>
        </w:rPr>
      </w:pPr>
    </w:p>
    <w:p w14:paraId="1D9032B1" w14:textId="77777777" w:rsidR="00B877A4" w:rsidRPr="00E84424" w:rsidRDefault="00B877A4" w:rsidP="0056761B">
      <w:pPr>
        <w:pStyle w:val="Style1"/>
        <w:numPr>
          <w:ilvl w:val="0"/>
          <w:numId w:val="27"/>
        </w:numPr>
        <w:jc w:val="thaiDistribute"/>
        <w:outlineLvl w:val="3"/>
        <w:rPr>
          <w:rFonts w:eastAsia="Arial Unicode MS"/>
          <w:color w:val="CF4A02"/>
        </w:rPr>
      </w:pPr>
      <w:r w:rsidRPr="00E84424">
        <w:rPr>
          <w:rFonts w:eastAsia="Arial Unicode MS"/>
          <w:color w:val="CF4A02"/>
          <w:cs/>
        </w:rPr>
        <w:t>การด้อยค่า</w:t>
      </w:r>
    </w:p>
    <w:p w14:paraId="3FF58126" w14:textId="77777777" w:rsidR="00B877A4" w:rsidRPr="00E84424" w:rsidRDefault="00B877A4" w:rsidP="007E506B">
      <w:pPr>
        <w:spacing w:line="240" w:lineRule="auto"/>
        <w:ind w:left="1080"/>
        <w:jc w:val="thaiDistribute"/>
        <w:rPr>
          <w:rFonts w:ascii="Browallia New" w:eastAsia="Arial" w:hAnsi="Browallia New" w:cs="Browallia New"/>
          <w:sz w:val="26"/>
          <w:szCs w:val="26"/>
          <w:lang w:val="en-GB"/>
        </w:rPr>
      </w:pPr>
    </w:p>
    <w:p w14:paraId="0262EFDB" w14:textId="5694E2C5" w:rsidR="00B877A4" w:rsidRPr="00E84424" w:rsidRDefault="00B877A4" w:rsidP="0072739E">
      <w:pPr>
        <w:pStyle w:val="Style1"/>
        <w:ind w:left="1080" w:firstLine="0"/>
        <w:jc w:val="thaiDistribute"/>
        <w:rPr>
          <w:rFonts w:eastAsia="Arial Unicode MS"/>
          <w:spacing w:val="-4"/>
        </w:rPr>
      </w:pPr>
      <w:r w:rsidRPr="00E84424">
        <w:rPr>
          <w:rFonts w:eastAsia="Arial Unicode MS"/>
          <w:spacing w:val="-4"/>
          <w:cs/>
        </w:rPr>
        <w:t xml:space="preserve">ตั้งแต่วันที่ </w:t>
      </w:r>
      <w:r w:rsidR="00CF1017" w:rsidRPr="00CF1017">
        <w:rPr>
          <w:rFonts w:eastAsia="Arial Unicode MS"/>
          <w:spacing w:val="-4"/>
        </w:rPr>
        <w:t>1</w:t>
      </w:r>
      <w:r w:rsidRPr="00E84424">
        <w:rPr>
          <w:rFonts w:eastAsia="Arial Unicode MS"/>
          <w:spacing w:val="-4"/>
          <w:cs/>
        </w:rPr>
        <w:t xml:space="preserve"> มกราคม พ.ศ. </w:t>
      </w:r>
      <w:r w:rsidR="00CF1017" w:rsidRPr="00CF1017">
        <w:rPr>
          <w:rFonts w:eastAsia="Arial Unicode MS"/>
          <w:spacing w:val="-4"/>
        </w:rPr>
        <w:t>2563</w:t>
      </w:r>
      <w:r w:rsidRPr="00E84424">
        <w:rPr>
          <w:rFonts w:eastAsia="Arial Unicode MS"/>
          <w:spacing w:val="-4"/>
          <w:cs/>
        </w:rPr>
        <w:t xml:space="preserve"> กลุ่มกิจการใช้วิธีอย่าง</w:t>
      </w:r>
      <w:r w:rsidRPr="009B0EA8">
        <w:rPr>
          <w:rFonts w:eastAsia="Arial Unicode MS"/>
          <w:spacing w:val="-4"/>
          <w:cs/>
        </w:rPr>
        <w:t xml:space="preserve">ง่าย </w:t>
      </w:r>
      <w:r w:rsidRPr="009B0EA8">
        <w:rPr>
          <w:rFonts w:eastAsia="Arial Unicode MS"/>
          <w:spacing w:val="-4"/>
        </w:rPr>
        <w:t>(</w:t>
      </w:r>
      <w:r w:rsidR="00EB44B2" w:rsidRPr="009B0EA8">
        <w:rPr>
          <w:rFonts w:eastAsia="Arial Unicode MS"/>
          <w:spacing w:val="-4"/>
        </w:rPr>
        <w:t>Simplified approach</w:t>
      </w:r>
      <w:r w:rsidRPr="009B0EA8">
        <w:rPr>
          <w:rFonts w:eastAsia="Arial Unicode MS"/>
          <w:spacing w:val="-4"/>
        </w:rPr>
        <w:t xml:space="preserve">) </w:t>
      </w:r>
      <w:r w:rsidRPr="009B0EA8">
        <w:rPr>
          <w:rFonts w:eastAsia="Arial Unicode MS"/>
          <w:spacing w:val="-4"/>
          <w:cs/>
        </w:rPr>
        <w:t xml:space="preserve">ตาม </w:t>
      </w:r>
      <w:r w:rsidRPr="009B0EA8">
        <w:rPr>
          <w:rFonts w:eastAsia="Arial Unicode MS"/>
          <w:spacing w:val="-4"/>
        </w:rPr>
        <w:t xml:space="preserve">TFRS </w:t>
      </w:r>
      <w:r w:rsidR="00CF1017" w:rsidRPr="00CF1017">
        <w:rPr>
          <w:rFonts w:eastAsia="Arial Unicode MS"/>
          <w:spacing w:val="-4"/>
        </w:rPr>
        <w:t>9</w:t>
      </w:r>
      <w:r w:rsidRPr="009B0EA8">
        <w:rPr>
          <w:rFonts w:eastAsia="Arial Unicode MS"/>
          <w:spacing w:val="-4"/>
        </w:rPr>
        <w:t xml:space="preserve"> </w:t>
      </w:r>
      <w:r w:rsidRPr="009B0EA8">
        <w:rPr>
          <w:rFonts w:eastAsia="Arial Unicode MS"/>
          <w:spacing w:val="-4"/>
          <w:cs/>
        </w:rPr>
        <w:t>ในการรับรู้การด้อยค่า</w:t>
      </w:r>
      <w:r w:rsidRPr="009B0EA8">
        <w:rPr>
          <w:rFonts w:eastAsia="Arial Unicode MS"/>
          <w:cs/>
        </w:rPr>
        <w:t>ขอ</w:t>
      </w:r>
      <w:r w:rsidR="00941BD2" w:rsidRPr="009B0EA8">
        <w:rPr>
          <w:rFonts w:eastAsia="Arial Unicode MS"/>
          <w:cs/>
        </w:rPr>
        <w:t>ง</w:t>
      </w:r>
      <w:r w:rsidRPr="009B0EA8">
        <w:rPr>
          <w:rFonts w:eastAsia="Arial Unicode MS"/>
          <w:cs/>
        </w:rPr>
        <w:t>ลูกหนี้การค้า</w:t>
      </w:r>
      <w:r w:rsidRPr="009B0EA8">
        <w:rPr>
          <w:rFonts w:eastAsia="Arial Unicode MS"/>
        </w:rPr>
        <w:t xml:space="preserve"> </w:t>
      </w:r>
      <w:r w:rsidRPr="009B0EA8">
        <w:rPr>
          <w:rFonts w:eastAsia="Arial Unicode MS"/>
          <w:cs/>
        </w:rPr>
        <w:t>สินทรัพย์ที่เกิดจากสัญญา</w:t>
      </w:r>
      <w:r w:rsidRPr="009B0EA8">
        <w:rPr>
          <w:rFonts w:eastAsia="Arial Unicode MS"/>
        </w:rPr>
        <w:t xml:space="preserve"> </w:t>
      </w:r>
      <w:r w:rsidRPr="009B0EA8">
        <w:rPr>
          <w:rFonts w:eastAsia="Arial Unicode MS"/>
          <w:cs/>
        </w:rPr>
        <w:t>และลูกหนี้ตามสัญญาเช่า ตามประมาณการ</w:t>
      </w:r>
      <w:r w:rsidRPr="00E84424">
        <w:rPr>
          <w:rFonts w:eastAsia="Arial Unicode MS"/>
          <w:cs/>
        </w:rPr>
        <w:t>ผลขาดทุนด้านเครดิตตลอด</w:t>
      </w:r>
      <w:r w:rsidRPr="00E84424">
        <w:rPr>
          <w:rFonts w:eastAsia="Arial Unicode MS"/>
          <w:spacing w:val="-4"/>
          <w:cs/>
        </w:rPr>
        <w:t>อายุของสินทรัพย์ดังกล่าวตั้งแต่วันที่กลุ่มกิจการเริ่มรับรู้ลูกหนี้การค้า</w:t>
      </w:r>
      <w:r w:rsidRPr="00E84424">
        <w:rPr>
          <w:rFonts w:eastAsia="Arial Unicode MS"/>
          <w:spacing w:val="-4"/>
        </w:rPr>
        <w:t xml:space="preserve"> </w:t>
      </w:r>
      <w:r w:rsidRPr="00E84424">
        <w:rPr>
          <w:rFonts w:eastAsia="Arial Unicode MS"/>
          <w:spacing w:val="-4"/>
          <w:cs/>
        </w:rPr>
        <w:t>สินทรัพย์ที่เกิดจากสัญญา</w:t>
      </w:r>
      <w:r w:rsidRPr="00E84424">
        <w:rPr>
          <w:rFonts w:eastAsia="Arial Unicode MS"/>
          <w:spacing w:val="-4"/>
        </w:rPr>
        <w:t xml:space="preserve"> </w:t>
      </w:r>
      <w:r w:rsidRPr="00E84424">
        <w:rPr>
          <w:rFonts w:eastAsia="Arial Unicode MS"/>
          <w:spacing w:val="-4"/>
          <w:cs/>
        </w:rPr>
        <w:t>และลูกหนี้ตามสัญญาเช่า</w:t>
      </w:r>
    </w:p>
    <w:p w14:paraId="28984E85" w14:textId="77777777" w:rsidR="00B877A4" w:rsidRPr="00E84424" w:rsidRDefault="00B877A4" w:rsidP="0072739E">
      <w:pPr>
        <w:pStyle w:val="Style1"/>
        <w:ind w:left="1080" w:firstLine="0"/>
        <w:jc w:val="thaiDistribute"/>
        <w:rPr>
          <w:rFonts w:eastAsia="Arial Unicode MS"/>
        </w:rPr>
      </w:pPr>
    </w:p>
    <w:p w14:paraId="7609135D" w14:textId="61F74985" w:rsidR="00B877A4" w:rsidRPr="00E84424" w:rsidRDefault="00B877A4" w:rsidP="0072739E">
      <w:pPr>
        <w:pStyle w:val="BlockText"/>
        <w:ind w:left="1080" w:right="0" w:firstLine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E84424">
        <w:rPr>
          <w:rFonts w:ascii="Browallia New" w:hAnsi="Browallia New" w:cs="Browallia New"/>
          <w:sz w:val="26"/>
          <w:szCs w:val="26"/>
          <w:cs/>
        </w:rPr>
        <w:t>ในการพิจารณาผลขาดทุนด้านเครดิตที่คาดว่าจะเกิดขึ้น ผู้บริหารได้จัดกลุ่มลูกหนี้ตามความเสี่ยงด้านเครดิตที่มีลักษณะร่วมกันและตามกลุ่มระยะเวลาที่เกินกำหนดชำระ ทั้งนี้เนื่องจากสินทรัพย์ที่เกิดจากสัญญานั้นเป็นงานที่ส่งมอบแต่ยังไม่ได้เรียกเก็บซึ่งมีลักษณะความเสี่ยงใกล้เคียงกับลูกหนี้สำหรับสัญญาประเภทเดียวกัน ผู้บริหารจึงได้ใช้อัตรา</w:t>
      </w:r>
      <w:r w:rsidR="00E84424" w:rsidRPr="00E84424">
        <w:rPr>
          <w:rFonts w:ascii="Browallia New" w:hAnsi="Browallia New" w:cs="Browallia New"/>
          <w:sz w:val="26"/>
          <w:szCs w:val="26"/>
          <w:cs/>
        </w:rPr>
        <w:br/>
      </w:r>
      <w:r w:rsidRPr="00E84424">
        <w:rPr>
          <w:rFonts w:ascii="Browallia New" w:hAnsi="Browallia New" w:cs="Browallia New"/>
          <w:sz w:val="26"/>
          <w:szCs w:val="26"/>
          <w:cs/>
        </w:rPr>
        <w:t xml:space="preserve">ผลขาดทุนด้านเครดิตของลูกหนี้กับสินทรัพย์ที่เกิดจากสัญญาที่เกี่ยวข้องด้วย อัตราขาดทุนด้านเครดิตที่คาดว่าจะเกิดขึ้นพิจารณาจากลักษณะการจ่ายชำระในอดีต ข้อมูลผลขาดทุนด้านเครดิตจากประสบการณ์ในอดีต รวมทั้งข้อมูลและปัจจัยในอนาคตที่อาจมีผลกระทบต่อการจ่ายชำระของลูกหนี้ </w:t>
      </w:r>
    </w:p>
    <w:p w14:paraId="5538DFD4" w14:textId="77777777" w:rsidR="00B877A4" w:rsidRPr="00E84424" w:rsidRDefault="00B877A4" w:rsidP="0072739E">
      <w:pPr>
        <w:pStyle w:val="Style1"/>
        <w:ind w:left="1080" w:firstLine="0"/>
        <w:jc w:val="thaiDistribute"/>
        <w:rPr>
          <w:rFonts w:eastAsia="Arial Unicode MS"/>
        </w:rPr>
      </w:pPr>
    </w:p>
    <w:p w14:paraId="01EFAA67" w14:textId="4CF07ED2" w:rsidR="00B877A4" w:rsidRPr="00E84424" w:rsidRDefault="00B877A4" w:rsidP="0072739E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84424">
        <w:rPr>
          <w:rFonts w:ascii="Browallia New" w:hAnsi="Browallia New" w:cs="Browallia New"/>
          <w:sz w:val="26"/>
          <w:szCs w:val="26"/>
          <w:cs/>
          <w:lang w:val="en-GB"/>
        </w:rPr>
        <w:t xml:space="preserve">ประมาณการอัตราผลขาดทุนด้านเครดิตที่คาดว่าจะเกิดขึ้นพิจารณาจากประวัติการชำระเงินจากการขายในช่วงระยะเวลา </w:t>
      </w:r>
      <w:r w:rsidR="00CF1017" w:rsidRPr="00CF1017">
        <w:rPr>
          <w:rFonts w:ascii="Browallia New" w:hAnsi="Browallia New" w:cs="Browallia New"/>
          <w:sz w:val="26"/>
          <w:szCs w:val="26"/>
          <w:lang w:val="en-GB"/>
        </w:rPr>
        <w:t>36</w:t>
      </w:r>
      <w:r w:rsidRPr="00E84424">
        <w:rPr>
          <w:rFonts w:ascii="Browallia New" w:hAnsi="Browallia New" w:cs="Browallia New"/>
          <w:sz w:val="26"/>
          <w:szCs w:val="26"/>
          <w:cs/>
          <w:lang w:val="en-GB"/>
        </w:rPr>
        <w:t xml:space="preserve"> เดือนก่อนวันที่ </w:t>
      </w:r>
      <w:r w:rsidR="00CF1017" w:rsidRPr="00CF1017">
        <w:rPr>
          <w:rFonts w:ascii="Browallia New" w:hAnsi="Browallia New" w:cs="Browallia New"/>
          <w:sz w:val="26"/>
          <w:szCs w:val="26"/>
          <w:lang w:val="en-GB"/>
        </w:rPr>
        <w:t>1</w:t>
      </w:r>
      <w:r w:rsidRPr="00E84424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E84424">
        <w:rPr>
          <w:rFonts w:ascii="Browallia New" w:hAnsi="Browallia New" w:cs="Browallia New"/>
          <w:sz w:val="26"/>
          <w:szCs w:val="26"/>
          <w:cs/>
          <w:lang w:val="en-GB"/>
        </w:rPr>
        <w:t xml:space="preserve">มกราคม พ.ศ. </w:t>
      </w:r>
      <w:r w:rsidR="00CF1017" w:rsidRPr="00CF1017">
        <w:rPr>
          <w:rFonts w:ascii="Browallia New" w:hAnsi="Browallia New" w:cs="Browallia New"/>
          <w:sz w:val="26"/>
          <w:szCs w:val="26"/>
          <w:lang w:val="en-GB"/>
        </w:rPr>
        <w:t>2563</w:t>
      </w:r>
    </w:p>
    <w:p w14:paraId="1F82F7ED" w14:textId="344CA076" w:rsidR="00B877A4" w:rsidRPr="00E84424" w:rsidRDefault="00B877A4" w:rsidP="00E803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eastAsia="Arial Unicode MS" w:hAnsi="Browallia New" w:cs="Browallia New"/>
          <w:sz w:val="26"/>
          <w:szCs w:val="26"/>
        </w:rPr>
      </w:pPr>
    </w:p>
    <w:p w14:paraId="6A39785C" w14:textId="47771B29" w:rsidR="00B877A4" w:rsidRPr="00E84424" w:rsidRDefault="00B877A4" w:rsidP="007E506B">
      <w:pPr>
        <w:pStyle w:val="Style1"/>
        <w:ind w:left="1080" w:firstLine="0"/>
        <w:jc w:val="thaiDistribute"/>
        <w:rPr>
          <w:rFonts w:eastAsia="Arial Unicode MS"/>
        </w:rPr>
      </w:pPr>
      <w:r w:rsidRPr="00E84424">
        <w:rPr>
          <w:rFonts w:eastAsia="Arial Unicode MS"/>
          <w:cs/>
        </w:rPr>
        <w:t xml:space="preserve">สำหรับสินทรัพย์ทางการเงินที่วัดมูลค่าด้วยราคาทุนตัดจำหน่าย และ </w:t>
      </w:r>
      <w:r w:rsidRPr="00E84424">
        <w:rPr>
          <w:rFonts w:eastAsia="Arial Unicode MS"/>
        </w:rPr>
        <w:t>FVOCI</w:t>
      </w:r>
      <w:r w:rsidRPr="00E84424">
        <w:rPr>
          <w:rFonts w:eastAsia="Arial Unicode MS"/>
          <w:cs/>
        </w:rPr>
        <w:t xml:space="preserve"> กลุ่มกิจการใช้วิธีการทั่วไป (</w:t>
      </w:r>
      <w:r w:rsidRPr="00E84424">
        <w:rPr>
          <w:rFonts w:eastAsia="Arial Unicode MS"/>
        </w:rPr>
        <w:t xml:space="preserve">General approach) </w:t>
      </w:r>
      <w:r w:rsidRPr="00E84424">
        <w:rPr>
          <w:rFonts w:eastAsia="Arial Unicode MS"/>
          <w:cs/>
        </w:rPr>
        <w:t xml:space="preserve">ตาม </w:t>
      </w:r>
      <w:r w:rsidRPr="00E84424">
        <w:rPr>
          <w:rFonts w:eastAsia="Arial Unicode MS"/>
        </w:rPr>
        <w:t xml:space="preserve">TFRS </w:t>
      </w:r>
      <w:r w:rsidR="00CF1017" w:rsidRPr="00CF1017">
        <w:rPr>
          <w:rFonts w:eastAsia="Arial Unicode MS"/>
        </w:rPr>
        <w:t>9</w:t>
      </w:r>
      <w:r w:rsidRPr="00E84424">
        <w:rPr>
          <w:rFonts w:eastAsia="Arial Unicode MS"/>
        </w:rPr>
        <w:t xml:space="preserve"> </w:t>
      </w:r>
      <w:r w:rsidRPr="00E84424">
        <w:rPr>
          <w:rFonts w:eastAsia="Arial Unicode MS"/>
          <w:cs/>
        </w:rPr>
        <w:t>ในการวัดมูลค่าผลขาดทุนด้านเครดิตที่คาดว่าจะเกิดขึ้น ซึ่งกำหนดให้พิจารณาผลขาดทุนที่คาดว่าจะเกิดขึ้นภายใน</w:t>
      </w:r>
      <w:r w:rsidRPr="00E84424">
        <w:rPr>
          <w:rFonts w:eastAsia="Arial Unicode MS"/>
        </w:rPr>
        <w:t xml:space="preserve"> </w:t>
      </w:r>
      <w:r w:rsidR="00CF1017" w:rsidRPr="00CF1017">
        <w:rPr>
          <w:rFonts w:eastAsia="Arial Unicode MS"/>
        </w:rPr>
        <w:t>12</w:t>
      </w:r>
      <w:r w:rsidRPr="00E84424">
        <w:rPr>
          <w:rFonts w:eastAsia="Arial Unicode MS"/>
        </w:rPr>
        <w:t xml:space="preserve"> </w:t>
      </w:r>
      <w:r w:rsidRPr="00E84424">
        <w:rPr>
          <w:rFonts w:eastAsia="Arial Unicode MS"/>
          <w:cs/>
        </w:rPr>
        <w:t>เดือนหรือตลอดอายุสินทรัพย์ ขึ้นอยู่กับว่ามีการเพิ่มขึ้นของความเสี่ยงด้านเครดิตอย่างมีนัยสำคัญหรือไม่ และรับรู้ผลขาดทุนจากการด้อยค่าตั้งแต่เริ่มรับรู้สินทรัพย์ทางการเงินดังกล่าว</w:t>
      </w:r>
    </w:p>
    <w:p w14:paraId="39CB4AFF" w14:textId="77777777" w:rsidR="00B877A4" w:rsidRPr="00E84424" w:rsidRDefault="00B877A4" w:rsidP="007E506B">
      <w:pPr>
        <w:pStyle w:val="Style1"/>
        <w:ind w:left="1080" w:firstLine="0"/>
        <w:jc w:val="thaiDistribute"/>
        <w:rPr>
          <w:rFonts w:eastAsia="Arial Unicode MS"/>
        </w:rPr>
      </w:pPr>
    </w:p>
    <w:p w14:paraId="4708EFDA" w14:textId="7B2880A4" w:rsidR="00B877A4" w:rsidRPr="00E84424" w:rsidRDefault="00B877A4" w:rsidP="007E506B">
      <w:pPr>
        <w:pStyle w:val="Style1"/>
        <w:ind w:left="1080" w:firstLine="0"/>
        <w:jc w:val="thaiDistribute"/>
        <w:rPr>
          <w:rFonts w:eastAsia="Arial Unicode MS"/>
        </w:rPr>
      </w:pPr>
      <w:r w:rsidRPr="00E84424">
        <w:rPr>
          <w:rFonts w:eastAsia="Arial Unicode MS"/>
          <w:cs/>
        </w:rPr>
        <w:t xml:space="preserve">กลุ่มกิจการประเมินความเสี่ยงด้านเครดิตของสินทรัพย์ทางการเงินดังกล่าวทุกสิ้นรอบระยะเวลารายงาน ว่ามีการเพิ่มขึ้นอย่างมีนัยสำคัญนับตั้งแต่การรับรู้รายการเมื่อแรกเริ่มหรือไม่ </w:t>
      </w:r>
      <w:r w:rsidR="000B6D22">
        <w:rPr>
          <w:rFonts w:eastAsia="Arial Unicode MS" w:hint="cs"/>
          <w:cs/>
        </w:rPr>
        <w:t>โดย</w:t>
      </w:r>
      <w:r w:rsidRPr="00E84424">
        <w:rPr>
          <w:rFonts w:eastAsia="Arial Unicode MS"/>
          <w:cs/>
        </w:rPr>
        <w:t>เปรียบเทียบความเสี่ยงของการผิดสัญญาที่จะเกิดขึ้น ณ วันที่รายงาน กับความเสี่ยงของการผิดสัญญาที่จะเกิดขึ้น ณ วันที่รับรู้รายการเริ่มแรก</w:t>
      </w:r>
    </w:p>
    <w:p w14:paraId="3CE66885" w14:textId="77777777" w:rsidR="00B877A4" w:rsidRPr="00E84424" w:rsidRDefault="00B877A4" w:rsidP="007E506B">
      <w:pPr>
        <w:spacing w:line="240" w:lineRule="auto"/>
        <w:ind w:left="1080"/>
        <w:rPr>
          <w:rFonts w:ascii="Browallia New" w:hAnsi="Browallia New" w:cs="Browallia New"/>
          <w:sz w:val="26"/>
          <w:szCs w:val="26"/>
          <w:lang w:val="en-GB"/>
        </w:rPr>
      </w:pPr>
    </w:p>
    <w:p w14:paraId="6E44867D" w14:textId="631B04CF" w:rsidR="00B877A4" w:rsidRPr="00E84424" w:rsidRDefault="00B877A4" w:rsidP="007E506B">
      <w:pPr>
        <w:pStyle w:val="Style1"/>
        <w:ind w:left="1080" w:firstLine="0"/>
        <w:jc w:val="thaiDistribute"/>
        <w:rPr>
          <w:rFonts w:eastAsia="Arial Unicode MS"/>
        </w:rPr>
      </w:pPr>
      <w:r w:rsidRPr="00E84424">
        <w:rPr>
          <w:rFonts w:eastAsia="Arial Unicode MS"/>
          <w:cs/>
        </w:rPr>
        <w:t>กลุ่มกิจการพิจารณาและรับรู้ผลขาดทุนด้านเครดิตที่คาดว่าจะเกิดขึ้น โดยพิจารณาถึงการคาดการณ์ในอนาคตมาประกอบกับประสบการณ์ในอดีต</w:t>
      </w:r>
      <w:r w:rsidRPr="00E84424">
        <w:rPr>
          <w:rFonts w:eastAsia="Arial Unicode MS"/>
        </w:rPr>
        <w:t xml:space="preserve"> </w:t>
      </w:r>
      <w:r w:rsidRPr="00E84424">
        <w:rPr>
          <w:rFonts w:eastAsia="Arial Unicode MS"/>
          <w:cs/>
        </w:rPr>
        <w:t xml:space="preserve"> โดยผลขาดทุนด้านเครดิตที่รับรู้เกิดจากประมาณการความน่าจะเป็นของผลขาดทุนด้านเครดิตถัวเฉลี่ยถ่วงนํ้าหนัก (เช่น มูลค่าปัจจุบันของจำนวนเงินสดที่คาดว่าจะไม่ได้รับทั้งหมดถัวเฉลี่ยถ่วงน้ำหนัก) โดยจำนวนเงินสดที่คาดว่าจะไม่ได้รับ หมายถึงผลต่างระหว่างกระแสเงินสดตามสัญญาทั้งหมดและกระแสเงินสด</w:t>
      </w:r>
      <w:r w:rsidR="00EF0176">
        <w:rPr>
          <w:rFonts w:eastAsia="Arial Unicode MS"/>
        </w:rPr>
        <w:br/>
      </w:r>
      <w:r w:rsidRPr="00E84424">
        <w:rPr>
          <w:rFonts w:eastAsia="Arial Unicode MS"/>
          <w:cs/>
        </w:rPr>
        <w:t xml:space="preserve">ซึ่งกลุ่มกิจการคาดว่าจะได้รับ คิดลดด้วยอัตราดอกเบี้ยที่แท้จริงเมื่อแรกเริ่มของสัญญา </w:t>
      </w:r>
    </w:p>
    <w:p w14:paraId="7BA8683D" w14:textId="77777777" w:rsidR="00B877A4" w:rsidRPr="00E84424" w:rsidRDefault="00B877A4" w:rsidP="0072739E">
      <w:pPr>
        <w:spacing w:line="240" w:lineRule="auto"/>
        <w:ind w:left="1080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14:paraId="4C73E876" w14:textId="5335CC27" w:rsidR="00B877A4" w:rsidRPr="00E84424" w:rsidRDefault="00B877A4" w:rsidP="0072739E">
      <w:pPr>
        <w:pStyle w:val="Style1"/>
        <w:ind w:left="1080" w:firstLine="0"/>
        <w:jc w:val="thaiDistribute"/>
        <w:rPr>
          <w:rFonts w:eastAsia="Arial Unicode MS"/>
        </w:rPr>
      </w:pPr>
      <w:r w:rsidRPr="00E84424">
        <w:rPr>
          <w:rFonts w:eastAsia="Arial Unicode MS"/>
          <w:cs/>
        </w:rPr>
        <w:t>กลุ่มกิจการวัดมูลค่าผลขาดทุนด้านเครดิตที่คาดว่าจะเกิดขึ้นโดยสะท้อนถึงปัจจัยต่อไปนี้</w:t>
      </w:r>
    </w:p>
    <w:p w14:paraId="51E5E250" w14:textId="77777777" w:rsidR="00E84424" w:rsidRPr="00E84424" w:rsidRDefault="00E84424" w:rsidP="00E84424">
      <w:pPr>
        <w:pStyle w:val="Style1"/>
        <w:ind w:left="1080" w:firstLine="0"/>
        <w:jc w:val="thaiDistribute"/>
        <w:rPr>
          <w:rFonts w:eastAsia="Arial Unicode MS"/>
        </w:rPr>
      </w:pPr>
    </w:p>
    <w:p w14:paraId="15A9C219" w14:textId="2059F34E" w:rsidR="00B877A4" w:rsidRPr="00E84424" w:rsidRDefault="00B877A4" w:rsidP="0072739E">
      <w:pPr>
        <w:pStyle w:val="Style1"/>
        <w:numPr>
          <w:ilvl w:val="1"/>
          <w:numId w:val="25"/>
        </w:numPr>
        <w:tabs>
          <w:tab w:val="left" w:pos="1440"/>
        </w:tabs>
        <w:ind w:left="1080" w:firstLine="0"/>
        <w:jc w:val="thaiDistribute"/>
        <w:rPr>
          <w:rFonts w:eastAsia="Arial Unicode MS"/>
        </w:rPr>
      </w:pPr>
      <w:r w:rsidRPr="00E84424">
        <w:rPr>
          <w:rFonts w:eastAsia="Arial Unicode MS"/>
          <w:cs/>
        </w:rPr>
        <w:t>จำนวนเงินที่</w:t>
      </w:r>
      <w:r w:rsidR="00E35286" w:rsidRPr="00E84424">
        <w:rPr>
          <w:rFonts w:eastAsia="Arial Unicode MS"/>
          <w:cs/>
        </w:rPr>
        <w:t>ค</w:t>
      </w:r>
      <w:r w:rsidRPr="00E84424">
        <w:rPr>
          <w:rFonts w:eastAsia="Arial Unicode MS"/>
          <w:cs/>
        </w:rPr>
        <w:t>าดว่าจะไม่ได้รับถ่วงน้ำหนักตามประมาณการความน่าจะเป็น</w:t>
      </w:r>
    </w:p>
    <w:p w14:paraId="2C87FAA5" w14:textId="77777777" w:rsidR="00B877A4" w:rsidRPr="00E84424" w:rsidRDefault="00B877A4" w:rsidP="0072739E">
      <w:pPr>
        <w:pStyle w:val="Style1"/>
        <w:numPr>
          <w:ilvl w:val="1"/>
          <w:numId w:val="25"/>
        </w:numPr>
        <w:tabs>
          <w:tab w:val="left" w:pos="1440"/>
        </w:tabs>
        <w:ind w:left="1080" w:firstLine="0"/>
        <w:jc w:val="thaiDistribute"/>
        <w:rPr>
          <w:rFonts w:eastAsia="Arial Unicode MS"/>
        </w:rPr>
      </w:pPr>
      <w:r w:rsidRPr="00E84424">
        <w:rPr>
          <w:rFonts w:eastAsia="Arial Unicode MS"/>
          <w:cs/>
        </w:rPr>
        <w:t>มูลค่าเงินตามเวลา</w:t>
      </w:r>
    </w:p>
    <w:p w14:paraId="77A7634E" w14:textId="77777777" w:rsidR="00B877A4" w:rsidRPr="00E84424" w:rsidRDefault="00B877A4" w:rsidP="0072739E">
      <w:pPr>
        <w:pStyle w:val="Style1"/>
        <w:numPr>
          <w:ilvl w:val="1"/>
          <w:numId w:val="25"/>
        </w:numPr>
        <w:tabs>
          <w:tab w:val="left" w:pos="1440"/>
        </w:tabs>
        <w:ind w:left="1440"/>
        <w:jc w:val="thaiDistribute"/>
        <w:rPr>
          <w:rFonts w:eastAsia="Arial Unicode MS"/>
        </w:rPr>
      </w:pPr>
      <w:r w:rsidRPr="00E84424">
        <w:rPr>
          <w:rFonts w:eastAsia="Arial Unicode MS"/>
          <w:cs/>
        </w:rPr>
        <w:t>ข้อมูลสนับสนุนและความสมเหตุสมผล ณ วันที่รายงาน เกี่ยวกับประสบการณ์ในอดีต สภาพการณ์ในปัจจุบัน และการคาดการณ์ไปในอนาคต</w:t>
      </w:r>
    </w:p>
    <w:p w14:paraId="6B999F98" w14:textId="77777777" w:rsidR="00B877A4" w:rsidRPr="00E84424" w:rsidRDefault="00B877A4" w:rsidP="0072739E">
      <w:pPr>
        <w:pStyle w:val="Style1"/>
        <w:ind w:left="1080" w:firstLine="0"/>
        <w:jc w:val="thaiDistribute"/>
        <w:rPr>
          <w:rFonts w:eastAsia="Arial Unicode MS"/>
        </w:rPr>
      </w:pPr>
    </w:p>
    <w:p w14:paraId="7F8C7896" w14:textId="158AF26D" w:rsidR="00B877A4" w:rsidRPr="00E84424" w:rsidRDefault="00B877A4" w:rsidP="0072739E">
      <w:pPr>
        <w:pStyle w:val="Style1"/>
        <w:ind w:left="1080" w:firstLine="0"/>
        <w:jc w:val="thaiDistribute"/>
        <w:rPr>
          <w:rFonts w:eastAsia="Arial Unicode MS"/>
        </w:rPr>
      </w:pPr>
      <w:r w:rsidRPr="00E84424">
        <w:rPr>
          <w:rFonts w:eastAsia="Arial Unicode MS"/>
          <w:cs/>
        </w:rPr>
        <w:t>ผลขาดทุนและการกลับรายการผลขาดทุนจากการด้อยค่าบันทึกในกำไรหรือขาดทุนแสดงรวมอยู่ในรายการค่าใช้จ่าย</w:t>
      </w:r>
      <w:r w:rsidR="0072739E" w:rsidRPr="00E84424">
        <w:rPr>
          <w:rFonts w:eastAsia="Arial Unicode MS"/>
        </w:rPr>
        <w:br/>
      </w:r>
      <w:r w:rsidRPr="00E84424">
        <w:rPr>
          <w:rFonts w:eastAsia="Arial Unicode MS"/>
          <w:cs/>
        </w:rPr>
        <w:t>ในการบริหาร</w:t>
      </w:r>
    </w:p>
    <w:p w14:paraId="4AFB01C3" w14:textId="3D273E35" w:rsidR="003231FA" w:rsidRDefault="003231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>
        <w:rPr>
          <w:rFonts w:eastAsia="Arial Unicode MS"/>
          <w:cs/>
        </w:rPr>
        <w:br w:type="page"/>
      </w:r>
    </w:p>
    <w:p w14:paraId="258A5A63" w14:textId="77777777" w:rsidR="00B877A4" w:rsidRPr="00E84424" w:rsidRDefault="00B877A4" w:rsidP="0072739E">
      <w:pPr>
        <w:pStyle w:val="Style1"/>
        <w:ind w:left="1080" w:firstLine="0"/>
        <w:jc w:val="thaiDistribute"/>
        <w:rPr>
          <w:rFonts w:eastAsia="Arial Unicode MS"/>
        </w:rPr>
      </w:pPr>
    </w:p>
    <w:p w14:paraId="5879A065" w14:textId="4F64C6F8" w:rsidR="006541DE" w:rsidRPr="00E84424" w:rsidRDefault="00B877A4" w:rsidP="0072739E">
      <w:pPr>
        <w:pStyle w:val="Style1"/>
        <w:ind w:left="1080" w:firstLine="0"/>
        <w:jc w:val="thaiDistribute"/>
        <w:rPr>
          <w:rFonts w:eastAsia="Arial Unicode MS"/>
          <w:spacing w:val="-4"/>
        </w:rPr>
      </w:pPr>
      <w:r w:rsidRPr="00E84424">
        <w:rPr>
          <w:rFonts w:eastAsia="Arial Unicode MS"/>
          <w:spacing w:val="-4"/>
          <w:cs/>
        </w:rPr>
        <w:t xml:space="preserve">การจัดประเภทและการวัดมูลค่าสินทรัพย์ทางการเงินสำหรับปีสิ้นสุดวันที่ </w:t>
      </w:r>
      <w:r w:rsidR="00CF1017" w:rsidRPr="00CF1017">
        <w:rPr>
          <w:rFonts w:eastAsia="Arial Unicode MS"/>
          <w:spacing w:val="-4"/>
        </w:rPr>
        <w:t>31</w:t>
      </w:r>
      <w:r w:rsidRPr="00E84424">
        <w:rPr>
          <w:rFonts w:eastAsia="Arial Unicode MS"/>
          <w:spacing w:val="-4"/>
          <w:cs/>
        </w:rPr>
        <w:t xml:space="preserve"> ธันวาคม พ.ศ. </w:t>
      </w:r>
      <w:r w:rsidR="00CF1017" w:rsidRPr="00CF1017">
        <w:rPr>
          <w:rFonts w:eastAsia="Arial Unicode MS"/>
          <w:spacing w:val="-4"/>
        </w:rPr>
        <w:t>2562</w:t>
      </w:r>
      <w:r w:rsidRPr="00E84424">
        <w:rPr>
          <w:rFonts w:eastAsia="Arial Unicode MS"/>
          <w:spacing w:val="-4"/>
          <w:cs/>
        </w:rPr>
        <w:t xml:space="preserve"> ได้สรุปไว้ในหมายเหตุ</w:t>
      </w:r>
      <w:r w:rsidR="00E35286" w:rsidRPr="00E84424">
        <w:rPr>
          <w:rFonts w:eastAsia="Arial Unicode MS"/>
          <w:spacing w:val="-4"/>
          <w:cs/>
        </w:rPr>
        <w:t>ฯ</w:t>
      </w:r>
      <w:r w:rsidRPr="00E84424">
        <w:rPr>
          <w:rFonts w:eastAsia="Arial Unicode MS"/>
          <w:spacing w:val="-4"/>
          <w:cs/>
        </w:rPr>
        <w:t xml:space="preserve"> </w:t>
      </w:r>
      <w:r w:rsidR="003C4A07" w:rsidRPr="00E84424">
        <w:rPr>
          <w:rFonts w:eastAsia="Arial Unicode MS"/>
          <w:spacing w:val="-4"/>
          <w:cs/>
        </w:rPr>
        <w:t xml:space="preserve">ข้อ </w:t>
      </w:r>
      <w:r w:rsidR="00CF1017" w:rsidRPr="00CF1017">
        <w:rPr>
          <w:rFonts w:eastAsia="Arial Unicode MS"/>
          <w:spacing w:val="-4"/>
        </w:rPr>
        <w:t>5</w:t>
      </w:r>
      <w:r w:rsidRPr="00E84424">
        <w:rPr>
          <w:rFonts w:eastAsia="Arial Unicode MS"/>
          <w:spacing w:val="-4"/>
          <w:cs/>
        </w:rPr>
        <w:t>.</w:t>
      </w:r>
      <w:r w:rsidR="00CF1017" w:rsidRPr="00CF1017">
        <w:rPr>
          <w:rFonts w:eastAsia="Arial Unicode MS"/>
          <w:spacing w:val="-4"/>
        </w:rPr>
        <w:t>1</w:t>
      </w:r>
      <w:r w:rsidR="007E506B" w:rsidRPr="00E84424">
        <w:rPr>
          <w:rFonts w:eastAsia="Arial Unicode MS"/>
          <w:spacing w:val="-4"/>
          <w:cs/>
        </w:rPr>
        <w:t xml:space="preserve"> </w:t>
      </w:r>
      <w:r w:rsidRPr="00E84424">
        <w:rPr>
          <w:rFonts w:eastAsia="Arial Unicode MS"/>
          <w:spacing w:val="-4"/>
          <w:cs/>
        </w:rPr>
        <w:t>(</w:t>
      </w:r>
      <w:r w:rsidR="00E35286" w:rsidRPr="00E84424">
        <w:rPr>
          <w:rFonts w:eastAsia="Arial Unicode MS"/>
          <w:spacing w:val="-4"/>
          <w:cs/>
        </w:rPr>
        <w:t>ง</w:t>
      </w:r>
      <w:r w:rsidRPr="00E84424">
        <w:rPr>
          <w:rFonts w:eastAsia="Arial Unicode MS"/>
          <w:spacing w:val="-4"/>
          <w:cs/>
        </w:rPr>
        <w:t xml:space="preserve">) </w:t>
      </w:r>
      <w:bookmarkStart w:id="38" w:name="_Toc48681805"/>
    </w:p>
    <w:p w14:paraId="5030CCB6" w14:textId="77777777" w:rsidR="007E506B" w:rsidRPr="00E84424" w:rsidRDefault="007E506B" w:rsidP="007E50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80"/>
        <w:rPr>
          <w:rFonts w:ascii="Browallia New" w:hAnsi="Browallia New" w:cs="Browallia New"/>
          <w:sz w:val="26"/>
          <w:szCs w:val="26"/>
          <w:lang w:val="en-GB"/>
        </w:rPr>
      </w:pPr>
    </w:p>
    <w:p w14:paraId="394D4525" w14:textId="626289BB" w:rsidR="00B877A4" w:rsidRPr="00E84424" w:rsidRDefault="00B877A4" w:rsidP="007E50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rPr>
          <w:rFonts w:ascii="Browallia New" w:eastAsia="Arial Unicode MS" w:hAnsi="Browallia New" w:cs="Browallia New"/>
          <w:sz w:val="26"/>
          <w:szCs w:val="26"/>
          <w:cs/>
        </w:rPr>
      </w:pPr>
      <w:r w:rsidRPr="00E84424">
        <w:rPr>
          <w:rFonts w:ascii="Browallia New" w:hAnsi="Browallia New" w:cs="Browallia New"/>
          <w:b/>
          <w:sz w:val="26"/>
          <w:szCs w:val="26"/>
          <w:u w:val="single"/>
          <w:cs/>
          <w:lang w:val="en-GB"/>
        </w:rPr>
        <w:t xml:space="preserve">สำหรับปีสิ้นสุดวันที่ </w:t>
      </w:r>
      <w:r w:rsidR="00CF1017" w:rsidRPr="00CF1017">
        <w:rPr>
          <w:rFonts w:ascii="Browallia New" w:hAnsi="Browallia New" w:cs="Browallia New"/>
          <w:bCs/>
          <w:sz w:val="26"/>
          <w:szCs w:val="26"/>
          <w:u w:val="single"/>
          <w:lang w:val="en-GB"/>
        </w:rPr>
        <w:t>31</w:t>
      </w:r>
      <w:r w:rsidRPr="00E84424">
        <w:rPr>
          <w:rFonts w:ascii="Browallia New" w:hAnsi="Browallia New" w:cs="Browallia New"/>
          <w:b/>
          <w:sz w:val="26"/>
          <w:szCs w:val="26"/>
          <w:u w:val="single"/>
          <w:cs/>
          <w:lang w:val="en-GB"/>
        </w:rPr>
        <w:t xml:space="preserve"> ธันวาคม พ.ศ. </w:t>
      </w:r>
      <w:r w:rsidR="00CF1017" w:rsidRPr="00CF1017">
        <w:rPr>
          <w:rFonts w:ascii="Browallia New" w:hAnsi="Browallia New" w:cs="Browallia New"/>
          <w:bCs/>
          <w:sz w:val="26"/>
          <w:szCs w:val="26"/>
          <w:u w:val="single"/>
          <w:lang w:val="en-GB"/>
        </w:rPr>
        <w:t>2562</w:t>
      </w:r>
      <w:bookmarkEnd w:id="38"/>
    </w:p>
    <w:p w14:paraId="64625ED3" w14:textId="41DEB636" w:rsidR="00B877A4" w:rsidRPr="00E84424" w:rsidRDefault="00B877A4" w:rsidP="007E50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1801111B" w14:textId="540D419A" w:rsidR="006541DE" w:rsidRPr="00E84424" w:rsidRDefault="006541DE" w:rsidP="007E50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E84424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เงินลงทุนในตราสารหนี้และตราสารทุน</w:t>
      </w:r>
    </w:p>
    <w:p w14:paraId="2C171BA1" w14:textId="77777777" w:rsidR="00B877A4" w:rsidRPr="00E84424" w:rsidRDefault="00B877A4" w:rsidP="007E50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uppressAutoHyphens/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D8BBB8B" w14:textId="501B986E" w:rsidR="00B877A4" w:rsidRPr="00E84424" w:rsidRDefault="00B877A4" w:rsidP="007E50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uppressAutoHyphens/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84424">
        <w:rPr>
          <w:rFonts w:ascii="Browallia New" w:eastAsia="Arial Unicode MS" w:hAnsi="Browallia New" w:cs="Browallia New"/>
          <w:sz w:val="26"/>
          <w:szCs w:val="26"/>
          <w:cs/>
        </w:rPr>
        <w:t>เงินลงทุนอื่นนอกเหนือจากเงินลงทุนในบริษัทย่อย</w:t>
      </w:r>
      <w:r w:rsidRPr="00E8442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84424">
        <w:rPr>
          <w:rFonts w:ascii="Browallia New" w:eastAsia="Arial Unicode MS" w:hAnsi="Browallia New" w:cs="Browallia New"/>
          <w:sz w:val="26"/>
          <w:szCs w:val="26"/>
          <w:cs/>
        </w:rPr>
        <w:t xml:space="preserve">บริษัทร่วม และการร่วมค้า รับรู้มูลค่าเริ่มแรกด้วยราคาทุน </w:t>
      </w:r>
      <w:r w:rsidR="0072739E" w:rsidRPr="00E84424">
        <w:rPr>
          <w:rFonts w:ascii="Browallia New" w:eastAsia="Arial Unicode MS" w:hAnsi="Browallia New" w:cs="Browallia New"/>
          <w:sz w:val="26"/>
          <w:szCs w:val="26"/>
        </w:rPr>
        <w:br/>
      </w:r>
      <w:r w:rsidRPr="00E84424">
        <w:rPr>
          <w:rFonts w:ascii="Browallia New" w:eastAsia="Arial Unicode MS" w:hAnsi="Browallia New" w:cs="Browallia New"/>
          <w:sz w:val="26"/>
          <w:szCs w:val="26"/>
          <w:cs/>
        </w:rPr>
        <w:t>ซึ่งหมายถึงมูลค่ายุติธรรมของสิ่งตอบแทนที่ให้ไปเพื่อให้ได้มาซึ่งเงินลงทุนนั้นรวมทั้งค่าใช้จ่ายทางตรงอื่น</w:t>
      </w:r>
      <w:r w:rsidR="00E35286" w:rsidRPr="00E8442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E84424">
        <w:rPr>
          <w:rFonts w:ascii="Browallia New" w:eastAsia="Arial Unicode MS" w:hAnsi="Browallia New" w:cs="Browallia New"/>
          <w:sz w:val="26"/>
          <w:szCs w:val="26"/>
          <w:cs/>
        </w:rPr>
        <w:t>ๆ</w:t>
      </w:r>
    </w:p>
    <w:p w14:paraId="44A684FC" w14:textId="77777777" w:rsidR="00B877A4" w:rsidRPr="00E84424" w:rsidRDefault="00B877A4" w:rsidP="007E50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34887F2" w14:textId="77777777" w:rsidR="00B877A4" w:rsidRPr="00E84424" w:rsidRDefault="00B877A4" w:rsidP="007E50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E84424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เงินลงทุนเพื่อค้าและเงินลงทุนเผื่อขาย</w:t>
      </w:r>
    </w:p>
    <w:p w14:paraId="509424EE" w14:textId="77777777" w:rsidR="00B877A4" w:rsidRPr="00E84424" w:rsidRDefault="00B877A4" w:rsidP="007E50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1F497D" w:themeColor="text2"/>
          <w:sz w:val="26"/>
          <w:szCs w:val="26"/>
          <w:lang w:val="en-GB"/>
        </w:rPr>
      </w:pPr>
    </w:p>
    <w:p w14:paraId="5E59AC61" w14:textId="24D2E690" w:rsidR="00B877A4" w:rsidRPr="00E84424" w:rsidRDefault="00B877A4" w:rsidP="007E50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8442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เงินลงทุนเพื่อค้าและเงินลงทุนเผื่อขายวัดมูลค่าในเวลาภายหลังด้วยมูลค่ายุติธรรม รายการกำไรและขาดทุนที่ยัง</w:t>
      </w:r>
      <w:r w:rsidR="007E506B" w:rsidRPr="00E8442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Pr="00E8442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ไม่เกิดขึ้นจริงของเงินลงทุนเพื่อค้ารับรู้ในกำไรหรือขาดทุน รายการกำไรและขาดทุนที่ยังไม่เกิดขึ้นจริงของเงินลงทุนเผื่อขายรับรู้ในกำไรขาดทุนเบ็ดเสร็จอื่นและจะรับรู้ในกำไรหรือขาดทุนเมื่อมีการจำหน่ายเงินลงทุนเผื่อขายนั้นออกไป</w:t>
      </w:r>
    </w:p>
    <w:p w14:paraId="4625A5B1" w14:textId="77777777" w:rsidR="00B877A4" w:rsidRPr="00E84424" w:rsidRDefault="00B877A4" w:rsidP="007E50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</w:p>
    <w:p w14:paraId="23C7D508" w14:textId="77777777" w:rsidR="00B877A4" w:rsidRPr="00E84424" w:rsidRDefault="00B877A4" w:rsidP="007E50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E84424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เงินลงทุนที่จะถือไว้จนครบกำหนด</w:t>
      </w:r>
    </w:p>
    <w:p w14:paraId="44445372" w14:textId="77777777" w:rsidR="00B877A4" w:rsidRPr="00E84424" w:rsidRDefault="00B877A4" w:rsidP="007E50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C421775" w14:textId="77777777" w:rsidR="00B877A4" w:rsidRPr="00E84424" w:rsidRDefault="00B877A4" w:rsidP="007E50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="Browallia New" w:eastAsia="Arial Unicode MS" w:hAnsi="Browallia New" w:cs="Browallia New"/>
          <w:spacing w:val="2"/>
          <w:sz w:val="26"/>
          <w:szCs w:val="26"/>
          <w:lang w:val="en-GB"/>
        </w:rPr>
      </w:pPr>
      <w:r w:rsidRPr="00E84424">
        <w:rPr>
          <w:rFonts w:ascii="Browallia New" w:eastAsia="Arial Unicode MS" w:hAnsi="Browallia New" w:cs="Browallia New"/>
          <w:spacing w:val="2"/>
          <w:sz w:val="26"/>
          <w:szCs w:val="26"/>
          <w:cs/>
          <w:lang w:val="en-GB"/>
        </w:rPr>
        <w:t>เงินลงทุนที่จะถือไว้จนครบกำหนดวัดมูลค่าภายหลังด้วยวิธีราคาทุนตัดจำหน่ายตามอัตราดอกเบี้ยที่แท้จริงหักด้วยค่าเผื่อการด้อยค่า</w:t>
      </w:r>
    </w:p>
    <w:p w14:paraId="5E8A8B37" w14:textId="77777777" w:rsidR="00B877A4" w:rsidRPr="00E84424" w:rsidRDefault="00B877A4" w:rsidP="007E50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40BA12A" w14:textId="77777777" w:rsidR="00B877A4" w:rsidRPr="00E84424" w:rsidRDefault="00B877A4" w:rsidP="007E50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E84424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เงินลงทุนทั่วไป</w:t>
      </w:r>
    </w:p>
    <w:p w14:paraId="4D32761D" w14:textId="77777777" w:rsidR="00B877A4" w:rsidRPr="00E84424" w:rsidRDefault="00B877A4" w:rsidP="007E50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3EA16AC" w14:textId="77777777" w:rsidR="00B877A4" w:rsidRPr="00E84424" w:rsidRDefault="00B877A4" w:rsidP="007E50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8442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เงินลงทุนทั่วไปแสดงด้วยราคาทุนหักค่าเผื่อการด้อยค่า</w:t>
      </w:r>
    </w:p>
    <w:p w14:paraId="667479AE" w14:textId="77777777" w:rsidR="00B877A4" w:rsidRPr="00E84424" w:rsidRDefault="00B877A4" w:rsidP="007E506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1D6D0711" w14:textId="77777777" w:rsidR="00B877A4" w:rsidRPr="00E84424" w:rsidRDefault="00B877A4" w:rsidP="007E506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E84424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การจำหน่ายเงินลงทุน</w:t>
      </w:r>
    </w:p>
    <w:p w14:paraId="7AB4DE81" w14:textId="77777777" w:rsidR="00B877A4" w:rsidRPr="00E84424" w:rsidRDefault="00B877A4" w:rsidP="007E506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07C8F812" w14:textId="3EA7C494" w:rsidR="00B877A4" w:rsidRPr="00E84424" w:rsidRDefault="00B877A4" w:rsidP="007E506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rtl/>
          <w:cs/>
        </w:rPr>
      </w:pPr>
      <w:r w:rsidRPr="00E8442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ในการจำหน่ายเงินลงทุน ผลต่างระหว่างผลตอบแทนสุทธิที่ได้รับจากการจำหน่ายกับราคาตามบัญชีของเงินลงทุนนั้นรวมถึง</w:t>
      </w:r>
      <w:r w:rsidRPr="00E8442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ผลสะสมของรายการกำไรและขาดทุนจากการเปลี่ยนแปลงมูลค่ายุติธรรมที่รับรู้สะสมไว้ในส่วนของเจ้าของ</w:t>
      </w:r>
      <w:r w:rsidRPr="00E8442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จะบันทึกรวมอยู่ในกำไร</w:t>
      </w:r>
      <w:r w:rsidR="00E35286" w:rsidRPr="00E8442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หรือ</w:t>
      </w:r>
      <w:r w:rsidRPr="00E8442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ขาดทุน กรณีที่</w:t>
      </w:r>
      <w:r w:rsidR="0076194D" w:rsidRPr="00E8442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กลุ่มกิจการ</w:t>
      </w:r>
      <w:r w:rsidRPr="00E8442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จำหน่ายเงินลงทุนที่ถือไว้ในตราสารหนี้หรือตราสารทุนชนิดเดียวกันออกไปบางส่วน ราคาตามบัญชีของเงินลงทุนที่จำหน่ายจะกำหนดโดยใช้วิธี</w:t>
      </w:r>
      <w:r w:rsidRPr="00E84424">
        <w:rPr>
          <w:rFonts w:ascii="Browallia New" w:eastAsia="Arial Unicode MS" w:hAnsi="Browallia New" w:cs="Browallia New"/>
          <w:sz w:val="26"/>
          <w:szCs w:val="26"/>
          <w:cs/>
        </w:rPr>
        <w:t>ถัวเฉลี่ยถ่วงน้ำหนัก</w:t>
      </w:r>
    </w:p>
    <w:p w14:paraId="54FBE865" w14:textId="77777777" w:rsidR="001F6AEC" w:rsidRPr="00E84424" w:rsidRDefault="001F6A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6F1662E" w14:textId="54628A22" w:rsidR="001F6AEC" w:rsidRPr="00E84424" w:rsidRDefault="009A7F34" w:rsidP="001F6AEC">
      <w:pPr>
        <w:pStyle w:val="BlockText"/>
        <w:ind w:left="1080" w:right="0" w:firstLine="0"/>
        <w:jc w:val="both"/>
        <w:rPr>
          <w:rFonts w:ascii="Browallia New" w:hAnsi="Browallia New" w:cs="Browallia New"/>
          <w:b/>
          <w:bCs/>
          <w:color w:val="0070C0"/>
          <w:sz w:val="26"/>
          <w:szCs w:val="26"/>
          <w:highlight w:val="lightGray"/>
          <w:lang w:val="en-GB"/>
        </w:rPr>
      </w:pPr>
      <w:r w:rsidRPr="00E84424">
        <w:rPr>
          <w:rFonts w:ascii="Browallia New" w:hAnsi="Browallia New" w:cs="Browallia New"/>
          <w:i/>
          <w:iCs/>
          <w:color w:val="CF4A02"/>
          <w:sz w:val="26"/>
          <w:szCs w:val="26"/>
          <w:cs/>
          <w:lang w:val="en-GB"/>
        </w:rPr>
        <w:t>การด้อยค่า</w:t>
      </w:r>
    </w:p>
    <w:p w14:paraId="0A2477AD" w14:textId="4877DE5E" w:rsidR="001F6AEC" w:rsidRPr="00E84424" w:rsidRDefault="001F6AEC" w:rsidP="00016AD3">
      <w:pPr>
        <w:pStyle w:val="BlockText"/>
        <w:ind w:left="1080" w:right="0" w:firstLine="0"/>
        <w:jc w:val="both"/>
        <w:rPr>
          <w:rFonts w:ascii="Browallia New" w:hAnsi="Browallia New" w:cs="Browallia New"/>
          <w:sz w:val="26"/>
          <w:szCs w:val="26"/>
        </w:rPr>
      </w:pPr>
    </w:p>
    <w:p w14:paraId="73E8435F" w14:textId="72B7FCA8" w:rsidR="001F6AEC" w:rsidRPr="00E84424" w:rsidRDefault="001F6AEC" w:rsidP="004E7B88">
      <w:pPr>
        <w:tabs>
          <w:tab w:val="left" w:pos="720"/>
        </w:tabs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E84424">
        <w:rPr>
          <w:rFonts w:ascii="Browallia New" w:hAnsi="Browallia New" w:cs="Browallia New"/>
          <w:sz w:val="26"/>
          <w:szCs w:val="26"/>
          <w:cs/>
        </w:rPr>
        <w:t xml:space="preserve">สำหรับปี พ.ศ. </w:t>
      </w:r>
      <w:r w:rsidR="00CF1017" w:rsidRPr="00CF1017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E84424">
        <w:rPr>
          <w:rFonts w:ascii="Browallia New" w:hAnsi="Browallia New" w:cs="Browallia New"/>
          <w:sz w:val="26"/>
          <w:szCs w:val="26"/>
          <w:cs/>
        </w:rPr>
        <w:t xml:space="preserve"> กลุ่มกิจการได้พิจารณารับรู้ค่าเผื่อหนี้สงสัยจะสูญของลูกหนี้การค้าเมื่อมีข้อบ่งชี้ว่ามีการ</w:t>
      </w:r>
      <w:r w:rsidR="00E84424">
        <w:rPr>
          <w:rFonts w:ascii="Browallia New" w:hAnsi="Browallia New" w:cs="Browallia New"/>
          <w:sz w:val="26"/>
          <w:szCs w:val="26"/>
        </w:rPr>
        <w:br/>
      </w:r>
      <w:r w:rsidRPr="00E84424">
        <w:rPr>
          <w:rFonts w:ascii="Browallia New" w:hAnsi="Browallia New" w:cs="Browallia New"/>
          <w:sz w:val="26"/>
          <w:szCs w:val="26"/>
          <w:cs/>
        </w:rPr>
        <w:t>ผลขาดทุนที่เกิดขึ้น เช่น การที่ไม่สามารถเรียกให้ชำระหนี้ได้ โดยที่ไม่ได้มีการพิจารณาถึงความเสี่ยงด้านเครดิต</w:t>
      </w:r>
      <w:r w:rsidR="00E84424">
        <w:rPr>
          <w:rFonts w:ascii="Browallia New" w:hAnsi="Browallia New" w:cs="Browallia New"/>
          <w:sz w:val="26"/>
          <w:szCs w:val="26"/>
        </w:rPr>
        <w:br/>
      </w:r>
      <w:r w:rsidRPr="00E84424">
        <w:rPr>
          <w:rFonts w:ascii="Browallia New" w:hAnsi="Browallia New" w:cs="Browallia New"/>
          <w:sz w:val="26"/>
          <w:szCs w:val="26"/>
          <w:cs/>
        </w:rPr>
        <w:t xml:space="preserve">ที่ยังไม่ถึงกำหนดชำระ หรือมีการค้างชำระไม่เกิน </w:t>
      </w:r>
      <w:r w:rsidR="00CF1017" w:rsidRPr="00CF1017">
        <w:rPr>
          <w:rFonts w:ascii="Browallia New" w:hAnsi="Browallia New" w:cs="Browallia New"/>
          <w:sz w:val="26"/>
          <w:szCs w:val="26"/>
          <w:lang w:val="en-GB"/>
        </w:rPr>
        <w:t>90</w:t>
      </w:r>
      <w:r w:rsidR="00016AD3" w:rsidRPr="00E84424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E84424">
        <w:rPr>
          <w:rFonts w:ascii="Browallia New" w:hAnsi="Browallia New" w:cs="Browallia New"/>
          <w:sz w:val="26"/>
          <w:szCs w:val="26"/>
          <w:cs/>
        </w:rPr>
        <w:t>วัน เป็นต้น</w:t>
      </w:r>
      <w:r w:rsidRPr="00E84424">
        <w:rPr>
          <w:rFonts w:ascii="Browallia New" w:hAnsi="Browallia New" w:cs="Browallia New"/>
          <w:sz w:val="26"/>
          <w:szCs w:val="26"/>
        </w:rPr>
        <w:t xml:space="preserve"> </w:t>
      </w:r>
      <w:r w:rsidRPr="00E84424">
        <w:rPr>
          <w:rFonts w:ascii="Browallia New" w:hAnsi="Browallia New" w:cs="Browallia New"/>
          <w:sz w:val="26"/>
          <w:szCs w:val="26"/>
          <w:cs/>
        </w:rPr>
        <w:t>ดังนั้นจำนวนผลขาดทุนด้านเครดิตที่คาดว่าจะเกิดขึ้นและผลขาดทุนจากหนี้สงสัยจะสูญจึงไม่สามารถเปรียบเทียบกันได้</w:t>
      </w:r>
    </w:p>
    <w:p w14:paraId="0179D232" w14:textId="77777777" w:rsidR="001F6AEC" w:rsidRPr="00E84424" w:rsidRDefault="001F6AEC" w:rsidP="001F6AEC">
      <w:pPr>
        <w:pStyle w:val="BlockText"/>
        <w:ind w:left="1080" w:right="0" w:firstLine="0"/>
        <w:rPr>
          <w:rFonts w:ascii="Browallia New" w:hAnsi="Browallia New" w:cs="Browallia New"/>
          <w:sz w:val="26"/>
          <w:szCs w:val="26"/>
          <w:lang w:val="en-GB"/>
        </w:rPr>
      </w:pPr>
    </w:p>
    <w:p w14:paraId="553638AB" w14:textId="45B4381C" w:rsidR="001F6AEC" w:rsidRPr="00E84424" w:rsidRDefault="001F6AEC" w:rsidP="001F6AEC">
      <w:pPr>
        <w:pStyle w:val="BlockText"/>
        <w:ind w:left="1080" w:right="0" w:firstLine="0"/>
        <w:rPr>
          <w:rFonts w:ascii="Browallia New" w:hAnsi="Browallia New" w:cs="Browallia New"/>
          <w:i/>
          <w:iCs/>
          <w:sz w:val="26"/>
          <w:szCs w:val="26"/>
          <w:lang w:val="en-GB"/>
        </w:rPr>
      </w:pPr>
      <w:r w:rsidRPr="00E84424">
        <w:rPr>
          <w:rFonts w:ascii="Browallia New" w:hAnsi="Browallia New" w:cs="Browallia New"/>
          <w:sz w:val="26"/>
          <w:szCs w:val="26"/>
          <w:cs/>
          <w:lang w:val="en-GB"/>
        </w:rPr>
        <w:t>ลูกหนี้ที่มีการตั้งค่าเผื่อการด้อยค่าจะถูกตัดจำหน่ายเป็นค่าใช้จ่ายเมื่อคาดว่าจะไม่ได้รับชำระเงินเพิ่มเติม</w:t>
      </w:r>
    </w:p>
    <w:p w14:paraId="076531C4" w14:textId="50503B29" w:rsidR="003231FA" w:rsidRDefault="003231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 w:type="page"/>
      </w:r>
    </w:p>
    <w:p w14:paraId="30FA6A37" w14:textId="77777777" w:rsidR="00B877A4" w:rsidRPr="00E84424" w:rsidRDefault="00B877A4" w:rsidP="007E50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14:paraId="3FAE8E77" w14:textId="31B0547F" w:rsidR="00B877A4" w:rsidRPr="00E84424" w:rsidRDefault="00CF1017" w:rsidP="006F6690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bookmarkStart w:id="39" w:name="_Toc48681806"/>
      <w:r w:rsidRPr="00CF101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B877A4" w:rsidRPr="00E8442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CF101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8</w:t>
      </w:r>
      <w:r w:rsidR="00B877A4" w:rsidRPr="00E8442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rtl/>
          <w:cs/>
          <w:lang w:val="en-GB"/>
        </w:rPr>
        <w:tab/>
      </w:r>
      <w:r w:rsidR="00B877A4" w:rsidRPr="00E8442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(กลุ่ม) สินทรัพย์ไม่หมุนเวียนที่ถือไว้เพื่อขายและการดำเนินงานที่ยกเลิก</w:t>
      </w:r>
      <w:bookmarkEnd w:id="39"/>
    </w:p>
    <w:p w14:paraId="269C4CB7" w14:textId="77777777" w:rsidR="00B877A4" w:rsidRPr="00E84424" w:rsidRDefault="00B877A4" w:rsidP="0056761B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5537C805" w14:textId="17541AA8" w:rsidR="00B877A4" w:rsidRPr="00E84424" w:rsidRDefault="00B877A4" w:rsidP="0056761B">
      <w:pPr>
        <w:pStyle w:val="ListParagraph"/>
        <w:spacing w:line="240" w:lineRule="auto"/>
        <w:ind w:left="56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E8442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สินทรัพย์ไม่หมุนเวียน (หรือกลุ่มสินทรัพย์ที่จะจำหน่าย) จะถูกจัดประเภทเป็นสินทรัพย์ที่ถือไว้เพื่อขายเมื่อมูลค่าตามบัญชี</w:t>
      </w:r>
      <w:r w:rsidR="00E84424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E8442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ที่จะได้รับคืนส่วนใหญ่มาจากการขาย และการขายนั้นมีความเป็นไปได้ค่อนข้างแน่ในระดับสูงมาก สินทรัพย์ไม่หมุนเวียน </w:t>
      </w:r>
      <w:r w:rsidR="00E84424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E8442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(หรือกลุ่มสินทรัพย์ที่จะจำหน่าย) นั้นจะวัดมูลค่าด้วยจำนวนที่ต่ำกว่าระหว่างมูลค่าตามบัญชีกับมูลค่ายุติธรรมหักต้นทุน</w:t>
      </w:r>
      <w:r w:rsidR="00E84424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E8442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ในการขาย</w:t>
      </w:r>
    </w:p>
    <w:p w14:paraId="580142DA" w14:textId="77777777" w:rsidR="00B877A4" w:rsidRPr="00E84424" w:rsidRDefault="00B877A4" w:rsidP="0056761B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7030A0"/>
          <w:spacing w:val="-2"/>
          <w:sz w:val="26"/>
          <w:szCs w:val="26"/>
        </w:rPr>
      </w:pPr>
    </w:p>
    <w:p w14:paraId="436E99A2" w14:textId="108F6671" w:rsidR="00B877A4" w:rsidRPr="00E84424" w:rsidRDefault="00B877A4" w:rsidP="0056761B">
      <w:pPr>
        <w:spacing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E84424">
        <w:rPr>
          <w:rFonts w:ascii="Browallia New" w:hAnsi="Browallia New" w:cs="Browallia New"/>
          <w:sz w:val="26"/>
          <w:szCs w:val="26"/>
          <w:cs/>
        </w:rPr>
        <w:t>กลุ่มกิจการรับรู้ผลขาดทุนจากการด้อยค่าสำหรับการปรับลดมูลค่าของสินทรัพย์</w:t>
      </w:r>
      <w:r w:rsidR="00CF41A8" w:rsidRPr="00E84424">
        <w:rPr>
          <w:rFonts w:ascii="Browallia New" w:hAnsi="Browallia New" w:cs="Browallia New"/>
          <w:sz w:val="26"/>
          <w:szCs w:val="26"/>
        </w:rPr>
        <w:t xml:space="preserve"> </w:t>
      </w:r>
      <w:r w:rsidRPr="00E84424">
        <w:rPr>
          <w:rFonts w:ascii="Browallia New" w:hAnsi="Browallia New" w:cs="Browallia New"/>
          <w:sz w:val="26"/>
          <w:szCs w:val="26"/>
          <w:cs/>
        </w:rPr>
        <w:t>(หรือกลุ่มสินทรัพย์ที่จะจำหน่าย)</w:t>
      </w:r>
      <w:r w:rsidR="00CF41A8" w:rsidRPr="00E84424">
        <w:rPr>
          <w:rFonts w:ascii="Browallia New" w:hAnsi="Browallia New" w:cs="Browallia New"/>
          <w:sz w:val="26"/>
          <w:szCs w:val="26"/>
        </w:rPr>
        <w:t xml:space="preserve"> </w:t>
      </w:r>
      <w:r w:rsidRPr="00E84424">
        <w:rPr>
          <w:rFonts w:ascii="Browallia New" w:hAnsi="Browallia New" w:cs="Browallia New"/>
          <w:sz w:val="26"/>
          <w:szCs w:val="26"/>
          <w:cs/>
        </w:rPr>
        <w:t>เพื่อให้เท่ากับมูลค่ายุติธรรมหักต้นทุนในการขาย กำไรจากการเพิ่มขึ้นในมูลค่ายุติธรรมหักต้นทุนในการขายของสินทรัพย์จะรับรู้</w:t>
      </w:r>
      <w:r w:rsidR="00E84424">
        <w:rPr>
          <w:rFonts w:ascii="Browallia New" w:hAnsi="Browallia New" w:cs="Browallia New"/>
          <w:sz w:val="26"/>
          <w:szCs w:val="26"/>
        </w:rPr>
        <w:br/>
      </w:r>
      <w:r w:rsidRPr="00E84424">
        <w:rPr>
          <w:rFonts w:ascii="Browallia New" w:hAnsi="Browallia New" w:cs="Browallia New"/>
          <w:sz w:val="26"/>
          <w:szCs w:val="26"/>
          <w:cs/>
        </w:rPr>
        <w:t xml:space="preserve">ได้ไม่เกินผลขาดทุนจากการด้อยค่าสะสมที่เคยรับรู้ </w:t>
      </w:r>
    </w:p>
    <w:p w14:paraId="0508C009" w14:textId="77777777" w:rsidR="00B877A4" w:rsidRPr="00E84424" w:rsidRDefault="00B877A4" w:rsidP="0056761B">
      <w:pPr>
        <w:spacing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3BBBC720" w14:textId="290FC4D4" w:rsidR="00B877A4" w:rsidRPr="00E84424" w:rsidRDefault="00B877A4" w:rsidP="0056761B">
      <w:pPr>
        <w:spacing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E84424">
        <w:rPr>
          <w:rFonts w:ascii="Browallia New" w:hAnsi="Browallia New" w:cs="Browallia New"/>
          <w:sz w:val="26"/>
          <w:szCs w:val="26"/>
          <w:cs/>
        </w:rPr>
        <w:t>กลุ่มกิจการจะไม่คิดค่าเสื่อมราคาหรือค่าตัดจำหน่ายสินทรัพย์ไม่หมุนเวียน</w:t>
      </w:r>
      <w:r w:rsidR="00CF41A8" w:rsidRPr="00E84424">
        <w:rPr>
          <w:rFonts w:ascii="Browallia New" w:hAnsi="Browallia New" w:cs="Browallia New"/>
          <w:sz w:val="26"/>
          <w:szCs w:val="26"/>
        </w:rPr>
        <w:t xml:space="preserve"> </w:t>
      </w:r>
      <w:r w:rsidRPr="00E84424">
        <w:rPr>
          <w:rFonts w:ascii="Browallia New" w:hAnsi="Browallia New" w:cs="Browallia New"/>
          <w:sz w:val="26"/>
          <w:szCs w:val="26"/>
          <w:cs/>
        </w:rPr>
        <w:t>(หรือกลุ่มสินทรัพย์ที่จะจำหน่าย)</w:t>
      </w:r>
      <w:r w:rsidR="00CF41A8" w:rsidRPr="00E84424">
        <w:rPr>
          <w:rFonts w:ascii="Browallia New" w:hAnsi="Browallia New" w:cs="Browallia New"/>
          <w:sz w:val="26"/>
          <w:szCs w:val="26"/>
        </w:rPr>
        <w:t xml:space="preserve"> </w:t>
      </w:r>
      <w:r w:rsidRPr="00E84424">
        <w:rPr>
          <w:rFonts w:ascii="Browallia New" w:hAnsi="Browallia New" w:cs="Browallia New"/>
          <w:sz w:val="26"/>
          <w:szCs w:val="26"/>
          <w:cs/>
        </w:rPr>
        <w:t>ที่ถือไว้เพื่อขาย</w:t>
      </w:r>
    </w:p>
    <w:p w14:paraId="2DD2F6C2" w14:textId="77777777" w:rsidR="00B877A4" w:rsidRPr="00E84424" w:rsidRDefault="00B877A4" w:rsidP="0056761B">
      <w:pPr>
        <w:pStyle w:val="ListParagraph"/>
        <w:spacing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11514C0B" w14:textId="5CFEBF5F" w:rsidR="00B877A4" w:rsidRPr="00E84424" w:rsidRDefault="00B877A4" w:rsidP="0056761B">
      <w:pPr>
        <w:pStyle w:val="ListParagraph"/>
        <w:spacing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E84424">
        <w:rPr>
          <w:rFonts w:ascii="Browallia New" w:hAnsi="Browallia New" w:cs="Browallia New"/>
          <w:spacing w:val="-2"/>
          <w:sz w:val="26"/>
          <w:szCs w:val="26"/>
          <w:cs/>
        </w:rPr>
        <w:t>การดำเนินงานที่ยกเลิกประกอบด้วยองค์ประกอบของกลุ่มกิจการที่ยกเลิกที่ได้ถูกจำหน่ายออกไปหรือได้ถูกจัดประเภทไว้</w:t>
      </w:r>
      <w:r w:rsidRPr="00E84424">
        <w:rPr>
          <w:rFonts w:ascii="Browallia New" w:hAnsi="Browallia New" w:cs="Browallia New"/>
          <w:sz w:val="26"/>
          <w:szCs w:val="26"/>
          <w:cs/>
        </w:rPr>
        <w:t>เป็นสินทรัพย์ที่ถือไว้เพื่อขาย</w:t>
      </w:r>
      <w:r w:rsidRPr="00E84424">
        <w:rPr>
          <w:rFonts w:ascii="Browallia New" w:hAnsi="Browallia New" w:cs="Browallia New"/>
          <w:sz w:val="26"/>
          <w:szCs w:val="26"/>
        </w:rPr>
        <w:t xml:space="preserve"> </w:t>
      </w:r>
      <w:r w:rsidRPr="00E84424">
        <w:rPr>
          <w:rFonts w:ascii="Browallia New" w:hAnsi="Browallia New" w:cs="Browallia New"/>
          <w:sz w:val="26"/>
          <w:szCs w:val="26"/>
          <w:cs/>
        </w:rPr>
        <w:t>และถือเป็นสายงานธุรกิจที่สำคัญหรือพื้นที่ทางภูมิศาสตร์แยกต่างหากหรือเป็นส่วนหนึ่งของแผนร่วมที่จะยกเลิกสายงานธุรกิจที่สำคัญหรือเขตภูมิศาสตร์หรือเป็นบริษัทย่อยที่ซื้อมาโดยมีวัตถุประสงค์เพื่อขายต่อ โดยกลุ่มกิจการจะนำเสนอผลประกอบการของการดำเนินงานที่ยกเลิกในงบกำไรขาดทุนเป็นรายการแยกต่างหาก</w:t>
      </w:r>
    </w:p>
    <w:p w14:paraId="49281AD6" w14:textId="77777777" w:rsidR="00B877A4" w:rsidRPr="00E84424" w:rsidRDefault="00B877A4" w:rsidP="0056761B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7030A0"/>
          <w:spacing w:val="-2"/>
          <w:sz w:val="26"/>
          <w:szCs w:val="26"/>
        </w:rPr>
      </w:pPr>
    </w:p>
    <w:p w14:paraId="624836F4" w14:textId="0C7F576E" w:rsidR="00B877A4" w:rsidRPr="00E84424" w:rsidRDefault="00CF1017" w:rsidP="006F6690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bookmarkStart w:id="40" w:name="_Toc48681807"/>
      <w:r w:rsidRPr="00CF101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B877A4" w:rsidRPr="00E8442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CF101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9</w:t>
      </w:r>
      <w:r w:rsidR="00B877A4" w:rsidRPr="00E8442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B877A4" w:rsidRPr="00E8442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อสังหาริมทรัพย์เพื่อการลงทุน</w:t>
      </w:r>
      <w:bookmarkEnd w:id="40"/>
      <w:r w:rsidR="00B877A4" w:rsidRPr="00E8442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rtl/>
          <w:cs/>
          <w:lang w:val="en-GB"/>
        </w:rPr>
        <w:t xml:space="preserve"> </w:t>
      </w:r>
    </w:p>
    <w:p w14:paraId="07712BD9" w14:textId="77777777" w:rsidR="00B877A4" w:rsidRPr="00E84424" w:rsidRDefault="00B877A4" w:rsidP="0056761B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</w:p>
    <w:p w14:paraId="1BABEB51" w14:textId="6859B47F" w:rsidR="00B877A4" w:rsidRPr="00E84424" w:rsidRDefault="00B877A4" w:rsidP="0056761B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E84424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อสังหาริมทรัพย์เพื่อการลงทุนของกลุ่มกิจการคือที่ดินซึ่งกลุ่มกิจการถือไว้เพื่อหาประโยชน์จากรายได้ค่าเช่าในระยะยาวหรือ</w:t>
      </w:r>
      <w:r w:rsidR="00E84424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br/>
      </w:r>
      <w:r w:rsidRPr="00E84424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จากการเพิ่มขึ้นของมูลค่าของสินทรัพย์ และไม่ได้มีไว้ใช้งานโดยกิจการในกลุ่มกิจการ</w:t>
      </w:r>
    </w:p>
    <w:p w14:paraId="2D6F40D8" w14:textId="77777777" w:rsidR="00B877A4" w:rsidRPr="00E84424" w:rsidRDefault="00B877A4" w:rsidP="0056761B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</w:p>
    <w:p w14:paraId="20175DB6" w14:textId="77777777" w:rsidR="00B877A4" w:rsidRPr="00E84424" w:rsidRDefault="00B877A4" w:rsidP="0056761B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  <w:r w:rsidRPr="00E84424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อสังหาริมทรัพย์เพื่อการลงทุนรับรู้รายการเริ่มแรกด้วยราคาทุน รวมถึงต้นทุนในการทำรายการและต้นทุนในการกู้ยืม</w:t>
      </w:r>
    </w:p>
    <w:p w14:paraId="3B72CE48" w14:textId="77777777" w:rsidR="00B877A4" w:rsidRPr="00E84424" w:rsidRDefault="00B877A4" w:rsidP="0056761B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</w:p>
    <w:p w14:paraId="3E607EB7" w14:textId="0A1D06B4" w:rsidR="00B877A4" w:rsidRPr="00E84424" w:rsidRDefault="00B877A4" w:rsidP="0056761B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spacing w:val="2"/>
          <w:sz w:val="26"/>
          <w:szCs w:val="26"/>
          <w:cs/>
          <w:lang w:val="en-GB"/>
        </w:rPr>
      </w:pPr>
      <w:r w:rsidRPr="00E84424">
        <w:rPr>
          <w:rFonts w:ascii="Browallia New" w:eastAsia="Arial Unicode MS" w:hAnsi="Browallia New" w:cs="Browallia New"/>
          <w:spacing w:val="2"/>
          <w:sz w:val="26"/>
          <w:szCs w:val="26"/>
          <w:cs/>
          <w:lang w:val="en-GB"/>
        </w:rPr>
        <w:t xml:space="preserve">กลุ่มกิจการรวมรายจ่ายในภายหลังเป็นส่วนหนึ่งของมูลค่าตามบัญชีของสินทรัพย์ก็ต่อเมื่อมีความเป็นไปได้ค่อนข้างแน่ที่กลุ่มกิจการจะได้รับประโยชน์เชิงเศรษฐกิจในอนาคตในรายจ่ายนั้น </w:t>
      </w:r>
    </w:p>
    <w:p w14:paraId="0745A27A" w14:textId="77777777" w:rsidR="00B877A4" w:rsidRPr="00E84424" w:rsidRDefault="00B877A4" w:rsidP="0056761B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E53925B" w14:textId="7AE4E2CD" w:rsidR="00605983" w:rsidRPr="00E84424" w:rsidRDefault="00B877A4" w:rsidP="00CF41A8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E84424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หลังจากการรับรู้เมื่อเริ่มแรก อสังหาริมทรัพย์เพื่อการลงทุนจะบันทึกด้วยวิธีราคาทุนหักผลขาดทุนจากการด้อยค่า</w:t>
      </w:r>
      <w:r w:rsidR="00CF41A8" w:rsidRPr="00E84424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สะสม</w:t>
      </w:r>
      <w:r w:rsidRPr="00E84424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EF017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br/>
      </w:r>
      <w:r w:rsidRPr="00E84424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โดยที่ดินไม่มีการหักค่าเสื่อมราคา </w:t>
      </w:r>
    </w:p>
    <w:p w14:paraId="216A84CC" w14:textId="77777777" w:rsidR="00B877A4" w:rsidRPr="00E84424" w:rsidRDefault="00B877A4" w:rsidP="0056761B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</w:p>
    <w:p w14:paraId="27E0BE14" w14:textId="77777777" w:rsidR="00E84424" w:rsidRDefault="00E844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bookmarkStart w:id="41" w:name="_Toc48681808"/>
      <w: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br w:type="page"/>
      </w:r>
    </w:p>
    <w:p w14:paraId="43405478" w14:textId="77777777" w:rsidR="00E84424" w:rsidRDefault="00E84424" w:rsidP="006F6690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14:paraId="71C0A12F" w14:textId="008EC2E6" w:rsidR="00B877A4" w:rsidRPr="00E84424" w:rsidRDefault="00CF1017" w:rsidP="006F6690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CF101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B877A4" w:rsidRPr="00E8442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CF101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10</w:t>
      </w:r>
      <w:r w:rsidR="00B877A4" w:rsidRPr="00E8442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B877A4" w:rsidRPr="00E8442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ที่ดิน</w:t>
      </w:r>
      <w:r w:rsidR="00B877A4" w:rsidRPr="00E8442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rtl/>
          <w:cs/>
          <w:lang w:val="en-GB"/>
        </w:rPr>
        <w:t xml:space="preserve"> </w:t>
      </w:r>
      <w:r w:rsidR="00B877A4" w:rsidRPr="00E8442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อาคารและอุปกรณ์</w:t>
      </w:r>
      <w:bookmarkEnd w:id="41"/>
    </w:p>
    <w:p w14:paraId="05F46BE2" w14:textId="77777777" w:rsidR="00B877A4" w:rsidRPr="00E84424" w:rsidRDefault="00B877A4" w:rsidP="00EF0176">
      <w:pPr>
        <w:tabs>
          <w:tab w:val="clear" w:pos="454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CDB6E7C" w14:textId="77777777" w:rsidR="00B877A4" w:rsidRPr="00E84424" w:rsidRDefault="00B877A4" w:rsidP="00EF0176">
      <w:pPr>
        <w:tabs>
          <w:tab w:val="clear" w:pos="454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84424">
        <w:rPr>
          <w:rFonts w:ascii="Browallia New" w:eastAsia="Arial Unicode MS" w:hAnsi="Browallia New" w:cs="Browallia New"/>
          <w:sz w:val="26"/>
          <w:szCs w:val="26"/>
          <w:cs/>
        </w:rPr>
        <w:t>ที่ดิน อาคารและอุปกรณ์ทั้งหมดวัดมูลค่าด้วยราคาทุนหักด้วยค่าเสื่อมราคาสะสมและผลขาดทุนจากการด้อยค่าสะสม ต้นทุนเริ่มแรกจะรวมต้นทุนทางตรงอื่น</w:t>
      </w:r>
      <w:r w:rsidRPr="00E8442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84424">
        <w:rPr>
          <w:rFonts w:ascii="Browallia New" w:eastAsia="Arial Unicode MS" w:hAnsi="Browallia New" w:cs="Browallia New"/>
          <w:sz w:val="26"/>
          <w:szCs w:val="26"/>
          <w:cs/>
        </w:rPr>
        <w:t>ๆ ที่เกี่ยวข้องโดยตรงกับการซื้อสินทรัพย์นั้น</w:t>
      </w:r>
    </w:p>
    <w:p w14:paraId="592A330F" w14:textId="77777777" w:rsidR="00B877A4" w:rsidRPr="00E84424" w:rsidRDefault="00B877A4" w:rsidP="00EF0176">
      <w:pPr>
        <w:tabs>
          <w:tab w:val="clear" w:pos="454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2F5A023" w14:textId="6DB52CBB" w:rsidR="00B877A4" w:rsidRPr="00E84424" w:rsidRDefault="00B877A4" w:rsidP="00EF0176">
      <w:pPr>
        <w:pStyle w:val="ListParagraph"/>
        <w:tabs>
          <w:tab w:val="clear" w:pos="454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E8442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ต้นทุนที่เกิดขึ้นภายหลังจะรวมอยู่ในมูลค่าตามบัญชีของสินทรัพย์ เมื่อต้นทุนนั้นคาดว่าจะก่อให้เกิดประโยชน์เชิงเศรษฐกิจ</w:t>
      </w:r>
      <w:r w:rsidR="009B03D7" w:rsidRPr="00E84424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E8442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ในอนาคต</w:t>
      </w:r>
      <w:r w:rsidRPr="00E84424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E8442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มูลค่าตามบัญชีของชิ้นส่วนที่ถูกเปลี่ยนแทนจะถูกตัดรายการออกไป</w:t>
      </w:r>
    </w:p>
    <w:p w14:paraId="640D48D0" w14:textId="77777777" w:rsidR="00B877A4" w:rsidRPr="00E84424" w:rsidRDefault="00B877A4" w:rsidP="00EF0176">
      <w:pPr>
        <w:pStyle w:val="ListParagraph"/>
        <w:tabs>
          <w:tab w:val="clear" w:pos="454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6CAF3531" w14:textId="15F56008" w:rsidR="00B877A4" w:rsidRDefault="00B877A4" w:rsidP="00EF0176">
      <w:pPr>
        <w:pStyle w:val="ListParagraph"/>
        <w:tabs>
          <w:tab w:val="clear" w:pos="454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E8442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บริษัทจะรับรู้ต้นทุนค่าซ่อมแซมและบำรุงรักษาอื่น ๆ เป็นค่าใช้จ่ายในกำไร</w:t>
      </w:r>
      <w:r w:rsidR="00CF41A8" w:rsidRPr="00E8442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หรือ</w:t>
      </w:r>
      <w:r w:rsidRPr="00E8442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ขาดทุนเมื่อเกิดขึ้น</w:t>
      </w:r>
    </w:p>
    <w:p w14:paraId="0171BD9F" w14:textId="77777777" w:rsidR="00E84424" w:rsidRPr="00E84424" w:rsidRDefault="00E84424" w:rsidP="00EF0176">
      <w:pPr>
        <w:pStyle w:val="ListParagraph"/>
        <w:tabs>
          <w:tab w:val="clear" w:pos="454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2F584286" w14:textId="21659A91" w:rsidR="00B877A4" w:rsidRPr="00E84424" w:rsidRDefault="00B877A4" w:rsidP="00EF0176">
      <w:pPr>
        <w:pStyle w:val="ListParagraph"/>
        <w:tabs>
          <w:tab w:val="clear" w:pos="454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E84424">
        <w:rPr>
          <w:rFonts w:ascii="Browallia New" w:eastAsia="Arial Unicode MS" w:hAnsi="Browallia New" w:cs="Browallia New"/>
          <w:sz w:val="26"/>
          <w:szCs w:val="26"/>
          <w:cs/>
        </w:rPr>
        <w:t>ที่ดินไม่มีการคิดค่าเสื่อมราคา</w:t>
      </w:r>
      <w:r w:rsidRPr="00E8442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84424">
        <w:rPr>
          <w:rFonts w:ascii="Browallia New" w:eastAsia="Arial Unicode MS" w:hAnsi="Browallia New" w:cs="Browallia New"/>
          <w:sz w:val="26"/>
          <w:szCs w:val="26"/>
          <w:cs/>
        </w:rPr>
        <w:t xml:space="preserve">ค่าเสื่อมราคาของสินทรัพย์อื่นคำนวณโดยใช้วิธีเส้นตรงเพื่อลดราคาทุน </w:t>
      </w:r>
      <w:r w:rsidRPr="00E8442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ตลอดอายุการให้ประโยชน์ที่ประมาณการไว้ของสินทรัพย์ดังต่อไปนี้</w:t>
      </w:r>
    </w:p>
    <w:p w14:paraId="51E777E7" w14:textId="5C74E4A3" w:rsidR="006541DE" w:rsidRPr="00E84424" w:rsidRDefault="006541DE" w:rsidP="00EF0176">
      <w:pPr>
        <w:pStyle w:val="ListParagraph"/>
        <w:tabs>
          <w:tab w:val="clear" w:pos="454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7020"/>
        <w:gridCol w:w="2070"/>
      </w:tblGrid>
      <w:tr w:rsidR="00B877A4" w:rsidRPr="00E84424" w14:paraId="5604E61B" w14:textId="77777777" w:rsidTr="006F6690">
        <w:tc>
          <w:tcPr>
            <w:tcW w:w="7020" w:type="dxa"/>
          </w:tcPr>
          <w:p w14:paraId="6CE122F1" w14:textId="77777777" w:rsidR="00B877A4" w:rsidRPr="00E84424" w:rsidRDefault="00B877A4" w:rsidP="0056761B">
            <w:pPr>
              <w:tabs>
                <w:tab w:val="left" w:pos="720"/>
              </w:tabs>
              <w:spacing w:line="240" w:lineRule="auto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070" w:type="dxa"/>
            <w:hideMark/>
          </w:tcPr>
          <w:p w14:paraId="1406700A" w14:textId="77777777" w:rsidR="00B877A4" w:rsidRPr="00E84424" w:rsidRDefault="00B877A4" w:rsidP="0056761B">
            <w:pPr>
              <w:tabs>
                <w:tab w:val="left" w:pos="720"/>
              </w:tabs>
              <w:spacing w:line="240" w:lineRule="auto"/>
              <w:ind w:right="18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cs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cs/>
                <w:lang w:val="en-GB"/>
              </w:rPr>
              <w:t>จำนวนปี</w:t>
            </w:r>
          </w:p>
        </w:tc>
      </w:tr>
      <w:tr w:rsidR="00B877A4" w:rsidRPr="00E84424" w14:paraId="59B41342" w14:textId="77777777" w:rsidTr="006F6690">
        <w:tc>
          <w:tcPr>
            <w:tcW w:w="7020" w:type="dxa"/>
            <w:hideMark/>
          </w:tcPr>
          <w:p w14:paraId="14FC75AC" w14:textId="77777777" w:rsidR="00B877A4" w:rsidRPr="00E84424" w:rsidRDefault="00B877A4" w:rsidP="0056761B">
            <w:pPr>
              <w:tabs>
                <w:tab w:val="left" w:pos="720"/>
              </w:tabs>
              <w:spacing w:line="240" w:lineRule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br w:type="page"/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br w:type="page"/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  <w:t>อาคาร</w:t>
            </w:r>
          </w:p>
        </w:tc>
        <w:tc>
          <w:tcPr>
            <w:tcW w:w="2070" w:type="dxa"/>
            <w:hideMark/>
          </w:tcPr>
          <w:p w14:paraId="343B157C" w14:textId="0E12673C" w:rsidR="00B877A4" w:rsidRPr="00E84424" w:rsidRDefault="00CF1017" w:rsidP="0056761B">
            <w:pPr>
              <w:tabs>
                <w:tab w:val="left" w:pos="720"/>
              </w:tabs>
              <w:spacing w:line="240" w:lineRule="auto"/>
              <w:ind w:right="18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B877A4"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="00B877A4"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="00F14A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2241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</w:p>
        </w:tc>
      </w:tr>
      <w:tr w:rsidR="00B877A4" w:rsidRPr="00E84424" w14:paraId="139DFC50" w14:textId="77777777" w:rsidTr="006F6690">
        <w:tc>
          <w:tcPr>
            <w:tcW w:w="7020" w:type="dxa"/>
            <w:hideMark/>
          </w:tcPr>
          <w:p w14:paraId="6C53A351" w14:textId="77777777" w:rsidR="00B877A4" w:rsidRPr="00E84424" w:rsidRDefault="00B877A4" w:rsidP="0056761B">
            <w:pPr>
              <w:tabs>
                <w:tab w:val="left" w:pos="720"/>
              </w:tabs>
              <w:spacing w:line="240" w:lineRule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  <w:t>ส่วนปรับปรุงสินทรัพย์ที่เช่า</w:t>
            </w:r>
          </w:p>
        </w:tc>
        <w:tc>
          <w:tcPr>
            <w:tcW w:w="2070" w:type="dxa"/>
            <w:hideMark/>
          </w:tcPr>
          <w:p w14:paraId="5FAD3A2F" w14:textId="570E0847" w:rsidR="00B877A4" w:rsidRPr="00E84424" w:rsidRDefault="00CF1017" w:rsidP="0056761B">
            <w:pPr>
              <w:tabs>
                <w:tab w:val="left" w:pos="720"/>
              </w:tabs>
              <w:spacing w:line="240" w:lineRule="auto"/>
              <w:ind w:right="18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B877A4"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- </w:t>
            </w: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</w:p>
        </w:tc>
      </w:tr>
      <w:tr w:rsidR="00B877A4" w:rsidRPr="00E84424" w14:paraId="097E6CC6" w14:textId="77777777" w:rsidTr="006F6690">
        <w:tc>
          <w:tcPr>
            <w:tcW w:w="7020" w:type="dxa"/>
            <w:hideMark/>
          </w:tcPr>
          <w:p w14:paraId="2EE5375F" w14:textId="77777777" w:rsidR="00B877A4" w:rsidRPr="00E84424" w:rsidRDefault="00B877A4" w:rsidP="0056761B">
            <w:pPr>
              <w:tabs>
                <w:tab w:val="left" w:pos="720"/>
              </w:tabs>
              <w:spacing w:line="240" w:lineRule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  <w:t>โรงกลั่นน้ำมัน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2070" w:type="dxa"/>
            <w:hideMark/>
          </w:tcPr>
          <w:p w14:paraId="2A89F4BB" w14:textId="1F978D76" w:rsidR="00B877A4" w:rsidRPr="00E84424" w:rsidRDefault="00CF1017" w:rsidP="0056761B">
            <w:pPr>
              <w:tabs>
                <w:tab w:val="left" w:pos="720"/>
              </w:tabs>
              <w:spacing w:line="240" w:lineRule="auto"/>
              <w:ind w:right="18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  <w:r w:rsidR="00B877A4"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</w:t>
            </w: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</w:t>
            </w:r>
          </w:p>
        </w:tc>
      </w:tr>
      <w:tr w:rsidR="00B877A4" w:rsidRPr="00E84424" w14:paraId="4C465038" w14:textId="77777777" w:rsidTr="006F6690">
        <w:tc>
          <w:tcPr>
            <w:tcW w:w="7020" w:type="dxa"/>
            <w:hideMark/>
          </w:tcPr>
          <w:p w14:paraId="521F9C4E" w14:textId="77777777" w:rsidR="00B877A4" w:rsidRPr="00E84424" w:rsidRDefault="00B877A4" w:rsidP="0056761B">
            <w:pPr>
              <w:pStyle w:val="a"/>
              <w:tabs>
                <w:tab w:val="left" w:pos="720"/>
              </w:tabs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โรงกลั่นน้ำมันหล่อลื่นขั้นพื้นฐานและอุปกรณ์</w:t>
            </w:r>
          </w:p>
        </w:tc>
        <w:tc>
          <w:tcPr>
            <w:tcW w:w="2070" w:type="dxa"/>
            <w:hideMark/>
          </w:tcPr>
          <w:p w14:paraId="21BC34E7" w14:textId="3D64CAC9" w:rsidR="00B877A4" w:rsidRPr="00E84424" w:rsidRDefault="00CF1017" w:rsidP="0056761B">
            <w:pPr>
              <w:tabs>
                <w:tab w:val="left" w:pos="720"/>
              </w:tabs>
              <w:spacing w:line="240" w:lineRule="auto"/>
              <w:ind w:right="18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="00B877A4"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="00C01580" w:rsidRPr="00E844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</w:p>
        </w:tc>
      </w:tr>
      <w:tr w:rsidR="00B877A4" w:rsidRPr="00E84424" w14:paraId="083A572B" w14:textId="77777777" w:rsidTr="006F6690">
        <w:tc>
          <w:tcPr>
            <w:tcW w:w="7020" w:type="dxa"/>
            <w:hideMark/>
          </w:tcPr>
          <w:p w14:paraId="40804711" w14:textId="77777777" w:rsidR="00B877A4" w:rsidRPr="00E84424" w:rsidRDefault="00B877A4" w:rsidP="0056761B">
            <w:pPr>
              <w:pStyle w:val="a"/>
              <w:tabs>
                <w:tab w:val="left" w:pos="720"/>
              </w:tabs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โรงผลิตปิโตรเคมี</w:t>
            </w:r>
          </w:p>
        </w:tc>
        <w:tc>
          <w:tcPr>
            <w:tcW w:w="2070" w:type="dxa"/>
            <w:hideMark/>
          </w:tcPr>
          <w:p w14:paraId="14331F09" w14:textId="33000327" w:rsidR="00B877A4" w:rsidRPr="00E84424" w:rsidRDefault="00CF1017" w:rsidP="0056761B">
            <w:pPr>
              <w:tabs>
                <w:tab w:val="left" w:pos="720"/>
              </w:tabs>
              <w:spacing w:line="240" w:lineRule="auto"/>
              <w:ind w:right="18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B877A4"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="00B877A4"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</w:p>
        </w:tc>
      </w:tr>
      <w:tr w:rsidR="00B877A4" w:rsidRPr="00E84424" w14:paraId="028E0669" w14:textId="77777777" w:rsidTr="006F6690">
        <w:tc>
          <w:tcPr>
            <w:tcW w:w="7020" w:type="dxa"/>
            <w:hideMark/>
          </w:tcPr>
          <w:p w14:paraId="412EB741" w14:textId="77777777" w:rsidR="00B877A4" w:rsidRPr="00E84424" w:rsidRDefault="00B877A4" w:rsidP="0056761B">
            <w:pPr>
              <w:tabs>
                <w:tab w:val="left" w:pos="720"/>
              </w:tabs>
              <w:spacing w:line="240" w:lineRule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  <w:t xml:space="preserve">โรงผลิตกระแสไฟฟ้า </w:t>
            </w:r>
          </w:p>
        </w:tc>
        <w:tc>
          <w:tcPr>
            <w:tcW w:w="2070" w:type="dxa"/>
            <w:hideMark/>
          </w:tcPr>
          <w:p w14:paraId="38392004" w14:textId="5FABC3C3" w:rsidR="00B877A4" w:rsidRPr="00E84424" w:rsidRDefault="00CF1017" w:rsidP="0056761B">
            <w:pPr>
              <w:tabs>
                <w:tab w:val="left" w:pos="720"/>
              </w:tabs>
              <w:spacing w:line="240" w:lineRule="auto"/>
              <w:ind w:right="18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  <w:r w:rsidR="00B877A4"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- </w:t>
            </w: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</w:p>
        </w:tc>
      </w:tr>
      <w:tr w:rsidR="00B877A4" w:rsidRPr="00E84424" w14:paraId="15916832" w14:textId="77777777" w:rsidTr="006F6690">
        <w:tc>
          <w:tcPr>
            <w:tcW w:w="7020" w:type="dxa"/>
            <w:hideMark/>
          </w:tcPr>
          <w:p w14:paraId="1D988C2A" w14:textId="77777777" w:rsidR="00B877A4" w:rsidRPr="00E84424" w:rsidRDefault="00B877A4" w:rsidP="0056761B">
            <w:pPr>
              <w:tabs>
                <w:tab w:val="left" w:pos="720"/>
              </w:tabs>
              <w:spacing w:line="240" w:lineRule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  <w:t>ระบบสายส่งไฟฟ้า</w:t>
            </w:r>
          </w:p>
        </w:tc>
        <w:tc>
          <w:tcPr>
            <w:tcW w:w="2070" w:type="dxa"/>
            <w:hideMark/>
          </w:tcPr>
          <w:p w14:paraId="0045EC93" w14:textId="2607BAAE" w:rsidR="00B877A4" w:rsidRPr="00E84424" w:rsidRDefault="00CF1017" w:rsidP="0056761B">
            <w:pPr>
              <w:tabs>
                <w:tab w:val="left" w:pos="720"/>
              </w:tabs>
              <w:spacing w:line="240" w:lineRule="auto"/>
              <w:ind w:right="18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</w:p>
        </w:tc>
      </w:tr>
      <w:tr w:rsidR="00B877A4" w:rsidRPr="00E84424" w14:paraId="6A111D74" w14:textId="77777777" w:rsidTr="006F6690">
        <w:tc>
          <w:tcPr>
            <w:tcW w:w="7020" w:type="dxa"/>
            <w:hideMark/>
          </w:tcPr>
          <w:p w14:paraId="065700C3" w14:textId="77777777" w:rsidR="00B877A4" w:rsidRPr="00E84424" w:rsidRDefault="00B877A4" w:rsidP="0056761B">
            <w:pPr>
              <w:tabs>
                <w:tab w:val="left" w:pos="720"/>
              </w:tabs>
              <w:spacing w:line="240" w:lineRule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  <w:t>เครื่องจักร เครื่องมือและอุปกรณ์โรงงาน</w:t>
            </w:r>
          </w:p>
        </w:tc>
        <w:tc>
          <w:tcPr>
            <w:tcW w:w="2070" w:type="dxa"/>
            <w:hideMark/>
          </w:tcPr>
          <w:p w14:paraId="52C4FC55" w14:textId="00077437" w:rsidR="00B877A4" w:rsidRPr="00E84424" w:rsidRDefault="00CF1017" w:rsidP="0056761B">
            <w:pPr>
              <w:tabs>
                <w:tab w:val="left" w:pos="720"/>
              </w:tabs>
              <w:spacing w:line="240" w:lineRule="auto"/>
              <w:ind w:right="18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B877A4"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  <w:t xml:space="preserve"> </w:t>
            </w:r>
            <w:r w:rsidR="00B877A4"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- </w:t>
            </w: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</w:p>
        </w:tc>
      </w:tr>
      <w:tr w:rsidR="00B877A4" w:rsidRPr="00E84424" w14:paraId="1D2B416D" w14:textId="77777777" w:rsidTr="006F6690">
        <w:tc>
          <w:tcPr>
            <w:tcW w:w="7020" w:type="dxa"/>
            <w:hideMark/>
          </w:tcPr>
          <w:p w14:paraId="2DA3CF9F" w14:textId="77777777" w:rsidR="00B877A4" w:rsidRPr="00E84424" w:rsidRDefault="00B877A4" w:rsidP="0056761B">
            <w:pPr>
              <w:tabs>
                <w:tab w:val="left" w:pos="720"/>
              </w:tabs>
              <w:spacing w:line="240" w:lineRule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  <w:t>เรือบรรทุกน้ำมันและผลิตภัณฑ์เคมีเหลว และเรือขนส่งผู้โดยสาร</w:t>
            </w:r>
          </w:p>
        </w:tc>
        <w:tc>
          <w:tcPr>
            <w:tcW w:w="2070" w:type="dxa"/>
            <w:hideMark/>
          </w:tcPr>
          <w:p w14:paraId="0060D07F" w14:textId="147F1603" w:rsidR="00B877A4" w:rsidRPr="00E84424" w:rsidRDefault="00CF1017" w:rsidP="0056761B">
            <w:pPr>
              <w:tabs>
                <w:tab w:val="left" w:pos="720"/>
              </w:tabs>
              <w:spacing w:line="240" w:lineRule="auto"/>
              <w:ind w:right="18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B877A4"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</w:t>
            </w: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</w:p>
        </w:tc>
      </w:tr>
      <w:tr w:rsidR="00B877A4" w:rsidRPr="00E84424" w14:paraId="2B1CA943" w14:textId="77777777" w:rsidTr="006F6690">
        <w:tc>
          <w:tcPr>
            <w:tcW w:w="7020" w:type="dxa"/>
            <w:hideMark/>
          </w:tcPr>
          <w:p w14:paraId="1F79A94D" w14:textId="77777777" w:rsidR="00B877A4" w:rsidRPr="00E84424" w:rsidRDefault="00B877A4" w:rsidP="0056761B">
            <w:pPr>
              <w:tabs>
                <w:tab w:val="left" w:pos="720"/>
              </w:tabs>
              <w:spacing w:line="240" w:lineRule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  <w:t>เครื่องตกแต่ง ติดตั้ง เครื่องใช้สำนักงานและอื่น ๆ</w:t>
            </w:r>
          </w:p>
        </w:tc>
        <w:tc>
          <w:tcPr>
            <w:tcW w:w="2070" w:type="dxa"/>
            <w:hideMark/>
          </w:tcPr>
          <w:p w14:paraId="1960A167" w14:textId="384E77F1" w:rsidR="00B877A4" w:rsidRPr="00E84424" w:rsidRDefault="00CF1017" w:rsidP="0056761B">
            <w:pPr>
              <w:tabs>
                <w:tab w:val="left" w:pos="720"/>
              </w:tabs>
              <w:spacing w:line="240" w:lineRule="auto"/>
              <w:ind w:right="18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B877A4"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</w:t>
            </w: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</w:p>
        </w:tc>
      </w:tr>
      <w:tr w:rsidR="00B877A4" w:rsidRPr="00E84424" w14:paraId="2CA96C6C" w14:textId="77777777" w:rsidTr="006F6690">
        <w:tc>
          <w:tcPr>
            <w:tcW w:w="7020" w:type="dxa"/>
            <w:hideMark/>
          </w:tcPr>
          <w:p w14:paraId="059635B4" w14:textId="77777777" w:rsidR="00B877A4" w:rsidRPr="00E84424" w:rsidRDefault="00B877A4" w:rsidP="0056761B">
            <w:pPr>
              <w:tabs>
                <w:tab w:val="left" w:pos="720"/>
              </w:tabs>
              <w:spacing w:line="240" w:lineRule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  <w:t>ยานพาหนะ</w:t>
            </w:r>
          </w:p>
        </w:tc>
        <w:tc>
          <w:tcPr>
            <w:tcW w:w="2070" w:type="dxa"/>
            <w:hideMark/>
          </w:tcPr>
          <w:p w14:paraId="6E96DD01" w14:textId="2D0E979D" w:rsidR="00B877A4" w:rsidRPr="00E84424" w:rsidRDefault="00CF1017" w:rsidP="0056761B">
            <w:pPr>
              <w:tabs>
                <w:tab w:val="left" w:pos="720"/>
              </w:tabs>
              <w:spacing w:line="240" w:lineRule="auto"/>
              <w:ind w:right="18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</w:p>
        </w:tc>
      </w:tr>
    </w:tbl>
    <w:p w14:paraId="28FE6CC3" w14:textId="6E88CDB3" w:rsidR="005F69D5" w:rsidRPr="00E84424" w:rsidRDefault="005F69D5" w:rsidP="00CF41A8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</w:p>
    <w:p w14:paraId="78DFB32E" w14:textId="77777777" w:rsidR="00B877A4" w:rsidRPr="00E84424" w:rsidRDefault="00B877A4" w:rsidP="0056761B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E8442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ลุ่มกิจการได้มีการทบทวนและปรับปรุงมูลค่าคงเหลือและอายุการให้ประโยชน์ของสินทรัพย์ให้เหมาะสมทุกสิ้น</w:t>
      </w:r>
      <w:r w:rsidRPr="00E8442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รอบระยะเวลารายงาน</w:t>
      </w:r>
    </w:p>
    <w:p w14:paraId="38E9F2CF" w14:textId="77777777" w:rsidR="00B877A4" w:rsidRPr="00E84424" w:rsidRDefault="00B877A4" w:rsidP="0056761B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0214B5DC" w14:textId="63DC6C9E" w:rsidR="00B877A4" w:rsidRPr="00E84424" w:rsidRDefault="00B877A4" w:rsidP="0056761B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E8442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ผลกำไรหรือขาดทุนที่เกิดจากการจำหน่ายที่ดิน อาคารและอุปกรณ์ คำนวณโดยเปรียบเทียบสิ่งตอบแทนสุทธิที่ได้รับจากการจำหน่ายสินทรัพย์กับมูลค่าตามบัญชีของสินทรัพย์และแสดงในกำไรหรือขาดทุนอื่น</w:t>
      </w:r>
    </w:p>
    <w:p w14:paraId="4F1F99CB" w14:textId="77777777" w:rsidR="004E7B88" w:rsidRPr="00E84424" w:rsidRDefault="004E7B88" w:rsidP="006F6690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bookmarkStart w:id="42" w:name="_Toc48681809"/>
    </w:p>
    <w:p w14:paraId="3A9EE3B8" w14:textId="2DB63D68" w:rsidR="00B877A4" w:rsidRPr="00E84424" w:rsidRDefault="00CF1017" w:rsidP="006F6690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CF101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B877A4" w:rsidRPr="00E8442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CF101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11</w:t>
      </w:r>
      <w:r w:rsidR="00B877A4" w:rsidRPr="00E8442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B877A4" w:rsidRPr="00E8442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ค่าความนิยม</w:t>
      </w:r>
      <w:bookmarkEnd w:id="42"/>
    </w:p>
    <w:p w14:paraId="7C92DBE3" w14:textId="77777777" w:rsidR="00B877A4" w:rsidRPr="00E84424" w:rsidRDefault="00B877A4" w:rsidP="0056761B">
      <w:pPr>
        <w:pStyle w:val="ListParagraph"/>
        <w:spacing w:line="240" w:lineRule="auto"/>
        <w:ind w:left="547"/>
        <w:jc w:val="thaiDistribute"/>
        <w:rPr>
          <w:rFonts w:ascii="Browallia New" w:eastAsia="Arial Unicode MS" w:hAnsi="Browallia New" w:cs="Browallia New"/>
          <w:color w:val="7030A0"/>
          <w:spacing w:val="-2"/>
          <w:sz w:val="26"/>
          <w:szCs w:val="26"/>
        </w:rPr>
      </w:pPr>
    </w:p>
    <w:p w14:paraId="290A8FB3" w14:textId="5A81E1B1" w:rsidR="00B877A4" w:rsidRPr="00E84424" w:rsidRDefault="00B877A4" w:rsidP="0056761B">
      <w:pPr>
        <w:spacing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E84424">
        <w:rPr>
          <w:rFonts w:ascii="Browallia New" w:hAnsi="Browallia New" w:cs="Browallia New"/>
          <w:sz w:val="26"/>
          <w:szCs w:val="26"/>
          <w:cs/>
        </w:rPr>
        <w:t>กลุ่มกิจการจะทดสอบการด้อยค่าของค่าความนิยมทุกปี และเมื่อมีการเปลี่ยนแปลงในเหตุการณ์หรือสถานการณ์ที่บ่งชี้ว่า</w:t>
      </w:r>
      <w:r w:rsidR="009B03D7" w:rsidRPr="00E84424">
        <w:rPr>
          <w:rFonts w:ascii="Browallia New" w:hAnsi="Browallia New" w:cs="Browallia New"/>
          <w:sz w:val="26"/>
          <w:szCs w:val="26"/>
        </w:rPr>
        <w:br/>
      </w:r>
      <w:r w:rsidRPr="00E84424">
        <w:rPr>
          <w:rFonts w:ascii="Browallia New" w:hAnsi="Browallia New" w:cs="Browallia New"/>
          <w:sz w:val="26"/>
          <w:szCs w:val="26"/>
          <w:cs/>
        </w:rPr>
        <w:t>ค่าความนิยมอาจจะด้อยค่า โดยค่าความนิยมจะแสดงด้วยราคาทุนหัก</w:t>
      </w:r>
      <w:r w:rsidR="00CF41A8" w:rsidRPr="00E84424">
        <w:rPr>
          <w:rFonts w:ascii="Browallia New" w:hAnsi="Browallia New" w:cs="Browallia New"/>
          <w:sz w:val="26"/>
          <w:szCs w:val="26"/>
          <w:cs/>
        </w:rPr>
        <w:t>ผลขาดทุนจาก</w:t>
      </w:r>
      <w:r w:rsidRPr="00E84424">
        <w:rPr>
          <w:rFonts w:ascii="Browallia New" w:hAnsi="Browallia New" w:cs="Browallia New"/>
          <w:sz w:val="26"/>
          <w:szCs w:val="26"/>
          <w:cs/>
        </w:rPr>
        <w:t>การด้อยค่าสะสม</w:t>
      </w:r>
    </w:p>
    <w:p w14:paraId="15377FCD" w14:textId="77777777" w:rsidR="00B877A4" w:rsidRPr="00E84424" w:rsidRDefault="00B877A4" w:rsidP="0056761B">
      <w:pPr>
        <w:pStyle w:val="ListParagraph"/>
        <w:spacing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4E70EEF9" w14:textId="105E27A9" w:rsidR="00605983" w:rsidRPr="00E84424" w:rsidRDefault="00B877A4" w:rsidP="00CF41A8">
      <w:pPr>
        <w:pStyle w:val="ListParagraph"/>
        <w:spacing w:line="240" w:lineRule="auto"/>
        <w:ind w:left="54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E84424">
        <w:rPr>
          <w:rFonts w:ascii="Browallia New" w:hAnsi="Browallia New" w:cs="Browallia New"/>
          <w:sz w:val="26"/>
          <w:szCs w:val="26"/>
          <w:cs/>
        </w:rPr>
        <w:t>เพื่อวัตถุประสงค์ของการทดสอบการด้อยค่า ค่าความนิยมจะถูกปันส่วนไปยังหน่วยสินทรัพย์ที่ก่อให้เกิด</w:t>
      </w:r>
      <w:r w:rsidR="00B57E36" w:rsidRPr="00E84424">
        <w:rPr>
          <w:rFonts w:ascii="Browallia New" w:hAnsi="Browallia New" w:cs="Browallia New"/>
          <w:sz w:val="26"/>
          <w:szCs w:val="26"/>
          <w:cs/>
        </w:rPr>
        <w:t>กระแส</w:t>
      </w:r>
      <w:r w:rsidRPr="00E84424">
        <w:rPr>
          <w:rFonts w:ascii="Browallia New" w:hAnsi="Browallia New" w:cs="Browallia New"/>
          <w:sz w:val="26"/>
          <w:szCs w:val="26"/>
          <w:cs/>
        </w:rPr>
        <w:t>เงินสดหรือกลุ่มของหน่วยสินทรัพย์ที่ก่อให้เกิด</w:t>
      </w:r>
      <w:r w:rsidR="00B57E36" w:rsidRPr="00E84424">
        <w:rPr>
          <w:rFonts w:ascii="Browallia New" w:hAnsi="Browallia New" w:cs="Browallia New"/>
          <w:sz w:val="26"/>
          <w:szCs w:val="26"/>
          <w:cs/>
        </w:rPr>
        <w:t>กระแส</w:t>
      </w:r>
      <w:r w:rsidRPr="00E84424">
        <w:rPr>
          <w:rFonts w:ascii="Browallia New" w:hAnsi="Browallia New" w:cs="Browallia New"/>
          <w:sz w:val="26"/>
          <w:szCs w:val="26"/>
          <w:cs/>
        </w:rPr>
        <w:t>เงินสดที่คาดว่าจะได้รับประโยชน์จากการรวมธุรกิจที่ก่อให้เกิดค่าความนิยมดังกล่าวขึ้น โดยหน่วยที่ก่อให้เกิดกระแสเงินสดหรือกลุ่มของหน่วยที่ก่อให้เกิดกระแสเงินสดนั้นจะต้องเป็นหน่วยที่เล็กที่สุดที่กลุ่มกิจการ</w:t>
      </w:r>
      <w:r w:rsidR="009B03D7" w:rsidRPr="00E84424">
        <w:rPr>
          <w:rFonts w:ascii="Browallia New" w:hAnsi="Browallia New" w:cs="Browallia New"/>
          <w:sz w:val="26"/>
          <w:szCs w:val="26"/>
        </w:rPr>
        <w:br/>
      </w:r>
      <w:r w:rsidRPr="00E84424">
        <w:rPr>
          <w:rFonts w:ascii="Browallia New" w:hAnsi="Browallia New" w:cs="Browallia New"/>
          <w:sz w:val="26"/>
          <w:szCs w:val="26"/>
          <w:cs/>
        </w:rPr>
        <w:t>ที่ใช้ในการประเมินค่าความนิยมเพื่อประโยชน์ในการบริหารภายในกิจการ</w:t>
      </w:r>
    </w:p>
    <w:p w14:paraId="331537AD" w14:textId="0A5BCF20" w:rsidR="004E7B88" w:rsidRPr="00E84424" w:rsidRDefault="004E7B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6"/>
          <w:szCs w:val="26"/>
          <w:lang w:val="en-GB"/>
        </w:rPr>
      </w:pPr>
      <w:bookmarkStart w:id="43" w:name="_Toc48681810"/>
      <w:r w:rsidRPr="00E84424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7F25B1F3" w14:textId="77777777" w:rsidR="00CF41A8" w:rsidRPr="00E84424" w:rsidRDefault="00CF41A8" w:rsidP="00CF41A8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5D8CB427" w14:textId="199BD77D" w:rsidR="00B877A4" w:rsidRPr="00E84424" w:rsidRDefault="00CF1017" w:rsidP="006F6690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CF101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B877A4" w:rsidRPr="00E8442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CF101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12</w:t>
      </w:r>
      <w:r w:rsidR="00B877A4" w:rsidRPr="00E8442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B877A4" w:rsidRPr="00E8442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สินทรัพย์ไม่มีตัวตน</w:t>
      </w:r>
      <w:bookmarkEnd w:id="43"/>
    </w:p>
    <w:p w14:paraId="1FCAC2F8" w14:textId="77777777" w:rsidR="00B877A4" w:rsidRPr="00E84424" w:rsidRDefault="00B877A4" w:rsidP="009B03D7">
      <w:pPr>
        <w:pStyle w:val="ListParagraph"/>
        <w:spacing w:line="240" w:lineRule="auto"/>
        <w:ind w:left="547"/>
        <w:jc w:val="thaiDistribute"/>
        <w:rPr>
          <w:rFonts w:ascii="Browallia New" w:hAnsi="Browallia New" w:cs="Browallia New"/>
          <w:sz w:val="20"/>
          <w:szCs w:val="20"/>
        </w:rPr>
      </w:pPr>
    </w:p>
    <w:p w14:paraId="40A67145" w14:textId="6024EE5B" w:rsidR="00B877A4" w:rsidRPr="00E84424" w:rsidRDefault="00B877A4" w:rsidP="006F6690">
      <w:pPr>
        <w:pStyle w:val="ListParagraph"/>
        <w:spacing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E84424">
        <w:rPr>
          <w:rFonts w:ascii="Browallia New" w:hAnsi="Browallia New" w:cs="Browallia New"/>
          <w:sz w:val="26"/>
          <w:szCs w:val="26"/>
          <w:cs/>
        </w:rPr>
        <w:t>ค่าสิทธิ โปรแกรมคอมพิวเตอร์และค่าสิทธิบัตรที่กลุ่มกิจการซื้อมาและมีอายุการใช้งานจำกัดวัดมูลค่าด้วยราคาทุนหัก</w:t>
      </w:r>
      <w:r w:rsidR="006F6690" w:rsidRPr="00E84424">
        <w:rPr>
          <w:rFonts w:ascii="Browallia New" w:hAnsi="Browallia New" w:cs="Browallia New"/>
          <w:sz w:val="26"/>
          <w:szCs w:val="26"/>
          <w:cs/>
        </w:rPr>
        <w:br/>
      </w:r>
      <w:r w:rsidRPr="00E84424">
        <w:rPr>
          <w:rFonts w:ascii="Browallia New" w:hAnsi="Browallia New" w:cs="Browallia New"/>
          <w:sz w:val="26"/>
          <w:szCs w:val="26"/>
          <w:cs/>
        </w:rPr>
        <w:t xml:space="preserve">ค่าตัดจำหน่ายสะสมและค่าเผื่อการด้อยค่าสะสม (ถ้ามี) </w:t>
      </w:r>
      <w:r w:rsidR="00CF41A8" w:rsidRPr="00E84424">
        <w:rPr>
          <w:rFonts w:ascii="Browallia New" w:hAnsi="Browallia New" w:cs="Browallia New"/>
          <w:sz w:val="26"/>
          <w:szCs w:val="26"/>
          <w:cs/>
        </w:rPr>
        <w:t>ค่า</w:t>
      </w:r>
      <w:r w:rsidRPr="00E84424">
        <w:rPr>
          <w:rFonts w:ascii="Browallia New" w:hAnsi="Browallia New" w:cs="Browallia New"/>
          <w:sz w:val="26"/>
          <w:szCs w:val="26"/>
          <w:cs/>
        </w:rPr>
        <w:t>ตัดจำหน่าย</w:t>
      </w:r>
      <w:r w:rsidR="00CF41A8" w:rsidRPr="00E84424">
        <w:rPr>
          <w:rFonts w:ascii="Browallia New" w:hAnsi="Browallia New" w:cs="Browallia New"/>
          <w:sz w:val="26"/>
          <w:szCs w:val="26"/>
          <w:cs/>
        </w:rPr>
        <w:t>คำนวณโดย</w:t>
      </w:r>
      <w:r w:rsidRPr="00E84424">
        <w:rPr>
          <w:rFonts w:ascii="Browallia New" w:hAnsi="Browallia New" w:cs="Browallia New"/>
          <w:sz w:val="26"/>
          <w:szCs w:val="26"/>
          <w:cs/>
        </w:rPr>
        <w:t>ใช้วิธีเส้นตรง</w:t>
      </w:r>
      <w:r w:rsidR="00CF41A8" w:rsidRPr="00E84424">
        <w:rPr>
          <w:rFonts w:ascii="Browallia New" w:hAnsi="Browallia New" w:cs="Browallia New"/>
          <w:sz w:val="26"/>
          <w:szCs w:val="26"/>
          <w:cs/>
        </w:rPr>
        <w:t>ตลอดอายุการให้ประโยชน์ที่ประมาณไว้</w:t>
      </w:r>
      <w:r w:rsidRPr="00E84424">
        <w:rPr>
          <w:rFonts w:ascii="Browallia New" w:hAnsi="Browallia New" w:cs="Browallia New"/>
          <w:sz w:val="26"/>
          <w:szCs w:val="26"/>
          <w:cs/>
        </w:rPr>
        <w:t xml:space="preserve"> ดังนี้</w:t>
      </w:r>
    </w:p>
    <w:p w14:paraId="5DBD21F7" w14:textId="3BCCE18A" w:rsidR="006541DE" w:rsidRPr="00E84424" w:rsidRDefault="006541DE" w:rsidP="006F6690">
      <w:pPr>
        <w:pStyle w:val="ListParagraph"/>
        <w:spacing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614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7533"/>
        <w:gridCol w:w="2081"/>
      </w:tblGrid>
      <w:tr w:rsidR="00B877A4" w:rsidRPr="00E84424" w14:paraId="221E1A76" w14:textId="77777777" w:rsidTr="006F6690">
        <w:tc>
          <w:tcPr>
            <w:tcW w:w="7533" w:type="dxa"/>
          </w:tcPr>
          <w:p w14:paraId="575BF901" w14:textId="77777777" w:rsidR="00B877A4" w:rsidRPr="00E84424" w:rsidRDefault="00B877A4" w:rsidP="0056761B">
            <w:pPr>
              <w:tabs>
                <w:tab w:val="left" w:pos="720"/>
              </w:tabs>
              <w:spacing w:line="240" w:lineRule="auto"/>
              <w:ind w:left="526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081" w:type="dxa"/>
            <w:hideMark/>
          </w:tcPr>
          <w:p w14:paraId="7E6C76FF" w14:textId="77777777" w:rsidR="00B877A4" w:rsidRPr="00E84424" w:rsidRDefault="00B877A4" w:rsidP="0056761B">
            <w:pPr>
              <w:tabs>
                <w:tab w:val="left" w:pos="720"/>
              </w:tabs>
              <w:spacing w:line="240" w:lineRule="auto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cs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cs/>
                <w:lang w:val="en-GB"/>
              </w:rPr>
              <w:t>จำนวนปี</w:t>
            </w:r>
          </w:p>
        </w:tc>
      </w:tr>
      <w:tr w:rsidR="00B877A4" w:rsidRPr="00E84424" w14:paraId="1628EEF1" w14:textId="77777777" w:rsidTr="006F6690">
        <w:tc>
          <w:tcPr>
            <w:tcW w:w="7533" w:type="dxa"/>
            <w:hideMark/>
          </w:tcPr>
          <w:p w14:paraId="77E9E43A" w14:textId="77777777" w:rsidR="00B877A4" w:rsidRPr="00E84424" w:rsidRDefault="00B877A4" w:rsidP="0056761B">
            <w:pPr>
              <w:tabs>
                <w:tab w:val="left" w:pos="720"/>
              </w:tabs>
              <w:spacing w:line="240" w:lineRule="auto"/>
              <w:ind w:left="526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  <w:t>ค่าสิทธิ</w:t>
            </w:r>
          </w:p>
        </w:tc>
        <w:tc>
          <w:tcPr>
            <w:tcW w:w="2081" w:type="dxa"/>
            <w:hideMark/>
          </w:tcPr>
          <w:p w14:paraId="62E56A39" w14:textId="2AA9482A" w:rsidR="00B877A4" w:rsidRPr="00E84424" w:rsidRDefault="00CF1017" w:rsidP="0056761B">
            <w:pPr>
              <w:tabs>
                <w:tab w:val="left" w:pos="720"/>
              </w:tabs>
              <w:spacing w:line="240" w:lineRule="auto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B877A4"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="00B877A4"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</w:p>
        </w:tc>
      </w:tr>
      <w:tr w:rsidR="00B877A4" w:rsidRPr="00E84424" w14:paraId="3FDE330B" w14:textId="77777777" w:rsidTr="006F6690">
        <w:tc>
          <w:tcPr>
            <w:tcW w:w="7533" w:type="dxa"/>
            <w:hideMark/>
          </w:tcPr>
          <w:p w14:paraId="3B634C0C" w14:textId="77777777" w:rsidR="00B877A4" w:rsidRPr="00E84424" w:rsidRDefault="00B877A4" w:rsidP="0056761B">
            <w:pPr>
              <w:tabs>
                <w:tab w:val="left" w:pos="720"/>
              </w:tabs>
              <w:spacing w:line="240" w:lineRule="auto"/>
              <w:ind w:left="526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  <w:t>โปรแกรมคอมพิวเตอร์</w:t>
            </w:r>
          </w:p>
        </w:tc>
        <w:tc>
          <w:tcPr>
            <w:tcW w:w="2081" w:type="dxa"/>
            <w:hideMark/>
          </w:tcPr>
          <w:p w14:paraId="6B69408C" w14:textId="75E2D44D" w:rsidR="00B877A4" w:rsidRPr="00E84424" w:rsidRDefault="00CF1017" w:rsidP="0056761B">
            <w:pPr>
              <w:tabs>
                <w:tab w:val="left" w:pos="720"/>
              </w:tabs>
              <w:spacing w:line="240" w:lineRule="auto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B877A4"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</w:t>
            </w: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</w:p>
        </w:tc>
      </w:tr>
      <w:tr w:rsidR="00B877A4" w:rsidRPr="00E84424" w14:paraId="40F35D38" w14:textId="77777777" w:rsidTr="006F6690">
        <w:tc>
          <w:tcPr>
            <w:tcW w:w="7533" w:type="dxa"/>
            <w:hideMark/>
          </w:tcPr>
          <w:p w14:paraId="4A591452" w14:textId="77777777" w:rsidR="00B877A4" w:rsidRPr="00E84424" w:rsidRDefault="00B877A4" w:rsidP="0056761B">
            <w:pPr>
              <w:tabs>
                <w:tab w:val="left" w:pos="720"/>
              </w:tabs>
              <w:spacing w:line="240" w:lineRule="auto"/>
              <w:ind w:left="526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  <w:t>ค่าสิทธิบัตร</w:t>
            </w:r>
          </w:p>
        </w:tc>
        <w:tc>
          <w:tcPr>
            <w:tcW w:w="2081" w:type="dxa"/>
            <w:hideMark/>
          </w:tcPr>
          <w:p w14:paraId="566D7A22" w14:textId="3C89077F" w:rsidR="00B877A4" w:rsidRPr="00E84424" w:rsidRDefault="00CF1017" w:rsidP="0056761B">
            <w:pPr>
              <w:tabs>
                <w:tab w:val="left" w:pos="720"/>
              </w:tabs>
              <w:spacing w:line="240" w:lineRule="auto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</w:p>
        </w:tc>
      </w:tr>
    </w:tbl>
    <w:p w14:paraId="76277C47" w14:textId="77777777" w:rsidR="00B877A4" w:rsidRPr="00E84424" w:rsidRDefault="00B877A4" w:rsidP="009B03D7">
      <w:pPr>
        <w:tabs>
          <w:tab w:val="left" w:pos="720"/>
        </w:tabs>
        <w:spacing w:line="240" w:lineRule="auto"/>
        <w:ind w:left="540"/>
        <w:jc w:val="both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63D7AEF2" w14:textId="685E34F0" w:rsidR="00B877A4" w:rsidRPr="00E84424" w:rsidRDefault="00B877A4" w:rsidP="0056761B">
      <w:pPr>
        <w:tabs>
          <w:tab w:val="left" w:pos="720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84424">
        <w:rPr>
          <w:rFonts w:ascii="Browallia New" w:eastAsia="Arial Unicode MS" w:hAnsi="Browallia New" w:cs="Browallia New"/>
          <w:sz w:val="26"/>
          <w:szCs w:val="26"/>
          <w:cs/>
        </w:rPr>
        <w:t>ต้นทุนที่</w:t>
      </w:r>
      <w:r w:rsidR="00CF41A8" w:rsidRPr="00E84424">
        <w:rPr>
          <w:rFonts w:ascii="Browallia New" w:eastAsia="Arial Unicode MS" w:hAnsi="Browallia New" w:cs="Browallia New"/>
          <w:sz w:val="26"/>
          <w:szCs w:val="26"/>
          <w:cs/>
        </w:rPr>
        <w:t>เกี่ยวกับ</w:t>
      </w:r>
      <w:r w:rsidRPr="00E84424">
        <w:rPr>
          <w:rFonts w:ascii="Browallia New" w:eastAsia="Arial Unicode MS" w:hAnsi="Browallia New" w:cs="Browallia New"/>
          <w:sz w:val="26"/>
          <w:szCs w:val="26"/>
          <w:cs/>
        </w:rPr>
        <w:t>การบำรุงรักษาโปรแกรมคอมพิวเตอร์บันทึกเป็นค่าใช้จ่ายเมื่อเกิดขึ้น</w:t>
      </w:r>
    </w:p>
    <w:p w14:paraId="645F5D31" w14:textId="77777777" w:rsidR="00B877A4" w:rsidRPr="00E84424" w:rsidRDefault="00B877A4" w:rsidP="0056761B">
      <w:pPr>
        <w:tabs>
          <w:tab w:val="left" w:pos="720"/>
        </w:tabs>
        <w:spacing w:line="240" w:lineRule="auto"/>
        <w:ind w:left="540"/>
        <w:jc w:val="both"/>
        <w:rPr>
          <w:rFonts w:ascii="Browallia New" w:eastAsia="Arial Unicode MS" w:hAnsi="Browallia New" w:cs="Browallia New"/>
          <w:b/>
          <w:bCs/>
          <w:sz w:val="26"/>
          <w:szCs w:val="26"/>
          <w:cs/>
        </w:rPr>
      </w:pPr>
    </w:p>
    <w:p w14:paraId="0E29EAA3" w14:textId="2AC87685" w:rsidR="00B877A4" w:rsidRPr="00E84424" w:rsidRDefault="00CF1017" w:rsidP="006F6690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bookmarkStart w:id="44" w:name="_Toc48681811"/>
      <w:r w:rsidRPr="00CF101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B877A4" w:rsidRPr="00E8442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CF101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13</w:t>
      </w:r>
      <w:r w:rsidR="00B877A4" w:rsidRPr="00E8442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B877A4" w:rsidRPr="00E8442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การด้อยค่าของสินทรัพย์</w:t>
      </w:r>
      <w:bookmarkEnd w:id="44"/>
    </w:p>
    <w:p w14:paraId="791B1FEA" w14:textId="77777777" w:rsidR="00B877A4" w:rsidRPr="00E84424" w:rsidRDefault="00B877A4" w:rsidP="0056761B">
      <w:pPr>
        <w:pStyle w:val="ListParagraph"/>
        <w:spacing w:line="240" w:lineRule="auto"/>
        <w:ind w:left="567"/>
        <w:jc w:val="thaiDistribute"/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</w:rPr>
      </w:pPr>
    </w:p>
    <w:p w14:paraId="20A456C3" w14:textId="27A3717C" w:rsidR="00B877A4" w:rsidRPr="00E84424" w:rsidRDefault="00B877A4" w:rsidP="0056761B">
      <w:pPr>
        <w:pStyle w:val="ListParagraph"/>
        <w:spacing w:line="240" w:lineRule="auto"/>
        <w:ind w:left="567"/>
        <w:jc w:val="thaiDistribute"/>
        <w:rPr>
          <w:rFonts w:ascii="Browallia New" w:hAnsi="Browallia New" w:cs="Browallia New"/>
          <w:color w:val="000000"/>
          <w:sz w:val="26"/>
          <w:szCs w:val="26"/>
          <w:shd w:val="clear" w:color="auto" w:fill="FFFFFF"/>
        </w:rPr>
      </w:pPr>
      <w:r w:rsidRPr="00E84424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</w:rPr>
        <w:t>กลุ่มกิจการไม่ตัดจำหน่ายสินทรัพย์ไม่มีตัวตนที่มีอายุการให้ประโยชน์ที่ไม่ทราบได้แน่นอน แต่จะทดสอบการด้อยค่าเป็นประจำทุกปี และเมื่อมีเหตุการณ์หรือสถานการณ์ที่บ่งชี้ว่าสินทรัพย์ดังกล่าวอาจมีการด้อยค่า สำหรับสินทรัพย์อื่น กลุ่มกิจการ</w:t>
      </w:r>
      <w:r w:rsidRPr="00E84424">
        <w:rPr>
          <w:rFonts w:ascii="Browallia New" w:hAnsi="Browallia New" w:cs="Browallia New"/>
          <w:color w:val="000000"/>
          <w:spacing w:val="-4"/>
          <w:sz w:val="26"/>
          <w:szCs w:val="26"/>
          <w:shd w:val="clear" w:color="auto" w:fill="FFFFFF"/>
          <w:cs/>
        </w:rPr>
        <w:t>จะทดสอบการด้อยค่าเมื่อมีเหตุการณ์หรือสถานการณ์ที่บ่งชี้ว่าสินทรัพย์ดังกล่าวอาจมีการด้อยค่า รายการขาดทุนจากการด้อยค่า</w:t>
      </w:r>
      <w:r w:rsidRPr="00E84424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</w:rPr>
        <w:t>จะรับรู้เมื่อมูลค่าตามบัญชีของสินทรัพย์สูงกว่ามูลค่าที่คาดว่าจะได้รับคืน โดยมูลค่าที่คาดว่าจะได้รับคืนหมายถึงจำนวนที่</w:t>
      </w:r>
      <w:r w:rsidR="009B03D7" w:rsidRPr="00E84424">
        <w:rPr>
          <w:rFonts w:ascii="Browallia New" w:hAnsi="Browallia New" w:cs="Browallia New"/>
          <w:color w:val="000000"/>
          <w:sz w:val="26"/>
          <w:szCs w:val="26"/>
          <w:shd w:val="clear" w:color="auto" w:fill="FFFFFF"/>
        </w:rPr>
        <w:br/>
      </w:r>
      <w:r w:rsidRPr="00E84424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</w:rPr>
        <w:t xml:space="preserve">สูงกว่าระหว่างมูลค่ายุติธรรมหักต้นทุนในการจำหน่ายและมูลค่าจากการใช้ </w:t>
      </w:r>
    </w:p>
    <w:p w14:paraId="5BA128F7" w14:textId="77777777" w:rsidR="00B877A4" w:rsidRPr="00E84424" w:rsidRDefault="00B877A4" w:rsidP="0056761B">
      <w:pPr>
        <w:pStyle w:val="ListParagraph"/>
        <w:spacing w:line="240" w:lineRule="auto"/>
        <w:ind w:left="567"/>
        <w:jc w:val="thaiDistribute"/>
        <w:rPr>
          <w:rFonts w:ascii="Browallia New" w:hAnsi="Browallia New" w:cs="Browallia New"/>
          <w:color w:val="000000"/>
          <w:sz w:val="26"/>
          <w:szCs w:val="26"/>
          <w:shd w:val="clear" w:color="auto" w:fill="FFFFFF"/>
        </w:rPr>
      </w:pPr>
    </w:p>
    <w:p w14:paraId="50AD796D" w14:textId="77777777" w:rsidR="00B877A4" w:rsidRPr="00E84424" w:rsidRDefault="00B877A4" w:rsidP="0056761B">
      <w:pPr>
        <w:pStyle w:val="ListParagraph"/>
        <w:spacing w:line="240" w:lineRule="auto"/>
        <w:ind w:left="567"/>
        <w:jc w:val="thaiDistribute"/>
        <w:rPr>
          <w:rFonts w:ascii="Browallia New" w:hAnsi="Browallia New" w:cs="Browallia New"/>
          <w:color w:val="000000"/>
          <w:sz w:val="26"/>
          <w:szCs w:val="26"/>
          <w:shd w:val="clear" w:color="auto" w:fill="FFFFFF"/>
        </w:rPr>
      </w:pPr>
      <w:r w:rsidRPr="00E84424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</w:rPr>
        <w:t>เมื่อมีเหตุให้เชื่อว่าสาเหตุที่ทำให้เกิดการด้อยค่าในอดีตได้หมดไป กลุ่มกิจการจะกลับรายการขาดทุนจากด้อยค่าสำหรับสินทรัพย์อื่น ๆ ที่ไม่ใช่ค่าความนิยม</w:t>
      </w:r>
    </w:p>
    <w:p w14:paraId="5A3F4D2F" w14:textId="77777777" w:rsidR="00B877A4" w:rsidRPr="00E84424" w:rsidRDefault="00B877A4" w:rsidP="00AF7E98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2E3E653" w14:textId="75BBECA1" w:rsidR="00B877A4" w:rsidRPr="00E84424" w:rsidRDefault="00CF1017" w:rsidP="004804E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bookmarkStart w:id="45" w:name="_Toc48681812"/>
      <w:r w:rsidRPr="00CF101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B877A4" w:rsidRPr="00E8442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CF101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14</w:t>
      </w:r>
      <w:r w:rsidR="00B877A4" w:rsidRPr="00E8442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B877A4" w:rsidRPr="00E8442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สัญญาเช่า</w:t>
      </w:r>
      <w:bookmarkEnd w:id="45"/>
      <w:r w:rsidR="00B877A4" w:rsidRPr="00E8442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 </w:t>
      </w:r>
    </w:p>
    <w:p w14:paraId="5C07E148" w14:textId="77777777" w:rsidR="00B877A4" w:rsidRPr="00E84424" w:rsidRDefault="00B877A4" w:rsidP="00EF0176">
      <w:pPr>
        <w:pStyle w:val="ListParagraph"/>
        <w:tabs>
          <w:tab w:val="clear" w:pos="454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4F81BD" w:themeColor="accent1"/>
          <w:spacing w:val="-2"/>
          <w:sz w:val="26"/>
          <w:szCs w:val="26"/>
        </w:rPr>
      </w:pPr>
    </w:p>
    <w:p w14:paraId="355A6CE9" w14:textId="42AD6C4D" w:rsidR="00B877A4" w:rsidRPr="00E84424" w:rsidRDefault="00B877A4" w:rsidP="00EF0176">
      <w:pPr>
        <w:pStyle w:val="Heading3"/>
        <w:tabs>
          <w:tab w:val="clear" w:pos="454"/>
        </w:tabs>
        <w:spacing w:line="240" w:lineRule="auto"/>
        <w:ind w:left="540"/>
        <w:rPr>
          <w:rFonts w:ascii="Browallia New" w:eastAsia="Arial Unicode MS" w:hAnsi="Browallia New" w:cs="Browallia New"/>
          <w:b/>
          <w:bCs/>
          <w:i w:val="0"/>
          <w:iCs w:val="0"/>
          <w:sz w:val="26"/>
          <w:szCs w:val="26"/>
          <w:u w:val="single"/>
          <w:cs/>
        </w:rPr>
      </w:pPr>
      <w:bookmarkStart w:id="46" w:name="_Toc48681813"/>
      <w:r w:rsidRPr="00E84424">
        <w:rPr>
          <w:rFonts w:ascii="Browallia New" w:eastAsia="Arial Unicode MS" w:hAnsi="Browallia New" w:cs="Browallia New"/>
          <w:b/>
          <w:i w:val="0"/>
          <w:iCs w:val="0"/>
          <w:sz w:val="26"/>
          <w:szCs w:val="26"/>
          <w:u w:val="single"/>
          <w:cs/>
        </w:rPr>
        <w:t xml:space="preserve">สำหรับปีสิ้นสุดวันที่ </w:t>
      </w:r>
      <w:r w:rsidR="00CF1017" w:rsidRPr="00CF1017">
        <w:rPr>
          <w:rFonts w:ascii="Browallia New" w:eastAsia="Arial Unicode MS" w:hAnsi="Browallia New" w:cs="Browallia New"/>
          <w:bCs/>
          <w:i w:val="0"/>
          <w:iCs w:val="0"/>
          <w:sz w:val="26"/>
          <w:szCs w:val="26"/>
          <w:u w:val="single"/>
          <w:lang w:val="en-GB"/>
        </w:rPr>
        <w:t>31</w:t>
      </w:r>
      <w:r w:rsidRPr="00E84424">
        <w:rPr>
          <w:rFonts w:ascii="Browallia New" w:eastAsia="Arial Unicode MS" w:hAnsi="Browallia New" w:cs="Browallia New"/>
          <w:b/>
          <w:i w:val="0"/>
          <w:iCs w:val="0"/>
          <w:sz w:val="26"/>
          <w:szCs w:val="26"/>
          <w:u w:val="single"/>
          <w:cs/>
        </w:rPr>
        <w:t xml:space="preserve"> ธันวาคม พ.ศ. </w:t>
      </w:r>
      <w:r w:rsidR="00CF1017" w:rsidRPr="00CF1017">
        <w:rPr>
          <w:rFonts w:ascii="Browallia New" w:eastAsia="Arial Unicode MS" w:hAnsi="Browallia New" w:cs="Browallia New"/>
          <w:bCs/>
          <w:i w:val="0"/>
          <w:iCs w:val="0"/>
          <w:sz w:val="26"/>
          <w:szCs w:val="26"/>
          <w:u w:val="single"/>
          <w:lang w:val="en-GB"/>
        </w:rPr>
        <w:t>2563</w:t>
      </w:r>
      <w:bookmarkEnd w:id="46"/>
    </w:p>
    <w:p w14:paraId="4A63BCB4" w14:textId="77777777" w:rsidR="00B877A4" w:rsidRPr="00E84424" w:rsidRDefault="00B877A4" w:rsidP="00EF0176">
      <w:pPr>
        <w:pStyle w:val="ListParagraph"/>
        <w:tabs>
          <w:tab w:val="clear" w:pos="454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4F81BD" w:themeColor="accent1"/>
          <w:spacing w:val="-2"/>
          <w:sz w:val="26"/>
          <w:szCs w:val="26"/>
        </w:rPr>
      </w:pPr>
    </w:p>
    <w:p w14:paraId="6F4B28D1" w14:textId="77777777" w:rsidR="00B877A4" w:rsidRPr="00E84424" w:rsidRDefault="00B877A4" w:rsidP="00EF0176">
      <w:pPr>
        <w:tabs>
          <w:tab w:val="clear" w:pos="454"/>
        </w:tabs>
        <w:spacing w:line="240" w:lineRule="auto"/>
        <w:ind w:left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E8442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สัญญาเช่า - กรณีที่กลุ่มกิจการเป็นผู้เช่า</w:t>
      </w:r>
    </w:p>
    <w:p w14:paraId="3169DB8E" w14:textId="77777777" w:rsidR="00B877A4" w:rsidRPr="00E84424" w:rsidRDefault="00B877A4" w:rsidP="00EF0176">
      <w:pPr>
        <w:pStyle w:val="ListParagraph"/>
        <w:tabs>
          <w:tab w:val="clear" w:pos="454"/>
        </w:tabs>
        <w:spacing w:line="240" w:lineRule="auto"/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4518935A" w14:textId="0A787D54" w:rsidR="00B877A4" w:rsidRPr="00E84424" w:rsidRDefault="00B877A4" w:rsidP="00EF0176">
      <w:pPr>
        <w:pStyle w:val="ListParagraph"/>
        <w:tabs>
          <w:tab w:val="clear" w:pos="454"/>
        </w:tabs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E84424">
        <w:rPr>
          <w:rFonts w:ascii="Browallia New" w:hAnsi="Browallia New" w:cs="Browallia New"/>
          <w:sz w:val="26"/>
          <w:szCs w:val="26"/>
          <w:cs/>
        </w:rPr>
        <w:t xml:space="preserve">กลุ่มกิจการรับรู้สัญญาเช่าเมื่อกลุ่มกิจการสามารถเข้าถึงสินทรัพย์ตามสัญญาเช่า เป็นสินทรัพย์สิทธิการใช้และหนี้สินตามสัญญาเช่า โดยค่าเช่าที่ชำระจะปันส่วนเป็นการจ่ายชำระหนี้สินและต้นทุนทางการเงิน </w:t>
      </w:r>
      <w:r w:rsidRPr="00E84424">
        <w:rPr>
          <w:rFonts w:ascii="Browallia New" w:hAnsi="Browallia New" w:cs="Browallia New"/>
          <w:spacing w:val="-2"/>
          <w:sz w:val="26"/>
          <w:szCs w:val="26"/>
          <w:cs/>
        </w:rPr>
        <w:t>โดยต้นทุนทางการเงินจะรับรู้ในกำไรหรือ</w:t>
      </w:r>
      <w:r w:rsidRPr="00EF0176">
        <w:rPr>
          <w:rFonts w:ascii="Browallia New" w:hAnsi="Browallia New" w:cs="Browallia New"/>
          <w:spacing w:val="-4"/>
          <w:sz w:val="26"/>
          <w:szCs w:val="26"/>
          <w:cs/>
        </w:rPr>
        <w:t>ขาดทุนตลอดระยะเวลาสัญญาเช่าด้วยอัตราดอกเบี้ยคงที่จากยอดหนี้สินตามสัญญาเช่าที่คงเหลืออยู่ กลุ่มกิจการคิดค่าเสื่อมราคา</w:t>
      </w:r>
      <w:r w:rsidRPr="00E84424">
        <w:rPr>
          <w:rFonts w:ascii="Browallia New" w:hAnsi="Browallia New" w:cs="Browallia New"/>
          <w:sz w:val="26"/>
          <w:szCs w:val="26"/>
          <w:cs/>
        </w:rPr>
        <w:t>สินทรัพย์สิทธิการใช้ตามวิธีเส้นตรงตามอายุที่สั้นกว่าระหว่างอายุสินทรัพย์และระยะเวลาการเช่า</w:t>
      </w:r>
      <w:r w:rsidR="00CF41A8" w:rsidRPr="00E84424">
        <w:rPr>
          <w:rFonts w:ascii="Browallia New" w:hAnsi="Browallia New" w:cs="Browallia New"/>
          <w:sz w:val="26"/>
          <w:szCs w:val="26"/>
          <w:cs/>
        </w:rPr>
        <w:t xml:space="preserve"> หรือตามอัตราการใช้สินทรัพย์สิทธิการใช้</w:t>
      </w:r>
    </w:p>
    <w:p w14:paraId="5AD9C972" w14:textId="05BD80D6" w:rsidR="00AF7E98" w:rsidRDefault="00AF7E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6"/>
          <w:szCs w:val="26"/>
          <w:cs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p w14:paraId="52045028" w14:textId="77777777" w:rsidR="00B877A4" w:rsidRPr="00E84424" w:rsidRDefault="00B877A4" w:rsidP="00EF0176">
      <w:pPr>
        <w:tabs>
          <w:tab w:val="clear" w:pos="454"/>
        </w:tabs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0120DE0" w14:textId="41E7D7DA" w:rsidR="00B877A4" w:rsidRPr="00E84424" w:rsidRDefault="00B57E36" w:rsidP="00EF0176">
      <w:pPr>
        <w:tabs>
          <w:tab w:val="clear" w:pos="454"/>
        </w:tabs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E84424">
        <w:rPr>
          <w:rFonts w:ascii="Browallia New" w:hAnsi="Browallia New" w:cs="Browallia New"/>
          <w:sz w:val="26"/>
          <w:szCs w:val="26"/>
          <w:cs/>
        </w:rPr>
        <w:t xml:space="preserve">สำหรับสัญญาที่ประกอบด้วยส่วนประกอบของสัญญาที่เป็นการเช่าและส่วนประกอบของสัญญาที่ไม่เป็นการเช่า </w:t>
      </w:r>
      <w:r w:rsidR="00B877A4" w:rsidRPr="00E84424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Pr="00E84424">
        <w:rPr>
          <w:rFonts w:ascii="Browallia New" w:hAnsi="Browallia New" w:cs="Browallia New"/>
          <w:sz w:val="26"/>
          <w:szCs w:val="26"/>
          <w:cs/>
        </w:rPr>
        <w:br/>
        <w:t>จะ</w:t>
      </w:r>
      <w:r w:rsidR="00B877A4" w:rsidRPr="00E84424">
        <w:rPr>
          <w:rFonts w:ascii="Browallia New" w:hAnsi="Browallia New" w:cs="Browallia New"/>
          <w:sz w:val="26"/>
          <w:szCs w:val="26"/>
          <w:cs/>
        </w:rPr>
        <w:t>ปันส่วนสิ่งตอบแทนในสัญญาไปยังส่วนประกอบของสัญญาตามราคาเอกเทศเปรียบเทียบของแต่ละส่วนประกอบ ยกเว้นสัญญาเช่าอสังหาริมทรัพย์ซึ่งกลุ่มกิจการเป็นผู้เช่า โดยกลุ่มกิจการเลือกที่จะไม่แยกส่วนประกอบของสัญญา และรวมแต่ละส่วนประกอบเป็นส่วนประกอบที่เป็นการเช่าเท่านั้น</w:t>
      </w:r>
    </w:p>
    <w:p w14:paraId="7FAB470D" w14:textId="77777777" w:rsidR="00B877A4" w:rsidRPr="00E84424" w:rsidRDefault="00B877A4" w:rsidP="00EF0176">
      <w:pPr>
        <w:tabs>
          <w:tab w:val="clear" w:pos="454"/>
        </w:tabs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8D1C783" w14:textId="59480F49" w:rsidR="00B877A4" w:rsidRPr="00E84424" w:rsidRDefault="00B877A4" w:rsidP="00EF0176">
      <w:pPr>
        <w:tabs>
          <w:tab w:val="clear" w:pos="454"/>
        </w:tabs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E84424">
        <w:rPr>
          <w:rFonts w:ascii="Browallia New" w:hAnsi="Browallia New" w:cs="Browallia New"/>
          <w:sz w:val="26"/>
          <w:szCs w:val="26"/>
          <w:cs/>
        </w:rPr>
        <w:t>สินทรัพย์และหนี้สินตามสัญญาเช่ารับรู้เริ่มแรกด้วยมูลค่าปัจจุบัน หนี้สินตามสัญญาเช่าประกอบด้วยมูลค่าปัจจุบันของการ</w:t>
      </w:r>
      <w:r w:rsidR="00E84424">
        <w:rPr>
          <w:rFonts w:ascii="Browallia New" w:hAnsi="Browallia New" w:cs="Browallia New"/>
          <w:sz w:val="26"/>
          <w:szCs w:val="26"/>
        </w:rPr>
        <w:br/>
      </w:r>
      <w:r w:rsidRPr="00E84424">
        <w:rPr>
          <w:rFonts w:ascii="Browallia New" w:hAnsi="Browallia New" w:cs="Browallia New"/>
          <w:sz w:val="26"/>
          <w:szCs w:val="26"/>
          <w:cs/>
        </w:rPr>
        <w:t>จ่ายชำระตามสัญญาเช่า ดังนี้</w:t>
      </w:r>
    </w:p>
    <w:p w14:paraId="33CF4165" w14:textId="77777777" w:rsidR="00E45F5D" w:rsidRPr="00E84424" w:rsidRDefault="00E45F5D" w:rsidP="00EF0176">
      <w:pPr>
        <w:tabs>
          <w:tab w:val="clear" w:pos="454"/>
        </w:tabs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2DFEE4A" w14:textId="77777777" w:rsidR="00B877A4" w:rsidRPr="00E84424" w:rsidRDefault="00B877A4" w:rsidP="0056761B">
      <w:pPr>
        <w:pStyle w:val="ListParagraph"/>
        <w:numPr>
          <w:ilvl w:val="0"/>
          <w:numId w:val="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line="240" w:lineRule="auto"/>
        <w:ind w:left="810" w:hanging="270"/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 w:rsidRPr="00E84424">
        <w:rPr>
          <w:rFonts w:ascii="Browallia New" w:hAnsi="Browallia New" w:cs="Browallia New"/>
          <w:sz w:val="26"/>
          <w:szCs w:val="26"/>
          <w:cs/>
        </w:rPr>
        <w:t>ค่าเช่าคงที่ (รวมถึงการจ่ายชำระคงที่โดยเนื้อหา) สุทธิด้วยเงินจูงใจค้างรับตามสัญญาเช่า</w:t>
      </w:r>
    </w:p>
    <w:p w14:paraId="73C576D4" w14:textId="77777777" w:rsidR="00B877A4" w:rsidRPr="00E84424" w:rsidRDefault="00B877A4" w:rsidP="0056761B">
      <w:pPr>
        <w:pStyle w:val="ListParagraph"/>
        <w:numPr>
          <w:ilvl w:val="0"/>
          <w:numId w:val="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line="240" w:lineRule="auto"/>
        <w:ind w:left="810" w:hanging="270"/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 w:rsidRPr="00E84424">
        <w:rPr>
          <w:rFonts w:ascii="Browallia New" w:hAnsi="Browallia New" w:cs="Browallia New"/>
          <w:sz w:val="26"/>
          <w:szCs w:val="26"/>
          <w:cs/>
        </w:rPr>
        <w:t xml:space="preserve">ค่าเช่าผันแปรที่อ้างอิงจากอัตราหรือดัชนี </w:t>
      </w:r>
    </w:p>
    <w:p w14:paraId="796C9D12" w14:textId="77777777" w:rsidR="00B877A4" w:rsidRPr="00E84424" w:rsidRDefault="00B877A4" w:rsidP="0056761B">
      <w:pPr>
        <w:pStyle w:val="ListParagraph"/>
        <w:numPr>
          <w:ilvl w:val="0"/>
          <w:numId w:val="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line="240" w:lineRule="auto"/>
        <w:ind w:left="810" w:hanging="270"/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 w:rsidRPr="00E84424">
        <w:rPr>
          <w:rFonts w:ascii="Browallia New" w:hAnsi="Browallia New" w:cs="Browallia New"/>
          <w:sz w:val="26"/>
          <w:szCs w:val="26"/>
          <w:cs/>
        </w:rPr>
        <w:t>มูลค่าที่คาดว่าจะต้องจ่ายจากการรับประกันมูลค่าคงเหลือ</w:t>
      </w:r>
    </w:p>
    <w:p w14:paraId="56D2B7B2" w14:textId="77777777" w:rsidR="00B877A4" w:rsidRPr="00E84424" w:rsidRDefault="00B877A4" w:rsidP="0056761B">
      <w:pPr>
        <w:pStyle w:val="ListParagraph"/>
        <w:numPr>
          <w:ilvl w:val="0"/>
          <w:numId w:val="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line="240" w:lineRule="auto"/>
        <w:ind w:left="810" w:hanging="270"/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 w:rsidRPr="00E84424">
        <w:rPr>
          <w:rFonts w:ascii="Browallia New" w:hAnsi="Browallia New" w:cs="Browallia New"/>
          <w:sz w:val="26"/>
          <w:szCs w:val="26"/>
          <w:cs/>
        </w:rPr>
        <w:t>ราคาสิทธิเลือกซื้อหากมีความแน่นอนอย่างสมเหตุสมผลที่กลุ่มกิจการจะใช้สิทธิ และ</w:t>
      </w:r>
    </w:p>
    <w:p w14:paraId="6CDE00C0" w14:textId="77777777" w:rsidR="00B877A4" w:rsidRPr="00E84424" w:rsidRDefault="00B877A4" w:rsidP="0056761B">
      <w:pPr>
        <w:pStyle w:val="ListParagraph"/>
        <w:numPr>
          <w:ilvl w:val="0"/>
          <w:numId w:val="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line="240" w:lineRule="auto"/>
        <w:ind w:left="810" w:hanging="270"/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 w:rsidRPr="00E84424">
        <w:rPr>
          <w:rFonts w:ascii="Browallia New" w:hAnsi="Browallia New" w:cs="Browallia New"/>
          <w:sz w:val="26"/>
          <w:szCs w:val="26"/>
          <w:cs/>
        </w:rPr>
        <w:t>ค่าปรับจากการยกเลิกสัญญา หากอายุของสัญญาเช่าสะท้อนถึงการที่กลุ่มกิจการคาดว่าจะยกเลิกสัญญานั้น</w:t>
      </w:r>
    </w:p>
    <w:p w14:paraId="1BCFC4D5" w14:textId="77777777" w:rsidR="00B877A4" w:rsidRPr="00E84424" w:rsidRDefault="00B877A4" w:rsidP="0056761B">
      <w:pPr>
        <w:pStyle w:val="ListParagraph"/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CBED541" w14:textId="77777777" w:rsidR="00B877A4" w:rsidRPr="00E84424" w:rsidRDefault="00B877A4" w:rsidP="0056761B">
      <w:pPr>
        <w:pStyle w:val="ListParagraph"/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E84424">
        <w:rPr>
          <w:rFonts w:ascii="Browallia New" w:hAnsi="Browallia New" w:cs="Browallia New"/>
          <w:sz w:val="26"/>
          <w:szCs w:val="26"/>
          <w:cs/>
        </w:rPr>
        <w:t xml:space="preserve">การจ่ายชำระตามสัญญาเช่าในช่วงการต่ออายุสัญญาเช่าได้รวมอยู่ในการคำนวณหนี้สินตามสัญญาเช่า หากกลุ่มกิจการมีความแน่นอนอย่างสมเหตุสมผลในการใช้สิทธิต่ออายุสัญญาเช่า </w:t>
      </w:r>
    </w:p>
    <w:p w14:paraId="1007E918" w14:textId="77777777" w:rsidR="00B877A4" w:rsidRPr="00E84424" w:rsidRDefault="00B877A4" w:rsidP="0056761B">
      <w:pPr>
        <w:pStyle w:val="ListParagraph"/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A860654" w14:textId="375B5466" w:rsidR="00B877A4" w:rsidRPr="00E84424" w:rsidRDefault="00B877A4" w:rsidP="0056761B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E84424">
        <w:rPr>
          <w:rFonts w:ascii="Browallia New" w:hAnsi="Browallia New" w:cs="Browallia New"/>
          <w:spacing w:val="-2"/>
          <w:sz w:val="26"/>
          <w:szCs w:val="26"/>
          <w:cs/>
        </w:rPr>
        <w:t>กลุ่มกิจการจะคิดลดค่าเช่าจ่ายข้างต้นด้วยอัตราดอกเบี้ยโดยนัยตามสัญญา หากไม่สามารถหาอัตราดอกเบี้ยโดยนัยได้</w:t>
      </w:r>
      <w:r w:rsidRPr="00E84424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9B03D7" w:rsidRPr="00E84424">
        <w:rPr>
          <w:rFonts w:ascii="Browallia New" w:hAnsi="Browallia New" w:cs="Browallia New"/>
          <w:sz w:val="26"/>
          <w:szCs w:val="26"/>
        </w:rPr>
        <w:br/>
      </w:r>
      <w:r w:rsidRPr="00E84424">
        <w:rPr>
          <w:rFonts w:ascii="Browallia New" w:hAnsi="Browallia New" w:cs="Browallia New"/>
          <w:sz w:val="26"/>
          <w:szCs w:val="26"/>
          <w:cs/>
        </w:rPr>
        <w:t>กลุ่มกิจการจะคิดลดด้วยอัตราการกู้ยืมส่วนเพิ่มของผู้เช่า ซึ่งก็คืออัตราที่สะท้อนถึงการกู้ยืมเพื่อให้ได้มาซึ่งสินทรัพย์ที่มีมูลค่าใกล้เคียงกัน ในสภาวะเศรษฐกิจ อายุสัญญา และเงื่อนไขที่ใกล้เคียงกัน</w:t>
      </w:r>
    </w:p>
    <w:p w14:paraId="22AD785E" w14:textId="77777777" w:rsidR="00B877A4" w:rsidRPr="00E84424" w:rsidRDefault="00B877A4" w:rsidP="0056761B">
      <w:pPr>
        <w:pStyle w:val="ListParagraph"/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3EF7C4C" w14:textId="5F8A123D" w:rsidR="00B877A4" w:rsidRDefault="00B877A4" w:rsidP="0056761B">
      <w:pPr>
        <w:pStyle w:val="ListParagraph"/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E84424">
        <w:rPr>
          <w:rFonts w:ascii="Browallia New" w:hAnsi="Browallia New" w:cs="Browallia New"/>
          <w:sz w:val="26"/>
          <w:szCs w:val="26"/>
          <w:cs/>
        </w:rPr>
        <w:t>สัญญาเช่าซึ่งกำหนดค่าเช่าจ่ายผันแปรตามดัชนีหรืออัตรา</w:t>
      </w:r>
      <w:r w:rsidR="00B04BC8">
        <w:rPr>
          <w:rFonts w:ascii="Browallia New" w:hAnsi="Browallia New" w:cs="Browallia New" w:hint="cs"/>
          <w:sz w:val="26"/>
          <w:szCs w:val="26"/>
          <w:cs/>
          <w:lang w:val="en-GB"/>
        </w:rPr>
        <w:t>จะ</w:t>
      </w:r>
      <w:r w:rsidRPr="00E84424">
        <w:rPr>
          <w:rFonts w:ascii="Browallia New" w:hAnsi="Browallia New" w:cs="Browallia New"/>
          <w:sz w:val="26"/>
          <w:szCs w:val="26"/>
          <w:cs/>
        </w:rPr>
        <w:t>ยังไม่รวม</w:t>
      </w:r>
      <w:r w:rsidR="009B3540">
        <w:rPr>
          <w:rFonts w:ascii="Browallia New" w:hAnsi="Browallia New" w:cs="Browallia New" w:hint="cs"/>
          <w:sz w:val="26"/>
          <w:szCs w:val="26"/>
          <w:cs/>
        </w:rPr>
        <w:t>ค่าเช่าจ่ายผันแปร</w:t>
      </w:r>
      <w:r w:rsidRPr="00E84424">
        <w:rPr>
          <w:rFonts w:ascii="Browallia New" w:hAnsi="Browallia New" w:cs="Browallia New"/>
          <w:sz w:val="26"/>
          <w:szCs w:val="26"/>
          <w:cs/>
        </w:rPr>
        <w:t>อยู่ในการวัดมูลค่าหนี้สินตามสัญญาเช่าจนกระทั่งดัชนีหรืออัตรานั้นมีผลต่อการจ่ายชำระ กลุ่มกิจการ</w:t>
      </w:r>
      <w:r w:rsidR="00B04BC8">
        <w:rPr>
          <w:rFonts w:ascii="Browallia New" w:hAnsi="Browallia New" w:cs="Browallia New" w:hint="cs"/>
          <w:sz w:val="26"/>
          <w:szCs w:val="26"/>
          <w:cs/>
        </w:rPr>
        <w:t>จะ</w:t>
      </w:r>
      <w:r w:rsidRPr="00E84424">
        <w:rPr>
          <w:rFonts w:ascii="Browallia New" w:hAnsi="Browallia New" w:cs="Browallia New"/>
          <w:sz w:val="26"/>
          <w:szCs w:val="26"/>
          <w:cs/>
        </w:rPr>
        <w:t>ปรับปรุงหนี้สินตามสัญญาเช่าไปยังสินทรัพย์สิทธิการใช้ที่เกี่ยวข้องเมื่อการจ่ายชำระค่าเช่าดังกล่าวเปลี่ยนแปลงไป</w:t>
      </w:r>
    </w:p>
    <w:p w14:paraId="58EC6943" w14:textId="77777777" w:rsidR="00B877A4" w:rsidRPr="00E84424" w:rsidRDefault="00B877A4" w:rsidP="0056761B">
      <w:pPr>
        <w:pStyle w:val="ListParagraph"/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82694B9" w14:textId="310C7F75" w:rsidR="00B877A4" w:rsidRPr="00E84424" w:rsidRDefault="00B877A4" w:rsidP="0056761B">
      <w:pPr>
        <w:spacing w:line="240" w:lineRule="auto"/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E84424">
        <w:rPr>
          <w:rFonts w:ascii="Browallia New" w:hAnsi="Browallia New" w:cs="Browallia New"/>
          <w:spacing w:val="-4"/>
          <w:sz w:val="26"/>
          <w:szCs w:val="26"/>
          <w:cs/>
        </w:rPr>
        <w:t>สินทรัพย์สิทธิการใช้จะรับรู้ด้วยราคาทุน ซึ่งประกอบด้วย</w:t>
      </w:r>
    </w:p>
    <w:p w14:paraId="47827515" w14:textId="77777777" w:rsidR="00E45F5D" w:rsidRPr="00E84424" w:rsidRDefault="00E45F5D" w:rsidP="0056761B">
      <w:pPr>
        <w:spacing w:line="240" w:lineRule="auto"/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2B246BA7" w14:textId="77777777" w:rsidR="00B877A4" w:rsidRPr="00E84424" w:rsidRDefault="00B877A4" w:rsidP="0056761B">
      <w:pPr>
        <w:pStyle w:val="ListParagraph"/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51" w:hanging="284"/>
        <w:contextualSpacing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E84424">
        <w:rPr>
          <w:rFonts w:ascii="Browallia New" w:hAnsi="Browallia New" w:cs="Browallia New"/>
          <w:spacing w:val="-4"/>
          <w:sz w:val="26"/>
          <w:szCs w:val="26"/>
          <w:cs/>
        </w:rPr>
        <w:t xml:space="preserve">จำนวนที่รับรู้เริ่มแรกของหนี้สินตามสัญญาเช่า </w:t>
      </w:r>
    </w:p>
    <w:p w14:paraId="2F42B578" w14:textId="77777777" w:rsidR="00B877A4" w:rsidRPr="00E84424" w:rsidRDefault="00B877A4" w:rsidP="0056761B">
      <w:pPr>
        <w:pStyle w:val="ListParagraph"/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51" w:hanging="284"/>
        <w:contextualSpacing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E84424">
        <w:rPr>
          <w:rFonts w:ascii="Browallia New" w:hAnsi="Browallia New" w:cs="Browallia New"/>
          <w:spacing w:val="-4"/>
          <w:sz w:val="26"/>
          <w:szCs w:val="26"/>
          <w:cs/>
        </w:rPr>
        <w:t xml:space="preserve">ค่าเช่าจ่ายที่ได้ชำระก่อนเริ่ม หรือ ณ วันทำสัญญา สุทธิจากเงินจูงใจที่ได้รับตามสัญญาเช่า </w:t>
      </w:r>
    </w:p>
    <w:p w14:paraId="2D38813B" w14:textId="77777777" w:rsidR="00B877A4" w:rsidRPr="00E84424" w:rsidRDefault="00B877A4" w:rsidP="0056761B">
      <w:pPr>
        <w:pStyle w:val="ListParagraph"/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51" w:hanging="284"/>
        <w:contextualSpacing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E84424">
        <w:rPr>
          <w:rFonts w:ascii="Browallia New" w:hAnsi="Browallia New" w:cs="Browallia New"/>
          <w:spacing w:val="-4"/>
          <w:sz w:val="26"/>
          <w:szCs w:val="26"/>
          <w:cs/>
        </w:rPr>
        <w:t xml:space="preserve">ต้นทุนทางตรงเริ่มแรก </w:t>
      </w:r>
    </w:p>
    <w:p w14:paraId="1E4C8DF9" w14:textId="4B6CB4CA" w:rsidR="00E45F5D" w:rsidRPr="00E84424" w:rsidRDefault="00B877A4" w:rsidP="00C32E96">
      <w:pPr>
        <w:pStyle w:val="ListParagraph"/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51" w:hanging="284"/>
        <w:contextualSpacing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E84424">
        <w:rPr>
          <w:rFonts w:ascii="Browallia New" w:hAnsi="Browallia New" w:cs="Browallia New"/>
          <w:spacing w:val="-4"/>
          <w:sz w:val="26"/>
          <w:szCs w:val="26"/>
          <w:cs/>
        </w:rPr>
        <w:t xml:space="preserve">ต้นทุนการปรับสภาพสินทรัพย์ </w:t>
      </w:r>
    </w:p>
    <w:p w14:paraId="12B974B2" w14:textId="77777777" w:rsidR="00B877A4" w:rsidRPr="00E84424" w:rsidRDefault="00B877A4" w:rsidP="0056761B">
      <w:pPr>
        <w:spacing w:line="240" w:lineRule="auto"/>
        <w:ind w:left="567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79EF3A88" w14:textId="2A1EED92" w:rsidR="00B877A4" w:rsidRDefault="00B877A4" w:rsidP="0056761B">
      <w:pPr>
        <w:spacing w:line="240" w:lineRule="auto"/>
        <w:ind w:left="567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E84424">
        <w:rPr>
          <w:rFonts w:ascii="Browallia New" w:hAnsi="Browallia New" w:cs="Browallia New"/>
          <w:spacing w:val="-4"/>
          <w:sz w:val="26"/>
          <w:szCs w:val="26"/>
          <w:cs/>
        </w:rPr>
        <w:t xml:space="preserve">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สัญญาเช่าระยะสั้นคือสัญญาเช่าที่มีอายุสัญญาเช่าน้อยกว่าหรือเท่ากับ </w:t>
      </w:r>
      <w:r w:rsidR="00CF1017" w:rsidRPr="00CF1017">
        <w:rPr>
          <w:rFonts w:ascii="Browallia New" w:hAnsi="Browallia New" w:cs="Browallia New"/>
          <w:spacing w:val="-4"/>
          <w:sz w:val="26"/>
          <w:szCs w:val="26"/>
          <w:lang w:val="en-GB"/>
        </w:rPr>
        <w:t>12</w:t>
      </w:r>
      <w:r w:rsidRPr="00E84424">
        <w:rPr>
          <w:rFonts w:ascii="Browallia New" w:hAnsi="Browallia New" w:cs="Browallia New"/>
          <w:spacing w:val="-4"/>
          <w:sz w:val="26"/>
          <w:szCs w:val="26"/>
          <w:cs/>
        </w:rPr>
        <w:t xml:space="preserve"> เดือน สินทรัพย์ที่มีมูลค่าต่ำประกอบด้วย อุปกรณ์ไอที</w:t>
      </w:r>
      <w:r w:rsidRPr="00E84424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E84424">
        <w:rPr>
          <w:rFonts w:ascii="Browallia New" w:hAnsi="Browallia New" w:cs="Browallia New"/>
          <w:spacing w:val="-4"/>
          <w:sz w:val="26"/>
          <w:szCs w:val="26"/>
          <w:cs/>
        </w:rPr>
        <w:t>และอุปกรณ์สำนักงานขนาดเล็ก</w:t>
      </w:r>
    </w:p>
    <w:p w14:paraId="3F8078CB" w14:textId="77777777" w:rsidR="00EF0176" w:rsidRPr="00E84424" w:rsidRDefault="00EF0176" w:rsidP="0056761B">
      <w:pPr>
        <w:spacing w:line="240" w:lineRule="auto"/>
        <w:ind w:left="567"/>
        <w:jc w:val="thaiDistribute"/>
        <w:rPr>
          <w:rFonts w:ascii="Browallia New" w:hAnsi="Browallia New" w:cs="Browallia New"/>
          <w:spacing w:val="-4"/>
          <w:sz w:val="26"/>
          <w:szCs w:val="26"/>
          <w:highlight w:val="lightGray"/>
        </w:rPr>
      </w:pPr>
    </w:p>
    <w:p w14:paraId="3C86D562" w14:textId="105EE350" w:rsidR="00B877A4" w:rsidRPr="00E84424" w:rsidRDefault="00B877A4" w:rsidP="0056761B">
      <w:pPr>
        <w:spacing w:line="240" w:lineRule="auto"/>
        <w:ind w:firstLine="567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E8442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สัญญาเช่า </w:t>
      </w:r>
      <w:r w:rsidR="00E45F5D" w:rsidRPr="00E84424">
        <w:rPr>
          <w:rFonts w:ascii="Browallia New" w:hAnsi="Browallia New" w:cs="Browallia New"/>
          <w:b/>
          <w:bCs/>
          <w:color w:val="CF4A02"/>
          <w:sz w:val="26"/>
          <w:szCs w:val="26"/>
        </w:rPr>
        <w:t>-</w:t>
      </w:r>
      <w:r w:rsidRPr="00E8442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 กรณีที่กลุ่มกิจการเป็นผู้ให้เช่า</w:t>
      </w:r>
    </w:p>
    <w:p w14:paraId="1BB4D64A" w14:textId="77777777" w:rsidR="00B877A4" w:rsidRPr="00E84424" w:rsidRDefault="00B877A4" w:rsidP="0056761B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-2"/>
          <w:sz w:val="26"/>
          <w:szCs w:val="26"/>
        </w:rPr>
      </w:pPr>
    </w:p>
    <w:p w14:paraId="038D8584" w14:textId="2B67825A" w:rsidR="00B877A4" w:rsidRPr="00E84424" w:rsidRDefault="00B877A4" w:rsidP="0056761B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</w:rPr>
      </w:pPr>
      <w:r w:rsidRPr="00E84424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</w:rPr>
        <w:t>สินทรัพย์ที่ให้เช่าตามสัญญาเช่าทางการเงินบันทึกเป็นลูกหนี้สัญญาเช่าทางการเงินด้วยมูลค่าปัจจุบันของจำนวนเงินที่จ่าย</w:t>
      </w:r>
      <w:r w:rsidR="00E84424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</w:rPr>
        <w:br/>
      </w:r>
      <w:r w:rsidRPr="00E84424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</w:rPr>
        <w:t>ตามสัญญาเช่า ผลต่างระหว่างยอดรวมของลูกหนี้ที่ยังไม่ได้คิดลดกับมูลค่าปัจจุบันของลูกหนี้จะทยอยรับรู้เป็นรายได้ทางการเงินโดยใช้วิธีเงินลงทุนสุทธิซึ่งสะท้อนอัตราผลตอบแทนคงที่ ต้นทุนทางตรงเริ่มแรกที่รวมอยู่ในการวัดมูลค่าลูกหนี้สัญญาเช่า</w:t>
      </w:r>
      <w:r w:rsidR="00E84424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</w:rPr>
        <w:br/>
      </w:r>
      <w:r w:rsidRPr="00E84424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</w:rPr>
        <w:t>ทางการเงินเริ่มแรกและจะทยอยรับรู้โดยลดจากรายได้ตลอดอายุของสัญญาเช่า</w:t>
      </w:r>
    </w:p>
    <w:p w14:paraId="6747C802" w14:textId="77777777" w:rsidR="00B877A4" w:rsidRPr="00E84424" w:rsidRDefault="00B877A4" w:rsidP="0056761B">
      <w:pPr>
        <w:pStyle w:val="ListParagraph"/>
        <w:spacing w:line="240" w:lineRule="auto"/>
        <w:ind w:left="540"/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</w:rPr>
      </w:pPr>
    </w:p>
    <w:p w14:paraId="47D0D143" w14:textId="77777777" w:rsidR="00B877A4" w:rsidRPr="00E84424" w:rsidRDefault="00B877A4" w:rsidP="0056761B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  <w:lang w:val="en-GB"/>
        </w:rPr>
      </w:pPr>
      <w:r w:rsidRPr="00E84424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</w:rPr>
        <w:t>รายได้ค่าเช่าตามสัญญาเช่าดำเนินงาน (สุทธิจากสิ่งตอบแทนจูงใจที่ได้จ่ายให้แก่ผู้เช่า) รับรู้ด้วยวิธีเส้นตรงตลอดช่วงเวลาการให้เช่า</w:t>
      </w:r>
      <w:r w:rsidRPr="00E84424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lang w:val="en-GB"/>
        </w:rPr>
        <w:t xml:space="preserve"> </w:t>
      </w:r>
      <w:r w:rsidRPr="00E84424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  <w:lang w:val="en-GB"/>
        </w:rPr>
        <w:t xml:space="preserve">กลุ่มกิจการต้องรวมต้นทุนทางตรงเริ่มแรกที่เกิดขึ้นจากการได้มาซึ่งสัญญาเช่าดำเนินงานในมูลค่าตามบัญชีของสินทรัพย์อ้างอิง และรับรู้ต้นทุนดังกล่าวเป็นค่าใช้จ่ายตลอดอายุสัญญาเช่า โดยใช้เกณฑ์เดียวกันกับรายได้จากสัญญาเช่า สินทรัพย์ที่ให้เช่าได้รวมอยู่ในงบแสดงฐานะการเงินตามลักษณะของสินทรัพย์ </w:t>
      </w:r>
    </w:p>
    <w:p w14:paraId="30F8DDB1" w14:textId="77777777" w:rsidR="00B877A4" w:rsidRPr="00E84424" w:rsidRDefault="00B877A4" w:rsidP="0056761B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2E0D3BB" w14:textId="52919F8A" w:rsidR="00B877A4" w:rsidRPr="00E84424" w:rsidRDefault="004C6D12" w:rsidP="0056761B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</w:rPr>
      </w:pPr>
      <w:r w:rsidRPr="00E84424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</w:rPr>
        <w:t>อสังหาริมทรัพย์เพื่อการลงทุนให้เช่าแก่ผู้เช่า</w:t>
      </w:r>
      <w:r w:rsidR="000F2E74" w:rsidRPr="00E84424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</w:rPr>
        <w:t>ของกลุ่มบริษัทจัดประเภทเป็น</w:t>
      </w:r>
      <w:r w:rsidRPr="00E84424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</w:rPr>
        <w:t>ภายใต้สัญญาเช่าดำเนินงาน</w:t>
      </w:r>
      <w:r w:rsidR="000F2E74" w:rsidRPr="00E84424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</w:rPr>
        <w:t>ซึ่งไม่มีการจ่ายชำระ</w:t>
      </w:r>
      <w:r w:rsidR="000F2E74" w:rsidRPr="00E84424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</w:rPr>
        <w:br/>
        <w:t>ค่าเช่าผันแปรที่ขึ้นอยู่กับดัชนีหรืออัตรา</w:t>
      </w:r>
      <w:r w:rsidRPr="00E84424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</w:rPr>
        <w:t>โดย</w:t>
      </w:r>
      <w:r w:rsidR="000F2E74" w:rsidRPr="00E84424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</w:rPr>
        <w:t>ได้รับ</w:t>
      </w:r>
      <w:r w:rsidRPr="00E84424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</w:rPr>
        <w:t>ค่าเช่าเป็นรายเดือน</w:t>
      </w:r>
    </w:p>
    <w:p w14:paraId="0A0F38C5" w14:textId="77777777" w:rsidR="004C6D12" w:rsidRPr="00E84424" w:rsidRDefault="004C6D12" w:rsidP="0056761B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</w:rPr>
      </w:pPr>
    </w:p>
    <w:p w14:paraId="6627935C" w14:textId="7EE4A568" w:rsidR="00B877A4" w:rsidRPr="00E84424" w:rsidRDefault="00B877A4" w:rsidP="0056761B">
      <w:pPr>
        <w:pStyle w:val="Heading3"/>
        <w:spacing w:line="240" w:lineRule="auto"/>
        <w:ind w:firstLine="567"/>
        <w:rPr>
          <w:rFonts w:ascii="Browallia New" w:eastAsia="Arial Unicode MS" w:hAnsi="Browallia New" w:cs="Browallia New"/>
          <w:b/>
          <w:bCs/>
          <w:i w:val="0"/>
          <w:iCs w:val="0"/>
          <w:sz w:val="26"/>
          <w:szCs w:val="26"/>
          <w:u w:val="single"/>
          <w:cs/>
        </w:rPr>
      </w:pPr>
      <w:bookmarkStart w:id="47" w:name="_Toc48681814"/>
      <w:r w:rsidRPr="00E84424">
        <w:rPr>
          <w:rFonts w:ascii="Browallia New" w:eastAsia="Arial Unicode MS" w:hAnsi="Browallia New" w:cs="Browallia New"/>
          <w:b/>
          <w:i w:val="0"/>
          <w:iCs w:val="0"/>
          <w:sz w:val="26"/>
          <w:szCs w:val="26"/>
          <w:u w:val="single"/>
          <w:cs/>
        </w:rPr>
        <w:t xml:space="preserve">สำหรับปีสิ้นสุดวันที่ </w:t>
      </w:r>
      <w:r w:rsidR="00CF1017" w:rsidRPr="00CF1017">
        <w:rPr>
          <w:rFonts w:ascii="Browallia New" w:eastAsia="Arial Unicode MS" w:hAnsi="Browallia New" w:cs="Browallia New"/>
          <w:bCs/>
          <w:i w:val="0"/>
          <w:iCs w:val="0"/>
          <w:sz w:val="26"/>
          <w:szCs w:val="26"/>
          <w:u w:val="single"/>
          <w:lang w:val="en-GB"/>
        </w:rPr>
        <w:t>31</w:t>
      </w:r>
      <w:r w:rsidRPr="00E84424">
        <w:rPr>
          <w:rFonts w:ascii="Browallia New" w:eastAsia="Arial Unicode MS" w:hAnsi="Browallia New" w:cs="Browallia New"/>
          <w:b/>
          <w:i w:val="0"/>
          <w:iCs w:val="0"/>
          <w:sz w:val="26"/>
          <w:szCs w:val="26"/>
          <w:u w:val="single"/>
          <w:cs/>
        </w:rPr>
        <w:t xml:space="preserve"> ธันวาคม พ.ศ. </w:t>
      </w:r>
      <w:r w:rsidR="00CF1017" w:rsidRPr="00CF1017">
        <w:rPr>
          <w:rFonts w:ascii="Browallia New" w:eastAsia="Arial Unicode MS" w:hAnsi="Browallia New" w:cs="Browallia New"/>
          <w:bCs/>
          <w:i w:val="0"/>
          <w:iCs w:val="0"/>
          <w:sz w:val="26"/>
          <w:szCs w:val="26"/>
          <w:u w:val="single"/>
          <w:lang w:val="en-GB"/>
        </w:rPr>
        <w:t>2562</w:t>
      </w:r>
      <w:bookmarkEnd w:id="47"/>
      <w:r w:rsidRPr="00E84424">
        <w:rPr>
          <w:rFonts w:ascii="Browallia New" w:eastAsia="Arial Unicode MS" w:hAnsi="Browallia New" w:cs="Browallia New"/>
          <w:bCs/>
          <w:i w:val="0"/>
          <w:iCs w:val="0"/>
          <w:sz w:val="26"/>
          <w:szCs w:val="26"/>
          <w:u w:val="single"/>
          <w:cs/>
        </w:rPr>
        <w:t xml:space="preserve"> </w:t>
      </w:r>
    </w:p>
    <w:p w14:paraId="174D15E1" w14:textId="77777777" w:rsidR="00B877A4" w:rsidRPr="00E84424" w:rsidRDefault="00B877A4" w:rsidP="0056761B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lang w:val="en-GB"/>
        </w:rPr>
      </w:pPr>
    </w:p>
    <w:p w14:paraId="034D09F8" w14:textId="77777777" w:rsidR="00B877A4" w:rsidRPr="00E84424" w:rsidRDefault="00B877A4" w:rsidP="0056761B">
      <w:pPr>
        <w:spacing w:line="240" w:lineRule="auto"/>
        <w:ind w:firstLine="567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E8442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สัญญาเช่าระยะยาว - กรณีที่กลุ่มกิจการเป็นผู้เช่า</w:t>
      </w:r>
    </w:p>
    <w:p w14:paraId="3D842F88" w14:textId="77777777" w:rsidR="00B877A4" w:rsidRPr="00E84424" w:rsidRDefault="00B877A4" w:rsidP="0056761B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lang w:val="en-GB"/>
        </w:rPr>
      </w:pPr>
    </w:p>
    <w:p w14:paraId="13205658" w14:textId="77777777" w:rsidR="00B877A4" w:rsidRPr="00E84424" w:rsidRDefault="00B877A4" w:rsidP="0056761B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E8442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เงินที่ต้องจ่ายภายใต้สัญญาเช่าดำเนินงาน (สุทธิจากสิ่งตอบแทนจูงใจที่ได้รับจากผู้ให้เช่า) จะบันทึกในกำไรหรือขาดทุนโดยใช้วิธีเส้นตรงตลอดอายุของสัญญาเช่านั้น</w:t>
      </w:r>
    </w:p>
    <w:p w14:paraId="5A9D2198" w14:textId="77777777" w:rsidR="00B877A4" w:rsidRPr="00E84424" w:rsidRDefault="00B877A4" w:rsidP="0056761B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591EA3D3" w14:textId="77777777" w:rsidR="00B877A4" w:rsidRPr="00E84424" w:rsidRDefault="00B877A4" w:rsidP="0056761B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E8442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การรับรู้เมื่อเริ่มแรกของสัญญาเช่าทางการเงินจะบันทึกด้วยมูลค่ายุติธรรมของสินทรัพย์ที่เช่าหรือมูลค่าปัจจุบันสุทธิของจำนวนเงินที่ต้องจ่ายตามสัญญาเช่าแล้วแต่มูลค่าใดจะต่ำกว่า จำนวนเงินที่ต้องจ่ายดังกล่าวจะปันส่วนระหว่างหนี้สินและค่าใช้จ่ายทางการเงินเพื่อให้ได้อัตราดอกเบี้ยคงที่ต่อหนี้สินคงค้าง โดยพิจารณาแยกแต่ละสัญญา  ภาระผูกพันตามสัญญาเช่าจะบันทึกหักจากค่าใช้จ่ายทางการเงิน ค่าใช้จ่ายทางการเงินจะบันทึกในกำไรหรือขาดทุนตลอดอายุของสัญญาเช่า</w:t>
      </w:r>
    </w:p>
    <w:p w14:paraId="6134179B" w14:textId="77777777" w:rsidR="00B877A4" w:rsidRPr="00E84424" w:rsidRDefault="00B877A4" w:rsidP="0056761B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b/>
          <w:bCs/>
          <w:color w:val="17365D" w:themeColor="text2" w:themeShade="BF"/>
          <w:spacing w:val="-2"/>
          <w:sz w:val="26"/>
          <w:szCs w:val="26"/>
        </w:rPr>
      </w:pPr>
    </w:p>
    <w:p w14:paraId="4CEE933B" w14:textId="77777777" w:rsidR="00B877A4" w:rsidRPr="00E84424" w:rsidRDefault="00B877A4" w:rsidP="0056761B">
      <w:pPr>
        <w:spacing w:line="240" w:lineRule="auto"/>
        <w:ind w:left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E8442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สัญญาเช่าระยะยาว - กรณีที่กลุ่มกิจการเป็นผู้ให้เช่า</w:t>
      </w:r>
    </w:p>
    <w:p w14:paraId="77932981" w14:textId="77777777" w:rsidR="00B877A4" w:rsidRPr="00E84424" w:rsidRDefault="00B877A4" w:rsidP="0056761B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</w:rPr>
      </w:pPr>
    </w:p>
    <w:p w14:paraId="63AC295B" w14:textId="559998C6" w:rsidR="00B877A4" w:rsidRPr="00E84424" w:rsidRDefault="00B877A4" w:rsidP="0056761B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</w:rPr>
      </w:pPr>
      <w:r w:rsidRPr="00E84424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</w:rPr>
        <w:t>สินทรัพย์ที่ให้เช่าตามสัญญาเช่าทางการเงินบันทึกเป็นลูกหนี้สัญญาเช่าทางการเงินด้วยมูลค่าปัจจุบันของจำนวนเงินที่จ่ายตามสัญญาเช่า ผลต่างระหว่างยอดรวมของลูกหนี้ที่ยังไม่ได้คิดลดกับมูลค่าปัจจุบันของลูกหนี้จะทยอยรับรู้เป็นรายได้ทางการเงิน</w:t>
      </w:r>
      <w:r w:rsidR="00E84424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</w:rPr>
        <w:br/>
      </w:r>
      <w:r w:rsidRPr="00E84424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</w:rPr>
        <w:t>โดยใช้วิธีเงินลงทุนสุทธิซึ่งสะท้อนอัตราผลตอบแทนคงที่ ต้นทุนทางตรงเริ่มแรกที่รวมอยู่ในการวัดมูลค่าลูกหนี้สัญญาเช่า</w:t>
      </w:r>
      <w:r w:rsidR="00E84424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</w:rPr>
        <w:br/>
      </w:r>
      <w:r w:rsidRPr="00E84424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</w:rPr>
        <w:t>ทางการเงินเริ่มแรกและจะทยอยรับรู้โดยลดจากรายได้ตลอดอายุของสัญญาเช่า</w:t>
      </w:r>
    </w:p>
    <w:p w14:paraId="5EBB6CB0" w14:textId="77777777" w:rsidR="00B877A4" w:rsidRPr="00E84424" w:rsidRDefault="00B877A4" w:rsidP="0056761B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</w:rPr>
      </w:pPr>
    </w:p>
    <w:p w14:paraId="5745739A" w14:textId="77777777" w:rsidR="00B877A4" w:rsidRPr="00E84424" w:rsidRDefault="00B877A4" w:rsidP="0056761B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</w:rPr>
      </w:pPr>
      <w:r w:rsidRPr="00E84424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</w:rPr>
        <w:t>รายได้ค่าเช่าตามสัญญาเช่าดำเนินงาน (สุทธิจากสิ่งตอบแทนจูงใจที่ได้จ่ายให้แก่ผู้เช่า) รับรู้ด้วยวิธีเส้นตรงตลอดช่วงเวลาการให้เช่า</w:t>
      </w:r>
    </w:p>
    <w:p w14:paraId="18E7D478" w14:textId="7C876930" w:rsidR="00AF7E98" w:rsidRDefault="00AF7E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</w:rPr>
      </w:pPr>
      <w:r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</w:rPr>
        <w:br w:type="page"/>
      </w:r>
    </w:p>
    <w:p w14:paraId="71DB598F" w14:textId="77777777" w:rsidR="006541DE" w:rsidRPr="00E84424" w:rsidRDefault="006541DE" w:rsidP="0056761B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</w:rPr>
      </w:pPr>
    </w:p>
    <w:p w14:paraId="67D0F24A" w14:textId="0839D5E0" w:rsidR="00B877A4" w:rsidRPr="00E84424" w:rsidRDefault="00CF1017" w:rsidP="004804E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bookmarkStart w:id="48" w:name="_Toc48681815"/>
      <w:r w:rsidRPr="00CF101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B877A4" w:rsidRPr="00E8442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CF101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15</w:t>
      </w:r>
      <w:r w:rsidR="00B877A4" w:rsidRPr="00E8442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B877A4" w:rsidRPr="00E8442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หนี้สินทางการเงิน</w:t>
      </w:r>
      <w:bookmarkEnd w:id="48"/>
    </w:p>
    <w:p w14:paraId="55EBEA9B" w14:textId="77777777" w:rsidR="00B877A4" w:rsidRPr="00E84424" w:rsidRDefault="00B877A4" w:rsidP="00A210D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</w:rPr>
      </w:pPr>
    </w:p>
    <w:p w14:paraId="56942176" w14:textId="40E0C865" w:rsidR="00B877A4" w:rsidRPr="00E84424" w:rsidRDefault="00B877A4" w:rsidP="00A210D1">
      <w:pPr>
        <w:pStyle w:val="Heading3"/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540"/>
        <w:rPr>
          <w:rFonts w:ascii="Browallia New" w:eastAsia="Arial Unicode MS" w:hAnsi="Browallia New" w:cs="Browallia New"/>
          <w:b/>
          <w:bCs/>
          <w:i w:val="0"/>
          <w:iCs w:val="0"/>
          <w:sz w:val="26"/>
          <w:szCs w:val="26"/>
          <w:u w:val="single"/>
        </w:rPr>
      </w:pPr>
      <w:bookmarkStart w:id="49" w:name="_Toc48681816"/>
      <w:r w:rsidRPr="00E84424">
        <w:rPr>
          <w:rFonts w:ascii="Browallia New" w:eastAsia="Arial Unicode MS" w:hAnsi="Browallia New" w:cs="Browallia New"/>
          <w:b/>
          <w:i w:val="0"/>
          <w:iCs w:val="0"/>
          <w:sz w:val="26"/>
          <w:szCs w:val="26"/>
          <w:u w:val="single"/>
          <w:cs/>
        </w:rPr>
        <w:t xml:space="preserve">สำหรับปีสิ้นสุดวันที่ </w:t>
      </w:r>
      <w:r w:rsidR="00CF1017" w:rsidRPr="00CF1017">
        <w:rPr>
          <w:rFonts w:ascii="Browallia New" w:eastAsia="Arial Unicode MS" w:hAnsi="Browallia New" w:cs="Browallia New"/>
          <w:bCs/>
          <w:i w:val="0"/>
          <w:iCs w:val="0"/>
          <w:sz w:val="26"/>
          <w:szCs w:val="26"/>
          <w:u w:val="single"/>
          <w:lang w:val="en-GB"/>
        </w:rPr>
        <w:t>31</w:t>
      </w:r>
      <w:r w:rsidRPr="00E84424">
        <w:rPr>
          <w:rFonts w:ascii="Browallia New" w:eastAsia="Arial Unicode MS" w:hAnsi="Browallia New" w:cs="Browallia New"/>
          <w:b/>
          <w:i w:val="0"/>
          <w:iCs w:val="0"/>
          <w:sz w:val="26"/>
          <w:szCs w:val="26"/>
          <w:u w:val="single"/>
          <w:cs/>
        </w:rPr>
        <w:t xml:space="preserve"> ธันวาคม พ.ศ. </w:t>
      </w:r>
      <w:r w:rsidR="00CF1017" w:rsidRPr="00CF1017">
        <w:rPr>
          <w:rFonts w:ascii="Browallia New" w:eastAsia="Arial Unicode MS" w:hAnsi="Browallia New" w:cs="Browallia New"/>
          <w:bCs/>
          <w:i w:val="0"/>
          <w:iCs w:val="0"/>
          <w:sz w:val="26"/>
          <w:szCs w:val="26"/>
          <w:u w:val="single"/>
          <w:lang w:val="en-GB"/>
        </w:rPr>
        <w:t>2563</w:t>
      </w:r>
      <w:bookmarkEnd w:id="49"/>
    </w:p>
    <w:p w14:paraId="0BD48DF4" w14:textId="77777777" w:rsidR="00B877A4" w:rsidRPr="00E84424" w:rsidRDefault="00B877A4" w:rsidP="00A210D1">
      <w:pPr>
        <w:pStyle w:val="Style1"/>
        <w:ind w:left="540" w:firstLine="0"/>
        <w:jc w:val="thaiDistribute"/>
        <w:rPr>
          <w:rFonts w:eastAsia="Arial Unicode MS"/>
          <w:color w:val="CF4A02"/>
        </w:rPr>
      </w:pPr>
    </w:p>
    <w:p w14:paraId="74567432" w14:textId="4DB0343A" w:rsidR="00B877A4" w:rsidRPr="00E84424" w:rsidRDefault="00E45F5D" w:rsidP="00E45F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E84424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ก)</w:t>
      </w:r>
      <w:r w:rsidRPr="00E84424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</w:r>
      <w:r w:rsidR="00B877A4" w:rsidRPr="00E84424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การจัดประเภท</w:t>
      </w:r>
    </w:p>
    <w:p w14:paraId="33B4A8F6" w14:textId="77777777" w:rsidR="00B877A4" w:rsidRPr="00E84424" w:rsidRDefault="00B877A4" w:rsidP="00A210D1">
      <w:pPr>
        <w:pStyle w:val="Style1"/>
        <w:ind w:left="1080" w:firstLine="0"/>
        <w:jc w:val="thaiDistribute"/>
        <w:rPr>
          <w:rFonts w:eastAsia="Arial Unicode MS"/>
          <w:color w:val="CF4A02"/>
        </w:rPr>
      </w:pPr>
    </w:p>
    <w:p w14:paraId="34C2B684" w14:textId="34603DF3" w:rsidR="00B877A4" w:rsidRPr="00E84424" w:rsidRDefault="00B877A4" w:rsidP="00A210D1">
      <w:pPr>
        <w:pStyle w:val="Style1"/>
        <w:ind w:left="1080" w:firstLine="0"/>
        <w:jc w:val="thaiDistribute"/>
        <w:rPr>
          <w:rFonts w:eastAsia="Arial Unicode MS"/>
        </w:rPr>
      </w:pPr>
      <w:r w:rsidRPr="00E84424">
        <w:rPr>
          <w:rFonts w:eastAsia="Arial Unicode MS"/>
          <w:cs/>
        </w:rPr>
        <w:t>กลุ่มกิจการจะพิจารณาจัดประเภทเครื่องมือทางการเงินที่กลุ่มกิจการเป็นผู้ออกเป็นหนี้สินทางการเงินหรือตราสารทุนโดยพิจารณาภาระผูกพันตามสัญญา ดังนี้</w:t>
      </w:r>
    </w:p>
    <w:p w14:paraId="6B355C55" w14:textId="77777777" w:rsidR="00E45F5D" w:rsidRPr="00E84424" w:rsidRDefault="00E45F5D" w:rsidP="00A210D1">
      <w:pPr>
        <w:ind w:left="1080"/>
        <w:rPr>
          <w:rFonts w:ascii="Browallia New" w:eastAsia="Arial Unicode MS" w:hAnsi="Browallia New" w:cs="Browallia New"/>
          <w:lang w:val="en-GB"/>
        </w:rPr>
      </w:pPr>
    </w:p>
    <w:p w14:paraId="2CE0B4EE" w14:textId="76B1F3CA" w:rsidR="00B877A4" w:rsidRPr="00E84424" w:rsidRDefault="00B877A4" w:rsidP="00E45F5D">
      <w:pPr>
        <w:pStyle w:val="Style1"/>
        <w:numPr>
          <w:ilvl w:val="0"/>
          <w:numId w:val="29"/>
        </w:numPr>
        <w:ind w:left="1440" w:hanging="374"/>
        <w:jc w:val="thaiDistribute"/>
        <w:rPr>
          <w:rFonts w:eastAsia="Arial Unicode MS"/>
        </w:rPr>
      </w:pPr>
      <w:r w:rsidRPr="00E84424">
        <w:rPr>
          <w:rFonts w:eastAsia="Arial Unicode MS"/>
          <w:cs/>
        </w:rPr>
        <w:t xml:space="preserve">หากกลุ่มกิจการมีภาระผูกพันตามสัญญาที่จะต้องส่งมอบเงินสดหรือสินทรัพย์ทางการเงินอื่นให้กับกิจการอื่น </w:t>
      </w:r>
      <w:r w:rsidR="00A210D1" w:rsidRPr="00E84424">
        <w:rPr>
          <w:rFonts w:eastAsia="Arial Unicode MS"/>
        </w:rPr>
        <w:br/>
      </w:r>
      <w:r w:rsidRPr="00E84424">
        <w:rPr>
          <w:rFonts w:eastAsia="Arial Unicode MS"/>
          <w:cs/>
        </w:rPr>
        <w:t>โดยไม่สามารถปฏิเสธการชำระหรือเลื่อนการชำระออกไปอย่างไม่มีกำหนดได้ เครื่องมือทางการเงินนั้นจะจัดประเภทเป็นหนี้สินทางการเงิน เว้นแต่ว่าการชำระนั้นสามารถชำระโดยการออกตราสารทุนของกลุ่มกิจการเองด้วยจำนวนตราสารทุนที่คงที่ เพื่อแลกเปลี่ยนกับจำนวนเงินที่คงที่</w:t>
      </w:r>
    </w:p>
    <w:p w14:paraId="4389D32C" w14:textId="0086C976" w:rsidR="00B877A4" w:rsidRPr="00E84424" w:rsidRDefault="00B877A4" w:rsidP="00E45F5D">
      <w:pPr>
        <w:pStyle w:val="Style1"/>
        <w:numPr>
          <w:ilvl w:val="0"/>
          <w:numId w:val="29"/>
        </w:numPr>
        <w:ind w:left="1440" w:hanging="374"/>
        <w:jc w:val="thaiDistribute"/>
        <w:rPr>
          <w:rFonts w:eastAsia="Arial Unicode MS"/>
        </w:rPr>
      </w:pPr>
      <w:r w:rsidRPr="00E84424">
        <w:rPr>
          <w:rFonts w:eastAsia="Arial Unicode MS"/>
          <w:cs/>
        </w:rPr>
        <w:t>หากกลุ่มกิจการไม่มีภาระผูกพันตามสัญญาหรือสามารถเลื่อนการชำระภาระผูกพันตามสัญญาไปได้ เครื่องมือ</w:t>
      </w:r>
      <w:r w:rsidR="00E84424">
        <w:rPr>
          <w:rFonts w:eastAsia="Arial Unicode MS"/>
        </w:rPr>
        <w:br/>
      </w:r>
      <w:r w:rsidRPr="00E84424">
        <w:rPr>
          <w:rFonts w:eastAsia="Arial Unicode MS"/>
          <w:cs/>
        </w:rPr>
        <w:t>ทางการเงินดังกล่าวจะจัดประเภทเป็นตราสารทุน</w:t>
      </w:r>
    </w:p>
    <w:p w14:paraId="1977081E" w14:textId="77777777" w:rsidR="00B877A4" w:rsidRPr="00E84424" w:rsidRDefault="00B877A4" w:rsidP="00A210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rPr>
          <w:rFonts w:ascii="Browallia New" w:hAnsi="Browallia New" w:cs="Browallia New"/>
          <w:sz w:val="26"/>
          <w:szCs w:val="26"/>
          <w:lang w:val="en-GB"/>
        </w:rPr>
      </w:pPr>
    </w:p>
    <w:p w14:paraId="067F252B" w14:textId="5C145B27" w:rsidR="00B877A4" w:rsidRPr="00E84424" w:rsidRDefault="00B877A4" w:rsidP="00A210D1">
      <w:pPr>
        <w:pStyle w:val="Style1"/>
        <w:ind w:left="1080" w:firstLine="0"/>
        <w:jc w:val="thaiDistribute"/>
        <w:rPr>
          <w:rFonts w:eastAsia="Arial Unicode MS"/>
        </w:rPr>
      </w:pPr>
      <w:r w:rsidRPr="00E84424">
        <w:rPr>
          <w:rFonts w:eastAsia="Arial Unicode MS"/>
          <w:cs/>
        </w:rPr>
        <w:t xml:space="preserve">เงินกู้ยืมจัดประเภทเป็นหนี้สินหมุนเวียนเมื่อกลุ่มกิจการไม่มีสิทธิอันปราศจากเงื่อนไขให้เลื่อนชำระหนี้ออกไปอีกเป็นเวลาไม่น้อยกว่า </w:t>
      </w:r>
      <w:r w:rsidR="00CF1017" w:rsidRPr="00CF1017">
        <w:rPr>
          <w:rFonts w:eastAsia="Arial Unicode MS"/>
        </w:rPr>
        <w:t>12</w:t>
      </w:r>
      <w:r w:rsidRPr="00E84424">
        <w:rPr>
          <w:rFonts w:eastAsia="Arial Unicode MS"/>
          <w:cs/>
        </w:rPr>
        <w:t xml:space="preserve"> เดือน นับจากวันสิ้นรอบระยะเวลารายงาน</w:t>
      </w:r>
    </w:p>
    <w:p w14:paraId="3978DC4B" w14:textId="77777777" w:rsidR="006541DE" w:rsidRPr="00E84424" w:rsidRDefault="006541DE" w:rsidP="00A210D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B54B281" w14:textId="48E54120" w:rsidR="00B877A4" w:rsidRPr="00E84424" w:rsidRDefault="00E45F5D" w:rsidP="00E45F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E84424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ข)</w:t>
      </w:r>
      <w:r w:rsidRPr="00E84424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</w:r>
      <w:r w:rsidR="00B877A4" w:rsidRPr="00E84424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การวัดมูลค่า</w:t>
      </w:r>
    </w:p>
    <w:p w14:paraId="5B50DCAC" w14:textId="77777777" w:rsidR="00B877A4" w:rsidRPr="00E84424" w:rsidRDefault="00B877A4" w:rsidP="0056761B">
      <w:pPr>
        <w:spacing w:line="240" w:lineRule="auto"/>
        <w:ind w:left="1080"/>
        <w:rPr>
          <w:rFonts w:ascii="Browallia New" w:hAnsi="Browallia New" w:cs="Browallia New"/>
          <w:sz w:val="26"/>
          <w:szCs w:val="26"/>
          <w:lang w:val="en-GB"/>
        </w:rPr>
      </w:pPr>
    </w:p>
    <w:p w14:paraId="482E9C35" w14:textId="4DEB6C10" w:rsidR="00B877A4" w:rsidRPr="00E84424" w:rsidRDefault="00B877A4" w:rsidP="0056761B">
      <w:pPr>
        <w:pStyle w:val="Style1"/>
        <w:ind w:left="1080" w:firstLine="0"/>
        <w:jc w:val="thaiDistribute"/>
        <w:rPr>
          <w:rFonts w:eastAsia="Arial Unicode MS"/>
        </w:rPr>
      </w:pPr>
      <w:r w:rsidRPr="00E84424">
        <w:rPr>
          <w:rFonts w:eastAsia="Arial Unicode MS"/>
          <w:cs/>
        </w:rPr>
        <w:t>ในการรับรู้รายการเมื่อเริ่มแรกกลุ่มกิจการต้องวัดมูลค่าหนี้สินทางการเงินด้วยมูลค่ายุติธรรม และวัดมูลค่าหนี้สิน</w:t>
      </w:r>
      <w:r w:rsidR="00E84424">
        <w:rPr>
          <w:rFonts w:eastAsia="Arial Unicode MS"/>
        </w:rPr>
        <w:br/>
      </w:r>
      <w:r w:rsidRPr="00E84424">
        <w:rPr>
          <w:rFonts w:eastAsia="Arial Unicode MS"/>
          <w:cs/>
        </w:rPr>
        <w:t>ทางการเงินทั้งหมดภายหลังการรับรู้รายการด้วยราคาทุนตัดจำหน่าย</w:t>
      </w:r>
    </w:p>
    <w:p w14:paraId="0F348EDE" w14:textId="77777777" w:rsidR="00B877A4" w:rsidRPr="00E84424" w:rsidRDefault="00B877A4" w:rsidP="0056761B">
      <w:pPr>
        <w:spacing w:line="240" w:lineRule="auto"/>
        <w:ind w:left="1080"/>
        <w:rPr>
          <w:rFonts w:ascii="Browallia New" w:hAnsi="Browallia New" w:cs="Browallia New"/>
          <w:sz w:val="26"/>
          <w:szCs w:val="26"/>
          <w:cs/>
          <w:lang w:val="en-GB"/>
        </w:rPr>
      </w:pPr>
    </w:p>
    <w:p w14:paraId="0336B1DE" w14:textId="638A894E" w:rsidR="00B877A4" w:rsidRPr="00E84424" w:rsidRDefault="00E45F5D" w:rsidP="00E45F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E84424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ค)</w:t>
      </w:r>
      <w:r w:rsidRPr="00E84424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</w:r>
      <w:r w:rsidR="00B877A4" w:rsidRPr="00E84424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การตัดรายการและการเปลี่ยนแปลงเงื่อนไขของสัญญา</w:t>
      </w:r>
    </w:p>
    <w:p w14:paraId="1CBBA107" w14:textId="77777777" w:rsidR="00E84424" w:rsidRDefault="00E84424" w:rsidP="0056761B">
      <w:pPr>
        <w:pStyle w:val="Style1"/>
        <w:ind w:left="1134" w:firstLine="0"/>
        <w:jc w:val="thaiDistribute"/>
        <w:rPr>
          <w:rFonts w:eastAsia="Arial Unicode MS"/>
        </w:rPr>
      </w:pPr>
    </w:p>
    <w:p w14:paraId="41DC9DB0" w14:textId="3FC5A79A" w:rsidR="00B877A4" w:rsidRPr="00E84424" w:rsidRDefault="00B877A4" w:rsidP="0056761B">
      <w:pPr>
        <w:pStyle w:val="Style1"/>
        <w:ind w:left="1134" w:firstLine="0"/>
        <w:jc w:val="thaiDistribute"/>
        <w:rPr>
          <w:rFonts w:eastAsia="Arial Unicode MS"/>
          <w:cs/>
        </w:rPr>
      </w:pPr>
      <w:r w:rsidRPr="00E84424">
        <w:rPr>
          <w:rFonts w:eastAsia="Arial Unicode MS"/>
          <w:cs/>
        </w:rPr>
        <w:t>กลุ่มกิจการตัดรายการหนี้สินทางการเงินเมื่อภาระผูกพันที่ระบุในสัญญาได้มีการปฏิบัติตามแล้ว หรือได้มีการยกเลิกไป หรือสิ้นสุดลงแล้ว</w:t>
      </w:r>
    </w:p>
    <w:p w14:paraId="479A5103" w14:textId="77777777" w:rsidR="00B877A4" w:rsidRPr="00E84424" w:rsidRDefault="00B877A4" w:rsidP="0056761B">
      <w:pPr>
        <w:spacing w:line="240" w:lineRule="auto"/>
        <w:ind w:left="1134"/>
        <w:rPr>
          <w:rFonts w:ascii="Browallia New" w:hAnsi="Browallia New" w:cs="Browallia New"/>
          <w:sz w:val="26"/>
          <w:szCs w:val="26"/>
          <w:lang w:val="en-GB"/>
        </w:rPr>
      </w:pPr>
    </w:p>
    <w:p w14:paraId="0622C566" w14:textId="5EC936F0" w:rsidR="00B877A4" w:rsidRPr="00E84424" w:rsidRDefault="00B877A4" w:rsidP="0056761B">
      <w:pPr>
        <w:pStyle w:val="Style1"/>
        <w:ind w:left="1134" w:firstLine="0"/>
        <w:jc w:val="thaiDistribute"/>
        <w:rPr>
          <w:rFonts w:eastAsia="Arial Unicode MS"/>
        </w:rPr>
      </w:pPr>
      <w:r w:rsidRPr="00E84424">
        <w:rPr>
          <w:rFonts w:eastAsia="Arial Unicode MS"/>
          <w:cs/>
        </w:rPr>
        <w:t>หากกลุ่มกิจการมีการเจรจาต่อรองหรือเปลี่ยนแปลงเงื่อนไขของหนี้สินทางการเงิน กลุ่มกิจการจะต้องพิจารณาว่ารายการดังกล่าวเข้าเงื่อนไขของการตัดรายการหรือไม่ หากเข้าเงื่อนไขของการตัดรายการ กลุ่มกิจการจะต้องรับรู้หนี้สินทางการเงินใหม่ด้วยมูลค่ายุติธรรมของหนี้สินใหม่นั้น และตัดรายการหนี้สินทางการเงินนั้นด้วยมูลค่าตามบัญชีที่เหลืออยู่ และรับรู้ส่วนต่างในรายการกำไร</w:t>
      </w:r>
      <w:r w:rsidR="00CF41A8" w:rsidRPr="00E84424">
        <w:rPr>
          <w:rFonts w:eastAsia="Arial Unicode MS"/>
          <w:cs/>
        </w:rPr>
        <w:t>หรือ</w:t>
      </w:r>
      <w:r w:rsidRPr="00E84424">
        <w:rPr>
          <w:rFonts w:eastAsia="Arial Unicode MS"/>
          <w:cs/>
        </w:rPr>
        <w:t xml:space="preserve">ขาดทุนอื่นในกำไรหรือขาดทุน </w:t>
      </w:r>
    </w:p>
    <w:p w14:paraId="7EFB7D58" w14:textId="77777777" w:rsidR="00B877A4" w:rsidRPr="00E84424" w:rsidRDefault="00B877A4" w:rsidP="0056761B">
      <w:pPr>
        <w:pStyle w:val="Style1"/>
        <w:ind w:left="1134" w:firstLine="0"/>
        <w:jc w:val="thaiDistribute"/>
        <w:rPr>
          <w:rFonts w:eastAsia="Arial Unicode MS"/>
        </w:rPr>
      </w:pPr>
    </w:p>
    <w:p w14:paraId="11048804" w14:textId="77777777" w:rsidR="00B877A4" w:rsidRPr="00E84424" w:rsidRDefault="00B877A4" w:rsidP="00E84424">
      <w:pPr>
        <w:pStyle w:val="Style1"/>
        <w:ind w:left="1138" w:firstLine="0"/>
        <w:jc w:val="thaiDistribute"/>
        <w:rPr>
          <w:rFonts w:eastAsia="Arial Unicode MS"/>
          <w:cs/>
        </w:rPr>
      </w:pPr>
      <w:r w:rsidRPr="00E84424">
        <w:rPr>
          <w:rFonts w:eastAsia="Arial Unicode MS"/>
          <w:cs/>
        </w:rPr>
        <w:t xml:space="preserve">หากกลุ่มกิจการพิจารณาแล้วว่าการต่อรองเงื่อนไขดังกล่าวไม่เข้าเงื่อนไขของการตัดรายการ กลุ่มกิจการจะปรับปรุงมูลค่าของหนี้สินทางการเงินโดยการคิดลดกระแสเงินสดใหม่ตามสัญญาด้วยอัตราดอกเบี้ยที่แท้จริงเดิม </w:t>
      </w:r>
      <w:r w:rsidRPr="00E84424">
        <w:rPr>
          <w:rFonts w:eastAsia="Arial Unicode MS"/>
        </w:rPr>
        <w:t xml:space="preserve">(Original effective interest rate) </w:t>
      </w:r>
      <w:r w:rsidRPr="00E84424">
        <w:rPr>
          <w:rFonts w:eastAsia="Arial Unicode MS"/>
          <w:cs/>
        </w:rPr>
        <w:t>ของหนี้สินทางการเงินนั้น และรับรู้ส่วนต่างในรายการกำไรหรือขาดทุนอื่นในกำไรหรือขาดทุน</w:t>
      </w:r>
    </w:p>
    <w:p w14:paraId="3C90A5FF" w14:textId="4F1E8931" w:rsidR="00AF7E98" w:rsidRDefault="00AF7E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6"/>
          <w:szCs w:val="26"/>
          <w:cs/>
          <w:lang w:val="en-GB"/>
        </w:rPr>
      </w:pPr>
      <w:r>
        <w:rPr>
          <w:rFonts w:ascii="Browallia New" w:hAnsi="Browallia New" w:cs="Browallia New"/>
          <w:sz w:val="26"/>
          <w:szCs w:val="26"/>
          <w:cs/>
          <w:lang w:val="en-GB"/>
        </w:rPr>
        <w:br w:type="page"/>
      </w:r>
    </w:p>
    <w:p w14:paraId="6181F85D" w14:textId="77777777" w:rsidR="006541DE" w:rsidRPr="00E84424" w:rsidRDefault="006541DE" w:rsidP="00E844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38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6635334" w14:textId="50CCFD6A" w:rsidR="00B877A4" w:rsidRPr="00E84424" w:rsidRDefault="00B877A4" w:rsidP="00E84424">
      <w:pPr>
        <w:pStyle w:val="Heading3"/>
        <w:keepNext w:val="0"/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1138"/>
        <w:jc w:val="thaiDistribute"/>
        <w:rPr>
          <w:rFonts w:ascii="Browallia New" w:eastAsia="Arial Unicode MS" w:hAnsi="Browallia New" w:cs="Browallia New"/>
          <w:b/>
          <w:bCs/>
          <w:i w:val="0"/>
          <w:iCs w:val="0"/>
          <w:sz w:val="26"/>
          <w:szCs w:val="26"/>
          <w:u w:val="single"/>
        </w:rPr>
      </w:pPr>
      <w:bookmarkStart w:id="50" w:name="_Toc48681817"/>
      <w:r w:rsidRPr="00E84424">
        <w:rPr>
          <w:rFonts w:ascii="Browallia New" w:eastAsia="Arial Unicode MS" w:hAnsi="Browallia New" w:cs="Browallia New"/>
          <w:b/>
          <w:i w:val="0"/>
          <w:iCs w:val="0"/>
          <w:sz w:val="26"/>
          <w:szCs w:val="26"/>
          <w:u w:val="single"/>
          <w:cs/>
        </w:rPr>
        <w:t xml:space="preserve">สำหรับปีสิ้นสุดก่อนวันที่ </w:t>
      </w:r>
      <w:r w:rsidR="00CF1017" w:rsidRPr="00CF1017">
        <w:rPr>
          <w:rFonts w:ascii="Browallia New" w:eastAsia="Arial Unicode MS" w:hAnsi="Browallia New" w:cs="Browallia New"/>
          <w:bCs/>
          <w:i w:val="0"/>
          <w:iCs w:val="0"/>
          <w:sz w:val="26"/>
          <w:szCs w:val="26"/>
          <w:u w:val="single"/>
          <w:lang w:val="en-GB"/>
        </w:rPr>
        <w:t>31</w:t>
      </w:r>
      <w:r w:rsidRPr="00E84424">
        <w:rPr>
          <w:rFonts w:ascii="Browallia New" w:eastAsia="Arial Unicode MS" w:hAnsi="Browallia New" w:cs="Browallia New"/>
          <w:b/>
          <w:i w:val="0"/>
          <w:iCs w:val="0"/>
          <w:sz w:val="26"/>
          <w:szCs w:val="26"/>
          <w:u w:val="single"/>
          <w:cs/>
        </w:rPr>
        <w:t xml:space="preserve"> ธันวาคม พ.ศ. </w:t>
      </w:r>
      <w:r w:rsidR="00CF1017" w:rsidRPr="00CF1017">
        <w:rPr>
          <w:rFonts w:ascii="Browallia New" w:eastAsia="Arial Unicode MS" w:hAnsi="Browallia New" w:cs="Browallia New"/>
          <w:bCs/>
          <w:i w:val="0"/>
          <w:iCs w:val="0"/>
          <w:sz w:val="26"/>
          <w:szCs w:val="26"/>
          <w:u w:val="single"/>
          <w:lang w:val="en-GB"/>
        </w:rPr>
        <w:t>2562</w:t>
      </w:r>
      <w:bookmarkEnd w:id="50"/>
    </w:p>
    <w:p w14:paraId="7B7BAEF4" w14:textId="77777777" w:rsidR="00B877A4" w:rsidRPr="00E84424" w:rsidRDefault="00B877A4" w:rsidP="00E844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38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52F3C844" w14:textId="77777777" w:rsidR="00B877A4" w:rsidRPr="00E84424" w:rsidRDefault="00B877A4" w:rsidP="00E844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38"/>
        <w:jc w:val="thaiDistribute"/>
        <w:rPr>
          <w:rFonts w:ascii="Browallia New" w:hAnsi="Browallia New" w:cs="Browallia New"/>
          <w:b/>
          <w:bCs/>
          <w:i/>
          <w:iCs/>
          <w:color w:val="CF4A02"/>
          <w:sz w:val="26"/>
          <w:szCs w:val="26"/>
          <w:lang w:val="en-GB"/>
        </w:rPr>
      </w:pPr>
      <w:r w:rsidRPr="00E84424">
        <w:rPr>
          <w:rFonts w:ascii="Browallia New" w:hAnsi="Browallia New" w:cs="Browallia New"/>
          <w:b/>
          <w:i/>
          <w:iCs/>
          <w:color w:val="CF4A02"/>
          <w:sz w:val="26"/>
          <w:szCs w:val="26"/>
          <w:cs/>
          <w:lang w:val="en-GB"/>
        </w:rPr>
        <w:t>เงินกู้ยืม</w:t>
      </w:r>
    </w:p>
    <w:p w14:paraId="6D56BBD5" w14:textId="77777777" w:rsidR="00B877A4" w:rsidRPr="00E84424" w:rsidRDefault="00B877A4" w:rsidP="00E8442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38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370C022" w14:textId="38CAC2CC" w:rsidR="00B877A4" w:rsidRPr="00E84424" w:rsidRDefault="00B877A4" w:rsidP="00E8442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38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8442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งินกู้ยืมรับรู้เริ่มแรกด้วยมูลค่ายุติธรรมของสิ่งตอบแทนที่ได้รับหักด้วยต้นทุนการจัดทำรายการที่เกิดขึ้น เงินกู้ยืม</w:t>
      </w:r>
      <w:r w:rsidR="00E84424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E8442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วัดมูลค่าภายหลังด้วยราคาทุนตัดจำหน่าย</w:t>
      </w:r>
    </w:p>
    <w:p w14:paraId="0787A59B" w14:textId="77777777" w:rsidR="00B877A4" w:rsidRPr="00E84424" w:rsidRDefault="00B877A4" w:rsidP="00E8442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38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9E8E932" w14:textId="559FD4DD" w:rsidR="00B877A4" w:rsidRPr="00E84424" w:rsidRDefault="00B877A4" w:rsidP="00E8442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38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8442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ค่าธรรมเนียมที่จ่ายไปเพื่อให้ได้เงินกู้ยืมมาจะรับรู้เป็นค่าธรรมเนียมรอการรับรู้จนกระทั่งมีการถอนเงิน ซึ่งจะนำไปรวมคำนวณตามวิธีอัตราดอกเบี้ยที่แท้จริง หากมีความเป็นไปได้ที่จะไม่ถอนเงิน ค่าธรรมเนียมนี้จะรับรู้เป็นค่าใช้จ่าย</w:t>
      </w:r>
      <w:r w:rsidR="00E84424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E8442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จ่ายล่วงหน้าและตัดจำหน่ายตามระยะเวลาของวงเงินกู้ที่เกี่ยวข้อง</w:t>
      </w:r>
    </w:p>
    <w:p w14:paraId="774724B6" w14:textId="77777777" w:rsidR="00B877A4" w:rsidRPr="00E84424" w:rsidRDefault="00B877A4" w:rsidP="00E8442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38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F585C90" w14:textId="6FB60A6F" w:rsidR="00B877A4" w:rsidRPr="00E84424" w:rsidRDefault="00B877A4" w:rsidP="00E8442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38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84424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</w:rPr>
        <w:t>กลุ่มกิจการจะตัดรายการเงินกู้ยืมออกจากงบแสดงฐานะการเงินเมื่อภาระผูกพันตามสัญญานั้นได้มีการปฏิบัติตามแล้ว หรือได้ถูกยกเลิกไปหรือสิ้นสุดลง ผลต่างระหว่างมูลค่าตามบัญชีของหนี้สินทางการเงินที่สิ้นสุดลงหรือที่ได้โอนให้กับกิจการอื่นและสิ่งตอบแทนที่จ่ายซึ่งรวมถึงสินทรัพย์ที่ไม่ใช่เงินสดที่โอนไปหรือหนี้สินที่รับมาจะรับรู้ในกำไรหรือขาดทุนเป็นส่วนหนึ่งของต้นทุนทางการเงิน</w:t>
      </w:r>
    </w:p>
    <w:p w14:paraId="7BE409A7" w14:textId="77777777" w:rsidR="00B877A4" w:rsidRPr="00E84424" w:rsidRDefault="00B877A4" w:rsidP="00E8442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38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65349EB" w14:textId="59524FBF" w:rsidR="00B877A4" w:rsidRPr="00E84424" w:rsidRDefault="00B877A4" w:rsidP="00E8442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38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8442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งินกู้ยืมจัดประเภทเป็นหนี้สินหมุนเวียนเมื่อกลุ่มกิจการไม่มีสิทธิอันปราศจากเงื่อนไขให้เลื่อนชำระหนี้ออกไปอีกเป็นเวลาไม่น้อยกว่า </w:t>
      </w:r>
      <w:r w:rsidR="00CF1017" w:rsidRPr="00CF1017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Pr="00E8442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เดือน นับจากวันสิ้นรอบระยะเวลารายงาน</w:t>
      </w:r>
    </w:p>
    <w:p w14:paraId="7447BF1E" w14:textId="77777777" w:rsidR="00B877A4" w:rsidRPr="00E84424" w:rsidRDefault="00B877A4" w:rsidP="00E8442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38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E6A1385" w14:textId="053C5C32" w:rsidR="00B877A4" w:rsidRPr="00E84424" w:rsidRDefault="00CF1017" w:rsidP="004804E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bookmarkStart w:id="51" w:name="_Toc48681818"/>
      <w:r w:rsidRPr="00CF101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B877A4" w:rsidRPr="00E8442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CF101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16</w:t>
      </w:r>
      <w:r w:rsidR="00B877A4" w:rsidRPr="00E8442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B877A4" w:rsidRPr="00E8442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ต้นทุนการกู้ยืม</w:t>
      </w:r>
      <w:bookmarkEnd w:id="51"/>
    </w:p>
    <w:p w14:paraId="567BB333" w14:textId="77777777" w:rsidR="00B877A4" w:rsidRPr="00E84424" w:rsidRDefault="00B877A4" w:rsidP="0056761B">
      <w:pPr>
        <w:pStyle w:val="ListParagraph"/>
        <w:spacing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2969C38" w14:textId="76508D2F" w:rsidR="00B877A4" w:rsidRPr="00E84424" w:rsidRDefault="00B877A4" w:rsidP="0056761B">
      <w:pPr>
        <w:pStyle w:val="ListParagraph"/>
        <w:spacing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8442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้นทุนการกู้ยืมของเงินกู้ยืมที่กู้มาโดยทั่วไปและที่กู้มาเป็นการเฉพาะที่เกี่ยวข้องโดยตรงกับการได้มา การก่อสร้าง หรือ</w:t>
      </w:r>
      <w:r w:rsidR="00A210D1" w:rsidRPr="00E84424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E8442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การผลิตสินทรัพย์ที่เข้าเงื่อนไข (สินทรัพย์ที่ต้องใช้ระยะเวลานานในการทำให้พร้อมใช้หรือพร้อมขายได้ตามประสงค์) </w:t>
      </w:r>
      <w:r w:rsidR="00A210D1" w:rsidRPr="00E84424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E8442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ต้องนำมารวมเป็นส่วนหนึ่งของราคาทุนของสินทรัพย์ หักด้วยรายได้จากการลงทุนที่เกิดจากการนำเงินกู้ยืมที่กู้มาโดยเฉพาะ การรวมต้นทุนการกู้ยืมเป็นราคาทุนของสินทรัพย์สิ้นสุดลงเมื่อการดำเนินการที่จำเป็นในการเตรียมสินทรัพย์ที่เข้าเงื่อนไข</w:t>
      </w:r>
      <w:r w:rsidR="00A210D1" w:rsidRPr="00E84424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E8442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ให้อยู่ในสภาพพร้อมที่จะใช้ได้ตามประสงค์หรือพร้อมที่จะขายได้เสร็จสิ้นลง </w:t>
      </w:r>
    </w:p>
    <w:p w14:paraId="46F3F160" w14:textId="77777777" w:rsidR="00B877A4" w:rsidRPr="00E84424" w:rsidRDefault="00B877A4" w:rsidP="0056761B">
      <w:pPr>
        <w:pStyle w:val="ListParagraph"/>
        <w:spacing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C93FAAE" w14:textId="5221E046" w:rsidR="00EF0176" w:rsidRDefault="00B877A4" w:rsidP="00EF0176">
      <w:pPr>
        <w:pStyle w:val="ListParagraph"/>
        <w:spacing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E8442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ต้นทุนการกู้ยืมอื่น ๆ รับรู้เป็นค่าใช้จ่ายในงวดที่เกิดขึ้น</w:t>
      </w:r>
    </w:p>
    <w:p w14:paraId="7FC1CFDC" w14:textId="77777777" w:rsidR="00B877A4" w:rsidRPr="00E84424" w:rsidRDefault="00B877A4" w:rsidP="0056761B">
      <w:pPr>
        <w:spacing w:line="240" w:lineRule="auto"/>
        <w:jc w:val="thaiDistribute"/>
        <w:rPr>
          <w:rFonts w:ascii="Browallia New" w:eastAsia="Arial Unicode MS" w:hAnsi="Browallia New" w:cs="Browallia New"/>
          <w:b/>
          <w:bCs/>
          <w:color w:val="1F497D" w:themeColor="text2"/>
          <w:sz w:val="26"/>
          <w:szCs w:val="26"/>
          <w:lang w:val="en-GB"/>
        </w:rPr>
      </w:pPr>
    </w:p>
    <w:p w14:paraId="3D4099FC" w14:textId="10D8CA3A" w:rsidR="00B877A4" w:rsidRPr="00E84424" w:rsidRDefault="00CF1017" w:rsidP="004804E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bookmarkStart w:id="52" w:name="_Toc48681819"/>
      <w:r w:rsidRPr="00CF101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B877A4" w:rsidRPr="00E8442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CF101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17</w:t>
      </w:r>
      <w:r w:rsidR="00B877A4" w:rsidRPr="00E8442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B877A4" w:rsidRPr="00E8442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ภาษีเงินได้งวดปัจจุบันและภาษีเงินได้รอการตัดบัญชี</w:t>
      </w:r>
      <w:bookmarkEnd w:id="52"/>
    </w:p>
    <w:p w14:paraId="72602B7D" w14:textId="77777777" w:rsidR="00B877A4" w:rsidRPr="00E84424" w:rsidRDefault="00B877A4" w:rsidP="0056761B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E715D88" w14:textId="69442330" w:rsidR="00B877A4" w:rsidRDefault="00B877A4" w:rsidP="0056761B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8442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ค่าใช้จ่ายภาษีเงินได้สำหรับงวดประกอบด้วยภาษีเงินได้ของงวดปัจจุบันและภาษีเงินได้รอการตัดบัญชี ภาษีเงินได้</w:t>
      </w:r>
      <w:r w:rsidRPr="00E84424">
        <w:rPr>
          <w:rFonts w:ascii="Browallia New" w:eastAsia="Arial Unicode MS" w:hAnsi="Browallia New" w:cs="Browallia New"/>
          <w:sz w:val="26"/>
          <w:szCs w:val="26"/>
          <w:cs/>
        </w:rPr>
        <w:t>จะรับรู้ในกำไร</w:t>
      </w:r>
      <w:r w:rsidR="009D3699" w:rsidRPr="00E84424">
        <w:rPr>
          <w:rFonts w:ascii="Browallia New" w:eastAsia="Arial Unicode MS" w:hAnsi="Browallia New" w:cs="Browallia New"/>
          <w:sz w:val="26"/>
          <w:szCs w:val="26"/>
          <w:cs/>
        </w:rPr>
        <w:t>หรือ</w:t>
      </w:r>
      <w:r w:rsidRPr="00E84424">
        <w:rPr>
          <w:rFonts w:ascii="Browallia New" w:eastAsia="Arial Unicode MS" w:hAnsi="Browallia New" w:cs="Browallia New"/>
          <w:sz w:val="26"/>
          <w:szCs w:val="26"/>
          <w:cs/>
        </w:rPr>
        <w:t xml:space="preserve">ขาดทุน ยกเว้นส่วนภาษีเงินได้ที่เกี่ยวข้องกับรายการที่รับรู้ในกำไรขาดทุนเบ็ดเสร็จอื่นหรือรายการที่รับรู้โดยตรงไปยังส่วนของเจ้าของ </w:t>
      </w:r>
    </w:p>
    <w:p w14:paraId="7606DED2" w14:textId="77777777" w:rsidR="00E84424" w:rsidRPr="00E84424" w:rsidRDefault="00E84424" w:rsidP="0056761B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59D7CB2" w14:textId="77777777" w:rsidR="00B877A4" w:rsidRPr="00E84424" w:rsidRDefault="00B877A4" w:rsidP="0056761B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E84424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ภาษีเงินได้ของงวดปัจจุบัน</w:t>
      </w:r>
    </w:p>
    <w:p w14:paraId="75C59439" w14:textId="77777777" w:rsidR="00B877A4" w:rsidRPr="00E84424" w:rsidRDefault="00B877A4" w:rsidP="0056761B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7D44D90" w14:textId="77777777" w:rsidR="00B877A4" w:rsidRPr="00E84424" w:rsidRDefault="00B877A4" w:rsidP="0056761B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84424">
        <w:rPr>
          <w:rFonts w:ascii="Browallia New" w:eastAsia="Arial Unicode MS" w:hAnsi="Browallia New" w:cs="Browallia New"/>
          <w:sz w:val="26"/>
          <w:szCs w:val="26"/>
          <w:cs/>
        </w:rPr>
        <w:t>ภาษีเงินได้ของงวดปัจจุบันคำนวณจากอัตราภาษีตามกฎหมายภาษีที่มีผลบังคับใช้อยู่หรือที่คาดได้ค่อนข้างแน่ว่าจะ</w:t>
      </w:r>
      <w:r w:rsidRPr="00E8442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มีผลบังคับใช้ภายในสิ้นรอบระยะเวลาที่รายงาน ผู้บริหารจะประเมินสถานะของการยื่นแบบแสดงรายการภาษีเป็นงวด ๆ</w:t>
      </w:r>
      <w:r w:rsidRPr="00E84424">
        <w:rPr>
          <w:rFonts w:ascii="Browallia New" w:eastAsia="Arial Unicode MS" w:hAnsi="Browallia New" w:cs="Browallia New"/>
          <w:sz w:val="26"/>
          <w:szCs w:val="26"/>
          <w:cs/>
        </w:rPr>
        <w:t xml:space="preserve"> ในกรณีที่การนำกฎหมายภาษีไปปฏิบัติขึ้นอยู่กับการตีความ กลุ่มกิจการจะตั้งประมาณการค่าใช้จ่ายภาษีที่เหมาะสมจากจำนวนที่คาดว่าจะต้องจ่ายชำระแก่หน่วยงานจัดเก็บภาษี</w:t>
      </w:r>
    </w:p>
    <w:p w14:paraId="66B054B8" w14:textId="78A5CB1F" w:rsidR="00AF7E98" w:rsidRDefault="00AF7E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eastAsia="Arial Unicode MS" w:hAnsi="Browallia New" w:cs="Browallia New"/>
          <w:sz w:val="26"/>
          <w:szCs w:val="26"/>
          <w:cs/>
        </w:rPr>
      </w:pPr>
      <w:r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0B6E6178" w14:textId="77777777" w:rsidR="00B877A4" w:rsidRPr="00E84424" w:rsidRDefault="00B877A4" w:rsidP="0056761B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5AEF4A8" w14:textId="77777777" w:rsidR="00B877A4" w:rsidRPr="00E84424" w:rsidRDefault="00B877A4" w:rsidP="0056761B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E84424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ภาษีเงินได้รอการตัดบัญชี</w:t>
      </w:r>
    </w:p>
    <w:p w14:paraId="73EC9464" w14:textId="77777777" w:rsidR="00B877A4" w:rsidRPr="00E84424" w:rsidRDefault="00B877A4" w:rsidP="0056761B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605A57B" w14:textId="0B454781" w:rsidR="00B877A4" w:rsidRPr="00E84424" w:rsidRDefault="00B877A4" w:rsidP="0056761B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E8442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ภาษีเงินได้รอการตัดบัญชีรับรู้เมื่อเกิดผลต่างชั่วคราวระหว่างฐานภาษีของสินทรัพย์และหนี้สิน และราคาตามบัญชีที่แสดงอยู่ในงบการเงิน อย่างไรก็ตามกลุ่มกิจการจะไม่รับรู้ภาษีเงินได้รอการตัดบัญชีสำหรับผลต่างชั่วคราวที่เกิดจากเหตุการณ์ต่อไปนี้</w:t>
      </w:r>
    </w:p>
    <w:p w14:paraId="31AA41EA" w14:textId="77777777" w:rsidR="00B877A4" w:rsidRPr="00E84424" w:rsidRDefault="00B877A4" w:rsidP="0056761B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6BAF8CDD" w14:textId="77777777" w:rsidR="00B877A4" w:rsidRPr="00E84424" w:rsidRDefault="00B877A4" w:rsidP="0056761B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contextualSpacing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E8442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การรับรู้เริ่มแรกของรายการสินทรัพย์หรือรายการหนี้สินที่เกิดจากรายการที่ไม่ใช่การรวมธุรกิจ และไม่มีผลกระทบต่อกำไรหรือขาดทุนทั้งทางบัญชีและทางภาษี </w:t>
      </w:r>
    </w:p>
    <w:p w14:paraId="48BBF8D7" w14:textId="77777777" w:rsidR="00B877A4" w:rsidRPr="00E84424" w:rsidRDefault="00B877A4" w:rsidP="0056761B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contextualSpacing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E8442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ผลต่างชั่วคราวของเงินลงทุนในบริษัทย่อย บริษัทร่วม และส่วนได้เสียในการร่วมค้าที่กลุ่มกิจการสามารถควบคุมจังหวะเวลาของการกลับรายการผลต่างชั่วคราวและการกลับรายการผลต่างชั่วคราวมีความเป็นไปได้ค่อนข้างแน่ว่าจะไม่เกิดขึ้นภายในระยะเวลาที่คาดการณ์ได้ในอนาคต</w:t>
      </w:r>
    </w:p>
    <w:p w14:paraId="6E462200" w14:textId="77777777" w:rsidR="00B877A4" w:rsidRPr="00E84424" w:rsidRDefault="00B877A4" w:rsidP="0056761B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393484C" w14:textId="77777777" w:rsidR="00B877A4" w:rsidRPr="00E84424" w:rsidRDefault="00B877A4" w:rsidP="0056761B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84424">
        <w:rPr>
          <w:rFonts w:ascii="Browallia New" w:eastAsia="Arial Unicode MS" w:hAnsi="Browallia New" w:cs="Browallia New"/>
          <w:sz w:val="26"/>
          <w:szCs w:val="26"/>
          <w:cs/>
        </w:rPr>
        <w:t>ภาษีเงินได้รอการตัดบัญชีคำนวณจากอัตราภาษีที่มีผลบังคับใช้อยู่หรือที่คาดได้ค่อนข้างแน่ว่าจะมีผลบังคับใช้ภายในสิ้นรอบระยะเวลาที่รายงาน และคาดว่าอัตราภาษีดังกล่าวจะนำไปใช้เมื่อสินทรัพย์ภาษีเงินได้รอการตัดบัญชีที่เกี่ยวข้องได้ใช้ประโยชน์ หรือหนี้สินภาษีเงินได้รอการตัดบัญชีได้มีการจ่ายชำระ</w:t>
      </w:r>
    </w:p>
    <w:p w14:paraId="14494D79" w14:textId="77777777" w:rsidR="00B877A4" w:rsidRPr="00E84424" w:rsidRDefault="00B877A4" w:rsidP="0056761B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B2DE7D5" w14:textId="77777777" w:rsidR="00B877A4" w:rsidRPr="00E84424" w:rsidRDefault="00B877A4" w:rsidP="0056761B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E84424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</w:rPr>
        <w:t>สินทรัพย์ภาษีเงินได้รอการตัดบัญชีจะรับรู้หากมีความเป็นไปได้ค่อนข้างแน่ว่ากลุ่มกิจการจะมีกำไรทางภาษีเพียงพอ</w:t>
      </w:r>
      <w:r w:rsidRPr="00E8442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ที่จะนำจำนวนผลต่างชั่วคราวนั้นมาใช้ประโยชน์ </w:t>
      </w:r>
    </w:p>
    <w:p w14:paraId="0B23BE28" w14:textId="77777777" w:rsidR="00B877A4" w:rsidRPr="00E84424" w:rsidRDefault="00B877A4" w:rsidP="0056761B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7542CDF5" w14:textId="4931BC1D" w:rsidR="00B877A4" w:rsidRPr="00E84424" w:rsidRDefault="00B877A4" w:rsidP="0056761B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E8442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กิจการมีสิทธิ</w:t>
      </w:r>
      <w:r w:rsidR="00E84424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br/>
      </w:r>
      <w:r w:rsidRPr="00E8442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ตามกฎหมายที่จะนำสินทรัพย์ภาษีเงินได้ของงวดปัจจุบันมาหักกลบกับหนี้สินภาษีเงินได้ของงวดปัจจุบัน และทั้งสินทรัพย์</w:t>
      </w:r>
      <w:r w:rsidR="00E84424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br/>
      </w:r>
      <w:r w:rsidRPr="00E8442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ภาษีเงินได้รอการตัดบัญชีและหนี้สินภาษีเงินได้รอการตัดบัญชีเกี่ยวข้องกับภาษีเงินได้ที่ประเมินโดยหน่วยงานจัดเก็บ</w:t>
      </w:r>
      <w:r w:rsidR="00E84424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br/>
      </w:r>
      <w:r w:rsidRPr="00E8442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ภาษีหน่วยงานเดียวกันซึ่งตั้งใจจะจ่ายหนี้สินและสินทรัพย์ภาษีเงินได้ของงวดปัจจุบันด้วยยอดสุทธิ</w:t>
      </w:r>
    </w:p>
    <w:p w14:paraId="4C2DE3E5" w14:textId="77777777" w:rsidR="00B877A4" w:rsidRPr="00E84424" w:rsidRDefault="00B877A4" w:rsidP="0056761B">
      <w:pPr>
        <w:spacing w:line="240" w:lineRule="auto"/>
        <w:jc w:val="thaiDistribute"/>
        <w:rPr>
          <w:rFonts w:ascii="Browallia New" w:eastAsia="Arial Unicode MS" w:hAnsi="Browallia New" w:cs="Browallia New"/>
          <w:b/>
          <w:bCs/>
          <w:color w:val="17365D" w:themeColor="text2" w:themeShade="BF"/>
          <w:sz w:val="26"/>
          <w:szCs w:val="26"/>
          <w:cs/>
        </w:rPr>
      </w:pPr>
    </w:p>
    <w:p w14:paraId="3325B27C" w14:textId="4F045EC6" w:rsidR="00B877A4" w:rsidRPr="00E84424" w:rsidRDefault="00CF1017" w:rsidP="004804E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bookmarkStart w:id="53" w:name="_Toc48681820"/>
      <w:r w:rsidRPr="00CF101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B877A4" w:rsidRPr="00E8442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CF101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18</w:t>
      </w:r>
      <w:r w:rsidR="00B877A4" w:rsidRPr="00E8442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B877A4" w:rsidRPr="00E8442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ผลประโยชน์พนักงาน</w:t>
      </w:r>
      <w:bookmarkEnd w:id="53"/>
    </w:p>
    <w:p w14:paraId="483D0EEC" w14:textId="77777777" w:rsidR="00B877A4" w:rsidRPr="00E84424" w:rsidRDefault="00B877A4" w:rsidP="0056761B">
      <w:pPr>
        <w:pStyle w:val="ListParagraph"/>
        <w:spacing w:line="240" w:lineRule="auto"/>
        <w:ind w:left="567" w:hanging="567"/>
        <w:jc w:val="thaiDistribute"/>
        <w:rPr>
          <w:rFonts w:ascii="Browallia New" w:eastAsia="Arial Unicode MS" w:hAnsi="Browallia New" w:cs="Browallia New"/>
          <w:color w:val="4F81BD" w:themeColor="accent1"/>
          <w:sz w:val="26"/>
          <w:szCs w:val="26"/>
        </w:rPr>
      </w:pPr>
    </w:p>
    <w:p w14:paraId="69723F56" w14:textId="77777777" w:rsidR="00B877A4" w:rsidRPr="00E84424" w:rsidRDefault="00B877A4" w:rsidP="00E45F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E84424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</w:t>
      </w:r>
      <w:r w:rsidRPr="00E84424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)</w:t>
      </w:r>
      <w:r w:rsidRPr="00E84424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Pr="00E84424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ผลประโยชน์พนักงานระยะสั้น</w:t>
      </w:r>
    </w:p>
    <w:p w14:paraId="5EF4AAA5" w14:textId="77777777" w:rsidR="00B877A4" w:rsidRPr="00E84424" w:rsidRDefault="00B877A4" w:rsidP="0056761B">
      <w:pPr>
        <w:pStyle w:val="ListParagraph"/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17365D" w:themeColor="text2" w:themeShade="BF"/>
          <w:sz w:val="26"/>
          <w:szCs w:val="26"/>
        </w:rPr>
      </w:pPr>
    </w:p>
    <w:p w14:paraId="6B436510" w14:textId="78B0777F" w:rsidR="00B877A4" w:rsidRDefault="00B877A4" w:rsidP="0056761B">
      <w:pPr>
        <w:pStyle w:val="ListParagraph"/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84424">
        <w:rPr>
          <w:rFonts w:ascii="Browallia New" w:eastAsia="Arial Unicode MS" w:hAnsi="Browallia New" w:cs="Browallia New"/>
          <w:sz w:val="26"/>
          <w:szCs w:val="26"/>
          <w:cs/>
        </w:rPr>
        <w:t xml:space="preserve">ผลประโยชน์พนักงานระยะสั้น คือ ผลประโยชน์ที่คาดว่าจะต้องจ่ายชำระภายใน </w:t>
      </w:r>
      <w:r w:rsidR="00CF1017" w:rsidRPr="00CF1017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Pr="00E84424">
        <w:rPr>
          <w:rFonts w:ascii="Browallia New" w:eastAsia="Arial Unicode MS" w:hAnsi="Browallia New" w:cs="Browallia New"/>
          <w:sz w:val="26"/>
          <w:szCs w:val="26"/>
          <w:cs/>
        </w:rPr>
        <w:t xml:space="preserve"> เดือนหลังจากวันสิ้นรอบระยะเวลาบัญชี เช่น ค่าจ้าง เงินเดือน ลาประจำปีและลาป่วยที่มีการจ่ายค่าแรง ส่วนแบ่งกำไรและโบนัส และค่ารักษาพยาบาลของพนักงานปัจจุบันรับรู้ตามช่วงเวลาการให้บริการของพนักงานไปจนถึงวันสิ้นสุดรอบระยะเวลารายงาน กลุ่มกิจการจะบันทึกหนี้สินด้วยจำนวนที่คาดว่าจะต้องจ่าย</w:t>
      </w:r>
    </w:p>
    <w:p w14:paraId="550C00E1" w14:textId="77777777" w:rsidR="00E84424" w:rsidRPr="00E84424" w:rsidRDefault="00E84424" w:rsidP="0056761B">
      <w:pPr>
        <w:pStyle w:val="ListParagraph"/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0C5BF0C1" w14:textId="77777777" w:rsidR="00B877A4" w:rsidRPr="00E84424" w:rsidRDefault="00B877A4" w:rsidP="00E45F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E84424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ข</w:t>
      </w:r>
      <w:r w:rsidRPr="00E84424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)</w:t>
      </w:r>
      <w:r w:rsidRPr="00E84424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>โครงการสมทบเงิน</w:t>
      </w:r>
    </w:p>
    <w:p w14:paraId="3E2FD19D" w14:textId="77777777" w:rsidR="00B877A4" w:rsidRPr="00E84424" w:rsidRDefault="00B877A4" w:rsidP="0056761B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i/>
          <w:iCs/>
          <w:color w:val="17365D" w:themeColor="text2" w:themeShade="BF"/>
          <w:sz w:val="26"/>
          <w:szCs w:val="26"/>
          <w:lang w:val="en-GB"/>
        </w:rPr>
      </w:pPr>
    </w:p>
    <w:p w14:paraId="4B894209" w14:textId="5124831F" w:rsidR="00B877A4" w:rsidRPr="00E84424" w:rsidRDefault="00B877A4" w:rsidP="0056761B">
      <w:pPr>
        <w:pStyle w:val="ListParagraph"/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84424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กลุ่มกิจการจะจ่ายสมทบให้กับกองทุนสำรองเลี้ยงชีพในจำนวนเงินที่คงที่ กลุ่มกิจการไม่มีภาระผูกพันที่ต้องจ่ายชำระเพิ่มเติมเมื่อได้จ่ายเงินสมทบแล้ว เงินสมทบจะถูกรับรู้เป็นค่าใช้จ่ายผลประโยชน์พนักงานเมื่อถึงกำหนดชำระ </w:t>
      </w:r>
    </w:p>
    <w:p w14:paraId="6BB7307A" w14:textId="5C789D8D" w:rsidR="00AF7E98" w:rsidRDefault="00AF7E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eastAsia="Arial Unicode MS" w:hAnsi="Browallia New" w:cs="Browallia New"/>
          <w:sz w:val="26"/>
          <w:szCs w:val="26"/>
          <w:cs/>
        </w:rPr>
      </w:pPr>
      <w:r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1A410BB5" w14:textId="77777777" w:rsidR="00B877A4" w:rsidRPr="00E84424" w:rsidRDefault="00B877A4" w:rsidP="0056761B">
      <w:pPr>
        <w:pStyle w:val="ListParagraph"/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DCBB706" w14:textId="77777777" w:rsidR="00B877A4" w:rsidRPr="00E84424" w:rsidRDefault="00B877A4" w:rsidP="00E45F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E84424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ค</w:t>
      </w:r>
      <w:r w:rsidRPr="00E84424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)</w:t>
      </w:r>
      <w:r w:rsidRPr="00E84424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>ผลประโยชน์เมื่อเกษียณอายุ</w:t>
      </w:r>
    </w:p>
    <w:p w14:paraId="3B394103" w14:textId="77777777" w:rsidR="00B877A4" w:rsidRPr="00E84424" w:rsidRDefault="00B877A4" w:rsidP="0056761B">
      <w:pPr>
        <w:pStyle w:val="ListParagraph"/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E7FF638" w14:textId="7ACFDEBC" w:rsidR="00B877A4" w:rsidRPr="00E84424" w:rsidRDefault="00B877A4" w:rsidP="0056761B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8442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โครงการผลประโยชน์เมื่อเกษียณอายุกำหนดจำนวนเงินผลประโยชน์ที่พนักงานจะได้รับเมื่อเกษียณอายุ โดย</w:t>
      </w:r>
      <w:r w:rsidR="00726D9D" w:rsidRPr="00E8442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จะ</w:t>
      </w:r>
      <w:r w:rsidRPr="00E8442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ขึ้นอยู่กับ</w:t>
      </w:r>
      <w:r w:rsidRPr="00E84424">
        <w:rPr>
          <w:rFonts w:ascii="Browallia New" w:eastAsia="Arial Unicode MS" w:hAnsi="Browallia New" w:cs="Browallia New"/>
          <w:sz w:val="26"/>
          <w:szCs w:val="26"/>
          <w:cs/>
        </w:rPr>
        <w:t>ปัจจัยหลายประการ เช่น อายุ จำนวนปีที่ให้บริการ และค่าตอบแทนเมื่อเกษียณอายุ</w:t>
      </w:r>
    </w:p>
    <w:p w14:paraId="2E158BED" w14:textId="77777777" w:rsidR="00B877A4" w:rsidRPr="00E84424" w:rsidRDefault="00B877A4" w:rsidP="0056761B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0BA5C4D0" w14:textId="7F774911" w:rsidR="00B877A4" w:rsidRPr="00E84424" w:rsidRDefault="00B877A4" w:rsidP="0056761B">
      <w:pPr>
        <w:pStyle w:val="ListParagraph"/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84424">
        <w:rPr>
          <w:rFonts w:ascii="Browallia New" w:eastAsia="Arial Unicode MS" w:hAnsi="Browallia New" w:cs="Browallia New"/>
          <w:sz w:val="26"/>
          <w:szCs w:val="26"/>
          <w:cs/>
        </w:rPr>
        <w:t xml:space="preserve">ภาระผูกพันผลประโยชน์นี้คำนวณโดยนักคณิตศาสตร์ประกันภัยอิสระด้วยวิธีคิดลดแต่ละหน่วยที่ประมาณการไว้ </w:t>
      </w:r>
      <w:r w:rsidR="00E84424">
        <w:rPr>
          <w:rFonts w:ascii="Browallia New" w:eastAsia="Arial Unicode MS" w:hAnsi="Browallia New" w:cs="Browallia New"/>
          <w:sz w:val="26"/>
          <w:szCs w:val="26"/>
        </w:rPr>
        <w:br/>
      </w:r>
      <w:r w:rsidRPr="00E84424">
        <w:rPr>
          <w:rFonts w:ascii="Browallia New" w:eastAsia="Arial Unicode MS" w:hAnsi="Browallia New" w:cs="Browallia New"/>
          <w:sz w:val="26"/>
          <w:szCs w:val="26"/>
          <w:cs/>
        </w:rPr>
        <w:t>ซึ่งมูลค่าปัจจุบันของโครงการผลประโยชน์จะประมาณโดยการคิดลดกระแสเงินสดจ่ายในอนาคต โดยใช้อัตราผลตอบแทนในตลาดของพันธบัตรรัฐบาลซึ่งเป็นสกุลเงินเดียวกับสกุลเงินประมาณการกระแสเงินสด และวันครบกำหนดของหุ้นกู้</w:t>
      </w:r>
      <w:r w:rsidR="00726D9D" w:rsidRPr="00E84424">
        <w:rPr>
          <w:rFonts w:ascii="Browallia New" w:eastAsia="Arial Unicode MS" w:hAnsi="Browallia New" w:cs="Browallia New"/>
          <w:sz w:val="26"/>
          <w:szCs w:val="26"/>
          <w:cs/>
        </w:rPr>
        <w:t>ที่มีอายุ</w:t>
      </w:r>
      <w:r w:rsidRPr="00E84424">
        <w:rPr>
          <w:rFonts w:ascii="Browallia New" w:eastAsia="Arial Unicode MS" w:hAnsi="Browallia New" w:cs="Browallia New"/>
          <w:sz w:val="26"/>
          <w:szCs w:val="26"/>
          <w:cs/>
        </w:rPr>
        <w:t>ใกล้เคียงกับระยะเวลาที่ต้องชำระภาระผูกพันโครงการผลประโยชน์เมื่อเกษียณอายุ</w:t>
      </w:r>
    </w:p>
    <w:p w14:paraId="717C1E80" w14:textId="77777777" w:rsidR="00B877A4" w:rsidRPr="00E84424" w:rsidRDefault="00B877A4" w:rsidP="0056761B">
      <w:pPr>
        <w:pStyle w:val="ListParagraph"/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1AB0485" w14:textId="77777777" w:rsidR="00B877A4" w:rsidRPr="00E84424" w:rsidRDefault="00B877A4" w:rsidP="0056761B">
      <w:pPr>
        <w:pStyle w:val="ListParagraph"/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0070C0"/>
          <w:sz w:val="26"/>
          <w:szCs w:val="26"/>
        </w:rPr>
      </w:pPr>
      <w:r w:rsidRPr="00E84424">
        <w:rPr>
          <w:rFonts w:ascii="Browallia New" w:eastAsia="Arial Unicode MS" w:hAnsi="Browallia New" w:cs="Browallia New"/>
          <w:sz w:val="26"/>
          <w:szCs w:val="26"/>
          <w:cs/>
        </w:rPr>
        <w:t>กำไรและขาดทุนจากการวัดมูลค่าใหม่จะรับรู้ในส่วนของเจ้าของผ่านกำไรขาดทุนเบ็ดเสร็จอื่นในงวดที่เกิดขึ้น และรวมอยู่ในกำไรสะสมในงบแสดงการเปลี่ยนแปลงในส่วนของเจ้าของ</w:t>
      </w:r>
    </w:p>
    <w:p w14:paraId="58D92B12" w14:textId="77777777" w:rsidR="00B877A4" w:rsidRPr="00E84424" w:rsidRDefault="00B877A4" w:rsidP="0056761B">
      <w:pPr>
        <w:pStyle w:val="ListParagraph"/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E5639B1" w14:textId="77777777" w:rsidR="00B877A4" w:rsidRPr="00E84424" w:rsidRDefault="00B877A4" w:rsidP="0056761B">
      <w:pPr>
        <w:pStyle w:val="ListParagraph"/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84424">
        <w:rPr>
          <w:rFonts w:ascii="Browallia New" w:eastAsia="Arial Unicode MS" w:hAnsi="Browallia New" w:cs="Browallia New"/>
          <w:sz w:val="26"/>
          <w:szCs w:val="26"/>
          <w:cs/>
        </w:rPr>
        <w:t>ต้นทุนบริการในอดีตจะถูกรับรู้ทันทีในกำไรหรือขาดทุน</w:t>
      </w:r>
    </w:p>
    <w:p w14:paraId="6CF00135" w14:textId="77777777" w:rsidR="00B877A4" w:rsidRPr="00E84424" w:rsidRDefault="00B877A4" w:rsidP="0056761B">
      <w:pPr>
        <w:pStyle w:val="ListParagraph"/>
        <w:spacing w:line="240" w:lineRule="auto"/>
        <w:ind w:left="108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E6B3A26" w14:textId="77777777" w:rsidR="00B877A4" w:rsidRPr="00E84424" w:rsidRDefault="00B877A4" w:rsidP="00E45F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E84424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ง</w:t>
      </w:r>
      <w:r w:rsidRPr="00E84424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)</w:t>
      </w:r>
      <w:r w:rsidRPr="00E84424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Pr="00E84424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ผลประโยชน์ระยะยาวอื่นของพนักงาน</w:t>
      </w:r>
    </w:p>
    <w:p w14:paraId="02A2B33A" w14:textId="77777777" w:rsidR="00B877A4" w:rsidRPr="00E84424" w:rsidRDefault="00B877A4" w:rsidP="0056761B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36C26F5E" w14:textId="77777777" w:rsidR="00B877A4" w:rsidRPr="00E84424" w:rsidRDefault="00B877A4" w:rsidP="0056761B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E8442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ภาระผูกพันสุทธิของกลุ่มกิจการที่เป็นผลประโยชน์ระยะยาวของพนักงานเป็นผลประโยชน์ในอนาคตที่เกิดจากการทำงานของพนักงานในปัจจุบันและงวดก่อน ๆ </w:t>
      </w:r>
    </w:p>
    <w:p w14:paraId="5C3744F0" w14:textId="77777777" w:rsidR="00B877A4" w:rsidRPr="00E84424" w:rsidRDefault="00B877A4" w:rsidP="0056761B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4F5C8939" w14:textId="77777777" w:rsidR="00B877A4" w:rsidRPr="00E84424" w:rsidRDefault="00B877A4" w:rsidP="0056761B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8442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หนี้สินผลประโยชน์พนักงานจะถูกบันทึกเช่นเดียวกับผลประโยชน์เมื่อเกษียณอายุ ยกเว้นการรับรู้กำไรและขาดทุนจากการวัดมูลค่าใหม่ที่บันทึกในกำไรหรือขาดทุน</w:t>
      </w:r>
    </w:p>
    <w:p w14:paraId="2C0927F9" w14:textId="77777777" w:rsidR="00B877A4" w:rsidRPr="00E84424" w:rsidRDefault="00B877A4" w:rsidP="0056761B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64F543E" w14:textId="77777777" w:rsidR="00B877A4" w:rsidRPr="00E84424" w:rsidRDefault="00B877A4" w:rsidP="00E45F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E84424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จ</w:t>
      </w:r>
      <w:r w:rsidRPr="00E84424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)</w:t>
      </w:r>
      <w:r w:rsidRPr="00E84424">
        <w:rPr>
          <w:rFonts w:ascii="Browallia New" w:eastAsia="Arial Unicode MS" w:hAnsi="Browallia New" w:cs="Browallia New"/>
          <w:color w:val="CF4A02"/>
          <w:sz w:val="26"/>
          <w:szCs w:val="26"/>
          <w:rtl/>
          <w:cs/>
          <w:lang w:val="en-GB"/>
        </w:rPr>
        <w:tab/>
      </w:r>
      <w:r w:rsidRPr="00E84424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ผลประโยชน์เมื่อเลิกจ้าง</w:t>
      </w:r>
    </w:p>
    <w:p w14:paraId="5C5FD817" w14:textId="77777777" w:rsidR="00B877A4" w:rsidRPr="00E84424" w:rsidRDefault="00B877A4" w:rsidP="0056761B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i/>
          <w:iCs/>
          <w:color w:val="17365D" w:themeColor="text2" w:themeShade="BF"/>
          <w:sz w:val="26"/>
          <w:szCs w:val="26"/>
          <w:lang w:val="en-GB"/>
        </w:rPr>
      </w:pPr>
    </w:p>
    <w:p w14:paraId="5AB59652" w14:textId="00128B5B" w:rsidR="00B877A4" w:rsidRPr="00E84424" w:rsidRDefault="00B877A4" w:rsidP="001B3352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E8442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กลุ่มกิจการจะรับรู้ผลประโยชน์เมื่อเลิกจ้างก่อนถึงกำหนดเมื่อ </w:t>
      </w:r>
      <w:r w:rsidR="00CF1017" w:rsidRPr="00CF1017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</w:t>
      </w:r>
      <w:r w:rsidRPr="00E8442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) กลุ่มกิจการไม่สามารถยกเลิกข้อเสนอให้ผลประโยชน์ และ </w:t>
      </w:r>
      <w:r w:rsidR="00CF1017" w:rsidRPr="00CF1017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</w:t>
      </w:r>
      <w:r w:rsidRPr="00E8442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) </w:t>
      </w:r>
      <w:r w:rsidR="00726D9D" w:rsidRPr="00E8442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</w:t>
      </w:r>
      <w:r w:rsidRPr="00E8442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กิจการรับรู้ต้นทุนสำหรับการปรับโครงสร้างที่เกี่ยวข้อง โดยผลประโยชน์ที่มีกำหนดชำระเกินกว่า </w:t>
      </w:r>
      <w:r w:rsidR="00CF1017" w:rsidRPr="00CF1017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12</w:t>
      </w:r>
      <w:r w:rsidRPr="00E8442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เดือนภายหลังรอบระยะเวลารายงาน ต้องคิดลดเป็นมูลค่าปัจจุบัน</w:t>
      </w:r>
    </w:p>
    <w:p w14:paraId="6C7765CF" w14:textId="77777777" w:rsidR="001B3352" w:rsidRPr="00E84424" w:rsidRDefault="001B3352" w:rsidP="001B3352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51EBE94" w14:textId="0E0B455C" w:rsidR="00B877A4" w:rsidRPr="00E84424" w:rsidRDefault="00CF1017" w:rsidP="004804E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bookmarkStart w:id="54" w:name="_Toc48681822"/>
      <w:r w:rsidRPr="00CF101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B877A4" w:rsidRPr="00E8442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CF101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19</w:t>
      </w:r>
      <w:r w:rsidR="00B877A4" w:rsidRPr="00E8442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B877A4" w:rsidRPr="00E8442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ประมาณการหนี้สิน</w:t>
      </w:r>
      <w:bookmarkEnd w:id="54"/>
    </w:p>
    <w:p w14:paraId="778213AC" w14:textId="77777777" w:rsidR="00B877A4" w:rsidRPr="00E84424" w:rsidRDefault="00B877A4" w:rsidP="0056761B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54399A81" w14:textId="77777777" w:rsidR="00B877A4" w:rsidRPr="00E84424" w:rsidRDefault="00B877A4" w:rsidP="0056761B">
      <w:pPr>
        <w:pStyle w:val="ListParagraph"/>
        <w:spacing w:line="240" w:lineRule="auto"/>
        <w:ind w:left="56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E8442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กลุ่มกิจการมีภาระผูกพันในปัจจุบันตามกฎหมายหรือตามข้อตกลงที่จัดทำไว้ อันเป็นผลสืบเนื่องมาจากเหตุการณ์ในอดีตซึ่งการชำระภาระผูกพันนั้นมีความเป็นไปได้ค่อนข้างแน่ว่าจะส่งผลให้บริษัทต้องสูญเสียทรัพยากรออกไป และประมาณการจำนวนที่ต้องจ่ายได้</w:t>
      </w:r>
    </w:p>
    <w:p w14:paraId="40E92BCB" w14:textId="77777777" w:rsidR="00B877A4" w:rsidRPr="00E84424" w:rsidRDefault="00B877A4" w:rsidP="0056761B">
      <w:pPr>
        <w:pStyle w:val="ListParagraph"/>
        <w:spacing w:line="240" w:lineRule="auto"/>
        <w:ind w:left="56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4C41D7EC" w14:textId="1E3B1594" w:rsidR="00B877A4" w:rsidRPr="00E84424" w:rsidRDefault="00B877A4" w:rsidP="0056761B">
      <w:pPr>
        <w:pStyle w:val="ListParagraph"/>
        <w:spacing w:line="240" w:lineRule="auto"/>
        <w:ind w:left="56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E8442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กิจการจะวัดมูลค่าของจำนวนประมาณการหนี้สินโดยใช้มูลค่าปัจจุบันของรายจ่ายที่คาดว่าจะต้องนำมาจ่ายชำระ</w:t>
      </w:r>
      <w:r w:rsidR="00E84424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E8442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ภาระผูกพัน การเพิ่มขึ้นของประมาณการหนี้สินเนื่องจากมูลค่าของเงินตามเวลาจะรับรู้เป็นดอกเบี้ยจ่าย</w:t>
      </w:r>
    </w:p>
    <w:p w14:paraId="51A4EDA6" w14:textId="77777777" w:rsidR="006541DE" w:rsidRPr="00E84424" w:rsidRDefault="006541DE" w:rsidP="0056761B">
      <w:pPr>
        <w:pStyle w:val="ListParagraph"/>
        <w:spacing w:line="240" w:lineRule="auto"/>
        <w:ind w:left="56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u w:val="single"/>
        </w:rPr>
      </w:pPr>
    </w:p>
    <w:p w14:paraId="08C1DD21" w14:textId="1B913FD2" w:rsidR="00B877A4" w:rsidRPr="00E84424" w:rsidRDefault="00CF1017" w:rsidP="004804E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bookmarkStart w:id="55" w:name="_Toc48681823"/>
      <w:r w:rsidRPr="00CF101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B877A4" w:rsidRPr="00E8442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CF101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20</w:t>
      </w:r>
      <w:r w:rsidR="00B877A4" w:rsidRPr="00E8442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rtl/>
          <w:cs/>
          <w:lang w:val="en-GB"/>
        </w:rPr>
        <w:tab/>
      </w:r>
      <w:r w:rsidR="00B877A4" w:rsidRPr="00E8442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เงินอุดหนุนจากรัฐบาล</w:t>
      </w:r>
      <w:bookmarkEnd w:id="55"/>
    </w:p>
    <w:p w14:paraId="104CF044" w14:textId="77777777" w:rsidR="00B877A4" w:rsidRPr="00E84424" w:rsidRDefault="00B877A4" w:rsidP="0056761B">
      <w:pPr>
        <w:spacing w:line="240" w:lineRule="auto"/>
        <w:ind w:left="539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72AA19CC" w14:textId="5BB780BE" w:rsidR="00B877A4" w:rsidRPr="00E84424" w:rsidRDefault="00B877A4" w:rsidP="0056761B">
      <w:pPr>
        <w:spacing w:line="240" w:lineRule="auto"/>
        <w:ind w:left="539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E8442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เงินอุดหนุนจากรัฐบาลรับรู้ด้วยมูลค่ายุติธรรมหากกลุ่มกิจการมีความเชื่อมั่นอย่างสมเหตุสมผลว่าจะได้รับเงินอุดหนุนนั้นและ</w:t>
      </w:r>
      <w:r w:rsidR="00E84424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E8442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จะปฏิบัติตามเงื่อนไขที่กำหนดไว้ของเงินอุดหนุนนั้น</w:t>
      </w:r>
    </w:p>
    <w:p w14:paraId="02AC90B0" w14:textId="77777777" w:rsidR="00B877A4" w:rsidRPr="003438DF" w:rsidRDefault="00B877A4" w:rsidP="0056761B">
      <w:pPr>
        <w:spacing w:line="240" w:lineRule="auto"/>
        <w:ind w:left="539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</w:p>
    <w:p w14:paraId="313760DE" w14:textId="77777777" w:rsidR="00B877A4" w:rsidRPr="00E84424" w:rsidRDefault="00B877A4" w:rsidP="0056761B">
      <w:pPr>
        <w:spacing w:line="240" w:lineRule="auto"/>
        <w:ind w:left="539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E8442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เงินอุดหนุนที่เกี่ยวข้องกับรายได้จะรับรู้เป็นเงินอุดหนุนในกำไรหรือขาดทุนอย่างเป็นระบบตลอดระยะเวลาที่กลุ่มกิจการรับรู้ค่าใช้จ่ายที่เกี่ยวข้องกับต้นทุนที่ได้รับการชดเชย</w:t>
      </w:r>
    </w:p>
    <w:p w14:paraId="348BEF95" w14:textId="77777777" w:rsidR="00B877A4" w:rsidRPr="00E84424" w:rsidRDefault="00B877A4" w:rsidP="0056761B">
      <w:pPr>
        <w:spacing w:line="240" w:lineRule="auto"/>
        <w:ind w:left="539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7772E3D1" w14:textId="6E3F2C02" w:rsidR="00B877A4" w:rsidRPr="00E84424" w:rsidRDefault="00726D9D" w:rsidP="0056761B">
      <w:pPr>
        <w:spacing w:line="240" w:lineRule="auto"/>
        <w:ind w:left="539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E8442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การคำนวณ</w:t>
      </w:r>
      <w:r w:rsidR="00B877A4" w:rsidRPr="00E8442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เงินชดเชยจากกองทุนน้ำมันเชื้อเพลิงเป็นไปตามเงื่อนไขและอัตราที่คณะกรรมการบริหารนโยบายพลังงานกำหนด </w:t>
      </w:r>
    </w:p>
    <w:p w14:paraId="0D9ACE14" w14:textId="77777777" w:rsidR="00B877A4" w:rsidRPr="00E84424" w:rsidRDefault="00B877A4" w:rsidP="0056761B">
      <w:pPr>
        <w:pStyle w:val="ListParagraph"/>
        <w:spacing w:line="240" w:lineRule="auto"/>
        <w:ind w:left="539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217B0885" w14:textId="20B0B311" w:rsidR="00B877A4" w:rsidRPr="00E84424" w:rsidRDefault="00B877A4" w:rsidP="0056761B">
      <w:pPr>
        <w:pStyle w:val="ListParagraph"/>
        <w:spacing w:line="240" w:lineRule="auto"/>
        <w:ind w:left="539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84424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กลุ่มกิจการได้แสดงเงินอุดหนุนจากรัฐบาลแยกออกจากรายได้จากการขาย</w:t>
      </w:r>
    </w:p>
    <w:p w14:paraId="0802A046" w14:textId="77777777" w:rsidR="00B877A4" w:rsidRPr="00E84424" w:rsidRDefault="00B877A4" w:rsidP="0056761B">
      <w:pPr>
        <w:pStyle w:val="ListParagraph"/>
        <w:spacing w:line="240" w:lineRule="auto"/>
        <w:ind w:left="539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7CB5B9E" w14:textId="5140BD40" w:rsidR="00B877A4" w:rsidRPr="00E84424" w:rsidRDefault="00CF1017" w:rsidP="004804E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bookmarkStart w:id="56" w:name="_Toc48681824"/>
      <w:r w:rsidRPr="00CF101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B877A4" w:rsidRPr="00E8442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CF101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21</w:t>
      </w:r>
      <w:r w:rsidR="00B877A4" w:rsidRPr="00E8442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B877A4" w:rsidRPr="00E8442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ทุนเรือนหุ้น</w:t>
      </w:r>
      <w:bookmarkEnd w:id="56"/>
    </w:p>
    <w:p w14:paraId="7F86B375" w14:textId="77777777" w:rsidR="00B877A4" w:rsidRPr="00E84424" w:rsidRDefault="00B877A4" w:rsidP="0056761B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b/>
          <w:bCs/>
          <w:color w:val="17365D" w:themeColor="text2" w:themeShade="BF"/>
          <w:sz w:val="26"/>
          <w:szCs w:val="26"/>
        </w:rPr>
      </w:pPr>
    </w:p>
    <w:p w14:paraId="6D9F8164" w14:textId="0D5345FA" w:rsidR="00B877A4" w:rsidRPr="00E84424" w:rsidRDefault="00B877A4" w:rsidP="0056761B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84424">
        <w:rPr>
          <w:rFonts w:ascii="Browallia New" w:eastAsia="Arial Unicode MS" w:hAnsi="Browallia New" w:cs="Browallia New"/>
          <w:sz w:val="26"/>
          <w:szCs w:val="26"/>
          <w:cs/>
        </w:rPr>
        <w:t>หุ้นสามัญที่</w:t>
      </w:r>
      <w:r w:rsidR="003438DF">
        <w:rPr>
          <w:rFonts w:ascii="Browallia New" w:eastAsia="Arial Unicode MS" w:hAnsi="Browallia New" w:cs="Browallia New" w:hint="cs"/>
          <w:sz w:val="26"/>
          <w:szCs w:val="26"/>
          <w:cs/>
        </w:rPr>
        <w:t>บริษัท</w:t>
      </w:r>
      <w:r w:rsidRPr="00E84424">
        <w:rPr>
          <w:rFonts w:ascii="Browallia New" w:eastAsia="Arial Unicode MS" w:hAnsi="Browallia New" w:cs="Browallia New"/>
          <w:sz w:val="26"/>
          <w:szCs w:val="26"/>
          <w:cs/>
        </w:rPr>
        <w:t xml:space="preserve">สามารถกำหนดการจ่ายเงินปันผลได้อย่างอิสระจะจัดประเภทไว้เป็นส่วนของเจ้าของ  </w:t>
      </w:r>
    </w:p>
    <w:p w14:paraId="1B33DD21" w14:textId="77777777" w:rsidR="00B877A4" w:rsidRPr="00E84424" w:rsidRDefault="00B877A4" w:rsidP="0056761B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FB701F2" w14:textId="45B35D19" w:rsidR="00B877A4" w:rsidRPr="00E84424" w:rsidRDefault="00B877A4" w:rsidP="0056761B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84424">
        <w:rPr>
          <w:rFonts w:ascii="Browallia New" w:eastAsia="Arial Unicode MS" w:hAnsi="Browallia New" w:cs="Browallia New"/>
          <w:sz w:val="26"/>
          <w:szCs w:val="26"/>
          <w:cs/>
        </w:rPr>
        <w:t>ต้นทุนส่วนเพิ่มที่เกี่ยวข้องกับการออกหุ้นใหม่ซึ่งสุทธิจากภาษีจะถูกแสดงเป็นยอดหักในส่วนของเจ้าของ</w:t>
      </w:r>
    </w:p>
    <w:p w14:paraId="1AD27B48" w14:textId="77777777" w:rsidR="00B877A4" w:rsidRPr="00E84424" w:rsidRDefault="00B877A4" w:rsidP="0056761B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17D02EE2" w14:textId="607A3800" w:rsidR="00B877A4" w:rsidRPr="00E84424" w:rsidRDefault="00CF1017" w:rsidP="004804E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bookmarkStart w:id="57" w:name="_Toc494360339"/>
      <w:bookmarkStart w:id="58" w:name="_Toc48681825"/>
      <w:r w:rsidRPr="00CF101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B877A4" w:rsidRPr="00E8442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CF101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22</w:t>
      </w:r>
      <w:r w:rsidR="00B877A4" w:rsidRPr="00E8442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bookmarkEnd w:id="57"/>
      <w:r w:rsidR="00B877A4" w:rsidRPr="00E8442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การรับรู้รายได้</w:t>
      </w:r>
      <w:bookmarkEnd w:id="58"/>
      <w:r w:rsidR="00B877A4" w:rsidRPr="00E84424" w:rsidDel="00CC30F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 </w:t>
      </w:r>
    </w:p>
    <w:p w14:paraId="18D34FBE" w14:textId="77777777" w:rsidR="00E84424" w:rsidRDefault="00E84424" w:rsidP="0056761B">
      <w:pPr>
        <w:spacing w:line="240" w:lineRule="auto"/>
        <w:ind w:left="539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bookmarkStart w:id="59" w:name="_Toc48681827"/>
    </w:p>
    <w:p w14:paraId="1C599ACB" w14:textId="29D2D8C9" w:rsidR="00B877A4" w:rsidRPr="00E84424" w:rsidRDefault="00B877A4" w:rsidP="0056761B">
      <w:pPr>
        <w:spacing w:line="240" w:lineRule="auto"/>
        <w:ind w:left="539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E8442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รายได้หลักรวมถึงรายได้ที่เกิดจากกิจกรรมปกติทางธุรกิจทุกประเภท รวมถึงรายได้อื่น</w:t>
      </w:r>
      <w:r w:rsidRPr="00E84424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E8442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ๆ ที่กลุ่มกิจการได้รับจากการขนส่งสินค้าและให้บริการในกิจกรรมตามปกติทางธุรกิจ</w:t>
      </w:r>
    </w:p>
    <w:p w14:paraId="349410D9" w14:textId="77777777" w:rsidR="00B877A4" w:rsidRPr="00E84424" w:rsidRDefault="00B877A4" w:rsidP="0056761B">
      <w:pPr>
        <w:spacing w:line="240" w:lineRule="auto"/>
        <w:ind w:left="539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2F572A07" w14:textId="77777777" w:rsidR="00B877A4" w:rsidRPr="00E84424" w:rsidRDefault="00B877A4" w:rsidP="0056761B">
      <w:pPr>
        <w:spacing w:line="240" w:lineRule="auto"/>
        <w:ind w:left="539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E8442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กลุ่มกิจการรับรู้รายได้สุทธิจากภาษีมูลค่าเพิ่ม ซึ่งกลุ่มกิจการจะรับรู้รายได้เมื่อคาดว่ามีความเป็นไปได้ค่อนข้างแน่ที่จะได้รับชำระ เมื่อส่งมอบสินค้าหรือให้บริการ</w:t>
      </w:r>
    </w:p>
    <w:p w14:paraId="3DF4162D" w14:textId="77777777" w:rsidR="00B877A4" w:rsidRPr="00E84424" w:rsidRDefault="00B877A4" w:rsidP="0056761B">
      <w:pPr>
        <w:spacing w:line="240" w:lineRule="auto"/>
        <w:ind w:left="539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580388B3" w14:textId="260BD65A" w:rsidR="00B877A4" w:rsidRPr="00E84424" w:rsidRDefault="00B877A4" w:rsidP="0056761B">
      <w:pPr>
        <w:spacing w:line="240" w:lineRule="auto"/>
        <w:ind w:left="539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E8442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สำหรับสัญญาที่มีหลายองค์ประกอบที่กลุ่มกิจการจะต้องส่งมอบสินค้าหรือให้บริการหลายประเภท กลุ่มกิจการจะแยกแต่ละภาระที่ต้องปฏิบัติที่แยกต่างหากจากกัน และจะปันส่วนราคาของรายการในสัญญาดังกล่าวไปยังแต่ละภาระที่ต้องปฏิบัติตามสัดส่วนของราคาขายแบบเอกเทศ หรือประมาณการราคาขายแบบเอกเทศ และกลุ่มกิจการจะรับรู้รายได้ของแต่ละภาระที่ต้องปฏิบัติ</w:t>
      </w:r>
      <w:r w:rsidR="00E84424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E8442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แยกต่างหากจากกันเมื่อกลุ่มกิจการได้ปฏิบัติตามภาระนั้นแล้ว</w:t>
      </w:r>
    </w:p>
    <w:p w14:paraId="1F3BE5EC" w14:textId="77777777" w:rsidR="00B877A4" w:rsidRPr="00E84424" w:rsidRDefault="00B877A4" w:rsidP="0056761B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AD4743F" w14:textId="58B7A0FD" w:rsidR="00B877A4" w:rsidRPr="00E84424" w:rsidRDefault="00470A7C" w:rsidP="00470A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E84424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ก)</w:t>
      </w:r>
      <w:r w:rsidRPr="00E84424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</w:r>
      <w:r w:rsidR="00B877A4" w:rsidRPr="00E84424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การขายสินค้า</w:t>
      </w:r>
    </w:p>
    <w:p w14:paraId="6468C61E" w14:textId="77777777" w:rsidR="00E84424" w:rsidRPr="00E84424" w:rsidRDefault="00E84424" w:rsidP="00470A7C">
      <w:pPr>
        <w:tabs>
          <w:tab w:val="clear" w:pos="454"/>
          <w:tab w:val="clear" w:pos="680"/>
          <w:tab w:val="left" w:pos="1134"/>
        </w:tabs>
        <w:spacing w:line="240" w:lineRule="auto"/>
        <w:ind w:left="1134"/>
        <w:jc w:val="thaiDistribute"/>
        <w:rPr>
          <w:rFonts w:ascii="Browallia New" w:eastAsia="Arial Unicode MS" w:hAnsi="Browallia New" w:cs="Browallia New"/>
          <w:spacing w:val="2"/>
          <w:sz w:val="20"/>
          <w:szCs w:val="20"/>
        </w:rPr>
      </w:pPr>
    </w:p>
    <w:p w14:paraId="57B23448" w14:textId="0ABBDF0E" w:rsidR="00B877A4" w:rsidRDefault="00B877A4" w:rsidP="00470A7C">
      <w:pPr>
        <w:tabs>
          <w:tab w:val="clear" w:pos="454"/>
          <w:tab w:val="clear" w:pos="680"/>
          <w:tab w:val="left" w:pos="1134"/>
        </w:tabs>
        <w:spacing w:line="240" w:lineRule="auto"/>
        <w:ind w:left="1134"/>
        <w:jc w:val="thaiDistribute"/>
        <w:rPr>
          <w:rFonts w:ascii="Browallia New" w:eastAsia="Arial Unicode MS" w:hAnsi="Browallia New" w:cs="Browallia New"/>
          <w:spacing w:val="2"/>
          <w:sz w:val="26"/>
          <w:szCs w:val="26"/>
        </w:rPr>
      </w:pPr>
      <w:r w:rsidRPr="00E84424">
        <w:rPr>
          <w:rFonts w:ascii="Browallia New" w:eastAsia="Arial Unicode MS" w:hAnsi="Browallia New" w:cs="Browallia New"/>
          <w:spacing w:val="2"/>
          <w:sz w:val="26"/>
          <w:szCs w:val="26"/>
          <w:cs/>
        </w:rPr>
        <w:t>รายได้จากสัญญาที่ทำกับลูกค้าที่เป็นการขายสินค้าซึ่งเกี่ยวข้องกับธุรกิจโรงกลั่นน้ำมัน ธุรกิจโรงกลั่นน้ำมันหล่อลื่น ธุรกิจปิโตรเคมี ธุรกิจสารทำละลายและธุรกิจเอทานอล จะรับรู้เมื่อกลุ่มกิจการเสร็จสิ้นการปฏิบัติตามภาระที่ต้องปฏิบัติ</w:t>
      </w:r>
      <w:r w:rsidR="009D3699" w:rsidRPr="00E84424">
        <w:rPr>
          <w:rFonts w:ascii="Browallia New" w:eastAsia="Arial Unicode MS" w:hAnsi="Browallia New" w:cs="Browallia New"/>
          <w:spacing w:val="2"/>
          <w:sz w:val="26"/>
          <w:szCs w:val="26"/>
          <w:cs/>
        </w:rPr>
        <w:t>ในการโอนการควบคุมในสินค้า</w:t>
      </w:r>
      <w:r w:rsidRPr="00E84424">
        <w:rPr>
          <w:rFonts w:ascii="Browallia New" w:eastAsia="Arial Unicode MS" w:hAnsi="Browallia New" w:cs="Browallia New"/>
          <w:spacing w:val="2"/>
          <w:sz w:val="26"/>
          <w:szCs w:val="26"/>
          <w:cs/>
        </w:rPr>
        <w:t xml:space="preserve"> </w:t>
      </w:r>
      <w:r w:rsidR="009D3699" w:rsidRPr="00E84424">
        <w:rPr>
          <w:rFonts w:ascii="Browallia New" w:eastAsia="Arial Unicode MS" w:hAnsi="Browallia New" w:cs="Browallia New"/>
          <w:spacing w:val="2"/>
          <w:sz w:val="26"/>
          <w:szCs w:val="26"/>
          <w:cs/>
        </w:rPr>
        <w:t>ซึ่งก็</w:t>
      </w:r>
      <w:r w:rsidRPr="00E84424">
        <w:rPr>
          <w:rFonts w:ascii="Browallia New" w:eastAsia="Arial Unicode MS" w:hAnsi="Browallia New" w:cs="Browallia New"/>
          <w:spacing w:val="2"/>
          <w:sz w:val="26"/>
          <w:szCs w:val="26"/>
          <w:cs/>
        </w:rPr>
        <w:t>คือการส่งผลิตภัณฑ์ปิโตรเลียม ผลิตภัณฑ์ปิโตรเคมีและผลิตภัณฑ์อื่น ๆ ให้แก่ลูกค้า ผ่านทางเรือบรรทุก ทางรถบรรทุก และทางระบบท่อส่งผลิตภัณฑ์ ซึ่งการส่งผลิตภัณฑ์ดังกล่าวโดยปกติเกิดขึ้นพร้อมกันกับการโอนกรรมสิทธิ์ทางกฎหมายและเมื่อลูกค้าได้ครอบครองสินค้าทางกายภาพแล้ว ซึ่งในกรณีนี้กลุ่มกิจการเสร็จสิ้นการปฏิบัติตามภาระที่ต้องปฏิบัติ ณ เวลาใดเวลาหนึ่ง</w:t>
      </w:r>
    </w:p>
    <w:p w14:paraId="3AAC9AD0" w14:textId="77777777" w:rsidR="00E84424" w:rsidRPr="00E84424" w:rsidRDefault="00E84424" w:rsidP="00470A7C">
      <w:pPr>
        <w:tabs>
          <w:tab w:val="clear" w:pos="454"/>
          <w:tab w:val="clear" w:pos="680"/>
          <w:tab w:val="left" w:pos="1134"/>
        </w:tabs>
        <w:spacing w:line="240" w:lineRule="auto"/>
        <w:ind w:left="1134"/>
        <w:jc w:val="thaiDistribute"/>
        <w:rPr>
          <w:rFonts w:ascii="Browallia New" w:eastAsia="Arial Unicode MS" w:hAnsi="Browallia New" w:cs="Browallia New"/>
          <w:spacing w:val="2"/>
          <w:sz w:val="20"/>
          <w:szCs w:val="20"/>
        </w:rPr>
      </w:pPr>
    </w:p>
    <w:p w14:paraId="08F6C12E" w14:textId="22856948" w:rsidR="009D3699" w:rsidRDefault="009D3699" w:rsidP="00470A7C">
      <w:pPr>
        <w:tabs>
          <w:tab w:val="clear" w:pos="454"/>
          <w:tab w:val="clear" w:pos="680"/>
          <w:tab w:val="left" w:pos="1134"/>
        </w:tabs>
        <w:spacing w:line="240" w:lineRule="auto"/>
        <w:ind w:left="1134"/>
        <w:jc w:val="thaiDistribute"/>
        <w:rPr>
          <w:rFonts w:ascii="Browallia New" w:eastAsia="Arial Unicode MS" w:hAnsi="Browallia New" w:cs="Browallia New"/>
          <w:spacing w:val="2"/>
          <w:sz w:val="26"/>
          <w:szCs w:val="26"/>
        </w:rPr>
      </w:pPr>
      <w:r w:rsidRPr="00E84424">
        <w:rPr>
          <w:rFonts w:ascii="Browallia New" w:eastAsia="Arial Unicode MS" w:hAnsi="Browallia New" w:cs="Browallia New"/>
          <w:spacing w:val="2"/>
          <w:sz w:val="26"/>
          <w:szCs w:val="26"/>
          <w:cs/>
        </w:rPr>
        <w:t>รายได้จากการขายตามสัญญาซื้อขายไฟฟ้าและไอน้ำ จะรับรู้เมื่อมีการส่งมอบกระแสไฟฟ้าและไอน้ำ และลูกค้ายอมรับการส่งมอบนั้น และวัดมูลค่าโดยคำนวณจากปริมาณที่ส่งมอบและราคาที่ตกลงกันตามเงื่อนไขที่กำหนดไว้ในสัญญา</w:t>
      </w:r>
    </w:p>
    <w:p w14:paraId="7324B6B6" w14:textId="3ADEBE49" w:rsidR="00AF7E98" w:rsidRDefault="00AF7E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eastAsia="Arial Unicode MS" w:hAnsi="Browallia New" w:cs="Browallia New"/>
          <w:spacing w:val="2"/>
          <w:sz w:val="20"/>
          <w:szCs w:val="20"/>
          <w:cs/>
        </w:rPr>
      </w:pPr>
      <w:r>
        <w:rPr>
          <w:rFonts w:ascii="Browallia New" w:eastAsia="Arial Unicode MS" w:hAnsi="Browallia New" w:cs="Browallia New"/>
          <w:spacing w:val="2"/>
          <w:sz w:val="20"/>
          <w:szCs w:val="20"/>
          <w:cs/>
        </w:rPr>
        <w:br w:type="page"/>
      </w:r>
    </w:p>
    <w:p w14:paraId="0E36C499" w14:textId="77777777" w:rsidR="00E84424" w:rsidRPr="00E84424" w:rsidRDefault="00E84424" w:rsidP="00470A7C">
      <w:pPr>
        <w:tabs>
          <w:tab w:val="clear" w:pos="454"/>
          <w:tab w:val="clear" w:pos="680"/>
          <w:tab w:val="left" w:pos="1134"/>
        </w:tabs>
        <w:spacing w:line="240" w:lineRule="auto"/>
        <w:ind w:left="1134"/>
        <w:jc w:val="thaiDistribute"/>
        <w:rPr>
          <w:rFonts w:ascii="Browallia New" w:eastAsia="Arial Unicode MS" w:hAnsi="Browallia New" w:cs="Browallia New"/>
          <w:spacing w:val="2"/>
          <w:sz w:val="20"/>
          <w:szCs w:val="20"/>
        </w:rPr>
      </w:pPr>
    </w:p>
    <w:p w14:paraId="2E8EB930" w14:textId="4A469F2D" w:rsidR="00B877A4" w:rsidRPr="00E84424" w:rsidRDefault="00470A7C" w:rsidP="00470A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E84424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ข)</w:t>
      </w:r>
      <w:r w:rsidRPr="00E84424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</w:r>
      <w:r w:rsidR="00B877A4" w:rsidRPr="00E84424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การให้บริการ</w:t>
      </w:r>
    </w:p>
    <w:p w14:paraId="68379790" w14:textId="77777777" w:rsidR="00C32E96" w:rsidRPr="00E84424" w:rsidRDefault="00C32E96" w:rsidP="00A210D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1080"/>
        <w:jc w:val="thaiDistribute"/>
        <w:rPr>
          <w:rFonts w:ascii="Browallia New" w:hAnsi="Browallia New" w:cs="Browallia New"/>
          <w:b/>
          <w:bCs/>
          <w:i/>
          <w:color w:val="CF4A02"/>
          <w:sz w:val="20"/>
          <w:szCs w:val="20"/>
        </w:rPr>
      </w:pPr>
    </w:p>
    <w:p w14:paraId="34632501" w14:textId="5697F5AE" w:rsidR="00B877A4" w:rsidRPr="00E84424" w:rsidRDefault="00B877A4" w:rsidP="00A210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E8442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รายได้จากการให้บริการที่เกี่ยวข้องกับธุรกิจบริการขนส่งทางทะเล จะรับรู้เมื่อมีการให้บริการ โดยกลุ่มกิจการเสร็จสิ้น</w:t>
      </w:r>
      <w:r w:rsidR="00A210D1" w:rsidRPr="00E84424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E8442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การปฏิบัติตามภาระที่ต้องปฏิบัติตลอดช่วงเวลาหนึ่ง </w:t>
      </w:r>
    </w:p>
    <w:p w14:paraId="0FF99EC9" w14:textId="77777777" w:rsidR="009D3699" w:rsidRPr="00E84424" w:rsidRDefault="009D3699" w:rsidP="00A210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="Browallia New" w:eastAsia="Arial Unicode MS" w:hAnsi="Browallia New" w:cs="Browallia New"/>
          <w:spacing w:val="-2"/>
          <w:sz w:val="20"/>
          <w:szCs w:val="20"/>
        </w:rPr>
      </w:pPr>
    </w:p>
    <w:p w14:paraId="764D30C6" w14:textId="686DE639" w:rsidR="009D3699" w:rsidRPr="00E84424" w:rsidRDefault="00CF1017" w:rsidP="009D3699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CF101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9D3699" w:rsidRPr="00E8442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CF101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23</w:t>
      </w:r>
      <w:r w:rsidR="009D3699" w:rsidRPr="00E8442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FC3B2D" w:rsidRPr="00E8442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การจ่ายเงินปันผล</w:t>
      </w:r>
    </w:p>
    <w:p w14:paraId="0A551F22" w14:textId="77777777" w:rsidR="009D3699" w:rsidRPr="00E84424" w:rsidRDefault="009D3699" w:rsidP="00A210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Browallia New" w:hAnsi="Browallia New" w:cs="Browallia New"/>
          <w:sz w:val="20"/>
          <w:szCs w:val="20"/>
          <w:lang w:val="en-GB"/>
        </w:rPr>
      </w:pPr>
    </w:p>
    <w:p w14:paraId="5A8F648A" w14:textId="6955AB4D" w:rsidR="00B877A4" w:rsidRPr="00E84424" w:rsidRDefault="009D3699" w:rsidP="00A210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E84424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เงินปันผลที่จ่ายไปยังผู้ถือหุ้นของบริษัทจะรับรู้เป็นหนี้สินในงบการเงินเมื่อการจ่ายเงินปันผลระหว่างกา</w:t>
      </w:r>
      <w:r w:rsidR="003C4A07" w:rsidRPr="00E84424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ล</w:t>
      </w:r>
      <w:r w:rsidRPr="00E84424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ได้รับการอนุมัติจาก</w:t>
      </w:r>
      <w:r w:rsidR="00A210D1" w:rsidRPr="00E84424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br/>
      </w:r>
      <w:r w:rsidRPr="00E84424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ที่ประชุมคณะกรรมการบริษัท และการจ่ายเงินปันผลประจำปีได้รับอนุมัติจากที่ประชุมผู้ถือหุ้น</w:t>
      </w:r>
      <w:r w:rsidR="004A5CFD" w:rsidRPr="00E84424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ของ</w:t>
      </w:r>
      <w:r w:rsidRPr="00E84424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บริษัท</w:t>
      </w:r>
    </w:p>
    <w:p w14:paraId="2ACE2911" w14:textId="77777777" w:rsidR="009D3699" w:rsidRPr="00E84424" w:rsidRDefault="009D3699" w:rsidP="00A210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0"/>
          <w:szCs w:val="20"/>
          <w:lang w:val="en-GB"/>
        </w:rPr>
      </w:pPr>
    </w:p>
    <w:bookmarkEnd w:id="59"/>
    <w:p w14:paraId="2BED12F2" w14:textId="722749C0" w:rsidR="00B877A4" w:rsidRPr="00E84424" w:rsidRDefault="00CF1017" w:rsidP="004804E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CF101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B877A4" w:rsidRPr="00E8442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CF101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24</w:t>
      </w:r>
      <w:r w:rsidR="00B877A4" w:rsidRPr="00E8442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B877A4" w:rsidRPr="00E8442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อนุพันธ์และกิจการป้องกันความเสี่ยง</w:t>
      </w:r>
    </w:p>
    <w:p w14:paraId="40FC90E6" w14:textId="77777777" w:rsidR="00B877A4" w:rsidRPr="00E84424" w:rsidRDefault="00B877A4" w:rsidP="0056761B">
      <w:pPr>
        <w:spacing w:line="240" w:lineRule="auto"/>
        <w:rPr>
          <w:rFonts w:ascii="Browallia New" w:hAnsi="Browallia New" w:cs="Browallia New"/>
          <w:sz w:val="20"/>
          <w:szCs w:val="20"/>
          <w:lang w:val="en-GB"/>
        </w:rPr>
      </w:pPr>
    </w:p>
    <w:p w14:paraId="344FB03B" w14:textId="4FF3D0D9" w:rsidR="00B877A4" w:rsidRPr="00E84424" w:rsidRDefault="00C32E96" w:rsidP="00C32E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bookmarkStart w:id="60" w:name="_Toc48681829"/>
      <w:r w:rsidRPr="00E84424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ก)</w:t>
      </w:r>
      <w:r w:rsidRPr="00E84424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</w:r>
      <w:r w:rsidR="00B877A4" w:rsidRPr="00E84424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อนุพันธ์แฝงและอนุพันธ์ที่ไม่เข้าเงื่อนไขของการบัญชีป้องกันความเสี่ยง</w:t>
      </w:r>
      <w:bookmarkEnd w:id="60"/>
    </w:p>
    <w:p w14:paraId="702897C1" w14:textId="77777777" w:rsidR="00B877A4" w:rsidRPr="00E84424" w:rsidRDefault="00B877A4" w:rsidP="00C32E96">
      <w:pPr>
        <w:pStyle w:val="Style1"/>
        <w:ind w:left="1080" w:firstLine="0"/>
        <w:jc w:val="thaiDistribute"/>
        <w:rPr>
          <w:color w:val="CF4A02"/>
          <w:sz w:val="20"/>
          <w:szCs w:val="20"/>
        </w:rPr>
      </w:pPr>
    </w:p>
    <w:p w14:paraId="6052BC86" w14:textId="05BDF5E7" w:rsidR="00B877A4" w:rsidRPr="00E84424" w:rsidRDefault="00B877A4" w:rsidP="00C32E96">
      <w:pPr>
        <w:pStyle w:val="Style1"/>
        <w:ind w:left="1080" w:firstLine="0"/>
        <w:jc w:val="thaiDistribute"/>
        <w:rPr>
          <w:spacing w:val="-6"/>
          <w:cs/>
        </w:rPr>
      </w:pPr>
      <w:r w:rsidRPr="00E84424">
        <w:rPr>
          <w:spacing w:val="-6"/>
          <w:cs/>
        </w:rPr>
        <w:t>อนุพันธ์แฝงที่กลุ่มกิจการแยกรับรู้รายการ และอนุพันธ์ที่ไม่เข้าเงื่อนไขของการบัญชีป้องกันความเสี่ยงจะรับรู้เริ่มแรกด้วยมูลค่ายุติธรรม และจะรับรู้การเปลี่ยนแปลงในมูลค่ายุติธรรมในรายการกำไร</w:t>
      </w:r>
      <w:r w:rsidR="009D3699" w:rsidRPr="00E84424">
        <w:rPr>
          <w:spacing w:val="-6"/>
        </w:rPr>
        <w:t xml:space="preserve"> </w:t>
      </w:r>
      <w:r w:rsidR="009D3699" w:rsidRPr="00E84424">
        <w:rPr>
          <w:spacing w:val="-6"/>
          <w:cs/>
        </w:rPr>
        <w:t>(ขาดทุน) จากเครื่องมือทางการเงิน สุทธิ</w:t>
      </w:r>
    </w:p>
    <w:p w14:paraId="611752CB" w14:textId="77777777" w:rsidR="00B877A4" w:rsidRPr="00E84424" w:rsidRDefault="00B877A4" w:rsidP="00C32E96">
      <w:pPr>
        <w:spacing w:line="240" w:lineRule="auto"/>
        <w:ind w:left="1080"/>
        <w:rPr>
          <w:rFonts w:ascii="Browallia New" w:hAnsi="Browallia New" w:cs="Browallia New"/>
          <w:spacing w:val="-6"/>
          <w:sz w:val="20"/>
          <w:szCs w:val="20"/>
          <w:lang w:val="en-GB"/>
        </w:rPr>
      </w:pPr>
    </w:p>
    <w:p w14:paraId="56D02816" w14:textId="77777777" w:rsidR="00B877A4" w:rsidRPr="00E84424" w:rsidRDefault="00B877A4" w:rsidP="00C32E96">
      <w:pPr>
        <w:pStyle w:val="Style1"/>
        <w:ind w:left="1080" w:firstLine="0"/>
        <w:jc w:val="thaiDistribute"/>
        <w:rPr>
          <w:spacing w:val="-6"/>
        </w:rPr>
      </w:pPr>
      <w:r w:rsidRPr="00E84424">
        <w:rPr>
          <w:spacing w:val="-6"/>
          <w:cs/>
        </w:rPr>
        <w:t>กลุ่มกิจการแสดงมูลค่ายุติธรรมของอนุพันธ์เป็นรายการหมุนเวียนหรือไม่หมุนเวียนตามวันครบกำหนดของอนุพันธ์นั้น</w:t>
      </w:r>
    </w:p>
    <w:p w14:paraId="173CA3A0" w14:textId="77777777" w:rsidR="00B877A4" w:rsidRPr="00E84424" w:rsidRDefault="00B877A4" w:rsidP="00C32E96">
      <w:pPr>
        <w:spacing w:line="240" w:lineRule="auto"/>
        <w:ind w:left="1080"/>
        <w:rPr>
          <w:rFonts w:ascii="Browallia New" w:hAnsi="Browallia New" w:cs="Browallia New"/>
          <w:sz w:val="20"/>
          <w:szCs w:val="20"/>
          <w:lang w:val="en-GB"/>
        </w:rPr>
      </w:pPr>
    </w:p>
    <w:p w14:paraId="058DC9E6" w14:textId="38887A6A" w:rsidR="00B877A4" w:rsidRPr="00E84424" w:rsidRDefault="00C32E96" w:rsidP="00C32E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bookmarkStart w:id="61" w:name="_Toc48681830"/>
      <w:r w:rsidRPr="00E84424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ข)</w:t>
      </w:r>
      <w:r w:rsidRPr="00E84424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</w:r>
      <w:r w:rsidR="00B877A4" w:rsidRPr="00E84424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การบัญชีป้องกันความเสี่ยง</w:t>
      </w:r>
      <w:bookmarkEnd w:id="61"/>
    </w:p>
    <w:p w14:paraId="2B872BD6" w14:textId="77777777" w:rsidR="00B877A4" w:rsidRPr="00E84424" w:rsidRDefault="00B877A4" w:rsidP="00C32E96">
      <w:pPr>
        <w:pStyle w:val="Style1"/>
        <w:ind w:left="1080" w:firstLine="0"/>
        <w:jc w:val="thaiDistribute"/>
        <w:rPr>
          <w:spacing w:val="-6"/>
          <w:sz w:val="20"/>
          <w:szCs w:val="20"/>
        </w:rPr>
      </w:pPr>
    </w:p>
    <w:p w14:paraId="7BA97BD1" w14:textId="7B5DB28F" w:rsidR="00B877A4" w:rsidRPr="00E84424" w:rsidRDefault="00B877A4" w:rsidP="00C32E96">
      <w:pPr>
        <w:pStyle w:val="Style1"/>
        <w:ind w:left="1080" w:firstLine="0"/>
        <w:jc w:val="thaiDistribute"/>
        <w:rPr>
          <w:spacing w:val="-6"/>
        </w:rPr>
      </w:pPr>
      <w:r w:rsidRPr="00E84424">
        <w:rPr>
          <w:spacing w:val="-6"/>
          <w:cs/>
        </w:rPr>
        <w:t>กลุ่มกิจการรับรู้รายการสัญญาอนุพันธ์เมื่อเริ่มแรกด้วยมูลค่ายุติธรรม ณ วันที่เข้าทำสัญญาและวัดมูลค่าต่อมาในภายหลังด้วยมูลค่ายุติธรรม ณ วันสิ้นรอบระยะเวลารายงาน กลุ่มกิจการกำหนดให้สัญญาอนุพันธ์เป็นเครื่องมือที่ใช้ป้องกันความเสี่ยง ดังต่อไปนี้</w:t>
      </w:r>
    </w:p>
    <w:p w14:paraId="54980618" w14:textId="77777777" w:rsidR="00C32E96" w:rsidRPr="00E84424" w:rsidRDefault="00C32E96" w:rsidP="00C32E96">
      <w:pPr>
        <w:pStyle w:val="Style1"/>
        <w:ind w:left="1080" w:firstLine="0"/>
        <w:jc w:val="thaiDistribute"/>
        <w:rPr>
          <w:spacing w:val="-6"/>
          <w:sz w:val="20"/>
          <w:szCs w:val="20"/>
        </w:rPr>
      </w:pPr>
    </w:p>
    <w:p w14:paraId="30000147" w14:textId="1EF80079" w:rsidR="00B877A4" w:rsidRPr="00E84424" w:rsidRDefault="00B877A4" w:rsidP="00C32E96">
      <w:pPr>
        <w:pStyle w:val="Style1"/>
        <w:numPr>
          <w:ilvl w:val="0"/>
          <w:numId w:val="9"/>
        </w:numPr>
        <w:ind w:left="1440" w:hanging="374"/>
        <w:jc w:val="thaiDistribute"/>
      </w:pPr>
      <w:r w:rsidRPr="00E84424">
        <w:rPr>
          <w:cs/>
        </w:rPr>
        <w:t xml:space="preserve">การป้องกันความเสี่ยงในมูลค่ายุติธรรมของ </w:t>
      </w:r>
      <w:r w:rsidR="00CF1017" w:rsidRPr="00CF1017">
        <w:t>1</w:t>
      </w:r>
      <w:r w:rsidRPr="00E84424">
        <w:rPr>
          <w:cs/>
        </w:rPr>
        <w:t xml:space="preserve">) สินทรัพย์หรือหนี้สินที่รับรู้ หรือ </w:t>
      </w:r>
      <w:r w:rsidR="00CF1017" w:rsidRPr="00CF1017">
        <w:t>2</w:t>
      </w:r>
      <w:r w:rsidRPr="00E84424">
        <w:rPr>
          <w:cs/>
        </w:rPr>
        <w:t xml:space="preserve">) สัญญาผูกมัดที่ยังไม่ได้รับรู้รายการ (การป้องกันความเสี่ยงในมูลค่ายุติธรรม) </w:t>
      </w:r>
    </w:p>
    <w:p w14:paraId="0B3DE07B" w14:textId="76B17AED" w:rsidR="00B877A4" w:rsidRPr="00E84424" w:rsidRDefault="00B877A4" w:rsidP="00C32E96">
      <w:pPr>
        <w:pStyle w:val="Style1"/>
        <w:numPr>
          <w:ilvl w:val="0"/>
          <w:numId w:val="9"/>
        </w:numPr>
        <w:tabs>
          <w:tab w:val="left" w:pos="1134"/>
        </w:tabs>
        <w:ind w:left="1440" w:hanging="374"/>
        <w:jc w:val="thaiDistribute"/>
      </w:pPr>
      <w:r w:rsidRPr="00E84424">
        <w:rPr>
          <w:spacing w:val="-4"/>
          <w:cs/>
        </w:rPr>
        <w:t xml:space="preserve">การป้องกันความเสี่ยงที่เกี่ยวกับกระแสเงินสดของ </w:t>
      </w:r>
      <w:r w:rsidR="00CF1017" w:rsidRPr="00CF1017">
        <w:rPr>
          <w:spacing w:val="-4"/>
        </w:rPr>
        <w:t>1</w:t>
      </w:r>
      <w:r w:rsidRPr="00E84424">
        <w:rPr>
          <w:spacing w:val="-4"/>
          <w:cs/>
        </w:rPr>
        <w:t xml:space="preserve">) รายการสินทรัพย์หรือหนี้สินที่รับรู้ หรือ </w:t>
      </w:r>
      <w:r w:rsidR="00CF1017" w:rsidRPr="00CF1017">
        <w:rPr>
          <w:spacing w:val="-4"/>
        </w:rPr>
        <w:t>2</w:t>
      </w:r>
      <w:r w:rsidRPr="00E84424">
        <w:rPr>
          <w:spacing w:val="-4"/>
          <w:cs/>
        </w:rPr>
        <w:t>) รายการที่คาดการณ์</w:t>
      </w:r>
      <w:r w:rsidRPr="00E84424">
        <w:rPr>
          <w:cs/>
        </w:rPr>
        <w:t>ที่มีความเป็นไปได้ค่อนข้างแน่ในระดับสูงมาก (การป้องกันความเสี่ยงในกระแสเงินสด)</w:t>
      </w:r>
      <w:r w:rsidRPr="00E84424">
        <w:t xml:space="preserve"> </w:t>
      </w:r>
      <w:r w:rsidRPr="00E84424">
        <w:rPr>
          <w:cs/>
        </w:rPr>
        <w:t>หรือ</w:t>
      </w:r>
    </w:p>
    <w:p w14:paraId="5FD9806F" w14:textId="77777777" w:rsidR="00B877A4" w:rsidRPr="00E84424" w:rsidRDefault="00B877A4" w:rsidP="00C32E96">
      <w:pPr>
        <w:pStyle w:val="Style1"/>
        <w:numPr>
          <w:ilvl w:val="0"/>
          <w:numId w:val="9"/>
        </w:numPr>
        <w:tabs>
          <w:tab w:val="left" w:pos="993"/>
        </w:tabs>
        <w:ind w:left="1440" w:hanging="374"/>
        <w:jc w:val="thaiDistribute"/>
      </w:pPr>
      <w:r w:rsidRPr="00E84424">
        <w:rPr>
          <w:cs/>
        </w:rPr>
        <w:t xml:space="preserve">การป้องกันความเสี่ยงในเงินลงทุนสุทธิในการดำเนินงานต่างประเทศ </w:t>
      </w:r>
      <w:r w:rsidRPr="00E84424">
        <w:t>(</w:t>
      </w:r>
      <w:r w:rsidRPr="00E84424">
        <w:rPr>
          <w:cs/>
        </w:rPr>
        <w:t>การป้องกันความเสี่ยงในเงินลงทุนสุทธิ</w:t>
      </w:r>
      <w:r w:rsidRPr="00E84424">
        <w:t>)</w:t>
      </w:r>
    </w:p>
    <w:p w14:paraId="62C19AA5" w14:textId="77777777" w:rsidR="00B877A4" w:rsidRPr="00E84424" w:rsidRDefault="00B877A4" w:rsidP="00A210D1">
      <w:pPr>
        <w:pStyle w:val="Style1"/>
        <w:ind w:left="1080" w:firstLine="0"/>
        <w:jc w:val="thaiDistribute"/>
      </w:pPr>
    </w:p>
    <w:p w14:paraId="2DF78095" w14:textId="6C53C9F5" w:rsidR="00B877A4" w:rsidRDefault="00B877A4" w:rsidP="00A210D1">
      <w:pPr>
        <w:pStyle w:val="Style1"/>
        <w:ind w:left="1080" w:firstLine="0"/>
        <w:jc w:val="thaiDistribute"/>
      </w:pPr>
      <w:r w:rsidRPr="00E84424">
        <w:rPr>
          <w:cs/>
        </w:rPr>
        <w:t xml:space="preserve">ณ วันที่เริ่มต้นความสัมพันธ์ของการป้องกันความเสี่ยง กลุ่มกิจการจะจัดทำเอกสาร </w:t>
      </w:r>
      <w:r w:rsidR="00CF1017" w:rsidRPr="00CF1017">
        <w:t>1</w:t>
      </w:r>
      <w:r w:rsidRPr="00E84424">
        <w:rPr>
          <w:cs/>
        </w:rPr>
        <w:t>) ที่ระบุถึงความสัมพันธ์</w:t>
      </w:r>
      <w:r w:rsidR="00C32E96" w:rsidRPr="00E84424">
        <w:rPr>
          <w:cs/>
        </w:rPr>
        <w:br/>
      </w:r>
      <w:r w:rsidRPr="00E84424">
        <w:rPr>
          <w:cs/>
        </w:rPr>
        <w:t>เชิงเศรษฐกิจระหว่างเครื่องมือที่ใช้ป้องกันความเสี่ยงและรายการที่มีการป้องกันความเสี่ยง รวมถึงการเปลี่ยนแปลง</w:t>
      </w:r>
      <w:r w:rsidR="00C32E96" w:rsidRPr="00E84424">
        <w:rPr>
          <w:cs/>
        </w:rPr>
        <w:br/>
      </w:r>
      <w:r w:rsidRPr="00E84424">
        <w:rPr>
          <w:cs/>
        </w:rPr>
        <w:t>ในกระแสเงินสดของเครื่องมือที่ใช้ป้องกันความเสี่ยงที่คาดว่าจะชดเชยการเปลี่ยนแปลงในกระแสเงินสดของรายการ</w:t>
      </w:r>
      <w:r w:rsidR="00C32E96" w:rsidRPr="00E84424">
        <w:rPr>
          <w:cs/>
        </w:rPr>
        <w:br/>
      </w:r>
      <w:r w:rsidRPr="00E84424">
        <w:rPr>
          <w:cs/>
        </w:rPr>
        <w:t xml:space="preserve">ที่มีการป้องกันความเสี่ยง </w:t>
      </w:r>
      <w:r w:rsidR="00CF1017" w:rsidRPr="00CF1017">
        <w:t>2</w:t>
      </w:r>
      <w:r w:rsidRPr="00E84424">
        <w:rPr>
          <w:cs/>
        </w:rPr>
        <w:t xml:space="preserve">) เกี่ยวกับวัตถุประสงค์ของการบริหารความเสี่ยงและกลยุทธ์ที่นำมาใช้ในการจัดการกับรายการที่มีความเสี่ยง </w:t>
      </w:r>
    </w:p>
    <w:p w14:paraId="327C4E41" w14:textId="77777777" w:rsidR="00E84424" w:rsidRDefault="00E84424" w:rsidP="00A210D1">
      <w:pPr>
        <w:pStyle w:val="Style1"/>
        <w:ind w:left="1080" w:firstLine="0"/>
        <w:jc w:val="thaiDistribute"/>
      </w:pPr>
    </w:p>
    <w:p w14:paraId="7D72B7AE" w14:textId="6ABEBD98" w:rsidR="00B877A4" w:rsidRPr="00E84424" w:rsidRDefault="00B877A4" w:rsidP="00A210D1">
      <w:pPr>
        <w:pStyle w:val="Style1"/>
        <w:ind w:left="1080" w:firstLine="0"/>
        <w:jc w:val="thaiDistribute"/>
      </w:pPr>
      <w:r w:rsidRPr="00E84424">
        <w:rPr>
          <w:cs/>
        </w:rPr>
        <w:t>กลุ่มกิจการแสดงมูลค่ายุติธรรมของอนุพันธ์ที่ใช้ป้องกันความเสี่ยงทั้งจำนวนเป็นรายการหมุนเวียนหรือไม่หมุนเวียนตามวันครบกำหนดของรายการที่มีการป้องกันความเสี่ยง</w:t>
      </w:r>
    </w:p>
    <w:p w14:paraId="34FD8E1D" w14:textId="77777777" w:rsidR="00B877A4" w:rsidRPr="00E84424" w:rsidRDefault="00B877A4" w:rsidP="00A210D1">
      <w:pPr>
        <w:spacing w:line="240" w:lineRule="auto"/>
        <w:ind w:left="1080"/>
        <w:rPr>
          <w:rFonts w:ascii="Browallia New" w:hAnsi="Browallia New" w:cs="Browallia New"/>
          <w:color w:val="0070C0"/>
          <w:sz w:val="26"/>
          <w:szCs w:val="26"/>
          <w:lang w:val="en-GB"/>
        </w:rPr>
      </w:pPr>
    </w:p>
    <w:p w14:paraId="7E41CAC5" w14:textId="6C205406" w:rsidR="00B877A4" w:rsidRPr="00E84424" w:rsidRDefault="00B877A4" w:rsidP="00A210D1">
      <w:pPr>
        <w:pStyle w:val="Style1"/>
        <w:ind w:left="1080" w:firstLine="0"/>
        <w:jc w:val="thaiDistribute"/>
        <w:rPr>
          <w:spacing w:val="-2"/>
        </w:rPr>
      </w:pPr>
      <w:r w:rsidRPr="00E84424">
        <w:rPr>
          <w:spacing w:val="-2"/>
          <w:cs/>
        </w:rPr>
        <w:t xml:space="preserve">มูลค่ายุติธรรมของตราสารอนุพันธ์ที่อยู่ในความสัมพันธ์ของการป้องกันความเสี่ยงได้เปิดเผยไว้ในหมายเหตุฯ ข้อ </w:t>
      </w:r>
      <w:r w:rsidR="00CF1017" w:rsidRPr="00CF1017">
        <w:rPr>
          <w:spacing w:val="-2"/>
        </w:rPr>
        <w:t>8</w:t>
      </w:r>
      <w:r w:rsidRPr="00E84424">
        <w:rPr>
          <w:spacing w:val="-2"/>
        </w:rPr>
        <w:t xml:space="preserve"> </w:t>
      </w:r>
      <w:r w:rsidR="009D3699" w:rsidRPr="00E84424">
        <w:rPr>
          <w:spacing w:val="-2"/>
          <w:cs/>
        </w:rPr>
        <w:t xml:space="preserve">และการเปลี่ยนแปลงในมูลค่าของสำรองการบัญชีป้องกันความเสี่ยงในส่วนของเจ้าของได้เปิดเผยไว้ในหมายเหตุฯ ข้อ </w:t>
      </w:r>
      <w:r w:rsidR="00CF1017" w:rsidRPr="00CF1017">
        <w:rPr>
          <w:spacing w:val="-2"/>
        </w:rPr>
        <w:t>7</w:t>
      </w:r>
    </w:p>
    <w:p w14:paraId="0705C9A2" w14:textId="16272047" w:rsidR="00AF7E98" w:rsidRDefault="00AF7E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cs/>
          <w:lang w:val="en-GB"/>
        </w:rPr>
      </w:pPr>
      <w:r>
        <w:rPr>
          <w:rFonts w:ascii="Browallia New" w:hAnsi="Browallia New" w:cs="Browallia New"/>
          <w:cs/>
          <w:lang w:val="en-GB"/>
        </w:rPr>
        <w:br w:type="page"/>
      </w:r>
    </w:p>
    <w:p w14:paraId="760DFD8F" w14:textId="77777777" w:rsidR="0056135B" w:rsidRPr="00E84424" w:rsidRDefault="0056135B" w:rsidP="0056135B">
      <w:pPr>
        <w:ind w:left="1080"/>
        <w:rPr>
          <w:rFonts w:ascii="Browallia New" w:hAnsi="Browallia New" w:cs="Browallia New"/>
          <w:lang w:val="en-GB"/>
        </w:rPr>
      </w:pPr>
    </w:p>
    <w:p w14:paraId="68234597" w14:textId="77777777" w:rsidR="0056135B" w:rsidRPr="00E84424" w:rsidRDefault="0056135B" w:rsidP="0056135B">
      <w:pPr>
        <w:ind w:left="108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E84424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ความมีประสิทธิผลของการป้องกันความเสี่ยง</w:t>
      </w:r>
    </w:p>
    <w:p w14:paraId="2C31A9D1" w14:textId="77777777" w:rsidR="0056135B" w:rsidRPr="00E84424" w:rsidRDefault="0056135B" w:rsidP="0056135B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084C895A" w14:textId="77777777" w:rsidR="0056135B" w:rsidRPr="00E84424" w:rsidRDefault="0056135B" w:rsidP="0056135B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E84424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กลุ่มกิจการพิจารณาความมีประสิทธิผลของการป้องกันความเสี่ยง ณ วันเริ่มต้นของความสัมพันธ์ป้องกันความเสี่ยงและตลอดระยะเวลาที่เหลืออยู่ เพื่อพิจารณาถึงความคงอยู่ในความสัมพันธ์เชิงเศรษฐกิจของรายการที่มีการป้องกันความเสี่ยงและเครื่องมือป้องกันความเสี่ยง</w:t>
      </w:r>
    </w:p>
    <w:p w14:paraId="7B3DEDAD" w14:textId="77777777" w:rsidR="0056135B" w:rsidRPr="00E84424" w:rsidRDefault="0056135B" w:rsidP="0056135B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1D3F798" w14:textId="77777777" w:rsidR="0056135B" w:rsidRPr="00E84424" w:rsidRDefault="0056135B" w:rsidP="0056135B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E84424">
        <w:rPr>
          <w:rFonts w:ascii="Browallia New" w:hAnsi="Browallia New" w:cs="Browallia New"/>
          <w:sz w:val="26"/>
          <w:szCs w:val="26"/>
          <w:cs/>
          <w:lang w:val="en-GB"/>
        </w:rPr>
        <w:t>สำหรับการป้องกันความเสี่ยงของรายการซื้อที่เป็นเงินตราต่างประเทศนั้น กลุ่มกิจการเข้าทำรายการป้องกันความเสี่ยงเมื่อข้อกำหนดที่สำคัญของเครื่องมือป้องกันความเสี่ยงและรายการที่มีการป้องกันความเสี่ยงมีความสอดคล้องเข้าคู่กัน และทำการประเมินเชิงคุณภาพถึงความมีประสิทธิผลของการป้องกันความเสี่ยงดังกล่าว ในกรณีที่มีความเปลี่ยนแปลงในสถานการณ์ที่กระทบต่อข้อกำหนดของรายการที่มีการป้องกันความเสี่ยง ซึ่งทำให้ข้อกำหนดที่สำคัญของเครื่องมือป้องกันความเสี่ยงและรายการที่มีการป้องกันความเสี่ยงไม่มีความสอดคล้องเข้าคู่กันอีกต่อไป กลุ่มกิจการจะใช้วิธีการอนุพันธ์เสมือน (</w:t>
      </w:r>
      <w:r w:rsidRPr="00E84424">
        <w:rPr>
          <w:rFonts w:ascii="Browallia New" w:hAnsi="Browallia New" w:cs="Browallia New"/>
          <w:sz w:val="26"/>
          <w:szCs w:val="26"/>
          <w:lang w:val="en-GB"/>
        </w:rPr>
        <w:t xml:space="preserve">Hypothetical derivative) </w:t>
      </w:r>
      <w:r w:rsidRPr="00E84424">
        <w:rPr>
          <w:rFonts w:ascii="Browallia New" w:hAnsi="Browallia New" w:cs="Browallia New"/>
          <w:sz w:val="26"/>
          <w:szCs w:val="26"/>
          <w:cs/>
          <w:lang w:val="en-GB"/>
        </w:rPr>
        <w:t>ในการพิจารณาความมีประสิทธิผล</w:t>
      </w:r>
    </w:p>
    <w:p w14:paraId="0BCE2B82" w14:textId="77777777" w:rsidR="0056135B" w:rsidRPr="00E84424" w:rsidRDefault="0056135B" w:rsidP="0056135B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7F67D0EC" w14:textId="615DA94A" w:rsidR="0056135B" w:rsidRPr="00E84424" w:rsidRDefault="0056135B" w:rsidP="0056135B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E84424">
        <w:rPr>
          <w:rFonts w:ascii="Browallia New" w:hAnsi="Browallia New" w:cs="Browallia New"/>
          <w:sz w:val="26"/>
          <w:szCs w:val="26"/>
          <w:cs/>
          <w:lang w:val="en-GB"/>
        </w:rPr>
        <w:t xml:space="preserve">ในการป้องกันความเสี่ยงของรายการซื้อที่เป็นเงินตราต่างประเทศนั้น ความไม่มีประสิทธิผลอาจเกิดจากระยะเวลาการเกิดของรายการที่คาดการณ์ </w:t>
      </w:r>
      <w:r w:rsidR="009B0EA8">
        <w:rPr>
          <w:rFonts w:ascii="Browallia New" w:hAnsi="Browallia New" w:cs="Browallia New" w:hint="cs"/>
          <w:sz w:val="26"/>
          <w:szCs w:val="26"/>
          <w:cs/>
          <w:lang w:val="en-GB"/>
        </w:rPr>
        <w:t>ซึ่ง</w:t>
      </w:r>
      <w:r w:rsidRPr="00E84424">
        <w:rPr>
          <w:rFonts w:ascii="Browallia New" w:hAnsi="Browallia New" w:cs="Browallia New"/>
          <w:sz w:val="26"/>
          <w:szCs w:val="26"/>
          <w:cs/>
          <w:lang w:val="en-GB"/>
        </w:rPr>
        <w:t>คลาดเคลื่อนไปจากที่คาดการณ์ไว้  หรืออาจเกิดจากการเปลี่ยนแปลงในความเสี่ยงด้านเครดิตของคู่สัญญา</w:t>
      </w:r>
    </w:p>
    <w:p w14:paraId="7BED9F3B" w14:textId="77777777" w:rsidR="0056135B" w:rsidRPr="00E84424" w:rsidRDefault="0056135B" w:rsidP="0056135B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0452BC94" w14:textId="2CC0CFB8" w:rsidR="0056135B" w:rsidRPr="00E84424" w:rsidRDefault="0056135B" w:rsidP="0056135B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E84424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เข้าทำสัญญาแลกเปลี่ยนอัตราดอกเบี้ยซึ่งมีข้อกำหนดที่สำคัญคล้ายคลึงกับข้อกำหนดที่สำคัญของรายการที่มีการป้องกันความเสี่ยง เช่น อัตราอ้างอิง วันที่กำหนดอัตราใหม่ วันที่ถึงกำหนดชำระ วันสิ้นสุดสัญญา และจำนวนเงินที่กำหนดไว้ เนื่องจากกลุ่มกิจการไม่ได้ทำการป้องกันความเสี่ยงของเงินกู้ยืมทั้งหมด ดังนั้นรายการที่มีการป้องกันความเสี่ยงจึงได้กำหนดเป็นสัดส่วนของรายการเงินกู้ยืมคงค้าง เทียบกับจำนวนเงินที่กำหนดไว้ของสัญญาแลกเปลี่ยนอัตราดอกเบี้ย และเนื่องจากข้อกำหนดที่สำคัญของรายการที่มีการป้องกันความเสี่ยงและเครื่องมือป้องกันความเสี่ยงความสอดคล้องเข้าคู่กันตลอดปี จึงสรุปได้ว่ารายการป้องกันความเสี่ยงดังกล่าวมีความสัมพันธ์เชิงเศรษฐกิจ</w:t>
      </w:r>
    </w:p>
    <w:p w14:paraId="751938B4" w14:textId="77777777" w:rsidR="0056135B" w:rsidRPr="00E84424" w:rsidRDefault="0056135B" w:rsidP="0056135B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63A14168" w14:textId="77777777" w:rsidR="0056135B" w:rsidRPr="00E84424" w:rsidRDefault="0056135B" w:rsidP="0056135B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E84424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กลุ่มกิจการพิจารณาความไม่มีประสิทธิผลของสัญญาแลกเปลี่ยนอัตราดอกเบี้ย โดยใช้หลักการเดียวกับการพิจารณาความไม่มีประสิทธิผลของการป้องกันความเสี่ยงของรายการซื้อที่เป็นเงินตราต่างประเทศ ดังนี้</w:t>
      </w:r>
    </w:p>
    <w:p w14:paraId="3C5721E7" w14:textId="77777777" w:rsidR="0056135B" w:rsidRPr="00E84424" w:rsidRDefault="0056135B" w:rsidP="0056135B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E84424">
        <w:rPr>
          <w:rFonts w:ascii="Browallia New" w:hAnsi="Browallia New" w:cs="Browallia New"/>
          <w:sz w:val="26"/>
          <w:szCs w:val="26"/>
          <w:lang w:val="en-GB"/>
        </w:rPr>
        <w:t>-</w:t>
      </w:r>
      <w:r w:rsidRPr="00E84424">
        <w:rPr>
          <w:rFonts w:ascii="Browallia New" w:hAnsi="Browallia New" w:cs="Browallia New"/>
          <w:sz w:val="26"/>
          <w:szCs w:val="26"/>
          <w:lang w:val="en-GB"/>
        </w:rPr>
        <w:tab/>
      </w:r>
      <w:r w:rsidRPr="00E84424">
        <w:rPr>
          <w:rFonts w:ascii="Browallia New" w:hAnsi="Browallia New" w:cs="Browallia New"/>
          <w:sz w:val="26"/>
          <w:szCs w:val="26"/>
          <w:cs/>
          <w:lang w:val="en-GB"/>
        </w:rPr>
        <w:t>มูลค่าเครดิตของคู่สัญญาของสัญญาแลกเปลี่ยนอัตราดอกเบี้ยซึ่งไม่สอดคล้องกับเงินกู้ยืม และ</w:t>
      </w:r>
    </w:p>
    <w:p w14:paraId="069474A7" w14:textId="75BC5CB4" w:rsidR="0056135B" w:rsidRPr="00E84424" w:rsidRDefault="0056135B" w:rsidP="0056135B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E84424">
        <w:rPr>
          <w:rFonts w:ascii="Browallia New" w:hAnsi="Browallia New" w:cs="Browallia New"/>
          <w:sz w:val="26"/>
          <w:szCs w:val="26"/>
          <w:lang w:val="en-GB"/>
        </w:rPr>
        <w:t>-</w:t>
      </w:r>
      <w:r w:rsidRPr="00E84424">
        <w:rPr>
          <w:rFonts w:ascii="Browallia New" w:hAnsi="Browallia New" w:cs="Browallia New"/>
          <w:sz w:val="26"/>
          <w:szCs w:val="26"/>
          <w:lang w:val="en-GB"/>
        </w:rPr>
        <w:tab/>
      </w:r>
      <w:r w:rsidRPr="00E84424">
        <w:rPr>
          <w:rFonts w:ascii="Browallia New" w:hAnsi="Browallia New" w:cs="Browallia New"/>
          <w:sz w:val="26"/>
          <w:szCs w:val="26"/>
          <w:cs/>
          <w:lang w:val="en-GB"/>
        </w:rPr>
        <w:t>ความต่างในข้อกำหนดที่สำคัญของสัญญาแลกเปลี่ยนอัตราดอกเบี้ยและเงินกู้ยืม</w:t>
      </w:r>
    </w:p>
    <w:p w14:paraId="67AFEF87" w14:textId="77777777" w:rsidR="00BA1328" w:rsidRPr="00E84424" w:rsidRDefault="00BA1328" w:rsidP="0056135B">
      <w:pPr>
        <w:spacing w:line="240" w:lineRule="auto"/>
        <w:ind w:left="1080"/>
        <w:jc w:val="thaiDistribute"/>
        <w:rPr>
          <w:rFonts w:ascii="Browallia New" w:hAnsi="Browallia New" w:cs="Browallia New"/>
          <w:color w:val="E36C0A" w:themeColor="accent6" w:themeShade="BF"/>
          <w:sz w:val="26"/>
          <w:szCs w:val="26"/>
          <w:lang w:val="en-GB"/>
        </w:rPr>
      </w:pPr>
    </w:p>
    <w:p w14:paraId="062F3980" w14:textId="28299C06" w:rsidR="00BA1328" w:rsidRPr="00E84424" w:rsidRDefault="00BA1328" w:rsidP="00A210D1">
      <w:pPr>
        <w:pStyle w:val="Heading4"/>
        <w:keepLines/>
        <w:framePr w:w="0" w:hRule="auto" w:hSpace="0" w:wrap="auto" w:vAnchor="margin" w:hAnchor="text" w:xAlign="left" w:yAlign="inline"/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1080"/>
        <w:rPr>
          <w:rFonts w:ascii="Browallia New" w:eastAsiaTheme="majorEastAsia" w:hAnsi="Browallia New" w:cs="Browallia New"/>
          <w:color w:val="CF4A02"/>
          <w:sz w:val="26"/>
          <w:szCs w:val="26"/>
          <w:lang w:val="en-GB"/>
        </w:rPr>
      </w:pPr>
      <w:r w:rsidRPr="00E84424">
        <w:rPr>
          <w:rFonts w:ascii="Browallia New" w:eastAsiaTheme="majorEastAsia" w:hAnsi="Browallia New" w:cs="Browallia New"/>
          <w:color w:val="CF4A02"/>
          <w:sz w:val="26"/>
          <w:szCs w:val="26"/>
          <w:cs/>
          <w:lang w:val="en-GB"/>
        </w:rPr>
        <w:t>การป้องกันความเสี่ยง</w:t>
      </w:r>
      <w:r w:rsidR="00BB1BE5" w:rsidRPr="00E84424">
        <w:rPr>
          <w:rFonts w:ascii="Browallia New" w:eastAsiaTheme="majorEastAsia" w:hAnsi="Browallia New" w:cs="Browallia New"/>
          <w:color w:val="CF4A02"/>
          <w:sz w:val="26"/>
          <w:szCs w:val="26"/>
          <w:cs/>
          <w:lang w:val="en-GB"/>
        </w:rPr>
        <w:t>ในกระแสเงินสด</w:t>
      </w:r>
    </w:p>
    <w:p w14:paraId="5F535949" w14:textId="77777777" w:rsidR="00146A5C" w:rsidRPr="00E84424" w:rsidRDefault="00146A5C" w:rsidP="00A210D1">
      <w:pPr>
        <w:spacing w:line="240" w:lineRule="auto"/>
        <w:ind w:left="1080"/>
        <w:rPr>
          <w:rFonts w:ascii="Browallia New" w:eastAsiaTheme="majorEastAsia" w:hAnsi="Browallia New" w:cs="Browallia New"/>
          <w:sz w:val="26"/>
          <w:szCs w:val="26"/>
          <w:cs/>
          <w:lang w:val="en-GB"/>
        </w:rPr>
      </w:pPr>
    </w:p>
    <w:p w14:paraId="184F44AA" w14:textId="6384F13F" w:rsidR="00B877A4" w:rsidRDefault="00B877A4" w:rsidP="00A210D1">
      <w:pPr>
        <w:pStyle w:val="Style1"/>
        <w:ind w:left="1080" w:firstLine="0"/>
        <w:jc w:val="thaiDistribute"/>
      </w:pPr>
      <w:r w:rsidRPr="00E84424">
        <w:rPr>
          <w:cs/>
        </w:rPr>
        <w:t>กลุ่มกิจการรับรู้ส่วนที่มีประสิทธิผลของการเปลี่ยนแปลงในมูลค่ายุติธรรมของอนุพันธ์ซึ่งกำหนดและเข้าเงื่อนไข</w:t>
      </w:r>
      <w:r w:rsidR="00C32E96" w:rsidRPr="00E84424">
        <w:rPr>
          <w:cs/>
        </w:rPr>
        <w:br/>
      </w:r>
      <w:r w:rsidRPr="00E84424">
        <w:rPr>
          <w:cs/>
        </w:rPr>
        <w:t>ของการป้องกันความเสี่ยงในกระแสเงินสดในรายการสำรองการป้องกันความเสี่ยงในกระแสเงินสดในส่วนของเจ้าของ สำหรับกำไรหรือขาดทุนที่เกี่ยวข้องกับส่วนที่ไม่มีประสิทธิผลจะรับรู้ในกำไรหรือขาดทุนทันทีซึ่งแสดงไว้ในรายการกำไร</w:t>
      </w:r>
      <w:r w:rsidR="009D3699" w:rsidRPr="00E84424">
        <w:t xml:space="preserve"> </w:t>
      </w:r>
      <w:r w:rsidR="009D3699" w:rsidRPr="00E84424">
        <w:rPr>
          <w:cs/>
        </w:rPr>
        <w:t>(</w:t>
      </w:r>
      <w:r w:rsidRPr="00E84424">
        <w:rPr>
          <w:cs/>
        </w:rPr>
        <w:t>ขาดทุน</w:t>
      </w:r>
      <w:r w:rsidR="009D3699" w:rsidRPr="00E84424">
        <w:rPr>
          <w:cs/>
        </w:rPr>
        <w:t xml:space="preserve">) </w:t>
      </w:r>
      <w:r w:rsidRPr="00E84424">
        <w:rPr>
          <w:cs/>
        </w:rPr>
        <w:t>จากเครื่องมือทางการเงิน สุทธิ</w:t>
      </w:r>
    </w:p>
    <w:p w14:paraId="6035AFFA" w14:textId="5C602BA7" w:rsidR="00B877A4" w:rsidRDefault="00B877A4" w:rsidP="00A210D1">
      <w:pPr>
        <w:pStyle w:val="BlockText"/>
        <w:ind w:left="1080" w:right="0" w:firstLine="0"/>
        <w:jc w:val="both"/>
        <w:rPr>
          <w:rFonts w:ascii="Browallia New" w:hAnsi="Browallia New" w:cs="Browallia New"/>
          <w:color w:val="0070C0"/>
          <w:sz w:val="26"/>
          <w:szCs w:val="26"/>
          <w:lang w:val="en-GB"/>
        </w:rPr>
      </w:pPr>
    </w:p>
    <w:p w14:paraId="21A102CA" w14:textId="4DC81878" w:rsidR="005F69D5" w:rsidRPr="00E84424" w:rsidRDefault="009D3699" w:rsidP="00A210D1">
      <w:pPr>
        <w:pStyle w:val="Style1"/>
        <w:ind w:left="1080" w:firstLine="0"/>
        <w:jc w:val="thaiDistribute"/>
        <w:rPr>
          <w:cs/>
        </w:rPr>
      </w:pPr>
      <w:r w:rsidRPr="00E84424">
        <w:rPr>
          <w:cs/>
        </w:rPr>
        <w:t>กลุ่มกิจการ</w:t>
      </w:r>
      <w:r w:rsidR="00B877A4" w:rsidRPr="00E84424">
        <w:rPr>
          <w:cs/>
        </w:rPr>
        <w:t>มีการใช้สัญญาแลกเปลี่ยนสกุลเงินในการป้องกันความเสี่ยงของรายการ</w:t>
      </w:r>
      <w:r w:rsidRPr="00E84424">
        <w:rPr>
          <w:cs/>
        </w:rPr>
        <w:t>ที่คาดการณ์</w:t>
      </w:r>
      <w:r w:rsidR="00B877A4" w:rsidRPr="00E84424">
        <w:rPr>
          <w:cs/>
        </w:rPr>
        <w:t xml:space="preserve"> โด</w:t>
      </w:r>
      <w:r w:rsidRPr="00E84424">
        <w:rPr>
          <w:cs/>
        </w:rPr>
        <w:t>ย</w:t>
      </w:r>
      <w:r w:rsidR="00B877A4" w:rsidRPr="00E84424">
        <w:rPr>
          <w:cs/>
        </w:rPr>
        <w:t>กลุ่มกิจการ</w:t>
      </w:r>
      <w:r w:rsidR="00E84424">
        <w:br/>
      </w:r>
      <w:r w:rsidR="00B877A4" w:rsidRPr="00E84424">
        <w:rPr>
          <w:cs/>
        </w:rPr>
        <w:t>จะไม่รวมส่วนต่างสกุลเงินในการเลือกกำหนดเครื่องมือทางการเงินให้เป็นเครื่องมือที่ใช้ป้องกันความเสี่ยง</w:t>
      </w:r>
      <w:r w:rsidR="009A41B0" w:rsidRPr="00E84424">
        <w:t xml:space="preserve"> </w:t>
      </w:r>
      <w:r w:rsidR="00E84424">
        <w:br/>
      </w:r>
      <w:r w:rsidR="00B877A4" w:rsidRPr="00E84424">
        <w:rPr>
          <w:cs/>
        </w:rPr>
        <w:t>การเปลี่ยนแปลงในมูลค่ายุติธรรมของเครื่องมือที่ใช้ป้องกันความเสี่ยงส่วนที่มีประสิทธิผลจะรับรู้ในกำไรขาดทุนเบ็ดเสร็จอื่นเป็นสำรองในการป้องกันความเสี่ยงกระแสเงินสด ซึ่งรวมอยู่ในส่วนของ</w:t>
      </w:r>
      <w:r w:rsidRPr="00E84424">
        <w:rPr>
          <w:cs/>
        </w:rPr>
        <w:t>เจ้าของ และ</w:t>
      </w:r>
      <w:r w:rsidR="00B877A4" w:rsidRPr="00E84424">
        <w:rPr>
          <w:cs/>
        </w:rPr>
        <w:t>กลุ่มกิจการจะบันทึกการเปลี่ยนแปลงในมูลค่ายุติธรรมของส่วนต่างสกุลเงินซึ่งไม่ได้เป็นส่วนหนี่งของเครื่องมือป้องกันความเสี่ยงในกำไรขาดทุนเบ็ดเสร็จอื่นเป็นสำรองต้นทุนในการป้องกันความเสี่ยงซึ่งแสดงรวมอยู่ในส่วน</w:t>
      </w:r>
      <w:r w:rsidRPr="00E84424">
        <w:rPr>
          <w:cs/>
        </w:rPr>
        <w:t>ของเจ้าของ</w:t>
      </w:r>
    </w:p>
    <w:p w14:paraId="1E10AAF5" w14:textId="77777777" w:rsidR="00B877A4" w:rsidRPr="00E84424" w:rsidRDefault="00B877A4" w:rsidP="00A210D1">
      <w:pPr>
        <w:pStyle w:val="Style1"/>
        <w:ind w:left="1080" w:firstLine="0"/>
        <w:jc w:val="thaiDistribute"/>
      </w:pPr>
    </w:p>
    <w:p w14:paraId="38F4D45A" w14:textId="67A5C480" w:rsidR="00C32E96" w:rsidRPr="00E84424" w:rsidRDefault="009D3699" w:rsidP="00A210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E84424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กลุ่มกิจการใช้สัญญาแลกเปลี่ยนเงินตราต่างประเทศล่วงหน้าในการป้องกันความเสี่ยงของรายการ</w:t>
      </w:r>
      <w:r w:rsidR="0072409E" w:rsidRPr="00E84424">
        <w:rPr>
          <w:rFonts w:ascii="Browallia New" w:hAnsi="Browallia New" w:cs="Browallia New"/>
          <w:sz w:val="26"/>
          <w:szCs w:val="26"/>
          <w:cs/>
          <w:lang w:val="en-GB"/>
        </w:rPr>
        <w:t>ในอนาคต</w:t>
      </w:r>
      <w:r w:rsidRPr="00E84424">
        <w:rPr>
          <w:rFonts w:ascii="Browallia New" w:hAnsi="Browallia New" w:cs="Browallia New"/>
          <w:sz w:val="26"/>
          <w:szCs w:val="26"/>
          <w:cs/>
          <w:lang w:val="en-GB"/>
        </w:rPr>
        <w:t xml:space="preserve"> โดย</w:t>
      </w:r>
      <w:r w:rsidR="00E84424">
        <w:rPr>
          <w:rFonts w:ascii="Browallia New" w:hAnsi="Browallia New" w:cs="Browallia New"/>
          <w:sz w:val="26"/>
          <w:szCs w:val="26"/>
          <w:lang w:val="en-GB"/>
        </w:rPr>
        <w:br/>
      </w:r>
      <w:r w:rsidRPr="00E84424">
        <w:rPr>
          <w:rFonts w:ascii="Browallia New" w:hAnsi="Browallia New" w:cs="Browallia New"/>
          <w:sz w:val="26"/>
          <w:szCs w:val="26"/>
          <w:cs/>
          <w:lang w:val="en-GB"/>
        </w:rPr>
        <w:t xml:space="preserve">กลุ่มกิจการเลือกกำหนดให้เฉพาะการเปลี่ยนแปลงในมูลค่าขององค์ประกอบราคาปัจจุบัน </w:t>
      </w:r>
      <w:r w:rsidRPr="00E84424">
        <w:rPr>
          <w:rFonts w:ascii="Browallia New" w:hAnsi="Browallia New" w:cs="Browallia New"/>
          <w:sz w:val="26"/>
          <w:szCs w:val="26"/>
          <w:lang w:val="en-GB"/>
        </w:rPr>
        <w:t xml:space="preserve">(Spot component) </w:t>
      </w:r>
      <w:r w:rsidR="00E84424">
        <w:rPr>
          <w:rFonts w:ascii="Browallia New" w:hAnsi="Browallia New" w:cs="Browallia New"/>
          <w:sz w:val="26"/>
          <w:szCs w:val="26"/>
          <w:lang w:val="en-GB"/>
        </w:rPr>
        <w:br/>
      </w:r>
      <w:r w:rsidRPr="00E84424">
        <w:rPr>
          <w:rFonts w:ascii="Browallia New" w:hAnsi="Browallia New" w:cs="Browallia New"/>
          <w:sz w:val="26"/>
          <w:szCs w:val="26"/>
          <w:cs/>
          <w:lang w:val="en-GB"/>
        </w:rPr>
        <w:t>ของสัญญา</w:t>
      </w:r>
      <w:r w:rsidR="0072409E" w:rsidRPr="00E84424">
        <w:rPr>
          <w:rFonts w:ascii="Browallia New" w:hAnsi="Browallia New" w:cs="Browallia New"/>
          <w:sz w:val="26"/>
          <w:szCs w:val="26"/>
          <w:cs/>
          <w:lang w:val="en-GB"/>
        </w:rPr>
        <w:t>แลกเปลี่ยนเงินตราต่างประเทศล่วงหน้า</w:t>
      </w:r>
      <w:r w:rsidRPr="00E84424">
        <w:rPr>
          <w:rFonts w:ascii="Browallia New" w:hAnsi="Browallia New" w:cs="Browallia New"/>
          <w:sz w:val="26"/>
          <w:szCs w:val="26"/>
          <w:cs/>
          <w:lang w:val="en-GB"/>
        </w:rPr>
        <w:t>เป็นเครื่องมือที่ใช้ป้องกันความเสี่ยง กำไรหรือขาดทุนจาก</w:t>
      </w:r>
      <w:r w:rsidRPr="00E84424">
        <w:rPr>
          <w:rFonts w:ascii="Browallia New" w:hAnsi="Browallia New" w:cs="Browallia New"/>
          <w:sz w:val="26"/>
          <w:szCs w:val="26"/>
          <w:cs/>
        </w:rPr>
        <w:t>การเปลี่ยนแปลง</w:t>
      </w:r>
      <w:r w:rsidRPr="00E84424">
        <w:rPr>
          <w:rFonts w:ascii="Browallia New" w:hAnsi="Browallia New" w:cs="Browallia New"/>
          <w:sz w:val="26"/>
          <w:szCs w:val="26"/>
          <w:cs/>
          <w:lang w:val="en-GB"/>
        </w:rPr>
        <w:t xml:space="preserve">ในมูลค่าขององค์ประกอบราคาปัจจุบัน </w:t>
      </w:r>
      <w:r w:rsidRPr="00E84424">
        <w:rPr>
          <w:rFonts w:ascii="Browallia New" w:hAnsi="Browallia New" w:cs="Browallia New"/>
          <w:sz w:val="26"/>
          <w:szCs w:val="26"/>
          <w:lang w:val="en-GB"/>
        </w:rPr>
        <w:t>(Spot component)</w:t>
      </w:r>
      <w:r w:rsidRPr="00E84424">
        <w:rPr>
          <w:rFonts w:ascii="Browallia New" w:hAnsi="Browallia New" w:cs="Browallia New"/>
          <w:sz w:val="26"/>
          <w:szCs w:val="26"/>
          <w:cs/>
          <w:lang w:val="en-GB"/>
        </w:rPr>
        <w:t xml:space="preserve"> สำหรับ</w:t>
      </w:r>
      <w:r w:rsidRPr="00E84424">
        <w:rPr>
          <w:rFonts w:ascii="Browallia New" w:hAnsi="Browallia New" w:cs="Browallia New"/>
          <w:sz w:val="26"/>
          <w:szCs w:val="26"/>
          <w:cs/>
        </w:rPr>
        <w:t>ส่วนที่มีประสิทธิผลจะรับรู้</w:t>
      </w:r>
      <w:r w:rsidR="0072409E" w:rsidRPr="00E84424">
        <w:rPr>
          <w:rFonts w:ascii="Browallia New" w:hAnsi="Browallia New" w:cs="Browallia New"/>
          <w:sz w:val="26"/>
          <w:szCs w:val="26"/>
          <w:cs/>
        </w:rPr>
        <w:t>เป็น</w:t>
      </w:r>
      <w:r w:rsidRPr="00E84424">
        <w:rPr>
          <w:rFonts w:ascii="Browallia New" w:hAnsi="Browallia New" w:cs="Browallia New"/>
          <w:sz w:val="26"/>
          <w:szCs w:val="26"/>
          <w:cs/>
        </w:rPr>
        <w:t>สำรอง</w:t>
      </w:r>
      <w:r w:rsidR="00E84424">
        <w:rPr>
          <w:rFonts w:ascii="Browallia New" w:hAnsi="Browallia New" w:cs="Browallia New"/>
          <w:sz w:val="26"/>
          <w:szCs w:val="26"/>
        </w:rPr>
        <w:br/>
      </w:r>
      <w:r w:rsidR="0072409E" w:rsidRPr="00E84424">
        <w:rPr>
          <w:rFonts w:ascii="Browallia New" w:hAnsi="Browallia New" w:cs="Browallia New"/>
          <w:sz w:val="26"/>
          <w:szCs w:val="26"/>
          <w:cs/>
        </w:rPr>
        <w:t>ในการ</w:t>
      </w:r>
      <w:r w:rsidRPr="00E84424">
        <w:rPr>
          <w:rFonts w:ascii="Browallia New" w:hAnsi="Browallia New" w:cs="Browallia New"/>
          <w:sz w:val="26"/>
          <w:szCs w:val="26"/>
          <w:cs/>
        </w:rPr>
        <w:t>ป้องกันความเสี่ยงในกระแสเงินสด</w:t>
      </w:r>
      <w:r w:rsidR="0072409E" w:rsidRPr="00E84424">
        <w:rPr>
          <w:rFonts w:ascii="Browallia New" w:hAnsi="Browallia New" w:cs="Browallia New"/>
          <w:sz w:val="26"/>
          <w:szCs w:val="26"/>
          <w:cs/>
        </w:rPr>
        <w:t>ในกำไรขาดทุนเบ็ดเสร็จอื่น</w:t>
      </w:r>
      <w:r w:rsidRPr="00E84424">
        <w:rPr>
          <w:rFonts w:ascii="Browallia New" w:hAnsi="Browallia New" w:cs="Browallia New"/>
          <w:sz w:val="26"/>
          <w:szCs w:val="26"/>
          <w:cs/>
        </w:rPr>
        <w:t>ในส่วนของเจ้าของ  และรับรู้</w:t>
      </w:r>
      <w:r w:rsidRPr="00E84424">
        <w:rPr>
          <w:rFonts w:ascii="Browallia New" w:hAnsi="Browallia New" w:cs="Browallia New"/>
          <w:sz w:val="26"/>
          <w:szCs w:val="26"/>
          <w:cs/>
          <w:lang w:val="en-GB"/>
        </w:rPr>
        <w:t>การเปลี่ยนแปลง</w:t>
      </w:r>
      <w:r w:rsidR="00E84424">
        <w:rPr>
          <w:rFonts w:ascii="Browallia New" w:hAnsi="Browallia New" w:cs="Browallia New"/>
          <w:sz w:val="26"/>
          <w:szCs w:val="26"/>
          <w:lang w:val="en-GB"/>
        </w:rPr>
        <w:br/>
      </w:r>
      <w:r w:rsidRPr="00E84424">
        <w:rPr>
          <w:rFonts w:ascii="Browallia New" w:hAnsi="Browallia New" w:cs="Browallia New"/>
          <w:sz w:val="26"/>
          <w:szCs w:val="26"/>
          <w:cs/>
          <w:lang w:val="en-GB"/>
        </w:rPr>
        <w:t xml:space="preserve">ในมูลค่าองค์ประกอบของราคาล่วงหน้า </w:t>
      </w:r>
      <w:r w:rsidRPr="00E84424">
        <w:rPr>
          <w:rFonts w:ascii="Browallia New" w:hAnsi="Browallia New" w:cs="Browallia New"/>
          <w:sz w:val="26"/>
          <w:szCs w:val="26"/>
          <w:lang w:val="en-GB"/>
        </w:rPr>
        <w:t xml:space="preserve">(Forward element) </w:t>
      </w:r>
      <w:r w:rsidRPr="00E84424">
        <w:rPr>
          <w:rFonts w:ascii="Browallia New" w:hAnsi="Browallia New" w:cs="Browallia New"/>
          <w:sz w:val="26"/>
          <w:szCs w:val="26"/>
          <w:cs/>
          <w:lang w:val="en-GB"/>
        </w:rPr>
        <w:t>ของสัญญา</w:t>
      </w:r>
      <w:r w:rsidR="0072409E" w:rsidRPr="00E84424">
        <w:rPr>
          <w:rFonts w:ascii="Browallia New" w:hAnsi="Browallia New" w:cs="Browallia New"/>
          <w:sz w:val="26"/>
          <w:szCs w:val="26"/>
          <w:cs/>
          <w:lang w:val="en-GB"/>
        </w:rPr>
        <w:t>แลกเปลี่ยนเงินตราต่างประเทศล่วงหน้า</w:t>
      </w:r>
      <w:r w:rsidRPr="00E84424">
        <w:rPr>
          <w:rFonts w:ascii="Browallia New" w:hAnsi="Browallia New" w:cs="Browallia New"/>
          <w:sz w:val="26"/>
          <w:szCs w:val="26"/>
          <w:cs/>
          <w:lang w:val="en-GB"/>
        </w:rPr>
        <w:t>ที่เกี่ยวกับรายการที่ป้องกันความเสี่ยง</w:t>
      </w:r>
      <w:r w:rsidR="0072409E" w:rsidRPr="00E84424">
        <w:rPr>
          <w:rFonts w:ascii="Browallia New" w:hAnsi="Browallia New" w:cs="Browallia New"/>
          <w:sz w:val="26"/>
          <w:szCs w:val="26"/>
          <w:cs/>
          <w:lang w:val="en-GB"/>
        </w:rPr>
        <w:t>เป็นสำรอง</w:t>
      </w:r>
      <w:r w:rsidRPr="00E84424">
        <w:rPr>
          <w:rFonts w:ascii="Browallia New" w:hAnsi="Browallia New" w:cs="Browallia New"/>
          <w:sz w:val="26"/>
          <w:szCs w:val="26"/>
          <w:cs/>
          <w:lang w:val="en-GB"/>
        </w:rPr>
        <w:t>ต้นทุน</w:t>
      </w:r>
      <w:r w:rsidR="0072409E" w:rsidRPr="00E84424">
        <w:rPr>
          <w:rFonts w:ascii="Browallia New" w:hAnsi="Browallia New" w:cs="Browallia New"/>
          <w:sz w:val="26"/>
          <w:szCs w:val="26"/>
          <w:cs/>
          <w:lang w:val="en-GB"/>
        </w:rPr>
        <w:t>ใน</w:t>
      </w:r>
      <w:r w:rsidRPr="00E84424">
        <w:rPr>
          <w:rFonts w:ascii="Browallia New" w:hAnsi="Browallia New" w:cs="Browallia New"/>
          <w:sz w:val="26"/>
          <w:szCs w:val="26"/>
          <w:cs/>
          <w:lang w:val="en-GB"/>
        </w:rPr>
        <w:t>การป้องกันความเสี่ยงในกำไรขาดทุนเบ็ดเสร็จในส่วนของเจ้าของ</w:t>
      </w:r>
    </w:p>
    <w:p w14:paraId="24495993" w14:textId="77777777" w:rsidR="00B877A4" w:rsidRPr="00E84424" w:rsidRDefault="00B877A4" w:rsidP="00A210D1">
      <w:pPr>
        <w:pStyle w:val="Style1"/>
        <w:ind w:left="1080" w:firstLine="0"/>
        <w:jc w:val="thaiDistribute"/>
      </w:pPr>
    </w:p>
    <w:p w14:paraId="238359CA" w14:textId="220A24C7" w:rsidR="00B877A4" w:rsidRPr="00E84424" w:rsidRDefault="00B877A4" w:rsidP="00A210D1">
      <w:pPr>
        <w:pStyle w:val="Style1"/>
        <w:ind w:left="1080" w:firstLine="0"/>
        <w:jc w:val="thaiDistribute"/>
      </w:pPr>
      <w:r w:rsidRPr="00E84424">
        <w:rPr>
          <w:cs/>
        </w:rPr>
        <w:t>จำนวนที่สะสมในส่วนของ</w:t>
      </w:r>
      <w:r w:rsidR="009D3699" w:rsidRPr="00E84424">
        <w:rPr>
          <w:cs/>
        </w:rPr>
        <w:t>เจ้าของ</w:t>
      </w:r>
      <w:r w:rsidRPr="00E84424">
        <w:rPr>
          <w:cs/>
        </w:rPr>
        <w:t>จะมีการจัดประเภทรายการเป็นกำไรหรือขาดทุนในงวดที่กลุ่มกิจการรับรู้รายการ</w:t>
      </w:r>
      <w:r w:rsidR="00C32E96" w:rsidRPr="00E84424">
        <w:rPr>
          <w:cs/>
        </w:rPr>
        <w:br/>
      </w:r>
      <w:r w:rsidRPr="00E84424">
        <w:rPr>
          <w:cs/>
        </w:rPr>
        <w:t>ที่มีการป้องกันความเสี่ยงเป็นกำไรหรือขาดทุน</w:t>
      </w:r>
      <w:r w:rsidR="004A5CFD" w:rsidRPr="00E84424">
        <w:rPr>
          <w:cs/>
        </w:rPr>
        <w:t xml:space="preserve"> ดังนี้</w:t>
      </w:r>
    </w:p>
    <w:p w14:paraId="5BF90B55" w14:textId="77777777" w:rsidR="004D3812" w:rsidRPr="00E84424" w:rsidRDefault="004D3812" w:rsidP="00A210D1">
      <w:pPr>
        <w:pStyle w:val="BlockText"/>
        <w:numPr>
          <w:ilvl w:val="0"/>
          <w:numId w:val="40"/>
        </w:numPr>
        <w:ind w:left="144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E84424">
        <w:rPr>
          <w:rFonts w:ascii="Browallia New" w:hAnsi="Browallia New" w:cs="Browallia New"/>
          <w:sz w:val="26"/>
          <w:szCs w:val="26"/>
          <w:cs/>
          <w:lang w:val="en-GB"/>
        </w:rPr>
        <w:t xml:space="preserve">หากกลุ่มกิจการรับรู้รายการที่ป้องกันความเสี่ยงเป็นสินทรัพย์ที่ไม่ใช่สินทรัพย์ทางการเงิน เช่น สินค้าคงเหลือ รายการกำไรหรือขาดทุนของเครื่องมือป้องกันความเสี่ยงและค่าสะท้อนส่วนต่างของอัตราดอกเบี้ยในสองสกุล </w:t>
      </w:r>
      <w:r w:rsidRPr="00E84424">
        <w:rPr>
          <w:rFonts w:ascii="Browallia New" w:hAnsi="Browallia New" w:cs="Browallia New"/>
          <w:sz w:val="26"/>
          <w:szCs w:val="26"/>
          <w:lang w:val="en-GB"/>
        </w:rPr>
        <w:t>(Forward points)</w:t>
      </w:r>
      <w:r w:rsidRPr="00E84424">
        <w:rPr>
          <w:rFonts w:ascii="Browallia New" w:hAnsi="Browallia New" w:cs="Browallia New"/>
          <w:sz w:val="26"/>
          <w:szCs w:val="26"/>
          <w:cs/>
          <w:lang w:val="en-GB"/>
        </w:rPr>
        <w:t xml:space="preserve"> ที่รอรับรู้จะโอนมาเป็นต้นทุนเมื่อเริ่มแรกของสินทรัพย์ดังกล่าว ทั้งนี้ จำนวนดังกล่าวจะถูกรับรู้ในกำไรหรือขาดทุนเมื่อกลุ่มกิจการรับรู้รายการที่ป้องกันความเสี่ยงในกำไรหรือขาดทุน เช่น รับรู้รวมอยู่ในต้นทุนขายเมื่อมีการขายสินค้าออกไป</w:t>
      </w:r>
    </w:p>
    <w:p w14:paraId="7A319A4A" w14:textId="27B740C4" w:rsidR="004D3812" w:rsidRPr="00E84424" w:rsidRDefault="004D3812" w:rsidP="00A210D1">
      <w:pPr>
        <w:pStyle w:val="BlockText"/>
        <w:numPr>
          <w:ilvl w:val="0"/>
          <w:numId w:val="40"/>
        </w:numPr>
        <w:ind w:left="144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E84424">
        <w:rPr>
          <w:rFonts w:ascii="Browallia New" w:hAnsi="Browallia New" w:cs="Browallia New"/>
          <w:sz w:val="26"/>
          <w:szCs w:val="26"/>
          <w:cs/>
          <w:lang w:val="en-GB"/>
        </w:rPr>
        <w:t>กำไรหรือขาดทุนที่เกี่ยวข้องกับส่วนที่มีประสิทธิผลของสัญญาแลกเปลี่ยนอัตราดอกเบี้ยที่ใช้ในการป้องกัน</w:t>
      </w:r>
      <w:r w:rsidR="00423FD2">
        <w:rPr>
          <w:rFonts w:ascii="Browallia New" w:hAnsi="Browallia New" w:cs="Browallia New"/>
          <w:sz w:val="26"/>
          <w:szCs w:val="26"/>
          <w:lang w:val="en-GB"/>
        </w:rPr>
        <w:br/>
      </w:r>
      <w:r w:rsidRPr="00E84424">
        <w:rPr>
          <w:rFonts w:ascii="Browallia New" w:hAnsi="Browallia New" w:cs="Browallia New"/>
          <w:sz w:val="26"/>
          <w:szCs w:val="26"/>
          <w:cs/>
          <w:lang w:val="en-GB"/>
        </w:rPr>
        <w:t>ความเสี่ยงของอัตราดอกเบี้ยผันแปรในเงินกู้ยืมของกลุ่มกิจการ จะรับรู้ในกำไรหรือขาดทุนในรายการต้นทุนทางการเงิน ณ ช่วงเวลาเดียวกับที่</w:t>
      </w:r>
      <w:r w:rsidR="00857162" w:rsidRPr="00E84424">
        <w:rPr>
          <w:rFonts w:ascii="Browallia New" w:hAnsi="Browallia New" w:cs="Browallia New"/>
          <w:sz w:val="26"/>
          <w:szCs w:val="26"/>
          <w:cs/>
          <w:lang w:val="en-GB"/>
        </w:rPr>
        <w:t>กลุ่ม</w:t>
      </w:r>
      <w:r w:rsidRPr="00E84424">
        <w:rPr>
          <w:rFonts w:ascii="Browallia New" w:hAnsi="Browallia New" w:cs="Browallia New"/>
          <w:sz w:val="26"/>
          <w:szCs w:val="26"/>
          <w:cs/>
          <w:lang w:val="en-GB"/>
        </w:rPr>
        <w:t>กิจการรับรู้ค่าใช้จ่ายดอกเบี้ยของเงินกู้ยืมนั้น</w:t>
      </w:r>
    </w:p>
    <w:p w14:paraId="01184CBD" w14:textId="77777777" w:rsidR="00B877A4" w:rsidRPr="00E84424" w:rsidRDefault="00B877A4" w:rsidP="00A210D1">
      <w:pPr>
        <w:pStyle w:val="Style1"/>
        <w:ind w:left="1080" w:firstLine="0"/>
        <w:jc w:val="thaiDistribute"/>
      </w:pPr>
    </w:p>
    <w:p w14:paraId="1C44A489" w14:textId="41D3D62F" w:rsidR="00B877A4" w:rsidRPr="00E84424" w:rsidRDefault="00B877A4" w:rsidP="00A210D1">
      <w:pPr>
        <w:pStyle w:val="Style1"/>
        <w:ind w:left="1080" w:firstLine="0"/>
        <w:jc w:val="thaiDistribute"/>
      </w:pPr>
      <w:r w:rsidRPr="00E84424">
        <w:rPr>
          <w:cs/>
        </w:rPr>
        <w:t>เมื่อเครื่องมือที่ใช้ป้องกันความเสี่ยงนั้นหมดอายุ มีการจำหน่ายหรือยกเลิก หรือเมื่อการป้องกันความเสี่ยงดังกล่าว</w:t>
      </w:r>
      <w:r w:rsidR="00C32E96" w:rsidRPr="00E84424">
        <w:rPr>
          <w:cs/>
        </w:rPr>
        <w:br/>
      </w:r>
      <w:r w:rsidRPr="00E84424">
        <w:rPr>
          <w:cs/>
        </w:rPr>
        <w:t>ไม่เข้าเงื่อนไขของการบัญชีป้องกันความเสี่ยง กลุ่มกิจการจะจัดประเภทรายการกำไรหรือขาดทุนและต้นทุนในการป้องกันความเสี่ยงที่สะสมและเคยแสดงรวมไว้ในส่วนของ</w:t>
      </w:r>
      <w:r w:rsidR="009D3699" w:rsidRPr="00E84424">
        <w:rPr>
          <w:cs/>
        </w:rPr>
        <w:t>เจ้าของ</w:t>
      </w:r>
      <w:r w:rsidRPr="00E84424">
        <w:rPr>
          <w:cs/>
        </w:rPr>
        <w:t xml:space="preserve">ตามเดิมจนกระทั่งเกิดรายการที่คาดการณ์ </w:t>
      </w:r>
      <w:r w:rsidR="00C32E96" w:rsidRPr="00E84424">
        <w:rPr>
          <w:cs/>
        </w:rPr>
        <w:br/>
      </w:r>
      <w:r w:rsidRPr="00E84424">
        <w:rPr>
          <w:cs/>
        </w:rPr>
        <w:t>เมื่อรายการที่คาดการณ์จะไม่มีโอกาสเกิดอีกต่อไป กลุ่มกิจการจะจัดประเภทรายการกำไรหรือขาดทุนและต้นทุน</w:t>
      </w:r>
      <w:r w:rsidR="00C32E96" w:rsidRPr="00E84424">
        <w:rPr>
          <w:cs/>
        </w:rPr>
        <w:br/>
      </w:r>
      <w:r w:rsidRPr="00E84424">
        <w:rPr>
          <w:cs/>
        </w:rPr>
        <w:t>ในการป้องกันความเสี่ยงที่สะสมและเคยแสดงรวมไว้ในส่วนของ</w:t>
      </w:r>
      <w:r w:rsidR="009D3699" w:rsidRPr="00E84424">
        <w:rPr>
          <w:cs/>
        </w:rPr>
        <w:t>เจ้าของ</w:t>
      </w:r>
      <w:r w:rsidRPr="00E84424">
        <w:rPr>
          <w:cs/>
        </w:rPr>
        <w:t>เป็นกำไรหรือขาดทุนทันที</w:t>
      </w:r>
    </w:p>
    <w:p w14:paraId="1068E641" w14:textId="77777777" w:rsidR="00B877A4" w:rsidRPr="00E84424" w:rsidRDefault="00B877A4" w:rsidP="00A210D1">
      <w:pPr>
        <w:pStyle w:val="Style1"/>
        <w:ind w:left="1080" w:firstLine="0"/>
        <w:jc w:val="thaiDistribute"/>
      </w:pPr>
    </w:p>
    <w:p w14:paraId="2355F95C" w14:textId="68B92E71" w:rsidR="00B877A4" w:rsidRPr="00E84424" w:rsidRDefault="00B877A4" w:rsidP="00A210D1">
      <w:pPr>
        <w:pStyle w:val="Style1"/>
        <w:ind w:left="1080" w:firstLine="0"/>
        <w:jc w:val="thaiDistribute"/>
      </w:pPr>
      <w:r w:rsidRPr="00E84424">
        <w:rPr>
          <w:cs/>
        </w:rPr>
        <w:t>กลุ่มกิจการจะบันทึกการเปลี่ยนแปลงในมูลค่ายุติธรรมของตราสารอนุพันธ์ทางการเงินที่ไม่เข้าเงื่อนไขการบัญชีป้องกันความเสี่ยงทันทีในกำไรหรือขาดทุนและรวมอยู่ในรายการกำไร</w:t>
      </w:r>
      <w:r w:rsidR="009D3699" w:rsidRPr="00E84424">
        <w:rPr>
          <w:cs/>
        </w:rPr>
        <w:t xml:space="preserve"> (</w:t>
      </w:r>
      <w:r w:rsidRPr="00E84424">
        <w:rPr>
          <w:cs/>
        </w:rPr>
        <w:t>ขาดทุน</w:t>
      </w:r>
      <w:r w:rsidR="009D3699" w:rsidRPr="00E84424">
        <w:rPr>
          <w:cs/>
        </w:rPr>
        <w:t xml:space="preserve">) </w:t>
      </w:r>
      <w:r w:rsidRPr="00E84424">
        <w:rPr>
          <w:cs/>
        </w:rPr>
        <w:t>จากเครื่องมือทางการเงิน สุทธิ</w:t>
      </w:r>
    </w:p>
    <w:p w14:paraId="5CE6FEEA" w14:textId="77777777" w:rsidR="003231FA" w:rsidRDefault="003231FA" w:rsidP="003231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6"/>
          <w:szCs w:val="26"/>
          <w:cs/>
          <w:lang w:val="en-GB"/>
        </w:rPr>
      </w:pPr>
      <w:r>
        <w:rPr>
          <w:cs/>
        </w:rPr>
        <w:br w:type="page"/>
      </w:r>
    </w:p>
    <w:p w14:paraId="344C00EC" w14:textId="77777777" w:rsidR="00B877A4" w:rsidRPr="00423FD2" w:rsidRDefault="00B877A4" w:rsidP="00A210D1">
      <w:pPr>
        <w:spacing w:line="240" w:lineRule="auto"/>
        <w:ind w:left="1080"/>
        <w:rPr>
          <w:rFonts w:ascii="Browallia New" w:hAnsi="Browallia New" w:cs="Browallia New"/>
          <w:sz w:val="26"/>
          <w:szCs w:val="26"/>
          <w:lang w:val="en-GB"/>
        </w:rPr>
      </w:pPr>
    </w:p>
    <w:p w14:paraId="62CC2C4B" w14:textId="42066AAB" w:rsidR="00B877A4" w:rsidRPr="00423FD2" w:rsidRDefault="00CF1017" w:rsidP="00EF0176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bookmarkStart w:id="62" w:name="_Toc48681831"/>
      <w:r w:rsidRPr="00CF101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B877A4" w:rsidRPr="00423FD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CF101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25</w:t>
      </w:r>
      <w:r w:rsidR="00B877A4" w:rsidRPr="00423FD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B877A4" w:rsidRPr="00423FD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สัญญาค้ำประกันทางการเงิน</w:t>
      </w:r>
      <w:bookmarkEnd w:id="62"/>
    </w:p>
    <w:p w14:paraId="4DCC378A" w14:textId="77777777" w:rsidR="00B877A4" w:rsidRPr="00423FD2" w:rsidRDefault="00B877A4" w:rsidP="0056761B">
      <w:pPr>
        <w:pStyle w:val="Style1"/>
        <w:ind w:left="540" w:firstLine="0"/>
        <w:jc w:val="thaiDistribute"/>
        <w:rPr>
          <w:spacing w:val="-4"/>
        </w:rPr>
      </w:pPr>
    </w:p>
    <w:p w14:paraId="2E7B75B6" w14:textId="224E86E8" w:rsidR="00B877A4" w:rsidRPr="00423FD2" w:rsidRDefault="00B877A4" w:rsidP="0056761B">
      <w:pPr>
        <w:pStyle w:val="Style1"/>
        <w:ind w:left="540" w:firstLine="0"/>
        <w:jc w:val="thaiDistribute"/>
        <w:rPr>
          <w:spacing w:val="-4"/>
        </w:rPr>
      </w:pPr>
      <w:r w:rsidRPr="00423FD2">
        <w:rPr>
          <w:spacing w:val="-4"/>
          <w:cs/>
        </w:rPr>
        <w:t>กลุ่มกิจการรับรู้หนี้สินทางการเงินจากสัญญาค้ำประกันเมื่อกลุ่มกิจการให้การค้ำประกันทางการเงินที่มูลค่ายุติธรรม ณ วันที่รับรู้เริ่มแรก และรับรู้มูลค่าในภายหลังด้วยจำนวนที่สูงกว่าระหว่าง</w:t>
      </w:r>
    </w:p>
    <w:p w14:paraId="399A2ADA" w14:textId="77777777" w:rsidR="00C32E96" w:rsidRPr="00423FD2" w:rsidRDefault="00C32E96" w:rsidP="00A210D1">
      <w:pPr>
        <w:pStyle w:val="Style1"/>
        <w:ind w:left="540" w:firstLine="0"/>
        <w:jc w:val="thaiDistribute"/>
        <w:rPr>
          <w:spacing w:val="-4"/>
        </w:rPr>
      </w:pPr>
    </w:p>
    <w:p w14:paraId="515F9305" w14:textId="23102FA1" w:rsidR="00B877A4" w:rsidRPr="00423FD2" w:rsidRDefault="00B877A4" w:rsidP="00C32E96">
      <w:pPr>
        <w:pStyle w:val="ListParagraph"/>
        <w:numPr>
          <w:ilvl w:val="0"/>
          <w:numId w:val="3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contextualSpacing/>
        <w:rPr>
          <w:rFonts w:ascii="Browallia New" w:hAnsi="Browallia New" w:cs="Browallia New"/>
          <w:sz w:val="26"/>
          <w:szCs w:val="26"/>
          <w:lang w:val="en-GB"/>
        </w:rPr>
      </w:pPr>
      <w:r w:rsidRPr="00423FD2">
        <w:rPr>
          <w:rFonts w:ascii="Browallia New" w:hAnsi="Browallia New" w:cs="Browallia New"/>
          <w:sz w:val="26"/>
          <w:szCs w:val="26"/>
          <w:cs/>
          <w:lang w:val="en-GB"/>
        </w:rPr>
        <w:t xml:space="preserve">จำนวนผลขาดทุนด้านเครดิตที่คาดว่าจะเกิดขึ้นที่คำนวณตามข้อกำหนดของ </w:t>
      </w:r>
      <w:r w:rsidRPr="00423FD2">
        <w:rPr>
          <w:rFonts w:ascii="Browallia New" w:hAnsi="Browallia New" w:cs="Browallia New"/>
          <w:sz w:val="26"/>
          <w:szCs w:val="26"/>
          <w:lang w:val="en-GB"/>
        </w:rPr>
        <w:t xml:space="preserve">TFRS </w:t>
      </w:r>
      <w:r w:rsidR="00CF1017" w:rsidRPr="00CF1017">
        <w:rPr>
          <w:rFonts w:ascii="Browallia New" w:hAnsi="Browallia New" w:cs="Browallia New"/>
          <w:sz w:val="26"/>
          <w:szCs w:val="26"/>
          <w:lang w:val="en-GB"/>
        </w:rPr>
        <w:t>9</w:t>
      </w:r>
      <w:r w:rsidRPr="00423FD2">
        <w:rPr>
          <w:rFonts w:ascii="Browallia New" w:hAnsi="Browallia New" w:cs="Browallia New"/>
          <w:sz w:val="26"/>
          <w:szCs w:val="26"/>
          <w:cs/>
          <w:lang w:val="en-GB"/>
        </w:rPr>
        <w:t xml:space="preserve"> และ</w:t>
      </w:r>
    </w:p>
    <w:p w14:paraId="5A9800BB" w14:textId="4ECD22BB" w:rsidR="00B877A4" w:rsidRPr="00423FD2" w:rsidRDefault="00B877A4" w:rsidP="00C32E96">
      <w:pPr>
        <w:pStyle w:val="ListParagraph"/>
        <w:numPr>
          <w:ilvl w:val="0"/>
          <w:numId w:val="3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contextualSpacing/>
        <w:rPr>
          <w:rFonts w:ascii="Browallia New" w:hAnsi="Browallia New" w:cs="Browallia New"/>
          <w:sz w:val="26"/>
          <w:szCs w:val="26"/>
          <w:lang w:val="en-GB"/>
        </w:rPr>
      </w:pPr>
      <w:r w:rsidRPr="00423FD2">
        <w:rPr>
          <w:rFonts w:ascii="Browallia New" w:hAnsi="Browallia New" w:cs="Browallia New"/>
          <w:sz w:val="26"/>
          <w:szCs w:val="26"/>
          <w:cs/>
          <w:lang w:val="en-GB"/>
        </w:rPr>
        <w:t xml:space="preserve">จำนวนที่รับรู้เริ่มแรกหักด้วยรายได้ที่รับรู้ตามการรับรู้รายได้ภายใต้ </w:t>
      </w:r>
      <w:r w:rsidRPr="00423FD2">
        <w:rPr>
          <w:rFonts w:ascii="Browallia New" w:hAnsi="Browallia New" w:cs="Browallia New"/>
          <w:sz w:val="26"/>
          <w:szCs w:val="26"/>
          <w:lang w:val="en-GB"/>
        </w:rPr>
        <w:t xml:space="preserve">TFRS </w:t>
      </w:r>
      <w:r w:rsidR="00CF1017" w:rsidRPr="00CF1017">
        <w:rPr>
          <w:rFonts w:ascii="Browallia New" w:hAnsi="Browallia New" w:cs="Browallia New"/>
          <w:sz w:val="26"/>
          <w:szCs w:val="26"/>
          <w:lang w:val="en-GB"/>
        </w:rPr>
        <w:t>15</w:t>
      </w:r>
    </w:p>
    <w:p w14:paraId="1460DE94" w14:textId="77777777" w:rsidR="00B877A4" w:rsidRPr="00423FD2" w:rsidRDefault="00B877A4" w:rsidP="0056761B">
      <w:pPr>
        <w:pStyle w:val="Style1"/>
        <w:ind w:left="540" w:firstLine="0"/>
        <w:jc w:val="thaiDistribute"/>
        <w:rPr>
          <w:spacing w:val="-4"/>
        </w:rPr>
      </w:pPr>
    </w:p>
    <w:p w14:paraId="634782AB" w14:textId="49585D0A" w:rsidR="00B877A4" w:rsidRPr="00423FD2" w:rsidRDefault="00B877A4" w:rsidP="0056761B">
      <w:pPr>
        <w:pStyle w:val="Style1"/>
        <w:ind w:left="540" w:firstLine="0"/>
        <w:jc w:val="thaiDistribute"/>
      </w:pPr>
      <w:r w:rsidRPr="00423FD2">
        <w:rPr>
          <w:spacing w:val="-4"/>
          <w:cs/>
        </w:rPr>
        <w:t>มูลค่ายุติธรรมของสัญญาค้ำประกันทางการเงินกำหนดจากมูลค่าปัจจุบันของผลต่างในกระแสเงินสดระหว่าง ก) กระแสเงิน</w:t>
      </w:r>
      <w:r w:rsidR="009D3699" w:rsidRPr="00423FD2">
        <w:rPr>
          <w:spacing w:val="-4"/>
          <w:cs/>
        </w:rPr>
        <w:t>ส</w:t>
      </w:r>
      <w:r w:rsidRPr="00423FD2">
        <w:rPr>
          <w:spacing w:val="-4"/>
          <w:cs/>
        </w:rPr>
        <w:t>ด</w:t>
      </w:r>
      <w:r w:rsidR="00A210D1" w:rsidRPr="00423FD2">
        <w:rPr>
          <w:spacing w:val="-4"/>
        </w:rPr>
        <w:br/>
      </w:r>
      <w:r w:rsidRPr="00423FD2">
        <w:rPr>
          <w:cs/>
        </w:rPr>
        <w:t>ตามสัญญาของหนี้สินที่เกี่ยวข้อง และ ข) กระแสเงินสดที่จะต้องจ่ายชำระในกรณีที่ไม่มีการค้ำประกันดังกล่าว หรือการประมาณจำนวนเงินที่ต้องจ่ายให้แก่บุคคลภายนอกสำหรับเพื่อโอนภาระผูกพันดังกล่าวออกไป</w:t>
      </w:r>
    </w:p>
    <w:p w14:paraId="2C9008B9" w14:textId="77777777" w:rsidR="00B877A4" w:rsidRPr="00423FD2" w:rsidRDefault="00B877A4" w:rsidP="0056761B">
      <w:pPr>
        <w:pStyle w:val="Style1"/>
        <w:ind w:left="540" w:firstLine="0"/>
        <w:jc w:val="thaiDistribute"/>
      </w:pPr>
    </w:p>
    <w:p w14:paraId="1FC2A6B3" w14:textId="31EE25D4" w:rsidR="00693E19" w:rsidRPr="00423FD2" w:rsidRDefault="00B877A4" w:rsidP="0056761B">
      <w:pPr>
        <w:pStyle w:val="Style1"/>
        <w:ind w:left="540" w:firstLine="0"/>
        <w:jc w:val="thaiDistribute"/>
      </w:pPr>
      <w:r w:rsidRPr="00423FD2">
        <w:rPr>
          <w:spacing w:val="-4"/>
          <w:cs/>
        </w:rPr>
        <w:t>สัญญาค้ำประกันที่เกี่ยวข้องกับเงินกู้ยืมหรือค่าใช้จ่ายค้างจ่ายอื่น</w:t>
      </w:r>
      <w:r w:rsidRPr="00423FD2">
        <w:rPr>
          <w:spacing w:val="-4"/>
        </w:rPr>
        <w:t xml:space="preserve"> </w:t>
      </w:r>
      <w:r w:rsidRPr="00423FD2">
        <w:rPr>
          <w:spacing w:val="-4"/>
          <w:cs/>
        </w:rPr>
        <w:t>ๆ</w:t>
      </w:r>
      <w:r w:rsidRPr="00423FD2">
        <w:rPr>
          <w:spacing w:val="-4"/>
        </w:rPr>
        <w:t xml:space="preserve"> </w:t>
      </w:r>
      <w:r w:rsidRPr="00423FD2">
        <w:rPr>
          <w:spacing w:val="-4"/>
          <w:cs/>
        </w:rPr>
        <w:t>ที่ไม่ได้รับผลตอบแทน มูลค่ายุติธรรมจะแสดงรวมเป็น</w:t>
      </w:r>
      <w:r w:rsidR="00C32E96" w:rsidRPr="00423FD2">
        <w:rPr>
          <w:spacing w:val="-4"/>
          <w:cs/>
        </w:rPr>
        <w:br/>
      </w:r>
      <w:r w:rsidRPr="00423FD2">
        <w:rPr>
          <w:spacing w:val="-4"/>
          <w:cs/>
        </w:rPr>
        <w:t>ส่วนหนึ่ง</w:t>
      </w:r>
      <w:r w:rsidRPr="00423FD2">
        <w:rPr>
          <w:cs/>
        </w:rPr>
        <w:t>ของต้นทุนของเงินลงทุน</w:t>
      </w:r>
    </w:p>
    <w:p w14:paraId="3DFBAA17" w14:textId="53EF3A72" w:rsidR="00ED760F" w:rsidRPr="00423FD2" w:rsidRDefault="00ED76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4"/>
      </w:tblGrid>
      <w:tr w:rsidR="00522098" w:rsidRPr="00423FD2" w14:paraId="290BDB17" w14:textId="77777777" w:rsidTr="000A52C4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21ED5613" w14:textId="4834EE07" w:rsidR="00522098" w:rsidRPr="00423FD2" w:rsidRDefault="00CF1017" w:rsidP="00567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</w:pPr>
            <w:r w:rsidRPr="00CF101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7</w:t>
            </w:r>
            <w:r w:rsidR="00522098" w:rsidRPr="00423FD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ab/>
            </w:r>
            <w:r w:rsidR="00522098" w:rsidRPr="00423FD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  <w:t>การจัดการความเสี่ยงทางการเงิน</w:t>
            </w:r>
          </w:p>
        </w:tc>
      </w:tr>
    </w:tbl>
    <w:p w14:paraId="73AA98A6" w14:textId="77777777" w:rsidR="00532461" w:rsidRPr="00423FD2" w:rsidRDefault="00532461" w:rsidP="0056761B">
      <w:pPr>
        <w:pStyle w:val="BlockText"/>
        <w:ind w:left="0" w:right="0" w:firstLine="0"/>
        <w:jc w:val="both"/>
        <w:rPr>
          <w:rFonts w:ascii="Browallia New" w:hAnsi="Browallia New" w:cs="Browallia New"/>
          <w:sz w:val="26"/>
          <w:szCs w:val="26"/>
          <w:lang w:val="en-GB"/>
        </w:rPr>
      </w:pPr>
    </w:p>
    <w:p w14:paraId="72AF1848" w14:textId="598D8ADF" w:rsidR="00532461" w:rsidRPr="00423FD2" w:rsidRDefault="00CF1017" w:rsidP="00C32E96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bookmarkStart w:id="63" w:name="_Toc48681833"/>
      <w:proofErr w:type="gramStart"/>
      <w:r w:rsidRPr="00CF101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7</w:t>
      </w:r>
      <w:r w:rsidR="00532461" w:rsidRPr="00423FD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CF101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532461" w:rsidRPr="00423FD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 </w:t>
      </w:r>
      <w:r w:rsidR="00532461" w:rsidRPr="00423FD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</w:r>
      <w:proofErr w:type="gramEnd"/>
      <w:r w:rsidR="00532461" w:rsidRPr="00423FD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ปัจจัยความเสี่ยงด้านการเงิน</w:t>
      </w:r>
      <w:bookmarkEnd w:id="63"/>
    </w:p>
    <w:p w14:paraId="42436549" w14:textId="77777777" w:rsidR="00532461" w:rsidRPr="00423FD2" w:rsidRDefault="00532461" w:rsidP="00A210D1">
      <w:pPr>
        <w:pStyle w:val="Style1"/>
        <w:ind w:left="540" w:firstLine="0"/>
        <w:jc w:val="thaiDistribute"/>
      </w:pPr>
    </w:p>
    <w:p w14:paraId="2E918759" w14:textId="74B40A85" w:rsidR="00532461" w:rsidRPr="00423FD2" w:rsidRDefault="00532461" w:rsidP="00A210D1">
      <w:pPr>
        <w:pStyle w:val="Style1"/>
        <w:ind w:left="540" w:firstLine="0"/>
        <w:jc w:val="thaiDistribute"/>
      </w:pPr>
      <w:r w:rsidRPr="00423FD2">
        <w:rPr>
          <w:cs/>
        </w:rPr>
        <w:t>กิจกรรมของกลุ่มกิจการมีความเสี่ยงทางการเงิน ซึ่งได้แก่ ความเสี่ยงจากตลาด (รวมถึงความเสี่ยงจากอัตราแลกเปลี่ยน</w:t>
      </w:r>
      <w:r w:rsidRPr="00423FD2">
        <w:t xml:space="preserve"> </w:t>
      </w:r>
      <w:r w:rsidR="00C32E96" w:rsidRPr="00423FD2">
        <w:rPr>
          <w:cs/>
        </w:rPr>
        <w:br/>
      </w:r>
      <w:r w:rsidRPr="00423FD2">
        <w:rPr>
          <w:cs/>
        </w:rPr>
        <w:t>ความเสี่ยงจากอัตราดอกเบี้ย</w:t>
      </w:r>
      <w:r w:rsidRPr="00423FD2">
        <w:t xml:space="preserve"> </w:t>
      </w:r>
      <w:r w:rsidRPr="00423FD2">
        <w:rPr>
          <w:cs/>
        </w:rPr>
        <w:t>และความเสี่ยงด้านราคา) ความเสี่ยงด้านการให้สินเชื่อ และความเสี่ยงด้านสภาพคล่อง แผนการจัดการความเสี่ยงของกลุ่มกิจการจึงมุ่งเน้นไปยังความผันผวนของตลาดการเงินและบริหารจัดการเพื่อลดผลกระทบต่อผล</w:t>
      </w:r>
      <w:r w:rsidR="00C32E96" w:rsidRPr="00423FD2">
        <w:rPr>
          <w:cs/>
        </w:rPr>
        <w:br/>
      </w:r>
      <w:r w:rsidRPr="00423FD2">
        <w:rPr>
          <w:cs/>
        </w:rPr>
        <w:t>การดำเนินงานให้อยู่ในระดับที่ยอมรับได้ กลุ่มกิจการจึงใช้อนุพันธ์เพื่อป้องกันความเสี่ยงบางประการที่จะเกิดขึ้น</w:t>
      </w:r>
    </w:p>
    <w:p w14:paraId="3A048521" w14:textId="77777777" w:rsidR="00B67A77" w:rsidRPr="00423FD2" w:rsidRDefault="00B67A77" w:rsidP="00A210D1">
      <w:pPr>
        <w:ind w:left="540"/>
        <w:rPr>
          <w:rFonts w:ascii="Browallia New" w:hAnsi="Browallia New" w:cs="Browallia New"/>
          <w:sz w:val="26"/>
          <w:szCs w:val="26"/>
          <w:lang w:val="en-GB"/>
        </w:rPr>
      </w:pPr>
    </w:p>
    <w:p w14:paraId="73EAA4D6" w14:textId="2501383B" w:rsidR="00EF45EA" w:rsidRPr="00423FD2" w:rsidRDefault="00532461" w:rsidP="00A210D1">
      <w:pPr>
        <w:pStyle w:val="Style1"/>
        <w:ind w:left="540" w:firstLine="0"/>
        <w:jc w:val="thaiDistribute"/>
        <w:rPr>
          <w:cs/>
        </w:rPr>
      </w:pPr>
      <w:r w:rsidRPr="00423FD2">
        <w:rPr>
          <w:cs/>
        </w:rPr>
        <w:t>การจัดการความเสี่ยงเป็นส่วนสำคัญของธุรกิจของกลุ่มกิจการ กลุ่มกิจการมีระบบในการควบคุมให้มีความสมดุลของระดับความเสี่ยงที่ยอมรับได้ โดยพิจารณาระหว่างต้นทุนที่เกิดจากความเสี่ยงและต้นทุนของการจัดการความเสี่ยง ฝ่ายบริหาร</w:t>
      </w:r>
      <w:r w:rsidR="00C32E96" w:rsidRPr="00423FD2">
        <w:rPr>
          <w:cs/>
        </w:rPr>
        <w:br/>
      </w:r>
      <w:r w:rsidRPr="00423FD2">
        <w:rPr>
          <w:spacing w:val="-4"/>
          <w:cs/>
        </w:rPr>
        <w:t>ได้มีการควบคุมกระบวนการการจัดการความเสี่ยงของกลุ่มกิจการอย่างต่อเนื่องเพื่อให้มั่นใจว่าเกิดความสมดุลระหว่างความเสี่ยง</w:t>
      </w:r>
      <w:r w:rsidRPr="00423FD2">
        <w:rPr>
          <w:cs/>
        </w:rPr>
        <w:t>และการควบคุมความเสี่ยง</w:t>
      </w:r>
    </w:p>
    <w:p w14:paraId="3F7BE788" w14:textId="77777777" w:rsidR="00532461" w:rsidRPr="00423FD2" w:rsidRDefault="00532461" w:rsidP="00A210D1">
      <w:pPr>
        <w:pStyle w:val="Style1"/>
        <w:ind w:left="540" w:firstLine="0"/>
        <w:jc w:val="thaiDistribute"/>
        <w:rPr>
          <w:lang w:val="en-US"/>
        </w:rPr>
      </w:pPr>
    </w:p>
    <w:p w14:paraId="0BC2A3DA" w14:textId="3C3C5873" w:rsidR="00532461" w:rsidRPr="00E84424" w:rsidRDefault="00532461" w:rsidP="00A210D1">
      <w:pPr>
        <w:pStyle w:val="Style1"/>
        <w:ind w:left="540" w:firstLine="0"/>
        <w:jc w:val="thaiDistribute"/>
      </w:pPr>
      <w:r w:rsidRPr="00423FD2">
        <w:rPr>
          <w:cs/>
        </w:rPr>
        <w:t>ในกรณีที่</w:t>
      </w:r>
      <w:r w:rsidR="00023168" w:rsidRPr="00423FD2">
        <w:rPr>
          <w:cs/>
        </w:rPr>
        <w:t>สัญญา</w:t>
      </w:r>
      <w:r w:rsidRPr="00423FD2">
        <w:rPr>
          <w:cs/>
        </w:rPr>
        <w:t>เป็นไปตามเงื่อนไขที่เกี่ยวข้องทั้งหมด</w:t>
      </w:r>
      <w:r w:rsidR="00023168" w:rsidRPr="00423FD2">
        <w:rPr>
          <w:cs/>
        </w:rPr>
        <w:t>ของการบัญชีป้องกันความเสี่ยง</w:t>
      </w:r>
      <w:r w:rsidRPr="00423FD2">
        <w:rPr>
          <w:cs/>
        </w:rPr>
        <w:t xml:space="preserve"> กลุ่มกิจการจะถือปฏิบัติตามการบัญชีป้องกันความเสี่ยงเพื่อลดผลกระทบของความไม่สอดคล้องกันของหลักการรับรู้รายการของเครื่องมือป้องกันความเสี่ยงและรายการที่ถูกป้องกันความเสี่ยง ซึ่งจะเป็นผลให้กลุ่มกิจการแสดงรายการค่าใช้จ่ายดอกเบี้ยเท่ากับอัตราดอกเบี้ยคงที่และ</w:t>
      </w:r>
      <w:r w:rsidR="00423FD2">
        <w:br/>
      </w:r>
      <w:r w:rsidRPr="00423FD2">
        <w:rPr>
          <w:cs/>
        </w:rPr>
        <w:t>ที่</w:t>
      </w:r>
      <w:r w:rsidRPr="00E84424">
        <w:rPr>
          <w:cs/>
        </w:rPr>
        <w:t xml:space="preserve">อัตราแลกเปลี่ยนคงที่สำหรับรายการป้องกันความเสี่ยงด้านอัตราดอกเบี้ยของเงินกู้ยืมที่มีอัตราดอกเบี้ยลอยตัว </w:t>
      </w:r>
      <w:r w:rsidR="00B67A77" w:rsidRPr="00E84424">
        <w:rPr>
          <w:cs/>
        </w:rPr>
        <w:t>และแสดงรายการหนี้สินทางการเงินที่อัตราแลกเปลี่ยนคงที่สำหรับรายการที่ได้ทำการป้องกันความเสี่ยงไว้</w:t>
      </w:r>
    </w:p>
    <w:p w14:paraId="684360D8" w14:textId="36C840F7" w:rsidR="001B3352" w:rsidRPr="00E84424" w:rsidRDefault="001B33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lang w:val="en-GB"/>
        </w:rPr>
      </w:pPr>
      <w:r w:rsidRPr="00E84424">
        <w:rPr>
          <w:rFonts w:ascii="Browallia New" w:hAnsi="Browallia New" w:cs="Browallia New"/>
          <w:lang w:val="en-GB"/>
        </w:rPr>
        <w:br w:type="page"/>
      </w:r>
    </w:p>
    <w:p w14:paraId="3B711999" w14:textId="77777777" w:rsidR="0049608F" w:rsidRPr="00423FD2" w:rsidRDefault="0049608F" w:rsidP="00EF0176">
      <w:pPr>
        <w:tabs>
          <w:tab w:val="clear" w:pos="454"/>
        </w:tabs>
        <w:ind w:left="540"/>
        <w:rPr>
          <w:rFonts w:ascii="Browallia New" w:hAnsi="Browallia New" w:cs="Browallia New"/>
          <w:sz w:val="26"/>
          <w:szCs w:val="26"/>
          <w:lang w:val="en-GB"/>
        </w:rPr>
      </w:pPr>
    </w:p>
    <w:p w14:paraId="7284C1E1" w14:textId="77777777" w:rsidR="00035CA0" w:rsidRPr="00423FD2" w:rsidRDefault="00035CA0" w:rsidP="00EF0176">
      <w:pPr>
        <w:tabs>
          <w:tab w:val="clear" w:pos="454"/>
        </w:tabs>
        <w:ind w:left="540"/>
        <w:rPr>
          <w:rFonts w:ascii="Browallia New" w:eastAsia="Calibri" w:hAnsi="Browallia New" w:cs="Browallia New"/>
          <w:i/>
          <w:iCs/>
          <w:color w:val="C45911"/>
          <w:sz w:val="26"/>
          <w:szCs w:val="26"/>
          <w:lang w:val="en-GB"/>
        </w:rPr>
      </w:pPr>
      <w:r w:rsidRPr="00423FD2">
        <w:rPr>
          <w:rFonts w:ascii="Browallia New" w:eastAsia="Calibri" w:hAnsi="Browallia New" w:cs="Browallia New"/>
          <w:i/>
          <w:iCs/>
          <w:color w:val="C45911"/>
          <w:sz w:val="26"/>
          <w:szCs w:val="26"/>
          <w:cs/>
          <w:lang w:val="en-GB"/>
        </w:rPr>
        <w:t>สำรอง</w:t>
      </w:r>
      <w:bookmarkStart w:id="64" w:name="HedgingReserve2"/>
      <w:bookmarkEnd w:id="64"/>
      <w:r w:rsidRPr="00423FD2">
        <w:rPr>
          <w:rFonts w:ascii="Browallia New" w:eastAsia="Calibri" w:hAnsi="Browallia New" w:cs="Browallia New"/>
          <w:i/>
          <w:iCs/>
          <w:color w:val="C45911"/>
          <w:sz w:val="26"/>
          <w:szCs w:val="26"/>
          <w:cs/>
          <w:lang w:val="en-GB"/>
        </w:rPr>
        <w:t>การป้องกันความเสี่ยง</w:t>
      </w:r>
    </w:p>
    <w:p w14:paraId="6B3BC712" w14:textId="77777777" w:rsidR="00423FD2" w:rsidRDefault="00423FD2" w:rsidP="00EF0176">
      <w:pPr>
        <w:tabs>
          <w:tab w:val="clear" w:pos="454"/>
        </w:tabs>
        <w:ind w:left="540"/>
        <w:rPr>
          <w:rFonts w:ascii="Browallia New" w:eastAsia="Calibri" w:hAnsi="Browallia New" w:cs="Browallia New"/>
          <w:sz w:val="26"/>
          <w:szCs w:val="26"/>
          <w:lang w:val="en-GB"/>
        </w:rPr>
      </w:pPr>
    </w:p>
    <w:p w14:paraId="029D70E6" w14:textId="6F50E8C2" w:rsidR="00035CA0" w:rsidRDefault="00035CA0" w:rsidP="00EF0176">
      <w:pPr>
        <w:tabs>
          <w:tab w:val="clear" w:pos="454"/>
        </w:tabs>
        <w:ind w:left="540"/>
        <w:rPr>
          <w:rFonts w:ascii="Browallia New" w:eastAsia="Calibri" w:hAnsi="Browallia New" w:cs="Browallia New"/>
          <w:sz w:val="26"/>
          <w:szCs w:val="26"/>
          <w:lang w:val="en-GB"/>
        </w:rPr>
      </w:pPr>
      <w:r w:rsidRPr="00423FD2">
        <w:rPr>
          <w:rFonts w:ascii="Browallia New" w:eastAsia="Calibri" w:hAnsi="Browallia New" w:cs="Browallia New"/>
          <w:sz w:val="26"/>
          <w:szCs w:val="26"/>
          <w:cs/>
          <w:lang w:val="en-GB"/>
        </w:rPr>
        <w:t>สำรองการป้องกันความเสี่ยงของกลุ่มกิจการและบริษัทประกอบด้วยเครื่องมือป้องกันความเสี่ยงต่อไปนี้</w:t>
      </w:r>
    </w:p>
    <w:p w14:paraId="0DFE57FC" w14:textId="77777777" w:rsidR="00423FD2" w:rsidRPr="00423FD2" w:rsidRDefault="00423FD2" w:rsidP="00EF0176">
      <w:pPr>
        <w:tabs>
          <w:tab w:val="clear" w:pos="454"/>
        </w:tabs>
        <w:ind w:left="540"/>
        <w:rPr>
          <w:rFonts w:ascii="Browallia New" w:eastAsia="Calibri" w:hAnsi="Browallia New" w:cs="Browallia New"/>
          <w:b/>
          <w:bCs/>
          <w:sz w:val="26"/>
          <w:szCs w:val="26"/>
          <w:lang w:val="en-GB"/>
        </w:rPr>
      </w:pPr>
    </w:p>
    <w:tbl>
      <w:tblPr>
        <w:tblStyle w:val="TableGrid2"/>
        <w:tblW w:w="9009" w:type="dxa"/>
        <w:tblInd w:w="4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37"/>
        <w:gridCol w:w="1134"/>
        <w:gridCol w:w="1134"/>
        <w:gridCol w:w="1491"/>
        <w:gridCol w:w="1248"/>
        <w:gridCol w:w="1365"/>
      </w:tblGrid>
      <w:tr w:rsidR="00035CA0" w:rsidRPr="00E84424" w14:paraId="13851D9D" w14:textId="77777777" w:rsidTr="00423FD2">
        <w:tc>
          <w:tcPr>
            <w:tcW w:w="2637" w:type="dxa"/>
          </w:tcPr>
          <w:p w14:paraId="63961DB5" w14:textId="77777777" w:rsidR="00035CA0" w:rsidRPr="00E84424" w:rsidRDefault="00035CA0" w:rsidP="00035CA0">
            <w:pPr>
              <w:rPr>
                <w:rFonts w:ascii="Browallia New" w:eastAsia="Calibri" w:hAnsi="Browallia New" w:cs="Browallia New"/>
                <w:sz w:val="22"/>
                <w:szCs w:val="22"/>
                <w:highlight w:val="yellow"/>
              </w:rPr>
            </w:pPr>
          </w:p>
        </w:tc>
        <w:tc>
          <w:tcPr>
            <w:tcW w:w="6372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10FEA177" w14:textId="77777777" w:rsidR="00035CA0" w:rsidRPr="00E84424" w:rsidRDefault="00035CA0" w:rsidP="00423FD2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2"/>
                <w:szCs w:val="22"/>
              </w:rPr>
            </w:pPr>
            <w:r w:rsidRPr="00E84424">
              <w:rPr>
                <w:rFonts w:ascii="Browallia New" w:eastAsia="Calibri" w:hAnsi="Browallia New" w:cs="Browalli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035CA0" w:rsidRPr="00E84424" w14:paraId="7082B0D1" w14:textId="77777777" w:rsidTr="00423FD2">
        <w:tc>
          <w:tcPr>
            <w:tcW w:w="2637" w:type="dxa"/>
          </w:tcPr>
          <w:p w14:paraId="74CDB92B" w14:textId="77777777" w:rsidR="00035CA0" w:rsidRPr="00E84424" w:rsidRDefault="00035CA0" w:rsidP="00035CA0">
            <w:pPr>
              <w:rPr>
                <w:rFonts w:ascii="Browallia New" w:eastAsia="Calibri" w:hAnsi="Browallia New" w:cs="Browallia New"/>
                <w:sz w:val="22"/>
                <w:szCs w:val="22"/>
                <w:highlight w:val="yellow"/>
              </w:rPr>
            </w:pPr>
          </w:p>
        </w:tc>
        <w:tc>
          <w:tcPr>
            <w:tcW w:w="6372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13459C1D" w14:textId="77777777" w:rsidR="00035CA0" w:rsidRPr="00E84424" w:rsidRDefault="00035CA0" w:rsidP="00423FD2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2"/>
                <w:szCs w:val="22"/>
              </w:rPr>
            </w:pPr>
            <w:r w:rsidRPr="00E84424">
              <w:rPr>
                <w:rFonts w:ascii="Browallia New" w:eastAsia="Calibri" w:hAnsi="Browallia New" w:cs="Browallia New"/>
                <w:b/>
                <w:bCs/>
                <w:sz w:val="22"/>
                <w:szCs w:val="22"/>
                <w:cs/>
              </w:rPr>
              <w:t>สำรองการป้องกันความเสี่ยงในกระแสเงินสด</w:t>
            </w:r>
          </w:p>
        </w:tc>
      </w:tr>
      <w:tr w:rsidR="00035CA0" w:rsidRPr="00E84424" w14:paraId="24E15A08" w14:textId="77777777" w:rsidTr="00423FD2">
        <w:tc>
          <w:tcPr>
            <w:tcW w:w="2637" w:type="dxa"/>
          </w:tcPr>
          <w:p w14:paraId="60C6292D" w14:textId="77777777" w:rsidR="00035CA0" w:rsidRPr="00E84424" w:rsidRDefault="00035CA0" w:rsidP="00035CA0">
            <w:pPr>
              <w:rPr>
                <w:rFonts w:ascii="Browallia New" w:eastAsia="Calibri" w:hAnsi="Browallia New" w:cs="Browallia New"/>
                <w:sz w:val="22"/>
                <w:szCs w:val="22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3A5DD7EF" w14:textId="08240665" w:rsidR="00035CA0" w:rsidRPr="00E84424" w:rsidRDefault="00035CA0" w:rsidP="00423FD2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pacing w:val="-8"/>
                <w:sz w:val="24"/>
                <w:szCs w:val="24"/>
                <w:cs/>
              </w:rPr>
            </w:pPr>
            <w:r w:rsidRPr="00E84424">
              <w:rPr>
                <w:rFonts w:ascii="Browallia New" w:eastAsia="Calibri" w:hAnsi="Browallia New" w:cs="Browallia New"/>
                <w:b/>
                <w:bCs/>
                <w:spacing w:val="-8"/>
                <w:sz w:val="24"/>
                <w:szCs w:val="24"/>
                <w:cs/>
              </w:rPr>
              <w:t>สัญญา</w:t>
            </w:r>
            <w:r w:rsidR="00525BC0" w:rsidRPr="00E84424">
              <w:rPr>
                <w:rFonts w:ascii="Browallia New" w:eastAsia="Calibri" w:hAnsi="Browallia New" w:cs="Browallia New"/>
                <w:b/>
                <w:bCs/>
                <w:spacing w:val="-8"/>
                <w:sz w:val="24"/>
                <w:szCs w:val="24"/>
                <w:cs/>
              </w:rPr>
              <w:t>แลกเปลี่ยนสกุลเงิน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3D31CE81" w14:textId="77777777" w:rsidR="00035CA0" w:rsidRPr="00E84424" w:rsidRDefault="00035CA0" w:rsidP="00423FD2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pacing w:val="-8"/>
                <w:sz w:val="24"/>
                <w:szCs w:val="24"/>
                <w:cs/>
              </w:rPr>
            </w:pPr>
            <w:r w:rsidRPr="00E84424">
              <w:rPr>
                <w:rFonts w:ascii="Browallia New" w:eastAsia="Calibri" w:hAnsi="Browallia New" w:cs="Browallia New"/>
                <w:b/>
                <w:bCs/>
                <w:spacing w:val="-8"/>
                <w:sz w:val="24"/>
                <w:szCs w:val="24"/>
                <w:cs/>
              </w:rPr>
              <w:t>ต้นทุนสำรองการป้องกันความเสี่ยง</w:t>
            </w:r>
            <w:r w:rsidRPr="00E84424">
              <w:rPr>
                <w:rFonts w:ascii="Browallia New" w:eastAsia="Calibri" w:hAnsi="Browallia New" w:cs="Browallia New"/>
                <w:b/>
                <w:bCs/>
                <w:spacing w:val="-8"/>
                <w:sz w:val="24"/>
                <w:szCs w:val="24"/>
              </w:rPr>
              <w:t xml:space="preserve"> </w:t>
            </w:r>
          </w:p>
        </w:tc>
        <w:tc>
          <w:tcPr>
            <w:tcW w:w="1491" w:type="dxa"/>
            <w:tcBorders>
              <w:top w:val="single" w:sz="4" w:space="0" w:color="auto"/>
            </w:tcBorders>
            <w:vAlign w:val="bottom"/>
          </w:tcPr>
          <w:p w14:paraId="3ACC0D2B" w14:textId="5CC83102" w:rsidR="00035CA0" w:rsidRPr="00E84424" w:rsidRDefault="00035CA0" w:rsidP="00423FD2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pacing w:val="-8"/>
                <w:sz w:val="24"/>
                <w:szCs w:val="24"/>
              </w:rPr>
            </w:pPr>
            <w:r w:rsidRPr="00E84424">
              <w:rPr>
                <w:rFonts w:ascii="Browallia New" w:eastAsia="Calibri" w:hAnsi="Browallia New" w:cs="Browallia New"/>
                <w:b/>
                <w:bCs/>
                <w:spacing w:val="-8"/>
                <w:sz w:val="24"/>
                <w:szCs w:val="24"/>
                <w:cs/>
              </w:rPr>
              <w:t>สัญญา</w:t>
            </w:r>
            <w:r w:rsidR="004E7B88" w:rsidRPr="00E84424">
              <w:rPr>
                <w:rFonts w:ascii="Browallia New" w:eastAsia="Calibri" w:hAnsi="Browallia New" w:cs="Browallia New"/>
                <w:b/>
                <w:bCs/>
                <w:spacing w:val="-8"/>
                <w:sz w:val="24"/>
                <w:szCs w:val="24"/>
                <w:cs/>
              </w:rPr>
              <w:t>แลกเปลี่ยน</w:t>
            </w:r>
            <w:r w:rsidRPr="00E84424">
              <w:rPr>
                <w:rFonts w:ascii="Browallia New" w:eastAsia="Calibri" w:hAnsi="Browallia New" w:cs="Browallia New"/>
                <w:b/>
                <w:bCs/>
                <w:spacing w:val="-8"/>
                <w:sz w:val="24"/>
                <w:szCs w:val="24"/>
                <w:cs/>
              </w:rPr>
              <w:t>เงินตราต่างประเทศล่วงหน้า</w:t>
            </w:r>
          </w:p>
        </w:tc>
        <w:tc>
          <w:tcPr>
            <w:tcW w:w="1248" w:type="dxa"/>
            <w:tcBorders>
              <w:top w:val="single" w:sz="4" w:space="0" w:color="auto"/>
            </w:tcBorders>
            <w:vAlign w:val="bottom"/>
          </w:tcPr>
          <w:p w14:paraId="41221073" w14:textId="77777777" w:rsidR="00035CA0" w:rsidRPr="00E84424" w:rsidRDefault="00035CA0" w:rsidP="00423FD2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pacing w:val="-8"/>
                <w:sz w:val="24"/>
                <w:szCs w:val="24"/>
              </w:rPr>
            </w:pPr>
            <w:r w:rsidRPr="00E84424">
              <w:rPr>
                <w:rFonts w:ascii="Browallia New" w:eastAsia="Calibri" w:hAnsi="Browallia New" w:cs="Browallia New"/>
                <w:b/>
                <w:bCs/>
                <w:spacing w:val="-8"/>
                <w:sz w:val="24"/>
                <w:szCs w:val="24"/>
                <w:cs/>
              </w:rPr>
              <w:t>สัญญาแลกเปลี่ยนอัตราดอกเบี้ย</w:t>
            </w:r>
          </w:p>
        </w:tc>
        <w:tc>
          <w:tcPr>
            <w:tcW w:w="1365" w:type="dxa"/>
            <w:tcBorders>
              <w:top w:val="single" w:sz="4" w:space="0" w:color="auto"/>
            </w:tcBorders>
            <w:vAlign w:val="bottom"/>
          </w:tcPr>
          <w:p w14:paraId="52DDDFD9" w14:textId="77777777" w:rsidR="00035CA0" w:rsidRPr="00E84424" w:rsidRDefault="00035CA0" w:rsidP="00423FD2">
            <w:pPr>
              <w:tabs>
                <w:tab w:val="clear" w:pos="454"/>
              </w:tabs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pacing w:val="-8"/>
                <w:sz w:val="24"/>
                <w:szCs w:val="24"/>
                <w:cs/>
              </w:rPr>
            </w:pPr>
            <w:r w:rsidRPr="00E84424">
              <w:rPr>
                <w:rFonts w:ascii="Browallia New" w:eastAsia="Calibri" w:hAnsi="Browallia New" w:cs="Browallia New"/>
                <w:b/>
                <w:bCs/>
                <w:spacing w:val="-8"/>
                <w:sz w:val="24"/>
                <w:szCs w:val="24"/>
                <w:cs/>
              </w:rPr>
              <w:t>รวมสำรองการป้องกันความเสี่ยง</w:t>
            </w:r>
          </w:p>
        </w:tc>
      </w:tr>
      <w:tr w:rsidR="00035CA0" w:rsidRPr="00E84424" w14:paraId="714545AB" w14:textId="77777777" w:rsidTr="00423FD2">
        <w:tc>
          <w:tcPr>
            <w:tcW w:w="2637" w:type="dxa"/>
          </w:tcPr>
          <w:p w14:paraId="7447A258" w14:textId="77777777" w:rsidR="00035CA0" w:rsidRPr="00E84424" w:rsidRDefault="00035CA0" w:rsidP="00035CA0">
            <w:pPr>
              <w:rPr>
                <w:rFonts w:ascii="Browallia New" w:eastAsia="Calibri" w:hAnsi="Browallia New" w:cs="Browallia New"/>
                <w:sz w:val="22"/>
                <w:szCs w:val="22"/>
                <w:highlight w:val="yellow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7B2C0812" w14:textId="77777777" w:rsidR="00035CA0" w:rsidRPr="00E84424" w:rsidRDefault="00035CA0" w:rsidP="00423FD2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pacing w:val="-8"/>
                <w:sz w:val="24"/>
                <w:szCs w:val="24"/>
                <w:cs/>
              </w:rPr>
            </w:pPr>
            <w:r w:rsidRPr="00E84424">
              <w:rPr>
                <w:rFonts w:ascii="Browallia New" w:eastAsia="Calibri" w:hAnsi="Browallia New" w:cs="Browallia New"/>
                <w:b/>
                <w:bCs/>
                <w:spacing w:val="-8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633E8F5A" w14:textId="77777777" w:rsidR="00035CA0" w:rsidRPr="00E84424" w:rsidRDefault="00035CA0" w:rsidP="00423FD2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pacing w:val="-8"/>
                <w:sz w:val="24"/>
                <w:szCs w:val="24"/>
              </w:rPr>
            </w:pPr>
            <w:r w:rsidRPr="00E84424">
              <w:rPr>
                <w:rFonts w:ascii="Browallia New" w:eastAsia="Calibri" w:hAnsi="Browallia New" w:cs="Browallia New"/>
                <w:b/>
                <w:bCs/>
                <w:spacing w:val="-8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491" w:type="dxa"/>
            <w:tcBorders>
              <w:bottom w:val="single" w:sz="4" w:space="0" w:color="auto"/>
            </w:tcBorders>
          </w:tcPr>
          <w:p w14:paraId="720E506D" w14:textId="77777777" w:rsidR="00035CA0" w:rsidRPr="00E84424" w:rsidRDefault="00035CA0" w:rsidP="00423FD2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pacing w:val="-8"/>
                <w:sz w:val="24"/>
                <w:szCs w:val="24"/>
              </w:rPr>
            </w:pPr>
            <w:r w:rsidRPr="00E84424">
              <w:rPr>
                <w:rFonts w:ascii="Browallia New" w:eastAsia="Calibri" w:hAnsi="Browallia New" w:cs="Browallia New"/>
                <w:b/>
                <w:bCs/>
                <w:spacing w:val="-8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248" w:type="dxa"/>
            <w:tcBorders>
              <w:bottom w:val="single" w:sz="4" w:space="0" w:color="auto"/>
            </w:tcBorders>
          </w:tcPr>
          <w:p w14:paraId="2A30528C" w14:textId="77777777" w:rsidR="00035CA0" w:rsidRPr="00E84424" w:rsidRDefault="00035CA0" w:rsidP="00423FD2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pacing w:val="-8"/>
                <w:sz w:val="24"/>
                <w:szCs w:val="24"/>
              </w:rPr>
            </w:pPr>
            <w:r w:rsidRPr="00E84424">
              <w:rPr>
                <w:rFonts w:ascii="Browallia New" w:eastAsia="Calibri" w:hAnsi="Browallia New" w:cs="Browallia New"/>
                <w:b/>
                <w:bCs/>
                <w:spacing w:val="-8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365" w:type="dxa"/>
            <w:tcBorders>
              <w:bottom w:val="single" w:sz="4" w:space="0" w:color="auto"/>
            </w:tcBorders>
          </w:tcPr>
          <w:p w14:paraId="1ADB7C89" w14:textId="77777777" w:rsidR="00035CA0" w:rsidRPr="00E84424" w:rsidRDefault="00035CA0" w:rsidP="00423FD2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pacing w:val="-8"/>
                <w:sz w:val="24"/>
                <w:szCs w:val="24"/>
              </w:rPr>
            </w:pPr>
            <w:r w:rsidRPr="00E84424">
              <w:rPr>
                <w:rFonts w:ascii="Browallia New" w:eastAsia="Calibri" w:hAnsi="Browallia New" w:cs="Browallia New"/>
                <w:b/>
                <w:bCs/>
                <w:spacing w:val="-8"/>
                <w:sz w:val="24"/>
                <w:szCs w:val="24"/>
                <w:cs/>
              </w:rPr>
              <w:t>ล้านบาท</w:t>
            </w:r>
          </w:p>
        </w:tc>
      </w:tr>
      <w:tr w:rsidR="00035CA0" w:rsidRPr="00E84424" w14:paraId="0007DC40" w14:textId="77777777" w:rsidTr="00423FD2">
        <w:tc>
          <w:tcPr>
            <w:tcW w:w="2637" w:type="dxa"/>
          </w:tcPr>
          <w:p w14:paraId="098EB047" w14:textId="335C8063" w:rsidR="00035CA0" w:rsidRPr="00E84424" w:rsidRDefault="00035CA0" w:rsidP="00035CA0">
            <w:pPr>
              <w:ind w:left="175" w:hanging="175"/>
              <w:rPr>
                <w:rFonts w:ascii="Browallia New" w:eastAsia="Calibri" w:hAnsi="Browallia New" w:cs="Browallia New"/>
                <w:sz w:val="24"/>
                <w:szCs w:val="24"/>
              </w:rPr>
            </w:pPr>
            <w:r w:rsidRPr="00E84424">
              <w:rPr>
                <w:rFonts w:ascii="Browallia New" w:eastAsia="Calibri" w:hAnsi="Browallia New" w:cs="Browallia New"/>
                <w:b/>
                <w:bCs/>
                <w:sz w:val="24"/>
                <w:szCs w:val="24"/>
                <w:cs/>
              </w:rPr>
              <w:t>ยอด</w:t>
            </w:r>
            <w:r w:rsidR="00154885" w:rsidRPr="00E84424">
              <w:rPr>
                <w:rFonts w:ascii="Browallia New" w:eastAsia="Calibri" w:hAnsi="Browallia New" w:cs="Browallia New"/>
                <w:b/>
                <w:bCs/>
                <w:sz w:val="24"/>
                <w:szCs w:val="24"/>
                <w:cs/>
              </w:rPr>
              <w:t>คงเหลือ</w:t>
            </w:r>
            <w:r w:rsidRPr="00E84424">
              <w:rPr>
                <w:rFonts w:ascii="Browallia New" w:eastAsia="Calibri" w:hAnsi="Browallia New" w:cs="Browallia New"/>
                <w:b/>
                <w:bCs/>
                <w:sz w:val="24"/>
                <w:szCs w:val="24"/>
                <w:cs/>
              </w:rPr>
              <w:t xml:space="preserve"> ณ วันที่</w:t>
            </w:r>
            <w:r w:rsidR="004E7B88" w:rsidRPr="00E84424">
              <w:rPr>
                <w:rFonts w:ascii="Browallia New" w:eastAsia="Calibri" w:hAnsi="Browallia New" w:cs="Browallia New"/>
                <w:b/>
                <w:bCs/>
                <w:sz w:val="24"/>
                <w:szCs w:val="24"/>
                <w:cs/>
              </w:rPr>
              <w:t xml:space="preserve"> </w:t>
            </w:r>
            <w:r w:rsidR="00CF1017" w:rsidRPr="00CF1017">
              <w:rPr>
                <w:rFonts w:ascii="Browallia New" w:eastAsia="Calibri" w:hAnsi="Browallia New" w:cs="Browallia New"/>
                <w:b/>
                <w:bCs/>
                <w:sz w:val="24"/>
                <w:szCs w:val="24"/>
              </w:rPr>
              <w:t>1</w:t>
            </w:r>
            <w:r w:rsidR="004E7B88" w:rsidRPr="00E84424">
              <w:rPr>
                <w:rFonts w:ascii="Browallia New" w:eastAsia="Calibri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4E7B88" w:rsidRPr="00E84424">
              <w:rPr>
                <w:rFonts w:ascii="Browallia New" w:eastAsia="Calibri" w:hAnsi="Browallia New" w:cs="Browallia New"/>
                <w:b/>
                <w:bCs/>
                <w:sz w:val="24"/>
                <w:szCs w:val="24"/>
                <w:cs/>
              </w:rPr>
              <w:t xml:space="preserve">มกราคม พ.ศ. </w:t>
            </w:r>
            <w:r w:rsidR="00CF1017" w:rsidRPr="00CF1017">
              <w:rPr>
                <w:rFonts w:ascii="Browallia New" w:eastAsia="Calibri" w:hAnsi="Browallia New" w:cs="Browallia New"/>
                <w:b/>
                <w:bCs/>
                <w:sz w:val="24"/>
                <w:szCs w:val="24"/>
              </w:rPr>
              <w:t>2563</w:t>
            </w:r>
            <w:r w:rsidRPr="00E84424">
              <w:rPr>
                <w:rFonts w:ascii="Browallia New" w:eastAsia="Calibri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Pr="00E84424">
              <w:rPr>
                <w:rFonts w:ascii="Browallia New" w:eastAsia="Calibri" w:hAnsi="Browallia New" w:cs="Browallia New"/>
                <w:b/>
                <w:bCs/>
                <w:sz w:val="24"/>
                <w:szCs w:val="24"/>
                <w:cs/>
              </w:rPr>
              <w:t>- ตามที่ปรับใหม่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420D50B6" w14:textId="77777777" w:rsidR="00035CA0" w:rsidRPr="00E84424" w:rsidRDefault="00035CA0" w:rsidP="00423FD2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sz w:val="24"/>
                <w:szCs w:val="24"/>
              </w:rPr>
            </w:pPr>
          </w:p>
          <w:p w14:paraId="13DE2372" w14:textId="77777777" w:rsidR="00035CA0" w:rsidRPr="00E84424" w:rsidRDefault="00035CA0" w:rsidP="00423FD2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sz w:val="24"/>
                <w:szCs w:val="24"/>
                <w:lang w:val="en-US"/>
              </w:rPr>
            </w:pPr>
            <w:r w:rsidRPr="00E84424">
              <w:rPr>
                <w:rFonts w:ascii="Browallia New" w:eastAsia="Calibri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4C029146" w14:textId="77777777" w:rsidR="00035CA0" w:rsidRPr="00E84424" w:rsidRDefault="00035CA0" w:rsidP="00423FD2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sz w:val="24"/>
                <w:szCs w:val="24"/>
              </w:rPr>
            </w:pPr>
          </w:p>
          <w:p w14:paraId="198C0180" w14:textId="77777777" w:rsidR="00035CA0" w:rsidRPr="00E84424" w:rsidRDefault="00035CA0" w:rsidP="00423FD2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sz w:val="24"/>
                <w:szCs w:val="24"/>
              </w:rPr>
            </w:pPr>
            <w:r w:rsidRPr="00E84424">
              <w:rPr>
                <w:rFonts w:ascii="Browallia New" w:eastAsia="Calibri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91" w:type="dxa"/>
            <w:tcBorders>
              <w:top w:val="single" w:sz="4" w:space="0" w:color="auto"/>
            </w:tcBorders>
            <w:shd w:val="clear" w:color="auto" w:fill="FAFAFA"/>
          </w:tcPr>
          <w:p w14:paraId="2B224186" w14:textId="77777777" w:rsidR="00035CA0" w:rsidRPr="00E84424" w:rsidRDefault="00035CA0" w:rsidP="00423FD2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sz w:val="24"/>
                <w:szCs w:val="24"/>
              </w:rPr>
            </w:pPr>
          </w:p>
          <w:p w14:paraId="5C388A18" w14:textId="77777777" w:rsidR="00035CA0" w:rsidRPr="00E84424" w:rsidRDefault="00035CA0" w:rsidP="00423FD2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sz w:val="24"/>
                <w:szCs w:val="24"/>
              </w:rPr>
            </w:pPr>
            <w:r w:rsidRPr="00E84424">
              <w:rPr>
                <w:rFonts w:ascii="Browallia New" w:eastAsia="Calibri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48" w:type="dxa"/>
            <w:tcBorders>
              <w:top w:val="single" w:sz="4" w:space="0" w:color="auto"/>
            </w:tcBorders>
            <w:shd w:val="clear" w:color="auto" w:fill="FAFAFA"/>
          </w:tcPr>
          <w:p w14:paraId="0016A173" w14:textId="77777777" w:rsidR="00035CA0" w:rsidRPr="00E84424" w:rsidRDefault="00035CA0" w:rsidP="00423FD2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sz w:val="24"/>
                <w:szCs w:val="24"/>
                <w:lang w:val="en-US"/>
              </w:rPr>
            </w:pPr>
          </w:p>
          <w:p w14:paraId="7F3C6D60" w14:textId="19CE42DE" w:rsidR="00035CA0" w:rsidRPr="00E84424" w:rsidRDefault="00035CA0" w:rsidP="00423FD2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sz w:val="24"/>
                <w:szCs w:val="24"/>
                <w:lang w:val="en-US"/>
              </w:rPr>
            </w:pPr>
            <w:r w:rsidRPr="00E84424">
              <w:rPr>
                <w:rFonts w:ascii="Browallia New" w:eastAsia="Calibri" w:hAnsi="Browallia New" w:cs="Browallia New"/>
                <w:sz w:val="24"/>
                <w:szCs w:val="24"/>
                <w:lang w:val="en-US"/>
              </w:rPr>
              <w:t>(</w:t>
            </w:r>
            <w:r w:rsidR="00CF1017" w:rsidRPr="00CF1017">
              <w:rPr>
                <w:rFonts w:ascii="Browallia New" w:eastAsia="Calibri" w:hAnsi="Browallia New" w:cs="Browallia New"/>
                <w:sz w:val="24"/>
                <w:szCs w:val="24"/>
              </w:rPr>
              <w:t>331</w:t>
            </w:r>
            <w:r w:rsidRPr="00E84424">
              <w:rPr>
                <w:rFonts w:ascii="Browallia New" w:eastAsia="Calibri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365" w:type="dxa"/>
            <w:tcBorders>
              <w:top w:val="single" w:sz="4" w:space="0" w:color="auto"/>
            </w:tcBorders>
            <w:shd w:val="clear" w:color="auto" w:fill="FAFAFA"/>
          </w:tcPr>
          <w:p w14:paraId="4C3CE959" w14:textId="77777777" w:rsidR="00035CA0" w:rsidRPr="00E84424" w:rsidRDefault="00035CA0" w:rsidP="00423FD2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sz w:val="24"/>
                <w:szCs w:val="24"/>
              </w:rPr>
            </w:pPr>
          </w:p>
          <w:p w14:paraId="57D0CAFB" w14:textId="2EB3EFBD" w:rsidR="00035CA0" w:rsidRPr="00E84424" w:rsidRDefault="00035CA0" w:rsidP="00423FD2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sz w:val="24"/>
                <w:szCs w:val="24"/>
              </w:rPr>
            </w:pPr>
            <w:r w:rsidRPr="00E84424">
              <w:rPr>
                <w:rFonts w:ascii="Browallia New" w:eastAsia="Calibri" w:hAnsi="Browallia New" w:cs="Browallia New"/>
                <w:sz w:val="24"/>
                <w:szCs w:val="24"/>
              </w:rPr>
              <w:t>(</w:t>
            </w:r>
            <w:r w:rsidR="00CF1017" w:rsidRPr="00CF1017">
              <w:rPr>
                <w:rFonts w:ascii="Browallia New" w:eastAsia="Calibri" w:hAnsi="Browallia New" w:cs="Browallia New"/>
                <w:sz w:val="24"/>
                <w:szCs w:val="24"/>
              </w:rPr>
              <w:t>331</w:t>
            </w:r>
            <w:r w:rsidRPr="00E84424">
              <w:rPr>
                <w:rFonts w:ascii="Browallia New" w:eastAsia="Calibri" w:hAnsi="Browallia New" w:cs="Browallia New"/>
                <w:sz w:val="24"/>
                <w:szCs w:val="24"/>
              </w:rPr>
              <w:t>)</w:t>
            </w:r>
          </w:p>
        </w:tc>
      </w:tr>
      <w:tr w:rsidR="00035CA0" w:rsidRPr="00E84424" w14:paraId="6BC8CE4F" w14:textId="77777777" w:rsidTr="00423FD2">
        <w:tc>
          <w:tcPr>
            <w:tcW w:w="2637" w:type="dxa"/>
          </w:tcPr>
          <w:p w14:paraId="4899274A" w14:textId="77777777" w:rsidR="00035CA0" w:rsidRPr="00E84424" w:rsidRDefault="00035CA0" w:rsidP="00035CA0">
            <w:pPr>
              <w:ind w:left="589" w:hanging="589"/>
              <w:rPr>
                <w:rFonts w:ascii="Browallia New" w:eastAsia="Calibri" w:hAnsi="Browallia New" w:cs="Browallia New"/>
                <w:sz w:val="24"/>
                <w:szCs w:val="24"/>
              </w:rPr>
            </w:pPr>
            <w:r w:rsidRPr="00EF0176">
              <w:rPr>
                <w:rFonts w:ascii="Browallia New" w:eastAsia="Calibri" w:hAnsi="Browallia New" w:cs="Browallia New"/>
                <w:sz w:val="24"/>
                <w:szCs w:val="24"/>
                <w:u w:val="single"/>
                <w:cs/>
              </w:rPr>
              <w:t>บวก</w:t>
            </w:r>
            <w:r w:rsidRPr="00E84424">
              <w:rPr>
                <w:rFonts w:ascii="Browallia New" w:eastAsia="Calibri" w:hAnsi="Browallia New" w:cs="Browallia New"/>
                <w:sz w:val="24"/>
                <w:szCs w:val="24"/>
              </w:rPr>
              <w:t xml:space="preserve">: </w:t>
            </w:r>
            <w:r w:rsidRPr="00E84424">
              <w:rPr>
                <w:rFonts w:ascii="Browallia New" w:eastAsia="Calibri" w:hAnsi="Browallia New" w:cs="Browallia New"/>
                <w:sz w:val="24"/>
                <w:szCs w:val="24"/>
                <w:cs/>
              </w:rPr>
              <w:t>การเปลี่ยนแปลงในมูลค่ายุติธรรมของเครื่องมือป้องกันความเสี่ยงรับรู้ในกำไรขาดทุนเบ็ดเสร็จอื่น</w:t>
            </w:r>
          </w:p>
        </w:tc>
        <w:tc>
          <w:tcPr>
            <w:tcW w:w="1134" w:type="dxa"/>
            <w:shd w:val="clear" w:color="auto" w:fill="FAFAFA"/>
          </w:tcPr>
          <w:p w14:paraId="368529E3" w14:textId="77777777" w:rsidR="00035CA0" w:rsidRPr="00E84424" w:rsidRDefault="00035CA0" w:rsidP="00423FD2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sz w:val="24"/>
                <w:szCs w:val="24"/>
              </w:rPr>
            </w:pPr>
          </w:p>
          <w:p w14:paraId="2DA4AF13" w14:textId="77777777" w:rsidR="00035CA0" w:rsidRPr="00E84424" w:rsidRDefault="00035CA0" w:rsidP="00423FD2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sz w:val="24"/>
                <w:szCs w:val="24"/>
              </w:rPr>
            </w:pPr>
          </w:p>
          <w:p w14:paraId="21DD3BEE" w14:textId="77777777" w:rsidR="00035CA0" w:rsidRPr="00E84424" w:rsidRDefault="00035CA0" w:rsidP="00423FD2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sz w:val="24"/>
                <w:szCs w:val="24"/>
              </w:rPr>
            </w:pPr>
          </w:p>
          <w:p w14:paraId="3F50CCA3" w14:textId="5BEC5447" w:rsidR="00035CA0" w:rsidRPr="00E84424" w:rsidRDefault="00035CA0" w:rsidP="00423FD2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sz w:val="24"/>
                <w:szCs w:val="24"/>
              </w:rPr>
            </w:pPr>
            <w:r w:rsidRPr="00E84424">
              <w:rPr>
                <w:rFonts w:ascii="Browallia New" w:eastAsia="Calibri" w:hAnsi="Browallia New" w:cs="Browallia New"/>
                <w:sz w:val="24"/>
                <w:szCs w:val="24"/>
              </w:rPr>
              <w:t>(</w:t>
            </w:r>
            <w:r w:rsidR="00CF1017" w:rsidRPr="00CF1017">
              <w:rPr>
                <w:rFonts w:ascii="Browallia New" w:eastAsia="Calibri" w:hAnsi="Browallia New" w:cs="Browallia New"/>
                <w:sz w:val="24"/>
                <w:szCs w:val="24"/>
              </w:rPr>
              <w:t>675</w:t>
            </w:r>
            <w:r w:rsidRPr="00E84424">
              <w:rPr>
                <w:rFonts w:ascii="Browallia New" w:eastAsia="Calibri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34" w:type="dxa"/>
            <w:shd w:val="clear" w:color="auto" w:fill="FAFAFA"/>
          </w:tcPr>
          <w:p w14:paraId="19C76561" w14:textId="77777777" w:rsidR="00035CA0" w:rsidRPr="00E84424" w:rsidRDefault="00035CA0" w:rsidP="00423FD2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sz w:val="24"/>
                <w:szCs w:val="24"/>
              </w:rPr>
            </w:pPr>
          </w:p>
          <w:p w14:paraId="1188FDC0" w14:textId="77777777" w:rsidR="00035CA0" w:rsidRPr="00E84424" w:rsidRDefault="00035CA0" w:rsidP="00423FD2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sz w:val="24"/>
                <w:szCs w:val="24"/>
              </w:rPr>
            </w:pPr>
          </w:p>
          <w:p w14:paraId="4F7B7B7A" w14:textId="77777777" w:rsidR="00035CA0" w:rsidRPr="00E84424" w:rsidRDefault="00035CA0" w:rsidP="00423FD2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sz w:val="24"/>
                <w:szCs w:val="24"/>
              </w:rPr>
            </w:pPr>
          </w:p>
          <w:p w14:paraId="4F3CD129" w14:textId="77777777" w:rsidR="00035CA0" w:rsidRPr="00E84424" w:rsidRDefault="00035CA0" w:rsidP="00423FD2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sz w:val="24"/>
                <w:szCs w:val="24"/>
              </w:rPr>
            </w:pPr>
            <w:r w:rsidRPr="00E84424">
              <w:rPr>
                <w:rFonts w:ascii="Browallia New" w:eastAsia="Calibri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91" w:type="dxa"/>
            <w:shd w:val="clear" w:color="auto" w:fill="FAFAFA"/>
          </w:tcPr>
          <w:p w14:paraId="6B30E390" w14:textId="77777777" w:rsidR="00035CA0" w:rsidRPr="00E84424" w:rsidRDefault="00035CA0" w:rsidP="00423FD2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sz w:val="24"/>
                <w:szCs w:val="24"/>
              </w:rPr>
            </w:pPr>
          </w:p>
          <w:p w14:paraId="4D970B11" w14:textId="77777777" w:rsidR="00035CA0" w:rsidRPr="00E84424" w:rsidRDefault="00035CA0" w:rsidP="00423FD2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sz w:val="24"/>
                <w:szCs w:val="24"/>
              </w:rPr>
            </w:pPr>
          </w:p>
          <w:p w14:paraId="3690597A" w14:textId="77777777" w:rsidR="00035CA0" w:rsidRPr="00E84424" w:rsidRDefault="00035CA0" w:rsidP="00423FD2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sz w:val="24"/>
                <w:szCs w:val="24"/>
              </w:rPr>
            </w:pPr>
          </w:p>
          <w:p w14:paraId="5AC5700A" w14:textId="3EEB1AE8" w:rsidR="00035CA0" w:rsidRPr="00E84424" w:rsidRDefault="00035CA0" w:rsidP="00423FD2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sz w:val="24"/>
                <w:szCs w:val="24"/>
              </w:rPr>
            </w:pPr>
            <w:r w:rsidRPr="00E84424">
              <w:rPr>
                <w:rFonts w:ascii="Browallia New" w:eastAsia="Calibri" w:hAnsi="Browallia New" w:cs="Browallia New"/>
                <w:sz w:val="24"/>
                <w:szCs w:val="24"/>
              </w:rPr>
              <w:t>(</w:t>
            </w:r>
            <w:r w:rsidR="00CF1017" w:rsidRPr="00CF1017">
              <w:rPr>
                <w:rFonts w:ascii="Browallia New" w:eastAsia="Calibri" w:hAnsi="Browallia New" w:cs="Browallia New"/>
                <w:sz w:val="24"/>
                <w:szCs w:val="24"/>
              </w:rPr>
              <w:t>21</w:t>
            </w:r>
            <w:r w:rsidRPr="00E84424">
              <w:rPr>
                <w:rFonts w:ascii="Browallia New" w:eastAsia="Calibri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48" w:type="dxa"/>
            <w:shd w:val="clear" w:color="auto" w:fill="FAFAFA"/>
          </w:tcPr>
          <w:p w14:paraId="63681DDA" w14:textId="77777777" w:rsidR="00035CA0" w:rsidRPr="00E84424" w:rsidRDefault="00035CA0" w:rsidP="00423FD2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sz w:val="24"/>
                <w:szCs w:val="24"/>
              </w:rPr>
            </w:pPr>
          </w:p>
          <w:p w14:paraId="2C4E1574" w14:textId="77777777" w:rsidR="00035CA0" w:rsidRPr="00E84424" w:rsidRDefault="00035CA0" w:rsidP="00423FD2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sz w:val="24"/>
                <w:szCs w:val="24"/>
              </w:rPr>
            </w:pPr>
          </w:p>
          <w:p w14:paraId="4A99D423" w14:textId="77777777" w:rsidR="00035CA0" w:rsidRPr="00E84424" w:rsidRDefault="00035CA0" w:rsidP="00423FD2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sz w:val="24"/>
                <w:szCs w:val="24"/>
              </w:rPr>
            </w:pPr>
          </w:p>
          <w:p w14:paraId="0A6C2A1F" w14:textId="3154C244" w:rsidR="00035CA0" w:rsidRPr="00E84424" w:rsidRDefault="00035CA0" w:rsidP="00423FD2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sz w:val="24"/>
                <w:szCs w:val="24"/>
                <w:lang w:val="en-US"/>
              </w:rPr>
            </w:pPr>
            <w:r w:rsidRPr="00E84424">
              <w:rPr>
                <w:rFonts w:ascii="Browallia New" w:eastAsia="Calibri" w:hAnsi="Browallia New" w:cs="Browallia New"/>
                <w:sz w:val="24"/>
                <w:szCs w:val="24"/>
                <w:lang w:val="en-US"/>
              </w:rPr>
              <w:t>(</w:t>
            </w:r>
            <w:r w:rsidR="00CF1017" w:rsidRPr="00CF1017">
              <w:rPr>
                <w:rFonts w:ascii="Browallia New" w:eastAsia="Calibri" w:hAnsi="Browallia New" w:cs="Browallia New"/>
                <w:sz w:val="24"/>
                <w:szCs w:val="24"/>
              </w:rPr>
              <w:t>204</w:t>
            </w:r>
            <w:r w:rsidRPr="00E84424">
              <w:rPr>
                <w:rFonts w:ascii="Browallia New" w:eastAsia="Calibri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365" w:type="dxa"/>
            <w:shd w:val="clear" w:color="auto" w:fill="FAFAFA"/>
          </w:tcPr>
          <w:p w14:paraId="72988DD9" w14:textId="77777777" w:rsidR="00035CA0" w:rsidRPr="00E84424" w:rsidRDefault="00035CA0" w:rsidP="00423FD2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sz w:val="24"/>
                <w:szCs w:val="24"/>
              </w:rPr>
            </w:pPr>
          </w:p>
          <w:p w14:paraId="6186AC93" w14:textId="77777777" w:rsidR="00035CA0" w:rsidRPr="00E84424" w:rsidRDefault="00035CA0" w:rsidP="00423FD2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sz w:val="24"/>
                <w:szCs w:val="24"/>
              </w:rPr>
            </w:pPr>
          </w:p>
          <w:p w14:paraId="06976F3A" w14:textId="77777777" w:rsidR="00035CA0" w:rsidRPr="00E84424" w:rsidRDefault="00035CA0" w:rsidP="00423FD2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sz w:val="24"/>
                <w:szCs w:val="24"/>
              </w:rPr>
            </w:pPr>
          </w:p>
          <w:p w14:paraId="7A92C627" w14:textId="7D57605A" w:rsidR="00035CA0" w:rsidRPr="00E84424" w:rsidRDefault="00035CA0" w:rsidP="00423FD2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sz w:val="24"/>
                <w:szCs w:val="24"/>
              </w:rPr>
            </w:pPr>
            <w:r w:rsidRPr="00E84424">
              <w:rPr>
                <w:rFonts w:ascii="Browallia New" w:eastAsia="Calibri" w:hAnsi="Browallia New" w:cs="Browallia New"/>
                <w:sz w:val="24"/>
                <w:szCs w:val="24"/>
              </w:rPr>
              <w:t>(</w:t>
            </w:r>
            <w:r w:rsidR="00CF1017" w:rsidRPr="00CF1017">
              <w:rPr>
                <w:rFonts w:ascii="Browallia New" w:eastAsia="Calibri" w:hAnsi="Browallia New" w:cs="Browallia New"/>
                <w:sz w:val="24"/>
                <w:szCs w:val="24"/>
              </w:rPr>
              <w:t>900</w:t>
            </w:r>
            <w:r w:rsidRPr="00E84424">
              <w:rPr>
                <w:rFonts w:ascii="Browallia New" w:eastAsia="Calibri" w:hAnsi="Browallia New" w:cs="Browallia New"/>
                <w:sz w:val="24"/>
                <w:szCs w:val="24"/>
              </w:rPr>
              <w:t>)</w:t>
            </w:r>
          </w:p>
        </w:tc>
      </w:tr>
      <w:tr w:rsidR="00035CA0" w:rsidRPr="00E84424" w14:paraId="30553823" w14:textId="77777777" w:rsidTr="00423FD2">
        <w:tc>
          <w:tcPr>
            <w:tcW w:w="2637" w:type="dxa"/>
          </w:tcPr>
          <w:p w14:paraId="119FAE8E" w14:textId="77777777" w:rsidR="00035CA0" w:rsidRPr="00E84424" w:rsidRDefault="00035CA0" w:rsidP="00035CA0">
            <w:pPr>
              <w:ind w:left="589" w:hanging="589"/>
              <w:rPr>
                <w:rFonts w:ascii="Browallia New" w:eastAsia="Calibri" w:hAnsi="Browallia New" w:cs="Browallia New"/>
                <w:sz w:val="24"/>
                <w:szCs w:val="24"/>
              </w:rPr>
            </w:pPr>
            <w:r w:rsidRPr="00EF0176">
              <w:rPr>
                <w:rFonts w:ascii="Browallia New" w:eastAsia="Calibri" w:hAnsi="Browallia New" w:cs="Browallia New"/>
                <w:sz w:val="24"/>
                <w:szCs w:val="24"/>
                <w:u w:val="single"/>
                <w:cs/>
              </w:rPr>
              <w:t>บวก</w:t>
            </w:r>
            <w:r w:rsidRPr="00E84424">
              <w:rPr>
                <w:rFonts w:ascii="Browallia New" w:eastAsia="Calibri" w:hAnsi="Browallia New" w:cs="Browallia New"/>
                <w:sz w:val="24"/>
                <w:szCs w:val="24"/>
              </w:rPr>
              <w:t xml:space="preserve">: </w:t>
            </w:r>
            <w:r w:rsidRPr="00E84424">
              <w:rPr>
                <w:rFonts w:ascii="Browallia New" w:eastAsia="Calibri" w:hAnsi="Browallia New" w:cs="Browallia New"/>
                <w:sz w:val="24"/>
                <w:szCs w:val="24"/>
                <w:cs/>
              </w:rPr>
              <w:t>ต้นทุนการป้องกันความเสี่ยงรอรับรู้ที่รับรู้ในกำไรขาดทุนเบ็ดเสร็จอื่น</w:t>
            </w:r>
          </w:p>
        </w:tc>
        <w:tc>
          <w:tcPr>
            <w:tcW w:w="1134" w:type="dxa"/>
            <w:shd w:val="clear" w:color="auto" w:fill="FAFAFA"/>
          </w:tcPr>
          <w:p w14:paraId="35F828D2" w14:textId="77777777" w:rsidR="00035CA0" w:rsidRPr="00E84424" w:rsidRDefault="00035CA0" w:rsidP="00423FD2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sz w:val="24"/>
                <w:szCs w:val="24"/>
              </w:rPr>
            </w:pPr>
          </w:p>
          <w:p w14:paraId="0C42D2B7" w14:textId="77777777" w:rsidR="00035CA0" w:rsidRPr="00E84424" w:rsidRDefault="00035CA0" w:rsidP="00423FD2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sz w:val="24"/>
                <w:szCs w:val="24"/>
              </w:rPr>
            </w:pPr>
          </w:p>
          <w:p w14:paraId="7A9A6276" w14:textId="77777777" w:rsidR="00035CA0" w:rsidRPr="00E84424" w:rsidRDefault="00035CA0" w:rsidP="00423FD2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sz w:val="24"/>
                <w:szCs w:val="24"/>
              </w:rPr>
            </w:pPr>
            <w:r w:rsidRPr="00E84424">
              <w:rPr>
                <w:rFonts w:ascii="Browallia New" w:eastAsia="Calibri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FAFAFA"/>
          </w:tcPr>
          <w:p w14:paraId="0FC03A9D" w14:textId="77777777" w:rsidR="00035CA0" w:rsidRPr="00E84424" w:rsidRDefault="00035CA0" w:rsidP="00423FD2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sz w:val="24"/>
                <w:szCs w:val="24"/>
              </w:rPr>
            </w:pPr>
          </w:p>
          <w:p w14:paraId="5C954252" w14:textId="77777777" w:rsidR="00035CA0" w:rsidRPr="00E84424" w:rsidRDefault="00035CA0" w:rsidP="00423FD2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sz w:val="24"/>
                <w:szCs w:val="24"/>
              </w:rPr>
            </w:pPr>
          </w:p>
          <w:p w14:paraId="651E20D9" w14:textId="4653CFC9" w:rsidR="00035CA0" w:rsidRPr="00E84424" w:rsidRDefault="00CF1017" w:rsidP="00423FD2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sz w:val="24"/>
                <w:szCs w:val="24"/>
              </w:rPr>
            </w:pPr>
            <w:r w:rsidRPr="00CF1017">
              <w:rPr>
                <w:rFonts w:ascii="Browallia New" w:eastAsia="Calibri" w:hAnsi="Browallia New" w:cs="Browallia New"/>
                <w:sz w:val="24"/>
                <w:szCs w:val="24"/>
              </w:rPr>
              <w:t>444</w:t>
            </w:r>
          </w:p>
        </w:tc>
        <w:tc>
          <w:tcPr>
            <w:tcW w:w="1491" w:type="dxa"/>
            <w:shd w:val="clear" w:color="auto" w:fill="FAFAFA"/>
          </w:tcPr>
          <w:p w14:paraId="4FDF1599" w14:textId="77777777" w:rsidR="00035CA0" w:rsidRPr="00E84424" w:rsidRDefault="00035CA0" w:rsidP="00423FD2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sz w:val="24"/>
                <w:szCs w:val="24"/>
              </w:rPr>
            </w:pPr>
          </w:p>
          <w:p w14:paraId="3C4C7695" w14:textId="77777777" w:rsidR="00035CA0" w:rsidRPr="00E84424" w:rsidRDefault="00035CA0" w:rsidP="00423FD2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sz w:val="24"/>
                <w:szCs w:val="24"/>
              </w:rPr>
            </w:pPr>
          </w:p>
          <w:p w14:paraId="5C6E1076" w14:textId="77777777" w:rsidR="00035CA0" w:rsidRPr="00E84424" w:rsidRDefault="00035CA0" w:rsidP="00423FD2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sz w:val="24"/>
                <w:szCs w:val="24"/>
              </w:rPr>
            </w:pPr>
            <w:r w:rsidRPr="00E84424">
              <w:rPr>
                <w:rFonts w:ascii="Browallia New" w:eastAsia="Calibri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48" w:type="dxa"/>
            <w:shd w:val="clear" w:color="auto" w:fill="FAFAFA"/>
          </w:tcPr>
          <w:p w14:paraId="057A7303" w14:textId="77777777" w:rsidR="00035CA0" w:rsidRPr="00E84424" w:rsidRDefault="00035CA0" w:rsidP="00423FD2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sz w:val="24"/>
                <w:szCs w:val="24"/>
              </w:rPr>
            </w:pPr>
          </w:p>
          <w:p w14:paraId="459ADC08" w14:textId="77777777" w:rsidR="00035CA0" w:rsidRPr="00E84424" w:rsidRDefault="00035CA0" w:rsidP="00423FD2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sz w:val="24"/>
                <w:szCs w:val="24"/>
              </w:rPr>
            </w:pPr>
          </w:p>
          <w:p w14:paraId="60F8039C" w14:textId="77777777" w:rsidR="00035CA0" w:rsidRPr="00E84424" w:rsidRDefault="00035CA0" w:rsidP="00423FD2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sz w:val="24"/>
                <w:szCs w:val="24"/>
              </w:rPr>
            </w:pPr>
            <w:r w:rsidRPr="00E84424">
              <w:rPr>
                <w:rFonts w:ascii="Browallia New" w:eastAsia="Calibri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5" w:type="dxa"/>
            <w:shd w:val="clear" w:color="auto" w:fill="FAFAFA"/>
          </w:tcPr>
          <w:p w14:paraId="25AF564F" w14:textId="77777777" w:rsidR="00035CA0" w:rsidRPr="00E84424" w:rsidRDefault="00035CA0" w:rsidP="00423FD2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sz w:val="24"/>
                <w:szCs w:val="24"/>
              </w:rPr>
            </w:pPr>
          </w:p>
          <w:p w14:paraId="528ED7FC" w14:textId="77777777" w:rsidR="00035CA0" w:rsidRPr="00E84424" w:rsidRDefault="00035CA0" w:rsidP="00423FD2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sz w:val="24"/>
                <w:szCs w:val="24"/>
              </w:rPr>
            </w:pPr>
          </w:p>
          <w:p w14:paraId="4D00BCBB" w14:textId="6C9FE2B2" w:rsidR="00035CA0" w:rsidRPr="00E84424" w:rsidRDefault="00CF1017" w:rsidP="00423FD2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sz w:val="24"/>
                <w:szCs w:val="24"/>
              </w:rPr>
            </w:pPr>
            <w:r w:rsidRPr="00CF1017">
              <w:rPr>
                <w:rFonts w:ascii="Browallia New" w:eastAsia="Calibri" w:hAnsi="Browallia New" w:cs="Browallia New"/>
                <w:sz w:val="24"/>
                <w:szCs w:val="24"/>
              </w:rPr>
              <w:t>444</w:t>
            </w:r>
          </w:p>
        </w:tc>
      </w:tr>
      <w:tr w:rsidR="00035CA0" w:rsidRPr="00E84424" w14:paraId="138952F7" w14:textId="77777777" w:rsidTr="00423FD2">
        <w:tc>
          <w:tcPr>
            <w:tcW w:w="2637" w:type="dxa"/>
          </w:tcPr>
          <w:p w14:paraId="50576743" w14:textId="77777777" w:rsidR="00035CA0" w:rsidRPr="00E84424" w:rsidRDefault="00035CA0" w:rsidP="00035CA0">
            <w:pPr>
              <w:ind w:left="589" w:hanging="589"/>
              <w:rPr>
                <w:rFonts w:ascii="Browallia New" w:eastAsia="Calibri" w:hAnsi="Browallia New" w:cs="Browallia New"/>
                <w:sz w:val="24"/>
                <w:szCs w:val="24"/>
              </w:rPr>
            </w:pPr>
            <w:r w:rsidRPr="00EF0176">
              <w:rPr>
                <w:rFonts w:ascii="Browallia New" w:eastAsia="Calibri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E84424">
              <w:rPr>
                <w:rFonts w:ascii="Browallia New" w:eastAsia="Calibri" w:hAnsi="Browallia New" w:cs="Browallia New"/>
                <w:sz w:val="24"/>
                <w:szCs w:val="24"/>
              </w:rPr>
              <w:t xml:space="preserve">: </w:t>
            </w:r>
            <w:r w:rsidRPr="00E84424">
              <w:rPr>
                <w:rFonts w:ascii="Browallia New" w:eastAsia="Calibri" w:hAnsi="Browallia New" w:cs="Browallia New"/>
                <w:sz w:val="24"/>
                <w:szCs w:val="24"/>
                <w:cs/>
              </w:rPr>
              <w:t>ภาษีเงินได้รอการตัดบัญชี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4421594B" w14:textId="1C5644CB" w:rsidR="00035CA0" w:rsidRPr="00E84424" w:rsidRDefault="00CF1017" w:rsidP="00423FD2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sz w:val="24"/>
                <w:szCs w:val="24"/>
              </w:rPr>
            </w:pPr>
            <w:r w:rsidRPr="00CF1017">
              <w:rPr>
                <w:rFonts w:ascii="Browallia New" w:eastAsia="Calibri" w:hAnsi="Browallia New" w:cs="Browallia New"/>
                <w:sz w:val="24"/>
                <w:szCs w:val="24"/>
              </w:rPr>
              <w:t>135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4E6B77EC" w14:textId="6CFB9D5F" w:rsidR="00035CA0" w:rsidRPr="00E84424" w:rsidRDefault="00035CA0" w:rsidP="00423FD2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sz w:val="24"/>
                <w:szCs w:val="24"/>
              </w:rPr>
            </w:pPr>
            <w:r w:rsidRPr="00E84424">
              <w:rPr>
                <w:rFonts w:ascii="Browallia New" w:eastAsia="Calibri" w:hAnsi="Browallia New" w:cs="Browallia New"/>
                <w:sz w:val="24"/>
                <w:szCs w:val="24"/>
              </w:rPr>
              <w:t>(</w:t>
            </w:r>
            <w:r w:rsidR="00CF1017" w:rsidRPr="00CF1017">
              <w:rPr>
                <w:rFonts w:ascii="Browallia New" w:eastAsia="Calibri" w:hAnsi="Browallia New" w:cs="Browallia New"/>
                <w:sz w:val="24"/>
                <w:szCs w:val="24"/>
              </w:rPr>
              <w:t>89</w:t>
            </w:r>
            <w:r w:rsidRPr="00E84424">
              <w:rPr>
                <w:rFonts w:ascii="Browallia New" w:eastAsia="Calibri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91" w:type="dxa"/>
            <w:tcBorders>
              <w:bottom w:val="single" w:sz="4" w:space="0" w:color="auto"/>
            </w:tcBorders>
            <w:shd w:val="clear" w:color="auto" w:fill="FAFAFA"/>
          </w:tcPr>
          <w:p w14:paraId="0BE4853C" w14:textId="4E007EB4" w:rsidR="00035CA0" w:rsidRPr="00E84424" w:rsidRDefault="00CF1017" w:rsidP="00423FD2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sz w:val="24"/>
                <w:szCs w:val="24"/>
              </w:rPr>
            </w:pPr>
            <w:r w:rsidRPr="00CF1017">
              <w:rPr>
                <w:rFonts w:ascii="Browallia New" w:eastAsia="Calibri" w:hAnsi="Browallia New" w:cs="Browallia New"/>
                <w:sz w:val="24"/>
                <w:szCs w:val="24"/>
              </w:rPr>
              <w:t>4</w:t>
            </w:r>
          </w:p>
        </w:tc>
        <w:tc>
          <w:tcPr>
            <w:tcW w:w="1248" w:type="dxa"/>
            <w:tcBorders>
              <w:bottom w:val="single" w:sz="4" w:space="0" w:color="auto"/>
            </w:tcBorders>
            <w:shd w:val="clear" w:color="auto" w:fill="FAFAFA"/>
          </w:tcPr>
          <w:p w14:paraId="58D802DF" w14:textId="4500B0AA" w:rsidR="00035CA0" w:rsidRPr="00E84424" w:rsidRDefault="00CF1017" w:rsidP="00423FD2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sz w:val="24"/>
                <w:szCs w:val="24"/>
              </w:rPr>
            </w:pPr>
            <w:r w:rsidRPr="00CF1017">
              <w:rPr>
                <w:rFonts w:ascii="Browallia New" w:eastAsia="Calibri" w:hAnsi="Browallia New" w:cs="Browallia New"/>
                <w:sz w:val="24"/>
                <w:szCs w:val="24"/>
              </w:rPr>
              <w:t>107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FAFAFA"/>
          </w:tcPr>
          <w:p w14:paraId="71F30810" w14:textId="2A011D8E" w:rsidR="00035CA0" w:rsidRPr="00E84424" w:rsidRDefault="00CF1017" w:rsidP="00423FD2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sz w:val="24"/>
                <w:szCs w:val="24"/>
              </w:rPr>
            </w:pPr>
            <w:r w:rsidRPr="00CF1017">
              <w:rPr>
                <w:rFonts w:ascii="Browallia New" w:eastAsia="Calibri" w:hAnsi="Browallia New" w:cs="Browallia New"/>
                <w:sz w:val="24"/>
                <w:szCs w:val="24"/>
              </w:rPr>
              <w:t>157</w:t>
            </w:r>
          </w:p>
        </w:tc>
      </w:tr>
      <w:tr w:rsidR="00035CA0" w:rsidRPr="00E84424" w14:paraId="4E6624D0" w14:textId="77777777" w:rsidTr="00423FD2">
        <w:tc>
          <w:tcPr>
            <w:tcW w:w="2637" w:type="dxa"/>
          </w:tcPr>
          <w:p w14:paraId="164078AB" w14:textId="77777777" w:rsidR="00035CA0" w:rsidRPr="00E84424" w:rsidRDefault="00035CA0" w:rsidP="00035CA0">
            <w:pPr>
              <w:rPr>
                <w:rFonts w:ascii="Browallia New" w:eastAsia="Calibri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4261EEAB" w14:textId="77777777" w:rsidR="00035CA0" w:rsidRPr="00E84424" w:rsidRDefault="00035CA0" w:rsidP="00423FD2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420DF8F4" w14:textId="77777777" w:rsidR="00035CA0" w:rsidRPr="00E84424" w:rsidRDefault="00035CA0" w:rsidP="00423FD2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sz w:val="24"/>
                <w:szCs w:val="24"/>
              </w:rPr>
            </w:pPr>
          </w:p>
        </w:tc>
        <w:tc>
          <w:tcPr>
            <w:tcW w:w="1491" w:type="dxa"/>
            <w:tcBorders>
              <w:top w:val="single" w:sz="4" w:space="0" w:color="auto"/>
            </w:tcBorders>
            <w:shd w:val="clear" w:color="auto" w:fill="FAFAFA"/>
          </w:tcPr>
          <w:p w14:paraId="2D147285" w14:textId="77777777" w:rsidR="00035CA0" w:rsidRPr="00E84424" w:rsidRDefault="00035CA0" w:rsidP="00423FD2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sz w:val="24"/>
                <w:szCs w:val="24"/>
              </w:rPr>
            </w:pPr>
          </w:p>
        </w:tc>
        <w:tc>
          <w:tcPr>
            <w:tcW w:w="1248" w:type="dxa"/>
            <w:tcBorders>
              <w:top w:val="single" w:sz="4" w:space="0" w:color="auto"/>
            </w:tcBorders>
            <w:shd w:val="clear" w:color="auto" w:fill="FAFAFA"/>
          </w:tcPr>
          <w:p w14:paraId="047A35E8" w14:textId="77777777" w:rsidR="00035CA0" w:rsidRPr="00E84424" w:rsidRDefault="00035CA0" w:rsidP="00423FD2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4" w:space="0" w:color="auto"/>
            </w:tcBorders>
            <w:shd w:val="clear" w:color="auto" w:fill="FAFAFA"/>
          </w:tcPr>
          <w:p w14:paraId="5F72B3BC" w14:textId="77777777" w:rsidR="00035CA0" w:rsidRPr="00E84424" w:rsidRDefault="00035CA0" w:rsidP="00423FD2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sz w:val="24"/>
                <w:szCs w:val="24"/>
              </w:rPr>
            </w:pPr>
          </w:p>
        </w:tc>
      </w:tr>
      <w:tr w:rsidR="00035CA0" w:rsidRPr="00E84424" w14:paraId="389CA161" w14:textId="77777777" w:rsidTr="00423FD2">
        <w:tc>
          <w:tcPr>
            <w:tcW w:w="2637" w:type="dxa"/>
          </w:tcPr>
          <w:p w14:paraId="3F9F2085" w14:textId="4C124881" w:rsidR="00035CA0" w:rsidRPr="00E84424" w:rsidRDefault="00035CA0" w:rsidP="00035CA0">
            <w:pPr>
              <w:ind w:left="317" w:hanging="317"/>
              <w:rPr>
                <w:rFonts w:ascii="Browallia New" w:eastAsia="Calibri" w:hAnsi="Browallia New" w:cs="Browallia New"/>
                <w:b/>
                <w:bCs/>
                <w:sz w:val="24"/>
                <w:szCs w:val="24"/>
              </w:rPr>
            </w:pPr>
            <w:r w:rsidRPr="00E84424">
              <w:rPr>
                <w:rFonts w:ascii="Browallia New" w:eastAsia="Calibri" w:hAnsi="Browallia New" w:cs="Browallia New"/>
                <w:b/>
                <w:bCs/>
                <w:sz w:val="24"/>
                <w:szCs w:val="24"/>
                <w:cs/>
              </w:rPr>
              <w:t>ยอดคงเหลือ ณ วันที่</w:t>
            </w:r>
            <w:r w:rsidR="004E7B88" w:rsidRPr="00E84424">
              <w:rPr>
                <w:rFonts w:ascii="Browallia New" w:eastAsia="Calibri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CF1017" w:rsidRPr="00CF1017">
              <w:rPr>
                <w:rFonts w:ascii="Browallia New" w:eastAsia="Calibri" w:hAnsi="Browallia New" w:cs="Browallia New"/>
                <w:b/>
                <w:bCs/>
                <w:sz w:val="24"/>
                <w:szCs w:val="24"/>
              </w:rPr>
              <w:t>31</w:t>
            </w:r>
            <w:r w:rsidR="004E7B88" w:rsidRPr="00E84424">
              <w:rPr>
                <w:rFonts w:ascii="Browallia New" w:eastAsia="Calibri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4E7B88" w:rsidRPr="00E84424">
              <w:rPr>
                <w:rFonts w:ascii="Browallia New" w:eastAsia="Calibri" w:hAnsi="Browallia New" w:cs="Browallia New"/>
                <w:b/>
                <w:bCs/>
                <w:sz w:val="24"/>
                <w:szCs w:val="24"/>
                <w:cs/>
              </w:rPr>
              <w:t xml:space="preserve">ธันวาคม พ.ศ. </w:t>
            </w:r>
            <w:r w:rsidR="00CF1017" w:rsidRPr="00CF1017">
              <w:rPr>
                <w:rFonts w:ascii="Browallia New" w:eastAsia="Calibri" w:hAnsi="Browallia New" w:cs="Browalli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56AF69CE" w14:textId="77777777" w:rsidR="00035CA0" w:rsidRPr="00E84424" w:rsidRDefault="00035CA0" w:rsidP="00423FD2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sz w:val="24"/>
                <w:szCs w:val="24"/>
              </w:rPr>
            </w:pPr>
          </w:p>
          <w:p w14:paraId="227AD55C" w14:textId="65CEFCAF" w:rsidR="00035CA0" w:rsidRPr="00E84424" w:rsidRDefault="00035CA0" w:rsidP="00423FD2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sz w:val="24"/>
                <w:szCs w:val="24"/>
              </w:rPr>
            </w:pPr>
            <w:r w:rsidRPr="00E84424">
              <w:rPr>
                <w:rFonts w:ascii="Browallia New" w:eastAsia="Calibri" w:hAnsi="Browallia New" w:cs="Browallia New"/>
                <w:sz w:val="24"/>
                <w:szCs w:val="24"/>
              </w:rPr>
              <w:t>(</w:t>
            </w:r>
            <w:r w:rsidR="00CF1017" w:rsidRPr="00CF1017">
              <w:rPr>
                <w:rFonts w:ascii="Browallia New" w:eastAsia="Calibri" w:hAnsi="Browallia New" w:cs="Browallia New"/>
                <w:sz w:val="24"/>
                <w:szCs w:val="24"/>
              </w:rPr>
              <w:t>540</w:t>
            </w:r>
            <w:r w:rsidRPr="00E84424">
              <w:rPr>
                <w:rFonts w:ascii="Browallia New" w:eastAsia="Calibri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5D57F5E0" w14:textId="77777777" w:rsidR="00035CA0" w:rsidRPr="00E84424" w:rsidRDefault="00035CA0" w:rsidP="00423FD2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sz w:val="24"/>
                <w:szCs w:val="24"/>
              </w:rPr>
            </w:pPr>
          </w:p>
          <w:p w14:paraId="128068D8" w14:textId="012CAB33" w:rsidR="00035CA0" w:rsidRPr="00E84424" w:rsidRDefault="00CF1017" w:rsidP="00423FD2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sz w:val="24"/>
                <w:szCs w:val="24"/>
              </w:rPr>
            </w:pPr>
            <w:r w:rsidRPr="00CF1017">
              <w:rPr>
                <w:rFonts w:ascii="Browallia New" w:eastAsia="Calibri" w:hAnsi="Browallia New" w:cs="Browallia New"/>
                <w:sz w:val="24"/>
                <w:szCs w:val="24"/>
              </w:rPr>
              <w:t>355</w:t>
            </w:r>
          </w:p>
        </w:tc>
        <w:tc>
          <w:tcPr>
            <w:tcW w:w="1491" w:type="dxa"/>
            <w:tcBorders>
              <w:bottom w:val="single" w:sz="4" w:space="0" w:color="auto"/>
            </w:tcBorders>
            <w:shd w:val="clear" w:color="auto" w:fill="FAFAFA"/>
          </w:tcPr>
          <w:p w14:paraId="6342F178" w14:textId="77777777" w:rsidR="00035CA0" w:rsidRPr="00E84424" w:rsidRDefault="00035CA0" w:rsidP="00423FD2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sz w:val="24"/>
                <w:szCs w:val="24"/>
              </w:rPr>
            </w:pPr>
          </w:p>
          <w:p w14:paraId="1A3681FB" w14:textId="74A6EC50" w:rsidR="00035CA0" w:rsidRPr="00E84424" w:rsidRDefault="00035CA0" w:rsidP="00423FD2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sz w:val="24"/>
                <w:szCs w:val="24"/>
              </w:rPr>
            </w:pPr>
            <w:r w:rsidRPr="00E84424">
              <w:rPr>
                <w:rFonts w:ascii="Browallia New" w:eastAsia="Calibri" w:hAnsi="Browallia New" w:cs="Browallia New"/>
                <w:sz w:val="24"/>
                <w:szCs w:val="24"/>
              </w:rPr>
              <w:t>(</w:t>
            </w:r>
            <w:r w:rsidR="00CF1017" w:rsidRPr="00CF1017">
              <w:rPr>
                <w:rFonts w:ascii="Browallia New" w:eastAsia="Calibri" w:hAnsi="Browallia New" w:cs="Browallia New"/>
                <w:sz w:val="24"/>
                <w:szCs w:val="24"/>
              </w:rPr>
              <w:t>17</w:t>
            </w:r>
            <w:r w:rsidRPr="00E84424">
              <w:rPr>
                <w:rFonts w:ascii="Browallia New" w:eastAsia="Calibri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48" w:type="dxa"/>
            <w:tcBorders>
              <w:bottom w:val="single" w:sz="4" w:space="0" w:color="auto"/>
            </w:tcBorders>
            <w:shd w:val="clear" w:color="auto" w:fill="FAFAFA"/>
          </w:tcPr>
          <w:p w14:paraId="3825378D" w14:textId="77777777" w:rsidR="00035CA0" w:rsidRPr="00E84424" w:rsidRDefault="00035CA0" w:rsidP="00423FD2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sz w:val="24"/>
                <w:szCs w:val="24"/>
              </w:rPr>
            </w:pPr>
          </w:p>
          <w:p w14:paraId="06D0ED00" w14:textId="12967D2B" w:rsidR="00035CA0" w:rsidRPr="00E84424" w:rsidRDefault="00035CA0" w:rsidP="00423FD2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sz w:val="24"/>
                <w:szCs w:val="24"/>
              </w:rPr>
            </w:pPr>
            <w:r w:rsidRPr="00E84424">
              <w:rPr>
                <w:rFonts w:ascii="Browallia New" w:eastAsia="Calibri" w:hAnsi="Browallia New" w:cs="Browallia New"/>
                <w:sz w:val="24"/>
                <w:szCs w:val="24"/>
              </w:rPr>
              <w:t>(</w:t>
            </w:r>
            <w:r w:rsidR="00CF1017" w:rsidRPr="00CF1017">
              <w:rPr>
                <w:rFonts w:ascii="Browallia New" w:eastAsia="Calibri" w:hAnsi="Browallia New" w:cs="Browallia New"/>
                <w:sz w:val="24"/>
                <w:szCs w:val="24"/>
              </w:rPr>
              <w:t>428</w:t>
            </w:r>
            <w:r w:rsidRPr="00E84424">
              <w:rPr>
                <w:rFonts w:ascii="Browallia New" w:eastAsia="Calibri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FAFAFA"/>
          </w:tcPr>
          <w:p w14:paraId="1820C523" w14:textId="77777777" w:rsidR="00035CA0" w:rsidRPr="00E84424" w:rsidRDefault="00035CA0" w:rsidP="00423FD2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sz w:val="24"/>
                <w:szCs w:val="24"/>
              </w:rPr>
            </w:pPr>
          </w:p>
          <w:p w14:paraId="3C3782AB" w14:textId="2D771157" w:rsidR="00035CA0" w:rsidRPr="00E84424" w:rsidRDefault="00035CA0" w:rsidP="00423FD2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sz w:val="24"/>
                <w:szCs w:val="24"/>
                <w:lang w:val="en-US"/>
              </w:rPr>
            </w:pPr>
            <w:r w:rsidRPr="00E84424">
              <w:rPr>
                <w:rFonts w:ascii="Browallia New" w:eastAsia="Calibri" w:hAnsi="Browallia New" w:cs="Browallia New"/>
                <w:sz w:val="24"/>
                <w:szCs w:val="24"/>
              </w:rPr>
              <w:t>(</w:t>
            </w:r>
            <w:r w:rsidR="00CF1017" w:rsidRPr="00CF1017">
              <w:rPr>
                <w:rFonts w:ascii="Browallia New" w:eastAsia="Calibri" w:hAnsi="Browallia New" w:cs="Browallia New"/>
                <w:sz w:val="24"/>
                <w:szCs w:val="24"/>
              </w:rPr>
              <w:t>630</w:t>
            </w:r>
            <w:r w:rsidRPr="00E84424">
              <w:rPr>
                <w:rFonts w:ascii="Browallia New" w:eastAsia="Calibri" w:hAnsi="Browallia New" w:cs="Browallia New"/>
                <w:sz w:val="24"/>
                <w:szCs w:val="24"/>
              </w:rPr>
              <w:t>)</w:t>
            </w:r>
          </w:p>
        </w:tc>
      </w:tr>
    </w:tbl>
    <w:p w14:paraId="33221415" w14:textId="6F6A3049" w:rsidR="0056135B" w:rsidRPr="00E84424" w:rsidRDefault="0056135B" w:rsidP="0049608F">
      <w:pPr>
        <w:rPr>
          <w:rFonts w:ascii="Browallia New" w:eastAsia="Calibri" w:hAnsi="Browallia New" w:cs="Browallia New"/>
          <w:sz w:val="8"/>
          <w:szCs w:val="8"/>
          <w:highlight w:val="yellow"/>
          <w:lang w:val="en-GB"/>
        </w:rPr>
      </w:pPr>
    </w:p>
    <w:tbl>
      <w:tblPr>
        <w:tblStyle w:val="TableGrid2"/>
        <w:tblW w:w="9032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70"/>
        <w:gridCol w:w="1407"/>
        <w:gridCol w:w="1503"/>
        <w:gridCol w:w="1888"/>
        <w:gridCol w:w="1564"/>
      </w:tblGrid>
      <w:tr w:rsidR="00035CA0" w:rsidRPr="00E84424" w14:paraId="1732B331" w14:textId="77777777" w:rsidTr="00423FD2">
        <w:tc>
          <w:tcPr>
            <w:tcW w:w="2670" w:type="dxa"/>
          </w:tcPr>
          <w:p w14:paraId="347130BB" w14:textId="77777777" w:rsidR="00035CA0" w:rsidRPr="00E84424" w:rsidRDefault="00035CA0" w:rsidP="00035CA0">
            <w:pPr>
              <w:rPr>
                <w:rFonts w:ascii="Browallia New" w:eastAsia="Calibri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636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674E45" w14:textId="77777777" w:rsidR="00035CA0" w:rsidRPr="00E84424" w:rsidRDefault="00035CA0" w:rsidP="00423FD2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E84424">
              <w:rPr>
                <w:rFonts w:ascii="Browallia New" w:eastAsia="Calibri" w:hAnsi="Browallia New" w:cs="Browalli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035CA0" w:rsidRPr="00E84424" w14:paraId="4E8119BF" w14:textId="77777777" w:rsidTr="00423FD2">
        <w:tc>
          <w:tcPr>
            <w:tcW w:w="2670" w:type="dxa"/>
          </w:tcPr>
          <w:p w14:paraId="0F1117AD" w14:textId="77777777" w:rsidR="00035CA0" w:rsidRPr="00E84424" w:rsidRDefault="00035CA0" w:rsidP="00035CA0">
            <w:pPr>
              <w:rPr>
                <w:rFonts w:ascii="Browallia New" w:eastAsia="Calibri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636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C5F628" w14:textId="77777777" w:rsidR="00035CA0" w:rsidRPr="00E84424" w:rsidRDefault="00035CA0" w:rsidP="00423FD2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4"/>
                <w:szCs w:val="24"/>
              </w:rPr>
            </w:pPr>
            <w:r w:rsidRPr="00E84424">
              <w:rPr>
                <w:rFonts w:ascii="Browallia New" w:eastAsia="Calibri" w:hAnsi="Browallia New" w:cs="Browallia New"/>
                <w:b/>
                <w:bCs/>
                <w:sz w:val="24"/>
                <w:szCs w:val="24"/>
                <w:cs/>
              </w:rPr>
              <w:t>สำรองการป้องกันความเสี่ยงในกระแสเงินสด</w:t>
            </w:r>
          </w:p>
        </w:tc>
      </w:tr>
      <w:tr w:rsidR="00035CA0" w:rsidRPr="00E84424" w14:paraId="0F6CEBA7" w14:textId="77777777" w:rsidTr="00423FD2">
        <w:tc>
          <w:tcPr>
            <w:tcW w:w="2670" w:type="dxa"/>
          </w:tcPr>
          <w:p w14:paraId="49C59D96" w14:textId="77777777" w:rsidR="00035CA0" w:rsidRPr="00E84424" w:rsidRDefault="00035CA0" w:rsidP="00035CA0">
            <w:pPr>
              <w:rPr>
                <w:rFonts w:ascii="Browallia New" w:eastAsia="Calibri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14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9AD600" w14:textId="49FA70EB" w:rsidR="00035CA0" w:rsidRPr="00E84424" w:rsidRDefault="00035CA0" w:rsidP="00423FD2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pacing w:val="-8"/>
                <w:sz w:val="24"/>
                <w:szCs w:val="24"/>
                <w:cs/>
              </w:rPr>
            </w:pPr>
            <w:r w:rsidRPr="00E84424">
              <w:rPr>
                <w:rFonts w:ascii="Browallia New" w:eastAsia="Calibri" w:hAnsi="Browallia New" w:cs="Browallia New"/>
                <w:b/>
                <w:bCs/>
                <w:spacing w:val="-8"/>
                <w:sz w:val="24"/>
                <w:szCs w:val="24"/>
                <w:cs/>
              </w:rPr>
              <w:t>สัญญา</w:t>
            </w:r>
            <w:r w:rsidR="00525BC0" w:rsidRPr="00E84424">
              <w:rPr>
                <w:rFonts w:ascii="Browallia New" w:eastAsia="Calibri" w:hAnsi="Browallia New" w:cs="Browallia New"/>
                <w:b/>
                <w:bCs/>
                <w:spacing w:val="-8"/>
                <w:sz w:val="24"/>
                <w:szCs w:val="24"/>
                <w:cs/>
              </w:rPr>
              <w:t>แลกเปลี่ยนสกุลเงิน</w:t>
            </w:r>
          </w:p>
        </w:tc>
        <w:tc>
          <w:tcPr>
            <w:tcW w:w="150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108C4D" w14:textId="77777777" w:rsidR="00035CA0" w:rsidRPr="00E84424" w:rsidRDefault="00035CA0" w:rsidP="00423FD2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E84424">
              <w:rPr>
                <w:rFonts w:ascii="Browallia New" w:eastAsia="Calibri" w:hAnsi="Browallia New" w:cs="Browallia New"/>
                <w:b/>
                <w:bCs/>
                <w:spacing w:val="-6"/>
                <w:sz w:val="24"/>
                <w:szCs w:val="24"/>
                <w:cs/>
              </w:rPr>
              <w:t>ต้นทุนสำรองการป้องกันความเสี่ยง</w:t>
            </w:r>
            <w:r w:rsidRPr="00E84424">
              <w:rPr>
                <w:rFonts w:ascii="Browallia New" w:eastAsia="Calibri" w:hAnsi="Browallia New" w:cs="Browallia New"/>
                <w:b/>
                <w:bCs/>
                <w:spacing w:val="-6"/>
                <w:sz w:val="24"/>
                <w:szCs w:val="24"/>
              </w:rPr>
              <w:t xml:space="preserve"> </w:t>
            </w:r>
          </w:p>
        </w:tc>
        <w:tc>
          <w:tcPr>
            <w:tcW w:w="18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E338B1" w14:textId="7D8D7660" w:rsidR="00035CA0" w:rsidRPr="00E84424" w:rsidRDefault="00035CA0" w:rsidP="00423FD2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pacing w:val="-6"/>
                <w:sz w:val="24"/>
                <w:szCs w:val="24"/>
              </w:rPr>
            </w:pPr>
            <w:r w:rsidRPr="00E84424">
              <w:rPr>
                <w:rFonts w:ascii="Browallia New" w:eastAsia="Calibri" w:hAnsi="Browallia New" w:cs="Browallia New"/>
                <w:b/>
                <w:bCs/>
                <w:spacing w:val="-6"/>
                <w:sz w:val="24"/>
                <w:szCs w:val="24"/>
                <w:cs/>
              </w:rPr>
              <w:t>สัญญา</w:t>
            </w:r>
            <w:r w:rsidR="004E7B88" w:rsidRPr="00E84424">
              <w:rPr>
                <w:rFonts w:ascii="Browallia New" w:eastAsia="Calibri" w:hAnsi="Browallia New" w:cs="Browallia New"/>
                <w:b/>
                <w:bCs/>
                <w:spacing w:val="-6"/>
                <w:sz w:val="24"/>
                <w:szCs w:val="24"/>
                <w:cs/>
              </w:rPr>
              <w:t>แลกเปลี่ยน</w:t>
            </w:r>
            <w:r w:rsidRPr="00E84424">
              <w:rPr>
                <w:rFonts w:ascii="Browallia New" w:eastAsia="Calibri" w:hAnsi="Browallia New" w:cs="Browallia New"/>
                <w:b/>
                <w:bCs/>
                <w:spacing w:val="-6"/>
                <w:sz w:val="24"/>
                <w:szCs w:val="24"/>
                <w:cs/>
              </w:rPr>
              <w:t>เงินตราต่างประเทศล่วงหน้า</w:t>
            </w:r>
          </w:p>
        </w:tc>
        <w:tc>
          <w:tcPr>
            <w:tcW w:w="15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02CC86" w14:textId="77777777" w:rsidR="00035CA0" w:rsidRPr="00E84424" w:rsidRDefault="00035CA0" w:rsidP="00423FD2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E84424">
              <w:rPr>
                <w:rFonts w:ascii="Browallia New" w:eastAsia="Calibri" w:hAnsi="Browallia New" w:cs="Browallia New"/>
                <w:b/>
                <w:bCs/>
                <w:spacing w:val="-6"/>
                <w:sz w:val="24"/>
                <w:szCs w:val="24"/>
                <w:cs/>
              </w:rPr>
              <w:t>รวมสำรองการป้องกันความเสี่ยง</w:t>
            </w:r>
          </w:p>
        </w:tc>
      </w:tr>
      <w:tr w:rsidR="00035CA0" w:rsidRPr="00E84424" w14:paraId="23BBBF8C" w14:textId="77777777" w:rsidTr="00423FD2">
        <w:tc>
          <w:tcPr>
            <w:tcW w:w="2670" w:type="dxa"/>
          </w:tcPr>
          <w:p w14:paraId="60991745" w14:textId="77777777" w:rsidR="00035CA0" w:rsidRPr="00E84424" w:rsidRDefault="00035CA0" w:rsidP="00035CA0">
            <w:pPr>
              <w:rPr>
                <w:rFonts w:ascii="Browallia New" w:eastAsia="Calibri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1407" w:type="dxa"/>
            <w:tcBorders>
              <w:bottom w:val="single" w:sz="4" w:space="0" w:color="auto"/>
            </w:tcBorders>
            <w:shd w:val="clear" w:color="auto" w:fill="auto"/>
          </w:tcPr>
          <w:p w14:paraId="6C1E9558" w14:textId="77777777" w:rsidR="00035CA0" w:rsidRPr="00E84424" w:rsidRDefault="00035CA0" w:rsidP="00423FD2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pacing w:val="-8"/>
                <w:sz w:val="24"/>
                <w:szCs w:val="24"/>
                <w:cs/>
              </w:rPr>
            </w:pPr>
            <w:r w:rsidRPr="00E84424">
              <w:rPr>
                <w:rFonts w:ascii="Browallia New" w:eastAsia="Calibri" w:hAnsi="Browallia New" w:cs="Browallia New"/>
                <w:b/>
                <w:bCs/>
                <w:spacing w:val="-8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503" w:type="dxa"/>
            <w:tcBorders>
              <w:bottom w:val="single" w:sz="4" w:space="0" w:color="auto"/>
            </w:tcBorders>
            <w:shd w:val="clear" w:color="auto" w:fill="auto"/>
          </w:tcPr>
          <w:p w14:paraId="6C5444A8" w14:textId="77777777" w:rsidR="00035CA0" w:rsidRPr="00E84424" w:rsidRDefault="00035CA0" w:rsidP="00423FD2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pacing w:val="-8"/>
                <w:sz w:val="24"/>
                <w:szCs w:val="24"/>
              </w:rPr>
            </w:pPr>
            <w:r w:rsidRPr="00E84424">
              <w:rPr>
                <w:rFonts w:ascii="Browallia New" w:eastAsia="Calibri" w:hAnsi="Browallia New" w:cs="Browallia New"/>
                <w:b/>
                <w:bCs/>
                <w:spacing w:val="-8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888" w:type="dxa"/>
            <w:tcBorders>
              <w:bottom w:val="single" w:sz="4" w:space="0" w:color="auto"/>
            </w:tcBorders>
            <w:shd w:val="clear" w:color="auto" w:fill="auto"/>
          </w:tcPr>
          <w:p w14:paraId="77DACC40" w14:textId="77777777" w:rsidR="00035CA0" w:rsidRPr="00E84424" w:rsidRDefault="00035CA0" w:rsidP="00423FD2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pacing w:val="-8"/>
                <w:sz w:val="24"/>
                <w:szCs w:val="24"/>
              </w:rPr>
            </w:pPr>
            <w:r w:rsidRPr="00E84424">
              <w:rPr>
                <w:rFonts w:ascii="Browallia New" w:eastAsia="Calibri" w:hAnsi="Browallia New" w:cs="Browallia New"/>
                <w:b/>
                <w:bCs/>
                <w:spacing w:val="-8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564" w:type="dxa"/>
            <w:tcBorders>
              <w:bottom w:val="single" w:sz="4" w:space="0" w:color="auto"/>
            </w:tcBorders>
            <w:shd w:val="clear" w:color="auto" w:fill="auto"/>
          </w:tcPr>
          <w:p w14:paraId="1FDAB0C2" w14:textId="77777777" w:rsidR="00035CA0" w:rsidRPr="00E84424" w:rsidRDefault="00035CA0" w:rsidP="00423FD2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pacing w:val="-8"/>
                <w:sz w:val="24"/>
                <w:szCs w:val="24"/>
              </w:rPr>
            </w:pPr>
            <w:r w:rsidRPr="00E84424">
              <w:rPr>
                <w:rFonts w:ascii="Browallia New" w:eastAsia="Calibri" w:hAnsi="Browallia New" w:cs="Browallia New"/>
                <w:b/>
                <w:bCs/>
                <w:spacing w:val="-8"/>
                <w:sz w:val="24"/>
                <w:szCs w:val="24"/>
                <w:cs/>
              </w:rPr>
              <w:t>ล้านบาท</w:t>
            </w:r>
          </w:p>
        </w:tc>
      </w:tr>
      <w:tr w:rsidR="00035CA0" w:rsidRPr="00E84424" w14:paraId="7A575ED1" w14:textId="77777777" w:rsidTr="00423FD2">
        <w:trPr>
          <w:trHeight w:val="467"/>
        </w:trPr>
        <w:tc>
          <w:tcPr>
            <w:tcW w:w="2670" w:type="dxa"/>
          </w:tcPr>
          <w:p w14:paraId="74B012C2" w14:textId="137D3FE2" w:rsidR="00035CA0" w:rsidRPr="00E84424" w:rsidRDefault="00035CA0" w:rsidP="00035CA0">
            <w:pPr>
              <w:ind w:left="175" w:hanging="175"/>
              <w:rPr>
                <w:rFonts w:ascii="Browallia New" w:eastAsia="Calibri" w:hAnsi="Browallia New" w:cs="Browallia New"/>
                <w:b/>
                <w:bCs/>
                <w:sz w:val="24"/>
                <w:szCs w:val="24"/>
                <w:cs/>
              </w:rPr>
            </w:pPr>
            <w:r w:rsidRPr="00E84424">
              <w:rPr>
                <w:rFonts w:ascii="Browallia New" w:eastAsia="Calibri" w:hAnsi="Browallia New" w:cs="Browallia New"/>
                <w:b/>
                <w:bCs/>
                <w:sz w:val="24"/>
                <w:szCs w:val="24"/>
                <w:cs/>
              </w:rPr>
              <w:t>ยอด</w:t>
            </w:r>
            <w:r w:rsidR="00154885" w:rsidRPr="00E84424">
              <w:rPr>
                <w:rFonts w:ascii="Browallia New" w:eastAsia="Calibri" w:hAnsi="Browallia New" w:cs="Browallia New"/>
                <w:b/>
                <w:bCs/>
                <w:sz w:val="24"/>
                <w:szCs w:val="24"/>
                <w:cs/>
              </w:rPr>
              <w:t>คงเหลือ</w:t>
            </w:r>
            <w:r w:rsidRPr="00E84424">
              <w:rPr>
                <w:rFonts w:ascii="Browallia New" w:eastAsia="Calibri" w:hAnsi="Browallia New" w:cs="Browallia New"/>
                <w:b/>
                <w:bCs/>
                <w:sz w:val="24"/>
                <w:szCs w:val="24"/>
                <w:cs/>
              </w:rPr>
              <w:t xml:space="preserve"> ณ วันที่</w:t>
            </w:r>
            <w:r w:rsidR="004E7B88" w:rsidRPr="00E84424">
              <w:rPr>
                <w:rFonts w:ascii="Browallia New" w:eastAsia="Calibri" w:hAnsi="Browallia New" w:cs="Browallia New"/>
                <w:b/>
                <w:bCs/>
                <w:sz w:val="24"/>
                <w:szCs w:val="24"/>
                <w:cs/>
              </w:rPr>
              <w:t xml:space="preserve"> </w:t>
            </w:r>
            <w:r w:rsidR="00CF1017" w:rsidRPr="00CF1017">
              <w:rPr>
                <w:rFonts w:ascii="Browallia New" w:eastAsia="Calibri" w:hAnsi="Browallia New" w:cs="Browallia New"/>
                <w:b/>
                <w:bCs/>
                <w:sz w:val="24"/>
                <w:szCs w:val="24"/>
              </w:rPr>
              <w:t>1</w:t>
            </w:r>
            <w:r w:rsidR="004E7B88" w:rsidRPr="00E84424">
              <w:rPr>
                <w:rFonts w:ascii="Browallia New" w:eastAsia="Calibri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4E7B88" w:rsidRPr="00E84424">
              <w:rPr>
                <w:rFonts w:ascii="Browallia New" w:eastAsia="Calibri" w:hAnsi="Browallia New" w:cs="Browallia New"/>
                <w:b/>
                <w:bCs/>
                <w:sz w:val="24"/>
                <w:szCs w:val="24"/>
                <w:cs/>
              </w:rPr>
              <w:t xml:space="preserve">มกราคม พ.ศ. </w:t>
            </w:r>
            <w:r w:rsidR="00CF1017" w:rsidRPr="00CF1017">
              <w:rPr>
                <w:rFonts w:ascii="Browallia New" w:eastAsia="Calibri" w:hAnsi="Browallia New" w:cs="Browallia New"/>
                <w:b/>
                <w:bCs/>
                <w:sz w:val="24"/>
                <w:szCs w:val="24"/>
              </w:rPr>
              <w:t>2563</w:t>
            </w:r>
            <w:r w:rsidRPr="00E84424">
              <w:rPr>
                <w:rFonts w:ascii="Browallia New" w:eastAsia="Calibri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Pr="00E84424">
              <w:rPr>
                <w:rFonts w:ascii="Browallia New" w:eastAsia="Calibri" w:hAnsi="Browallia New" w:cs="Browallia New"/>
                <w:b/>
                <w:bCs/>
                <w:sz w:val="24"/>
                <w:szCs w:val="24"/>
                <w:cs/>
              </w:rPr>
              <w:t>- ตามที่ปรับใหม่</w:t>
            </w:r>
          </w:p>
        </w:tc>
        <w:tc>
          <w:tcPr>
            <w:tcW w:w="140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BB79601" w14:textId="10BE2031" w:rsidR="00035CA0" w:rsidRPr="00E84424" w:rsidRDefault="006B685C" w:rsidP="00423FD2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sz w:val="24"/>
                <w:szCs w:val="24"/>
                <w:lang w:val="en-US"/>
              </w:rPr>
            </w:pPr>
            <w:r w:rsidRPr="00E84424">
              <w:rPr>
                <w:rFonts w:ascii="Browallia New" w:eastAsia="Calibri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50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1F3B3F2" w14:textId="77777777" w:rsidR="00035CA0" w:rsidRPr="00E84424" w:rsidRDefault="00035CA0" w:rsidP="00423FD2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sz w:val="24"/>
                <w:szCs w:val="24"/>
              </w:rPr>
            </w:pPr>
            <w:r w:rsidRPr="00E84424">
              <w:rPr>
                <w:rFonts w:ascii="Browallia New" w:eastAsia="Calibri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88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F3B5A1" w14:textId="31308E81" w:rsidR="00035CA0" w:rsidRPr="00E84424" w:rsidRDefault="006B685C" w:rsidP="00423FD2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sz w:val="24"/>
                <w:szCs w:val="24"/>
              </w:rPr>
            </w:pPr>
            <w:r w:rsidRPr="00E84424">
              <w:rPr>
                <w:rFonts w:ascii="Browallia New" w:eastAsia="Calibri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5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8779C5" w14:textId="2ED7B14C" w:rsidR="00035CA0" w:rsidRPr="00E84424" w:rsidRDefault="006B685C" w:rsidP="00423FD2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sz w:val="24"/>
                <w:szCs w:val="24"/>
                <w:lang w:val="en-US"/>
              </w:rPr>
            </w:pPr>
            <w:r w:rsidRPr="00E84424">
              <w:rPr>
                <w:rFonts w:ascii="Browallia New" w:eastAsia="Calibri" w:hAnsi="Browallia New" w:cs="Browallia New"/>
                <w:sz w:val="24"/>
                <w:szCs w:val="24"/>
                <w:lang w:val="en-US"/>
              </w:rPr>
              <w:t>-</w:t>
            </w:r>
          </w:p>
        </w:tc>
      </w:tr>
      <w:tr w:rsidR="006B685C" w:rsidRPr="00E84424" w14:paraId="5CF48AB8" w14:textId="77777777" w:rsidTr="00423FD2">
        <w:tc>
          <w:tcPr>
            <w:tcW w:w="2670" w:type="dxa"/>
          </w:tcPr>
          <w:p w14:paraId="04DD797B" w14:textId="77777777" w:rsidR="006B685C" w:rsidRPr="00E84424" w:rsidRDefault="006B685C" w:rsidP="006B685C">
            <w:pPr>
              <w:ind w:left="589" w:hanging="589"/>
              <w:rPr>
                <w:rFonts w:ascii="Browallia New" w:eastAsia="Calibri" w:hAnsi="Browallia New" w:cs="Browallia New"/>
                <w:sz w:val="24"/>
                <w:szCs w:val="24"/>
              </w:rPr>
            </w:pPr>
            <w:r w:rsidRPr="00EF0176">
              <w:rPr>
                <w:rFonts w:ascii="Browallia New" w:eastAsia="Calibri" w:hAnsi="Browallia New" w:cs="Browallia New"/>
                <w:sz w:val="24"/>
                <w:szCs w:val="24"/>
                <w:u w:val="single"/>
                <w:cs/>
              </w:rPr>
              <w:t>บวก</w:t>
            </w:r>
            <w:r w:rsidRPr="00E84424">
              <w:rPr>
                <w:rFonts w:ascii="Browallia New" w:eastAsia="Calibri" w:hAnsi="Browallia New" w:cs="Browallia New"/>
                <w:sz w:val="24"/>
                <w:szCs w:val="24"/>
              </w:rPr>
              <w:t xml:space="preserve">: </w:t>
            </w:r>
            <w:r w:rsidRPr="00E84424">
              <w:rPr>
                <w:rFonts w:ascii="Browallia New" w:eastAsia="Calibri" w:hAnsi="Browallia New" w:cs="Browallia New"/>
                <w:sz w:val="24"/>
                <w:szCs w:val="24"/>
                <w:cs/>
              </w:rPr>
              <w:t>การเปลี่ยนแปลงในมูลค่ายุติธรรมของเครื่องมือป้องกันความเสี่ยงรับรู้ในกำไรขาดทุนเบ็ดเสร็จอื่น</w:t>
            </w:r>
          </w:p>
        </w:tc>
        <w:tc>
          <w:tcPr>
            <w:tcW w:w="1407" w:type="dxa"/>
            <w:shd w:val="clear" w:color="auto" w:fill="FAFAFA"/>
            <w:vAlign w:val="bottom"/>
          </w:tcPr>
          <w:p w14:paraId="3501834C" w14:textId="77777777" w:rsidR="006B685C" w:rsidRPr="00E84424" w:rsidRDefault="006B685C" w:rsidP="00423FD2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sz w:val="24"/>
                <w:szCs w:val="24"/>
              </w:rPr>
            </w:pPr>
          </w:p>
          <w:p w14:paraId="1616CA30" w14:textId="77777777" w:rsidR="006B685C" w:rsidRPr="00E84424" w:rsidRDefault="006B685C" w:rsidP="00423FD2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sz w:val="24"/>
                <w:szCs w:val="24"/>
              </w:rPr>
            </w:pPr>
          </w:p>
          <w:p w14:paraId="51C877DF" w14:textId="77777777" w:rsidR="009F08B1" w:rsidRPr="00E84424" w:rsidRDefault="009F08B1" w:rsidP="00423FD2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sz w:val="24"/>
                <w:szCs w:val="24"/>
                <w:lang w:val="en-US"/>
              </w:rPr>
            </w:pPr>
          </w:p>
          <w:p w14:paraId="2D3169C9" w14:textId="1096D0EF" w:rsidR="006B685C" w:rsidRPr="00E84424" w:rsidRDefault="006B685C" w:rsidP="00423FD2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sz w:val="24"/>
                <w:szCs w:val="24"/>
              </w:rPr>
            </w:pPr>
            <w:r w:rsidRPr="00E84424">
              <w:rPr>
                <w:rFonts w:ascii="Browallia New" w:eastAsia="Calibri" w:hAnsi="Browallia New" w:cs="Browallia New"/>
                <w:sz w:val="24"/>
                <w:szCs w:val="24"/>
                <w:lang w:val="en-US"/>
              </w:rPr>
              <w:t>(</w:t>
            </w:r>
            <w:r w:rsidR="00CF1017" w:rsidRPr="00CF1017">
              <w:rPr>
                <w:rFonts w:ascii="Browallia New" w:eastAsia="Calibri" w:hAnsi="Browallia New" w:cs="Browallia New"/>
                <w:sz w:val="24"/>
                <w:szCs w:val="24"/>
              </w:rPr>
              <w:t>675</w:t>
            </w:r>
            <w:r w:rsidRPr="00E84424">
              <w:rPr>
                <w:rFonts w:ascii="Browallia New" w:eastAsia="Calibri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503" w:type="dxa"/>
            <w:shd w:val="clear" w:color="auto" w:fill="FAFAFA"/>
            <w:vAlign w:val="bottom"/>
          </w:tcPr>
          <w:p w14:paraId="558B4E11" w14:textId="77777777" w:rsidR="006B685C" w:rsidRPr="00E84424" w:rsidRDefault="006B685C" w:rsidP="00423FD2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sz w:val="24"/>
                <w:szCs w:val="24"/>
              </w:rPr>
            </w:pPr>
          </w:p>
          <w:p w14:paraId="5C3EC408" w14:textId="77777777" w:rsidR="006B685C" w:rsidRPr="00E84424" w:rsidRDefault="006B685C" w:rsidP="00423FD2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sz w:val="24"/>
                <w:szCs w:val="24"/>
              </w:rPr>
            </w:pPr>
          </w:p>
          <w:p w14:paraId="5B769BC9" w14:textId="77777777" w:rsidR="009F08B1" w:rsidRPr="00E84424" w:rsidRDefault="009F08B1" w:rsidP="00423FD2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sz w:val="24"/>
                <w:szCs w:val="24"/>
              </w:rPr>
            </w:pPr>
          </w:p>
          <w:p w14:paraId="3C0F5928" w14:textId="12AB94C2" w:rsidR="006B685C" w:rsidRPr="00E84424" w:rsidRDefault="006B685C" w:rsidP="00423FD2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sz w:val="24"/>
                <w:szCs w:val="24"/>
              </w:rPr>
            </w:pPr>
            <w:r w:rsidRPr="00E84424">
              <w:rPr>
                <w:rFonts w:ascii="Browallia New" w:eastAsia="Calibri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888" w:type="dxa"/>
            <w:shd w:val="clear" w:color="auto" w:fill="FAFAFA"/>
            <w:vAlign w:val="bottom"/>
          </w:tcPr>
          <w:p w14:paraId="2E7B8D60" w14:textId="77777777" w:rsidR="006B685C" w:rsidRPr="00E84424" w:rsidRDefault="006B685C" w:rsidP="00423FD2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sz w:val="24"/>
                <w:szCs w:val="24"/>
              </w:rPr>
            </w:pPr>
          </w:p>
          <w:p w14:paraId="54EB6E72" w14:textId="77777777" w:rsidR="006B685C" w:rsidRPr="00E84424" w:rsidRDefault="006B685C" w:rsidP="00423FD2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sz w:val="24"/>
                <w:szCs w:val="24"/>
              </w:rPr>
            </w:pPr>
          </w:p>
          <w:p w14:paraId="6042736E" w14:textId="77777777" w:rsidR="009F08B1" w:rsidRPr="00E84424" w:rsidRDefault="009F08B1" w:rsidP="00423FD2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sz w:val="24"/>
                <w:szCs w:val="24"/>
              </w:rPr>
            </w:pPr>
          </w:p>
          <w:p w14:paraId="4691DB25" w14:textId="626DC25A" w:rsidR="006B685C" w:rsidRPr="00E84424" w:rsidRDefault="006B685C" w:rsidP="00423FD2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sz w:val="24"/>
                <w:szCs w:val="24"/>
              </w:rPr>
            </w:pPr>
            <w:r w:rsidRPr="00E84424">
              <w:rPr>
                <w:rFonts w:ascii="Browallia New" w:eastAsia="Calibri" w:hAnsi="Browallia New" w:cs="Browallia New"/>
                <w:sz w:val="24"/>
                <w:szCs w:val="24"/>
              </w:rPr>
              <w:t>(</w:t>
            </w:r>
            <w:r w:rsidR="00CF1017" w:rsidRPr="00CF1017">
              <w:rPr>
                <w:rFonts w:ascii="Browallia New" w:eastAsia="Calibri" w:hAnsi="Browallia New" w:cs="Browallia New"/>
                <w:sz w:val="24"/>
                <w:szCs w:val="24"/>
              </w:rPr>
              <w:t>21</w:t>
            </w:r>
            <w:r w:rsidRPr="00E84424">
              <w:rPr>
                <w:rFonts w:ascii="Browallia New" w:eastAsia="Calibri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64" w:type="dxa"/>
            <w:shd w:val="clear" w:color="auto" w:fill="FAFAFA"/>
            <w:vAlign w:val="bottom"/>
          </w:tcPr>
          <w:p w14:paraId="4CA81C81" w14:textId="77777777" w:rsidR="006B685C" w:rsidRPr="00E84424" w:rsidRDefault="006B685C" w:rsidP="00423FD2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sz w:val="24"/>
                <w:szCs w:val="24"/>
              </w:rPr>
            </w:pPr>
          </w:p>
          <w:p w14:paraId="685A6F61" w14:textId="77777777" w:rsidR="006B685C" w:rsidRPr="00E84424" w:rsidRDefault="006B685C" w:rsidP="00423FD2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sz w:val="24"/>
                <w:szCs w:val="24"/>
              </w:rPr>
            </w:pPr>
          </w:p>
          <w:p w14:paraId="1F2EAECC" w14:textId="7504FF77" w:rsidR="006B685C" w:rsidRPr="00E84424" w:rsidRDefault="006B685C" w:rsidP="00423FD2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sz w:val="24"/>
                <w:szCs w:val="24"/>
              </w:rPr>
            </w:pPr>
            <w:r w:rsidRPr="00E84424">
              <w:rPr>
                <w:rFonts w:ascii="Browallia New" w:eastAsia="Calibri" w:hAnsi="Browallia New" w:cs="Browallia New"/>
                <w:sz w:val="24"/>
                <w:szCs w:val="24"/>
                <w:lang w:val="en-US"/>
              </w:rPr>
              <w:t>(</w:t>
            </w:r>
            <w:r w:rsidR="00CF1017" w:rsidRPr="00CF1017">
              <w:rPr>
                <w:rFonts w:ascii="Browallia New" w:eastAsia="Calibri" w:hAnsi="Browallia New" w:cs="Browallia New"/>
                <w:sz w:val="24"/>
                <w:szCs w:val="24"/>
              </w:rPr>
              <w:t>696</w:t>
            </w:r>
            <w:r w:rsidRPr="00E84424">
              <w:rPr>
                <w:rFonts w:ascii="Browallia New" w:eastAsia="Calibri" w:hAnsi="Browallia New" w:cs="Browallia New"/>
                <w:sz w:val="24"/>
                <w:szCs w:val="24"/>
                <w:lang w:val="en-US"/>
              </w:rPr>
              <w:t>)</w:t>
            </w:r>
          </w:p>
        </w:tc>
      </w:tr>
      <w:tr w:rsidR="006B685C" w:rsidRPr="00E84424" w14:paraId="0DF9F8C9" w14:textId="77777777" w:rsidTr="00423FD2">
        <w:tc>
          <w:tcPr>
            <w:tcW w:w="2670" w:type="dxa"/>
          </w:tcPr>
          <w:p w14:paraId="2C7AA10B" w14:textId="0F65337E" w:rsidR="006B685C" w:rsidRPr="00E84424" w:rsidRDefault="007556A0" w:rsidP="006B685C">
            <w:pPr>
              <w:ind w:left="589" w:hanging="589"/>
              <w:rPr>
                <w:rFonts w:ascii="Browallia New" w:eastAsia="Calibri" w:hAnsi="Browallia New" w:cs="Browallia New"/>
                <w:sz w:val="24"/>
                <w:szCs w:val="24"/>
              </w:rPr>
            </w:pPr>
            <w:r>
              <w:rPr>
                <w:rFonts w:ascii="Browallia New" w:eastAsia="Calibri" w:hAnsi="Browallia New" w:cs="Browallia New" w:hint="cs"/>
                <w:sz w:val="24"/>
                <w:szCs w:val="24"/>
                <w:u w:val="single"/>
                <w:cs/>
              </w:rPr>
              <w:t>บวก</w:t>
            </w:r>
            <w:r w:rsidR="006B685C" w:rsidRPr="00E84424">
              <w:rPr>
                <w:rFonts w:ascii="Browallia New" w:eastAsia="Calibri" w:hAnsi="Browallia New" w:cs="Browallia New"/>
                <w:sz w:val="24"/>
                <w:szCs w:val="24"/>
              </w:rPr>
              <w:t xml:space="preserve">: </w:t>
            </w:r>
            <w:r>
              <w:rPr>
                <w:rFonts w:ascii="Browallia New" w:eastAsia="Calibri" w:hAnsi="Browallia New" w:cs="Browallia New" w:hint="cs"/>
                <w:sz w:val="24"/>
                <w:szCs w:val="24"/>
                <w:cs/>
              </w:rPr>
              <w:t>ต้นทุนการป้องกันความเสี่ยงรอรับรู้ที่รับรู้ในกำไรขาดทุนเบ็ดเสร็จอื่น</w:t>
            </w:r>
          </w:p>
        </w:tc>
        <w:tc>
          <w:tcPr>
            <w:tcW w:w="1407" w:type="dxa"/>
            <w:shd w:val="clear" w:color="auto" w:fill="FAFAFA"/>
            <w:vAlign w:val="bottom"/>
          </w:tcPr>
          <w:p w14:paraId="37701928" w14:textId="77777777" w:rsidR="006B685C" w:rsidRPr="00E84424" w:rsidRDefault="006B685C" w:rsidP="00423FD2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sz w:val="24"/>
                <w:szCs w:val="24"/>
              </w:rPr>
            </w:pPr>
          </w:p>
          <w:p w14:paraId="6281D95D" w14:textId="77777777" w:rsidR="006B685C" w:rsidRPr="00E84424" w:rsidRDefault="006B685C" w:rsidP="00423FD2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sz w:val="24"/>
                <w:szCs w:val="24"/>
              </w:rPr>
            </w:pPr>
          </w:p>
          <w:p w14:paraId="265A1E7E" w14:textId="2A7CA9B7" w:rsidR="006B685C" w:rsidRPr="00E84424" w:rsidRDefault="006B685C" w:rsidP="00423FD2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sz w:val="24"/>
                <w:szCs w:val="24"/>
              </w:rPr>
            </w:pPr>
            <w:r w:rsidRPr="00E84424">
              <w:rPr>
                <w:rFonts w:ascii="Browallia New" w:eastAsia="Calibri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503" w:type="dxa"/>
            <w:shd w:val="clear" w:color="auto" w:fill="FAFAFA"/>
            <w:vAlign w:val="bottom"/>
          </w:tcPr>
          <w:p w14:paraId="6CDE7051" w14:textId="77777777" w:rsidR="006B685C" w:rsidRPr="00E84424" w:rsidRDefault="006B685C" w:rsidP="00423FD2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sz w:val="24"/>
                <w:szCs w:val="24"/>
              </w:rPr>
            </w:pPr>
          </w:p>
          <w:p w14:paraId="2C87B2BC" w14:textId="77777777" w:rsidR="006B685C" w:rsidRPr="00E84424" w:rsidRDefault="006B685C" w:rsidP="00423FD2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sz w:val="24"/>
                <w:szCs w:val="24"/>
              </w:rPr>
            </w:pPr>
          </w:p>
          <w:p w14:paraId="2D1F11B7" w14:textId="0B612493" w:rsidR="006B685C" w:rsidRPr="00E84424" w:rsidRDefault="00CF1017" w:rsidP="00423FD2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sz w:val="24"/>
                <w:szCs w:val="24"/>
              </w:rPr>
            </w:pPr>
            <w:r w:rsidRPr="00CF1017">
              <w:rPr>
                <w:rFonts w:ascii="Browallia New" w:eastAsia="Calibri" w:hAnsi="Browallia New" w:cs="Browallia New"/>
                <w:sz w:val="24"/>
                <w:szCs w:val="24"/>
              </w:rPr>
              <w:t>444</w:t>
            </w:r>
          </w:p>
        </w:tc>
        <w:tc>
          <w:tcPr>
            <w:tcW w:w="1888" w:type="dxa"/>
            <w:shd w:val="clear" w:color="auto" w:fill="FAFAFA"/>
            <w:vAlign w:val="bottom"/>
          </w:tcPr>
          <w:p w14:paraId="23FF9CE2" w14:textId="77777777" w:rsidR="006B685C" w:rsidRPr="00E84424" w:rsidRDefault="006B685C" w:rsidP="00423FD2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sz w:val="24"/>
                <w:szCs w:val="24"/>
              </w:rPr>
            </w:pPr>
          </w:p>
          <w:p w14:paraId="203248E5" w14:textId="77777777" w:rsidR="006B685C" w:rsidRPr="00E84424" w:rsidRDefault="006B685C" w:rsidP="00423FD2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sz w:val="24"/>
                <w:szCs w:val="24"/>
              </w:rPr>
            </w:pPr>
          </w:p>
          <w:p w14:paraId="7E18AD94" w14:textId="44234BEA" w:rsidR="006B685C" w:rsidRPr="00E84424" w:rsidRDefault="006B685C" w:rsidP="00423FD2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sz w:val="24"/>
                <w:szCs w:val="24"/>
              </w:rPr>
            </w:pPr>
            <w:r w:rsidRPr="00E84424">
              <w:rPr>
                <w:rFonts w:ascii="Browallia New" w:eastAsia="Calibri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564" w:type="dxa"/>
            <w:shd w:val="clear" w:color="auto" w:fill="FAFAFA"/>
            <w:vAlign w:val="bottom"/>
          </w:tcPr>
          <w:p w14:paraId="18B45A8B" w14:textId="77777777" w:rsidR="006B685C" w:rsidRPr="00E84424" w:rsidRDefault="006B685C" w:rsidP="00423FD2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sz w:val="24"/>
                <w:szCs w:val="24"/>
              </w:rPr>
            </w:pPr>
          </w:p>
          <w:p w14:paraId="5A02577E" w14:textId="77777777" w:rsidR="006B685C" w:rsidRPr="00E84424" w:rsidRDefault="006B685C" w:rsidP="00423FD2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sz w:val="24"/>
                <w:szCs w:val="24"/>
              </w:rPr>
            </w:pPr>
          </w:p>
          <w:p w14:paraId="7D0D9AD6" w14:textId="15004B98" w:rsidR="006B685C" w:rsidRPr="00E84424" w:rsidRDefault="00CF1017" w:rsidP="00423FD2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sz w:val="24"/>
                <w:szCs w:val="24"/>
              </w:rPr>
            </w:pPr>
            <w:r w:rsidRPr="00CF1017">
              <w:rPr>
                <w:rFonts w:ascii="Browallia New" w:eastAsia="Calibri" w:hAnsi="Browallia New" w:cs="Browallia New"/>
                <w:sz w:val="24"/>
                <w:szCs w:val="24"/>
              </w:rPr>
              <w:t>444</w:t>
            </w:r>
          </w:p>
        </w:tc>
      </w:tr>
      <w:tr w:rsidR="006B685C" w:rsidRPr="00E84424" w14:paraId="7EE4B9C0" w14:textId="77777777" w:rsidTr="00423FD2">
        <w:trPr>
          <w:trHeight w:val="161"/>
        </w:trPr>
        <w:tc>
          <w:tcPr>
            <w:tcW w:w="2670" w:type="dxa"/>
          </w:tcPr>
          <w:p w14:paraId="49C9E001" w14:textId="77777777" w:rsidR="006B685C" w:rsidRPr="00E84424" w:rsidRDefault="006B685C" w:rsidP="006B685C">
            <w:pPr>
              <w:ind w:left="589" w:hanging="589"/>
              <w:rPr>
                <w:rFonts w:ascii="Browallia New" w:eastAsia="Calibri" w:hAnsi="Browallia New" w:cs="Browallia New"/>
                <w:sz w:val="24"/>
                <w:szCs w:val="24"/>
              </w:rPr>
            </w:pPr>
            <w:r w:rsidRPr="00EF0176">
              <w:rPr>
                <w:rFonts w:ascii="Browallia New" w:eastAsia="Calibri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E84424">
              <w:rPr>
                <w:rFonts w:ascii="Browallia New" w:eastAsia="Calibri" w:hAnsi="Browallia New" w:cs="Browallia New"/>
                <w:sz w:val="24"/>
                <w:szCs w:val="24"/>
              </w:rPr>
              <w:t xml:space="preserve">: </w:t>
            </w:r>
            <w:r w:rsidRPr="00E84424">
              <w:rPr>
                <w:rFonts w:ascii="Browallia New" w:eastAsia="Calibri" w:hAnsi="Browallia New" w:cs="Browallia New"/>
                <w:sz w:val="24"/>
                <w:szCs w:val="24"/>
                <w:cs/>
              </w:rPr>
              <w:t>ภาษีเงินได้รอการตัดบัญชี</w:t>
            </w:r>
          </w:p>
        </w:tc>
        <w:tc>
          <w:tcPr>
            <w:tcW w:w="140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0A36DEA" w14:textId="71B87D25" w:rsidR="006B685C" w:rsidRPr="00E84424" w:rsidRDefault="00CF1017" w:rsidP="00423FD2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sz w:val="24"/>
                <w:szCs w:val="24"/>
              </w:rPr>
            </w:pPr>
            <w:r w:rsidRPr="00CF1017">
              <w:rPr>
                <w:rFonts w:ascii="Browallia New" w:eastAsia="Calibri" w:hAnsi="Browallia New" w:cs="Browallia New"/>
                <w:sz w:val="24"/>
                <w:szCs w:val="24"/>
              </w:rPr>
              <w:t>135</w:t>
            </w:r>
          </w:p>
        </w:tc>
        <w:tc>
          <w:tcPr>
            <w:tcW w:w="150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8BC84E5" w14:textId="59D93AC2" w:rsidR="006B685C" w:rsidRPr="00E84424" w:rsidRDefault="006B685C" w:rsidP="00423FD2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sz w:val="24"/>
                <w:szCs w:val="24"/>
              </w:rPr>
            </w:pPr>
            <w:r w:rsidRPr="00E84424">
              <w:rPr>
                <w:rFonts w:ascii="Browallia New" w:eastAsia="Calibri" w:hAnsi="Browallia New" w:cs="Browallia New"/>
                <w:sz w:val="24"/>
                <w:szCs w:val="24"/>
              </w:rPr>
              <w:t>(</w:t>
            </w:r>
            <w:r w:rsidR="00CF1017" w:rsidRPr="00CF1017">
              <w:rPr>
                <w:rFonts w:ascii="Browallia New" w:eastAsia="Calibri" w:hAnsi="Browallia New" w:cs="Browallia New"/>
                <w:sz w:val="24"/>
                <w:szCs w:val="24"/>
              </w:rPr>
              <w:t>89</w:t>
            </w:r>
            <w:r w:rsidRPr="00E84424">
              <w:rPr>
                <w:rFonts w:ascii="Browallia New" w:eastAsia="Calibri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88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3432BB1" w14:textId="68332BA1" w:rsidR="006B685C" w:rsidRPr="00E84424" w:rsidRDefault="00CF1017" w:rsidP="00423FD2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sz w:val="24"/>
                <w:szCs w:val="24"/>
              </w:rPr>
            </w:pPr>
            <w:r w:rsidRPr="00CF1017">
              <w:rPr>
                <w:rFonts w:ascii="Browallia New" w:eastAsia="Calibri" w:hAnsi="Browallia New" w:cs="Browallia New"/>
                <w:sz w:val="24"/>
                <w:szCs w:val="24"/>
              </w:rPr>
              <w:t>4</w:t>
            </w:r>
          </w:p>
        </w:tc>
        <w:tc>
          <w:tcPr>
            <w:tcW w:w="15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2F011B8" w14:textId="6E54818D" w:rsidR="006B685C" w:rsidRPr="00E84424" w:rsidRDefault="00CF1017" w:rsidP="00423FD2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sz w:val="24"/>
                <w:szCs w:val="24"/>
              </w:rPr>
            </w:pPr>
            <w:r w:rsidRPr="00CF1017">
              <w:rPr>
                <w:rFonts w:ascii="Browallia New" w:eastAsia="Calibri" w:hAnsi="Browallia New" w:cs="Browallia New"/>
                <w:sz w:val="24"/>
                <w:szCs w:val="24"/>
              </w:rPr>
              <w:t>50</w:t>
            </w:r>
          </w:p>
        </w:tc>
      </w:tr>
      <w:tr w:rsidR="00035CA0" w:rsidRPr="00E84424" w14:paraId="2EA796B8" w14:textId="77777777" w:rsidTr="00423FD2">
        <w:tc>
          <w:tcPr>
            <w:tcW w:w="2670" w:type="dxa"/>
          </w:tcPr>
          <w:p w14:paraId="27B6E8F9" w14:textId="77777777" w:rsidR="00035CA0" w:rsidRPr="00E84424" w:rsidRDefault="00035CA0" w:rsidP="00035CA0">
            <w:pPr>
              <w:rPr>
                <w:rFonts w:ascii="Browallia New" w:eastAsia="Calibri" w:hAnsi="Browallia New" w:cs="Browallia New"/>
                <w:sz w:val="24"/>
                <w:szCs w:val="24"/>
              </w:rPr>
            </w:pPr>
          </w:p>
        </w:tc>
        <w:tc>
          <w:tcPr>
            <w:tcW w:w="140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F14536D" w14:textId="77777777" w:rsidR="00035CA0" w:rsidRPr="00E84424" w:rsidRDefault="00035CA0" w:rsidP="00423FD2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sz w:val="24"/>
                <w:szCs w:val="24"/>
              </w:rPr>
            </w:pPr>
          </w:p>
        </w:tc>
        <w:tc>
          <w:tcPr>
            <w:tcW w:w="150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D15490" w14:textId="77777777" w:rsidR="00035CA0" w:rsidRPr="00E84424" w:rsidRDefault="00035CA0" w:rsidP="00423FD2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sz w:val="24"/>
                <w:szCs w:val="24"/>
              </w:rPr>
            </w:pPr>
          </w:p>
        </w:tc>
        <w:tc>
          <w:tcPr>
            <w:tcW w:w="188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A5FB98" w14:textId="77777777" w:rsidR="00035CA0" w:rsidRPr="00E84424" w:rsidRDefault="00035CA0" w:rsidP="00423FD2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sz w:val="24"/>
                <w:szCs w:val="24"/>
              </w:rPr>
            </w:pPr>
          </w:p>
        </w:tc>
        <w:tc>
          <w:tcPr>
            <w:tcW w:w="15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B1C38C" w14:textId="77777777" w:rsidR="00035CA0" w:rsidRPr="00E84424" w:rsidRDefault="00035CA0" w:rsidP="00423FD2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sz w:val="24"/>
                <w:szCs w:val="24"/>
              </w:rPr>
            </w:pPr>
          </w:p>
        </w:tc>
      </w:tr>
      <w:tr w:rsidR="00035CA0" w:rsidRPr="00E84424" w14:paraId="6F35B22F" w14:textId="77777777" w:rsidTr="00423FD2">
        <w:tc>
          <w:tcPr>
            <w:tcW w:w="2670" w:type="dxa"/>
          </w:tcPr>
          <w:p w14:paraId="3DC6B208" w14:textId="42CABC03" w:rsidR="00035CA0" w:rsidRPr="00E84424" w:rsidRDefault="00035CA0" w:rsidP="00035CA0">
            <w:pPr>
              <w:ind w:left="317" w:hanging="317"/>
              <w:rPr>
                <w:rFonts w:ascii="Browallia New" w:eastAsia="Calibri" w:hAnsi="Browallia New" w:cs="Browallia New"/>
                <w:b/>
                <w:bCs/>
                <w:sz w:val="24"/>
                <w:szCs w:val="24"/>
              </w:rPr>
            </w:pPr>
            <w:r w:rsidRPr="00E84424">
              <w:rPr>
                <w:rFonts w:ascii="Browallia New" w:eastAsia="Calibri" w:hAnsi="Browallia New" w:cs="Browallia New"/>
                <w:b/>
                <w:bCs/>
                <w:sz w:val="24"/>
                <w:szCs w:val="24"/>
                <w:cs/>
              </w:rPr>
              <w:t xml:space="preserve">ยอดคงเหลือ ณ วันที่ </w:t>
            </w:r>
            <w:r w:rsidR="00CF1017" w:rsidRPr="00CF1017">
              <w:rPr>
                <w:rFonts w:ascii="Browallia New" w:eastAsia="Calibri" w:hAnsi="Browallia New" w:cs="Browallia New"/>
                <w:b/>
                <w:bCs/>
                <w:sz w:val="24"/>
                <w:szCs w:val="24"/>
              </w:rPr>
              <w:t>31</w:t>
            </w:r>
            <w:r w:rsidR="004E7B88" w:rsidRPr="00E84424">
              <w:rPr>
                <w:rFonts w:ascii="Browallia New" w:eastAsia="Calibri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4E7B88" w:rsidRPr="00E84424">
              <w:rPr>
                <w:rFonts w:ascii="Browallia New" w:eastAsia="Calibri" w:hAnsi="Browallia New" w:cs="Browallia New"/>
                <w:b/>
                <w:bCs/>
                <w:sz w:val="24"/>
                <w:szCs w:val="24"/>
                <w:cs/>
              </w:rPr>
              <w:t xml:space="preserve">ธันวาคม พ.ศ. </w:t>
            </w:r>
            <w:r w:rsidR="00CF1017" w:rsidRPr="00CF1017">
              <w:rPr>
                <w:rFonts w:ascii="Browallia New" w:eastAsia="Calibri" w:hAnsi="Browallia New" w:cs="Browallia New"/>
                <w:b/>
                <w:bCs/>
                <w:sz w:val="24"/>
                <w:szCs w:val="24"/>
              </w:rPr>
              <w:t>2563</w:t>
            </w:r>
            <w:r w:rsidRPr="00E84424">
              <w:rPr>
                <w:rFonts w:ascii="Browallia New" w:eastAsia="Calibri" w:hAnsi="Browallia New" w:cs="Browallia New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40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AA8B566" w14:textId="77777777" w:rsidR="00035CA0" w:rsidRPr="00E84424" w:rsidRDefault="00035CA0" w:rsidP="00423FD2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sz w:val="24"/>
                <w:szCs w:val="24"/>
              </w:rPr>
            </w:pPr>
          </w:p>
          <w:p w14:paraId="0543D164" w14:textId="54D2814C" w:rsidR="00035CA0" w:rsidRPr="00E84424" w:rsidRDefault="00035CA0" w:rsidP="00423FD2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sz w:val="24"/>
                <w:szCs w:val="24"/>
              </w:rPr>
            </w:pPr>
            <w:r w:rsidRPr="00E84424">
              <w:rPr>
                <w:rFonts w:ascii="Browallia New" w:eastAsia="Calibri" w:hAnsi="Browallia New" w:cs="Browallia New"/>
                <w:sz w:val="24"/>
                <w:szCs w:val="24"/>
              </w:rPr>
              <w:t>(</w:t>
            </w:r>
            <w:r w:rsidR="00CF1017" w:rsidRPr="00CF1017">
              <w:rPr>
                <w:rFonts w:ascii="Browallia New" w:eastAsia="Calibri" w:hAnsi="Browallia New" w:cs="Browallia New"/>
                <w:sz w:val="24"/>
                <w:szCs w:val="24"/>
              </w:rPr>
              <w:t>540</w:t>
            </w:r>
            <w:r w:rsidRPr="00E84424">
              <w:rPr>
                <w:rFonts w:ascii="Browallia New" w:eastAsia="Calibri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0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5C499CF" w14:textId="77777777" w:rsidR="00035CA0" w:rsidRPr="00E84424" w:rsidRDefault="00035CA0" w:rsidP="00423FD2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sz w:val="24"/>
                <w:szCs w:val="24"/>
              </w:rPr>
            </w:pPr>
          </w:p>
          <w:p w14:paraId="324D61AF" w14:textId="16948A1E" w:rsidR="00035CA0" w:rsidRPr="00E84424" w:rsidRDefault="00CF1017" w:rsidP="00423FD2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sz w:val="24"/>
                <w:szCs w:val="24"/>
              </w:rPr>
            </w:pPr>
            <w:r w:rsidRPr="00CF1017">
              <w:rPr>
                <w:rFonts w:ascii="Browallia New" w:eastAsia="Calibri" w:hAnsi="Browallia New" w:cs="Browallia New"/>
                <w:sz w:val="24"/>
                <w:szCs w:val="24"/>
              </w:rPr>
              <w:t>355</w:t>
            </w:r>
          </w:p>
        </w:tc>
        <w:tc>
          <w:tcPr>
            <w:tcW w:w="188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DA934FD" w14:textId="77777777" w:rsidR="00035CA0" w:rsidRPr="00E84424" w:rsidRDefault="00035CA0" w:rsidP="00423FD2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sz w:val="24"/>
                <w:szCs w:val="24"/>
              </w:rPr>
            </w:pPr>
          </w:p>
          <w:p w14:paraId="3F62B383" w14:textId="3C8EC80D" w:rsidR="00035CA0" w:rsidRPr="00E84424" w:rsidRDefault="00035CA0" w:rsidP="00423FD2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sz w:val="24"/>
                <w:szCs w:val="24"/>
              </w:rPr>
            </w:pPr>
            <w:r w:rsidRPr="00E84424">
              <w:rPr>
                <w:rFonts w:ascii="Browallia New" w:eastAsia="Calibri" w:hAnsi="Browallia New" w:cs="Browallia New"/>
                <w:sz w:val="24"/>
                <w:szCs w:val="24"/>
              </w:rPr>
              <w:t>(</w:t>
            </w:r>
            <w:r w:rsidR="00CF1017" w:rsidRPr="00CF1017">
              <w:rPr>
                <w:rFonts w:ascii="Browallia New" w:eastAsia="Calibri" w:hAnsi="Browallia New" w:cs="Browallia New"/>
                <w:sz w:val="24"/>
                <w:szCs w:val="24"/>
              </w:rPr>
              <w:t>17</w:t>
            </w:r>
            <w:r w:rsidRPr="00E84424">
              <w:rPr>
                <w:rFonts w:ascii="Browallia New" w:eastAsia="Calibri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88D8E1E" w14:textId="77777777" w:rsidR="00035CA0" w:rsidRPr="00E84424" w:rsidRDefault="00035CA0" w:rsidP="00423FD2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sz w:val="24"/>
                <w:szCs w:val="24"/>
              </w:rPr>
            </w:pPr>
          </w:p>
          <w:p w14:paraId="7991F374" w14:textId="05F69E94" w:rsidR="00035CA0" w:rsidRPr="00E84424" w:rsidRDefault="00035CA0" w:rsidP="00423FD2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sz w:val="24"/>
                <w:szCs w:val="24"/>
                <w:lang w:val="en-US"/>
              </w:rPr>
            </w:pPr>
            <w:r w:rsidRPr="00E84424">
              <w:rPr>
                <w:rFonts w:ascii="Browallia New" w:eastAsia="Calibri" w:hAnsi="Browallia New" w:cs="Browallia New"/>
                <w:sz w:val="24"/>
                <w:szCs w:val="24"/>
                <w:lang w:val="en-US"/>
              </w:rPr>
              <w:t>(</w:t>
            </w:r>
            <w:r w:rsidR="00CF1017" w:rsidRPr="00CF1017">
              <w:rPr>
                <w:rFonts w:ascii="Browallia New" w:eastAsia="Calibri" w:hAnsi="Browallia New" w:cs="Browallia New"/>
                <w:sz w:val="24"/>
                <w:szCs w:val="24"/>
              </w:rPr>
              <w:t>202</w:t>
            </w:r>
            <w:r w:rsidRPr="00E84424">
              <w:rPr>
                <w:rFonts w:ascii="Browallia New" w:eastAsia="Calibri" w:hAnsi="Browallia New" w:cs="Browallia New"/>
                <w:sz w:val="24"/>
                <w:szCs w:val="24"/>
                <w:lang w:val="en-US"/>
              </w:rPr>
              <w:t>)</w:t>
            </w:r>
          </w:p>
        </w:tc>
      </w:tr>
    </w:tbl>
    <w:p w14:paraId="0502711F" w14:textId="2940579D" w:rsidR="00154885" w:rsidRPr="00E84424" w:rsidRDefault="00154885" w:rsidP="00EF45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bookmarkStart w:id="65" w:name="_Toc48681834"/>
    </w:p>
    <w:p w14:paraId="5C9EBA18" w14:textId="77777777" w:rsidR="00423FD2" w:rsidRDefault="00423F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14:paraId="4009CCD0" w14:textId="4F626BEC" w:rsidR="00532461" w:rsidRPr="00E84424" w:rsidRDefault="00CF1017" w:rsidP="00EF45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CF1017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7</w:t>
      </w:r>
      <w:r w:rsidR="00532461" w:rsidRPr="00E84424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.</w:t>
      </w:r>
      <w:r w:rsidRPr="00CF1017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</w:t>
      </w:r>
      <w:r w:rsidR="00532461" w:rsidRPr="00E84424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.</w:t>
      </w:r>
      <w:r w:rsidRPr="00CF1017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</w:t>
      </w:r>
      <w:r w:rsidR="00532461" w:rsidRPr="00E84424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>ความเสี่ยงจากตลาด</w:t>
      </w:r>
      <w:bookmarkEnd w:id="65"/>
    </w:p>
    <w:p w14:paraId="53032D8A" w14:textId="77777777" w:rsidR="00532461" w:rsidRPr="00E84424" w:rsidRDefault="00532461" w:rsidP="0056761B">
      <w:pPr>
        <w:spacing w:line="240" w:lineRule="auto"/>
        <w:rPr>
          <w:rFonts w:ascii="Browallia New" w:hAnsi="Browallia New" w:cs="Browallia New"/>
          <w:b/>
          <w:bCs/>
          <w:sz w:val="26"/>
          <w:szCs w:val="26"/>
        </w:rPr>
      </w:pPr>
    </w:p>
    <w:p w14:paraId="3BF6E924" w14:textId="760063BA" w:rsidR="00532461" w:rsidRPr="00E84424" w:rsidRDefault="00EF45EA" w:rsidP="003563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E84424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ก)</w:t>
      </w:r>
      <w:r w:rsidRPr="00E84424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</w:r>
      <w:r w:rsidR="00532461" w:rsidRPr="00E84424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ความเสี่ยงจากอัตราแลกเปลี่ยน</w:t>
      </w:r>
    </w:p>
    <w:p w14:paraId="627B4E90" w14:textId="77777777" w:rsidR="00532461" w:rsidRPr="00E84424" w:rsidRDefault="00532461" w:rsidP="00A210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2F81DC34" w14:textId="77777777" w:rsidR="00532461" w:rsidRPr="00E84424" w:rsidRDefault="00532461" w:rsidP="00A210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E84424">
        <w:rPr>
          <w:rFonts w:ascii="Browallia New" w:hAnsi="Browallia New" w:cs="Browallia New"/>
          <w:sz w:val="26"/>
          <w:szCs w:val="26"/>
          <w:cs/>
        </w:rPr>
        <w:t xml:space="preserve">กลุ่มกิจการมีความเสี่ยงจากอัตราแลกเปลี่ยนจากธุรกรรมการค้าในอนาคต และสินทรัพย์และหนี้สินสุทธิซึ่งเป็นสกุลเงินที่ไม่ใช่สกุลเงินที่ใช้ในการดำเนินงานของแต่ละบริษัทในกลุ่มกิจการ </w:t>
      </w:r>
    </w:p>
    <w:p w14:paraId="23E99454" w14:textId="77777777" w:rsidR="00532461" w:rsidRPr="00E84424" w:rsidRDefault="00532461" w:rsidP="00A210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52EC2166" w14:textId="0CB91F37" w:rsidR="00532461" w:rsidRPr="00E84424" w:rsidRDefault="00532461" w:rsidP="00A210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E84424">
        <w:rPr>
          <w:rFonts w:ascii="Browallia New" w:hAnsi="Browallia New" w:cs="Browallia New"/>
          <w:sz w:val="26"/>
          <w:szCs w:val="26"/>
          <w:cs/>
        </w:rPr>
        <w:t>กลุ่มกิจการใช้สัญญา</w:t>
      </w:r>
      <w:r w:rsidR="004E7B88" w:rsidRPr="00E84424">
        <w:rPr>
          <w:rFonts w:ascii="Browallia New" w:hAnsi="Browallia New" w:cs="Browallia New"/>
          <w:sz w:val="26"/>
          <w:szCs w:val="26"/>
          <w:cs/>
        </w:rPr>
        <w:t>แลกเปลี่ยน</w:t>
      </w:r>
      <w:r w:rsidRPr="00E84424">
        <w:rPr>
          <w:rFonts w:ascii="Browallia New" w:hAnsi="Browallia New" w:cs="Browallia New"/>
          <w:sz w:val="26"/>
          <w:szCs w:val="26"/>
          <w:cs/>
        </w:rPr>
        <w:t>เงินตราต่างประเทศล่วงหน้า</w:t>
      </w:r>
      <w:r w:rsidRPr="00E84424">
        <w:rPr>
          <w:rFonts w:ascii="Browallia New" w:hAnsi="Browallia New" w:cs="Browallia New"/>
          <w:sz w:val="26"/>
          <w:szCs w:val="26"/>
        </w:rPr>
        <w:t xml:space="preserve"> </w:t>
      </w:r>
      <w:r w:rsidRPr="00E84424">
        <w:rPr>
          <w:rFonts w:ascii="Browallia New" w:hAnsi="Browallia New" w:cs="Browallia New"/>
          <w:sz w:val="26"/>
          <w:szCs w:val="26"/>
          <w:cs/>
        </w:rPr>
        <w:t>(สัญญาฟอร์เวิร์ด) และสัญญาแลกเปลี่ยนสกุลเงิน</w:t>
      </w:r>
      <w:r w:rsidR="00423FD2">
        <w:rPr>
          <w:rFonts w:ascii="Browallia New" w:hAnsi="Browallia New" w:cs="Browallia New"/>
          <w:sz w:val="26"/>
          <w:szCs w:val="26"/>
        </w:rPr>
        <w:br/>
      </w:r>
      <w:r w:rsidRPr="00E84424">
        <w:rPr>
          <w:rFonts w:ascii="Browallia New" w:hAnsi="Browallia New" w:cs="Browallia New"/>
          <w:sz w:val="26"/>
          <w:szCs w:val="26"/>
          <w:cs/>
        </w:rPr>
        <w:t>ในลักษณะที่สอดคล้องกัน เพื่อป้องกันความเสี่ยงและภาระผูกพันจากอัตราแลกเปลี่ยนที่คาดการณ์ไว้ และ</w:t>
      </w:r>
      <w:r w:rsidRPr="00E84424">
        <w:rPr>
          <w:rFonts w:ascii="Browallia New" w:hAnsi="Browallia New" w:cs="Browallia New"/>
          <w:spacing w:val="-4"/>
          <w:sz w:val="26"/>
          <w:szCs w:val="26"/>
          <w:cs/>
        </w:rPr>
        <w:t>เพื่อจัดการความเสี่ยงจากอัตราแลกเปลี่ยนที่อาจเกิดขึ้นจากธุรกรรมการค้าในอนาคต กลุ่มกิจการจัดการความเสี่ยงจากอัตราแลกเปลี่ยนให้เป็นสกุลเงินที่ใช้ในการดำเนินงาน โดยการกู้ยืมที่เป็นเงินตราต่างประเทศจะถูกเปลี่ยนเป็น</w:t>
      </w:r>
      <w:r w:rsidRPr="00E84424">
        <w:rPr>
          <w:rFonts w:ascii="Browallia New" w:hAnsi="Browallia New" w:cs="Browallia New"/>
          <w:sz w:val="26"/>
          <w:szCs w:val="26"/>
          <w:cs/>
        </w:rPr>
        <w:t>สกุลเงินที่ใช้ในการดำเนินงานโดยใช้สัญญาแลกเปลี่ยนสกุล</w:t>
      </w:r>
      <w:r w:rsidR="00CA618A" w:rsidRPr="00E84424">
        <w:rPr>
          <w:rFonts w:ascii="Browallia New" w:hAnsi="Browallia New" w:cs="Browallia New"/>
          <w:sz w:val="26"/>
          <w:szCs w:val="26"/>
          <w:cs/>
        </w:rPr>
        <w:t>เงิน</w:t>
      </w:r>
      <w:r w:rsidRPr="00E84424">
        <w:rPr>
          <w:rFonts w:ascii="Browallia New" w:hAnsi="Browallia New" w:cs="Browallia New"/>
          <w:sz w:val="26"/>
          <w:szCs w:val="26"/>
          <w:cs/>
        </w:rPr>
        <w:t xml:space="preserve"> กลุ่มกิจการจะไม่ทำสัญญาป้องกันความเสี่ยง</w:t>
      </w:r>
      <w:r w:rsidRPr="00E84424">
        <w:rPr>
          <w:rFonts w:ascii="Browallia New" w:hAnsi="Browallia New" w:cs="Browallia New"/>
          <w:spacing w:val="-4"/>
          <w:sz w:val="26"/>
          <w:szCs w:val="26"/>
          <w:cs/>
        </w:rPr>
        <w:t>ด้านอัตราแลกเปลี่ยนของเงินกู้ที่คาดว่าจะมีการรับชำระด้วยสกุลเงินตราต่างประเทศเดียวกัน การป้องกันความเสี่ยง</w:t>
      </w:r>
      <w:r w:rsidRPr="00E84424">
        <w:rPr>
          <w:rFonts w:ascii="Browallia New" w:hAnsi="Browallia New" w:cs="Browallia New"/>
          <w:sz w:val="26"/>
          <w:szCs w:val="26"/>
          <w:cs/>
        </w:rPr>
        <w:t>เหล่านี้มีวัตถุประสงค์เพื่อลดผลกระทบของความผันผวนของอัตราแลกเปลี่ยนเงินตราต่างประเทศต่อสินทรัพย์ หนี้สิน และกำไรขาดทุนของ</w:t>
      </w:r>
      <w:r w:rsidR="00423FD2">
        <w:rPr>
          <w:rFonts w:ascii="Browallia New" w:hAnsi="Browallia New" w:cs="Browallia New"/>
          <w:sz w:val="26"/>
          <w:szCs w:val="26"/>
        </w:rPr>
        <w:br/>
      </w:r>
      <w:r w:rsidRPr="00E84424">
        <w:rPr>
          <w:rFonts w:ascii="Browallia New" w:hAnsi="Browallia New" w:cs="Browallia New"/>
          <w:sz w:val="26"/>
          <w:szCs w:val="26"/>
          <w:cs/>
        </w:rPr>
        <w:t>กลุ่มกิจการ</w:t>
      </w:r>
    </w:p>
    <w:p w14:paraId="0044D11A" w14:textId="77777777" w:rsidR="00532461" w:rsidRPr="00E84424" w:rsidRDefault="00532461" w:rsidP="00A210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2F3F30FD" w14:textId="0F502674" w:rsidR="00532461" w:rsidRPr="00E84424" w:rsidRDefault="00532461" w:rsidP="00A210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E84424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ใช้เครื่องมือป้องกันความเสี่ยงเงินตราต่างประเทศโดยการเข้าทำสัญญาฟอร์เวิร์ดและสัญญาแลกเปลี่ยน</w:t>
      </w:r>
      <w:r w:rsidR="00A210D1" w:rsidRPr="00E84424">
        <w:rPr>
          <w:rFonts w:ascii="Browallia New" w:hAnsi="Browallia New" w:cs="Browallia New"/>
          <w:spacing w:val="-4"/>
          <w:sz w:val="26"/>
          <w:szCs w:val="26"/>
        </w:rPr>
        <w:br/>
      </w:r>
      <w:r w:rsidRPr="00E84424">
        <w:rPr>
          <w:rFonts w:ascii="Browallia New" w:hAnsi="Browallia New" w:cs="Browallia New"/>
          <w:sz w:val="26"/>
          <w:szCs w:val="26"/>
          <w:cs/>
        </w:rPr>
        <w:t xml:space="preserve">สกุลเงินเพื่อป้องกันความเสี่ยงจากอัตราแลกเปลี่ยน กลุ่มกิจการกำหนดนโยบายว่าเงื่อนไขของสัญญาดังกล่าวจะต้องเป็นไปในแนวทางเดียวกับความเสี่ยงของรายการที่ถูกป้องกันความเสี่ยงนั้น </w:t>
      </w:r>
    </w:p>
    <w:p w14:paraId="0FD7EF66" w14:textId="77777777" w:rsidR="00532461" w:rsidRPr="00E84424" w:rsidRDefault="00532461" w:rsidP="00A210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1026D1A3" w14:textId="5A2C021C" w:rsidR="00532461" w:rsidRPr="00E84424" w:rsidRDefault="00532461" w:rsidP="00A210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E84424">
        <w:rPr>
          <w:rFonts w:ascii="Browallia New" w:hAnsi="Browallia New" w:cs="Browallia New"/>
          <w:sz w:val="26"/>
          <w:szCs w:val="26"/>
          <w:cs/>
        </w:rPr>
        <w:t xml:space="preserve">กลุ่มกิจการเลือกกำหนดให้เฉพาะการเปลี่ยนแปลงในมูลค่าขององค์ประกอบราคาปัจจุบัน </w:t>
      </w:r>
      <w:r w:rsidRPr="00E84424">
        <w:rPr>
          <w:rFonts w:ascii="Browallia New" w:hAnsi="Browallia New" w:cs="Browallia New"/>
          <w:sz w:val="26"/>
          <w:szCs w:val="26"/>
        </w:rPr>
        <w:t xml:space="preserve">(Spot component) </w:t>
      </w:r>
      <w:r w:rsidR="00423FD2">
        <w:rPr>
          <w:rFonts w:ascii="Browallia New" w:hAnsi="Browallia New" w:cs="Browallia New"/>
          <w:sz w:val="26"/>
          <w:szCs w:val="26"/>
        </w:rPr>
        <w:br/>
      </w:r>
      <w:r w:rsidRPr="00E84424">
        <w:rPr>
          <w:rFonts w:ascii="Browallia New" w:hAnsi="Browallia New" w:cs="Browallia New"/>
          <w:sz w:val="26"/>
          <w:szCs w:val="26"/>
          <w:cs/>
        </w:rPr>
        <w:t>ของสัญญาฟอร์เวิร์ดและสัญญาแลกเปลี่ยนสกุลเงินในความสัมพันธ์ของการป้องกันความเสี่ยง โดยมูลค่าของ</w:t>
      </w:r>
      <w:r w:rsidRPr="00E84424">
        <w:rPr>
          <w:rFonts w:ascii="Browallia New" w:hAnsi="Browallia New" w:cs="Browallia New"/>
          <w:spacing w:val="-4"/>
          <w:sz w:val="26"/>
          <w:szCs w:val="26"/>
          <w:cs/>
        </w:rPr>
        <w:t>องค์ประกอบราคาปัจจุบันดังกล่าวอ้างอิงจากอัตราแลกเปลี่ยนที่เกี่ยวข้องในตลาด ผลต่างระหว่างอัตราแลกเปลี่ยน</w:t>
      </w:r>
      <w:r w:rsidRPr="00E84424">
        <w:rPr>
          <w:rFonts w:ascii="Browallia New" w:hAnsi="Browallia New" w:cs="Browallia New"/>
          <w:spacing w:val="-6"/>
          <w:sz w:val="26"/>
          <w:szCs w:val="26"/>
          <w:cs/>
        </w:rPr>
        <w:t xml:space="preserve">ล่วงหน้าตามสัญญาและอัตราแลกเปลี่ยนในตลาดคือค่าสะท้อนส่วนต่างของอัตราดอกเบี้ยในสองสกุล </w:t>
      </w:r>
      <w:r w:rsidRPr="00E84424">
        <w:rPr>
          <w:rFonts w:ascii="Browallia New" w:hAnsi="Browallia New" w:cs="Browallia New"/>
          <w:spacing w:val="-6"/>
          <w:sz w:val="26"/>
          <w:szCs w:val="26"/>
        </w:rPr>
        <w:t>(Forward points)</w:t>
      </w:r>
      <w:r w:rsidR="00CD7E6E" w:rsidRPr="00E84424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CD7E6E" w:rsidRPr="00E84424">
        <w:rPr>
          <w:rFonts w:ascii="Browallia New" w:hAnsi="Browallia New" w:cs="Browallia New"/>
          <w:spacing w:val="-6"/>
          <w:sz w:val="26"/>
          <w:szCs w:val="26"/>
          <w:cs/>
        </w:rPr>
        <w:t>รวมถึงค่าธรรมเนียมในการแลกเปลี่ยนเงินตราต่างประเทศที่ถูกรวมอยู่ในธุรกรรม</w:t>
      </w:r>
      <w:r w:rsidR="00CD7E6E" w:rsidRPr="00E84424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(Currency basis spread)</w:t>
      </w:r>
      <w:r w:rsidRPr="00E84424">
        <w:rPr>
          <w:rFonts w:ascii="Browallia New" w:hAnsi="Browallia New" w:cs="Browallia New"/>
          <w:sz w:val="26"/>
          <w:szCs w:val="26"/>
        </w:rPr>
        <w:t xml:space="preserve"> </w:t>
      </w:r>
      <w:r w:rsidRPr="00E84424">
        <w:rPr>
          <w:rFonts w:ascii="Browallia New" w:hAnsi="Browallia New" w:cs="Browallia New"/>
          <w:sz w:val="26"/>
          <w:szCs w:val="26"/>
          <w:cs/>
        </w:rPr>
        <w:t>จะถูกคิดลด</w:t>
      </w:r>
      <w:r w:rsidR="00423FD2">
        <w:rPr>
          <w:rFonts w:ascii="Browallia New" w:hAnsi="Browallia New" w:cs="Browallia New"/>
          <w:sz w:val="26"/>
          <w:szCs w:val="26"/>
        </w:rPr>
        <w:br/>
      </w:r>
      <w:r w:rsidRPr="00E84424">
        <w:rPr>
          <w:rFonts w:ascii="Browallia New" w:hAnsi="Browallia New" w:cs="Browallia New"/>
          <w:sz w:val="26"/>
          <w:szCs w:val="26"/>
          <w:cs/>
        </w:rPr>
        <w:t>ตามระยะเวลาหากการคิดลดนั้นมีนัยสำคัญ</w:t>
      </w:r>
    </w:p>
    <w:p w14:paraId="3C4521EC" w14:textId="77777777" w:rsidR="00532461" w:rsidRPr="00E84424" w:rsidRDefault="00532461" w:rsidP="00A210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43332E0E" w14:textId="282B8D9C" w:rsidR="00532461" w:rsidRPr="00E84424" w:rsidRDefault="00532461" w:rsidP="00A210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E84424">
        <w:rPr>
          <w:rFonts w:ascii="Browallia New" w:hAnsi="Browallia New" w:cs="Browallia New"/>
          <w:sz w:val="26"/>
          <w:szCs w:val="26"/>
          <w:cs/>
        </w:rPr>
        <w:t xml:space="preserve">การเปลี่ยนแปลงในมูลค่าองค์ประกอบของราคาล่วงหน้า </w:t>
      </w:r>
      <w:r w:rsidRPr="00E84424">
        <w:rPr>
          <w:rFonts w:ascii="Browallia New" w:hAnsi="Browallia New" w:cs="Browallia New"/>
          <w:sz w:val="26"/>
          <w:szCs w:val="26"/>
        </w:rPr>
        <w:t xml:space="preserve">(Forward element) </w:t>
      </w:r>
      <w:r w:rsidRPr="00E84424">
        <w:rPr>
          <w:rFonts w:ascii="Browallia New" w:hAnsi="Browallia New" w:cs="Browallia New"/>
          <w:sz w:val="26"/>
          <w:szCs w:val="26"/>
          <w:cs/>
        </w:rPr>
        <w:t>ของสัญญาฟอร์เวิร์ดและ</w:t>
      </w:r>
      <w:r w:rsidR="00B67A77" w:rsidRPr="00E84424">
        <w:rPr>
          <w:rFonts w:ascii="Browallia New" w:hAnsi="Browallia New" w:cs="Browallia New"/>
          <w:sz w:val="26"/>
          <w:szCs w:val="26"/>
          <w:cs/>
        </w:rPr>
        <w:t>ส่วนต่างสกุลเงิน</w:t>
      </w:r>
      <w:r w:rsidR="00B67A77" w:rsidRPr="00E84424">
        <w:rPr>
          <w:rFonts w:ascii="Browallia New" w:hAnsi="Browallia New" w:cs="Browallia New"/>
          <w:spacing w:val="-6"/>
          <w:sz w:val="26"/>
          <w:szCs w:val="26"/>
          <w:cs/>
        </w:rPr>
        <w:t>ของ</w:t>
      </w:r>
      <w:r w:rsidRPr="00E84424">
        <w:rPr>
          <w:rFonts w:ascii="Browallia New" w:hAnsi="Browallia New" w:cs="Browallia New"/>
          <w:spacing w:val="-6"/>
          <w:sz w:val="26"/>
          <w:szCs w:val="26"/>
          <w:cs/>
        </w:rPr>
        <w:t>สัญญาแลกเปลี่ยนสกุลเงินที่เกี่ยวข้องกับรายการที่ถูกป้องกันความเสี่ยงจะรอรับรู้ในต้นทุนสำรองการป้องกันความเสี่ยง</w:t>
      </w:r>
    </w:p>
    <w:p w14:paraId="1D7AA854" w14:textId="77777777" w:rsidR="00532461" w:rsidRPr="00E84424" w:rsidRDefault="00532461" w:rsidP="00356383">
      <w:pPr>
        <w:tabs>
          <w:tab w:val="left" w:pos="720"/>
        </w:tabs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43F3A5E3" w14:textId="77777777" w:rsidR="00423FD2" w:rsidRDefault="00423F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6"/>
          <w:szCs w:val="26"/>
          <w:cs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p w14:paraId="448A2805" w14:textId="77777777" w:rsidR="00423FD2" w:rsidRDefault="00423FD2" w:rsidP="00356383">
      <w:pPr>
        <w:tabs>
          <w:tab w:val="left" w:pos="720"/>
        </w:tabs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7A802E9B" w14:textId="4DCC8E55" w:rsidR="00532461" w:rsidRPr="00E84424" w:rsidRDefault="00532461" w:rsidP="00356383">
      <w:pPr>
        <w:tabs>
          <w:tab w:val="left" w:pos="720"/>
        </w:tabs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E84424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CF1017" w:rsidRPr="00CF1017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E84424">
        <w:rPr>
          <w:rFonts w:ascii="Browallia New" w:hAnsi="Browallia New" w:cs="Browallia New"/>
          <w:sz w:val="26"/>
          <w:szCs w:val="26"/>
        </w:rPr>
        <w:t xml:space="preserve"> </w:t>
      </w:r>
      <w:r w:rsidRPr="00E84424">
        <w:rPr>
          <w:rFonts w:ascii="Browallia New" w:hAnsi="Browallia New" w:cs="Browallia New"/>
          <w:sz w:val="26"/>
          <w:szCs w:val="26"/>
          <w:cs/>
        </w:rPr>
        <w:t xml:space="preserve">ธันวาคม พ.ศ. </w:t>
      </w:r>
      <w:r w:rsidR="00CF1017" w:rsidRPr="00CF1017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E84424">
        <w:rPr>
          <w:rFonts w:ascii="Browallia New" w:hAnsi="Browallia New" w:cs="Browallia New"/>
          <w:sz w:val="26"/>
          <w:szCs w:val="26"/>
          <w:cs/>
        </w:rPr>
        <w:t xml:space="preserve"> และ พ.ศ. </w:t>
      </w:r>
      <w:r w:rsidR="00CF1017" w:rsidRPr="00CF1017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E84424">
        <w:rPr>
          <w:rFonts w:ascii="Browallia New" w:hAnsi="Browallia New" w:cs="Browallia New"/>
          <w:sz w:val="26"/>
          <w:szCs w:val="26"/>
          <w:cs/>
        </w:rPr>
        <w:t xml:space="preserve"> กลุ่มกิจการ</w:t>
      </w:r>
      <w:r w:rsidR="00CA618A" w:rsidRPr="00E84424">
        <w:rPr>
          <w:rFonts w:ascii="Browallia New" w:hAnsi="Browallia New" w:cs="Browallia New"/>
          <w:sz w:val="26"/>
          <w:szCs w:val="26"/>
          <w:cs/>
        </w:rPr>
        <w:t>และบริษัท</w:t>
      </w:r>
      <w:r w:rsidRPr="00E84424">
        <w:rPr>
          <w:rFonts w:ascii="Browallia New" w:hAnsi="Browallia New" w:cs="Browallia New"/>
          <w:sz w:val="26"/>
          <w:szCs w:val="26"/>
          <w:cs/>
        </w:rPr>
        <w:t>มีความเสี่ยงจากอัตราแลกเปลี่ยนเงินตราต่างประเทศอันเป็นผลมาจากการมีสินทรัพย์และหนี้สินที่เป็นเงินตราต่างประเทศดังนี้</w:t>
      </w:r>
    </w:p>
    <w:p w14:paraId="2288D83C" w14:textId="77777777" w:rsidR="00532461" w:rsidRPr="00E84424" w:rsidRDefault="00532461" w:rsidP="00356383">
      <w:pPr>
        <w:tabs>
          <w:tab w:val="left" w:pos="720"/>
        </w:tabs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58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4090"/>
        <w:gridCol w:w="1367"/>
        <w:gridCol w:w="1367"/>
        <w:gridCol w:w="1367"/>
        <w:gridCol w:w="1367"/>
      </w:tblGrid>
      <w:tr w:rsidR="00600B60" w:rsidRPr="00E84424" w14:paraId="6CFDB5ED" w14:textId="77777777" w:rsidTr="00837424">
        <w:trPr>
          <w:cantSplit/>
        </w:trPr>
        <w:tc>
          <w:tcPr>
            <w:tcW w:w="4090" w:type="dxa"/>
            <w:vAlign w:val="center"/>
          </w:tcPr>
          <w:p w14:paraId="7AF49F44" w14:textId="77777777" w:rsidR="00600B60" w:rsidRPr="00E84424" w:rsidRDefault="00600B60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57" w:right="-7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58EEBAB" w14:textId="77777777" w:rsidR="00600B60" w:rsidRPr="00E84424" w:rsidRDefault="00600B60" w:rsidP="00837424">
            <w:pPr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6F3AB41" w14:textId="77777777" w:rsidR="00600B60" w:rsidRPr="00E84424" w:rsidRDefault="00600B60" w:rsidP="00837424">
            <w:pPr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00B60" w:rsidRPr="00E84424" w14:paraId="582BAFDC" w14:textId="77777777" w:rsidTr="00837424">
        <w:trPr>
          <w:cantSplit/>
        </w:trPr>
        <w:tc>
          <w:tcPr>
            <w:tcW w:w="4090" w:type="dxa"/>
            <w:vAlign w:val="center"/>
          </w:tcPr>
          <w:p w14:paraId="5C3932B7" w14:textId="77777777" w:rsidR="00600B60" w:rsidRPr="00E84424" w:rsidRDefault="00600B60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57" w:right="-76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95B8CCC" w14:textId="4B773F89" w:rsidR="00600B60" w:rsidRPr="00E84424" w:rsidRDefault="00600B60" w:rsidP="00837424">
            <w:pPr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พ.ศ.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color w:val="7030A0"/>
                <w:sz w:val="26"/>
                <w:szCs w:val="26"/>
                <w:cs/>
              </w:rPr>
              <w:t xml:space="preserve"> </w:t>
            </w:r>
            <w:r w:rsidR="00CF1017" w:rsidRPr="00CF10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8351A51" w14:textId="382C6B0F" w:rsidR="00600B60" w:rsidRPr="00E84424" w:rsidRDefault="00600B60" w:rsidP="00837424">
            <w:pPr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พ.ศ.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color w:val="7030A0"/>
                <w:sz w:val="26"/>
                <w:szCs w:val="26"/>
                <w:cs/>
              </w:rPr>
              <w:t xml:space="preserve"> </w:t>
            </w:r>
            <w:r w:rsidR="00CF1017" w:rsidRPr="00CF10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83F75B5" w14:textId="64438D6E" w:rsidR="00600B60" w:rsidRPr="00E84424" w:rsidRDefault="00600B60" w:rsidP="00837424">
            <w:pPr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พ.ศ.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color w:val="7030A0"/>
                <w:sz w:val="26"/>
                <w:szCs w:val="26"/>
                <w:cs/>
              </w:rPr>
              <w:t xml:space="preserve"> </w:t>
            </w:r>
            <w:r w:rsidR="00CF1017" w:rsidRPr="00CF10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5938A41" w14:textId="1C182EB0" w:rsidR="00600B60" w:rsidRPr="00E84424" w:rsidRDefault="00600B60" w:rsidP="00837424">
            <w:pPr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พ.ศ.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color w:val="7030A0"/>
                <w:sz w:val="26"/>
                <w:szCs w:val="26"/>
                <w:cs/>
              </w:rPr>
              <w:t xml:space="preserve"> </w:t>
            </w:r>
            <w:r w:rsidR="00CF1017" w:rsidRPr="00CF10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600B60" w:rsidRPr="00E84424" w14:paraId="0DAA50CE" w14:textId="77777777" w:rsidTr="00837424">
        <w:trPr>
          <w:cantSplit/>
        </w:trPr>
        <w:tc>
          <w:tcPr>
            <w:tcW w:w="4090" w:type="dxa"/>
            <w:vAlign w:val="center"/>
          </w:tcPr>
          <w:p w14:paraId="1F06795E" w14:textId="77777777" w:rsidR="00600B60" w:rsidRPr="00E84424" w:rsidRDefault="00600B60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57" w:right="-7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66ADAF2" w14:textId="77777777" w:rsidR="00600B60" w:rsidRPr="00E84424" w:rsidRDefault="00600B60" w:rsidP="00837424">
            <w:pPr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C5E60E9" w14:textId="77777777" w:rsidR="00600B60" w:rsidRPr="00E84424" w:rsidRDefault="00600B60" w:rsidP="00837424">
            <w:pPr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BB8B32C" w14:textId="77777777" w:rsidR="00600B60" w:rsidRPr="00E84424" w:rsidRDefault="00600B60" w:rsidP="00837424">
            <w:pPr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7BE615E" w14:textId="77777777" w:rsidR="00600B60" w:rsidRPr="00E84424" w:rsidRDefault="00600B60" w:rsidP="00837424">
            <w:pPr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600B60" w:rsidRPr="00E84424" w14:paraId="122EC6C9" w14:textId="77777777" w:rsidTr="00837424">
        <w:trPr>
          <w:cantSplit/>
        </w:trPr>
        <w:tc>
          <w:tcPr>
            <w:tcW w:w="4090" w:type="dxa"/>
            <w:vAlign w:val="center"/>
          </w:tcPr>
          <w:p w14:paraId="59EAB9C3" w14:textId="77777777" w:rsidR="00600B60" w:rsidRPr="00E84424" w:rsidRDefault="00600B60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57" w:right="-7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CE56042" w14:textId="77777777" w:rsidR="00600B60" w:rsidRPr="00E84424" w:rsidRDefault="00600B60" w:rsidP="00837424">
            <w:pPr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6AA8577" w14:textId="77777777" w:rsidR="00600B60" w:rsidRPr="00E84424" w:rsidRDefault="00600B60" w:rsidP="00837424">
            <w:pPr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6CEF6A0" w14:textId="77777777" w:rsidR="00600B60" w:rsidRPr="00E84424" w:rsidRDefault="00600B60" w:rsidP="00837424">
            <w:pPr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CD85481" w14:textId="77777777" w:rsidR="00600B60" w:rsidRPr="00E84424" w:rsidRDefault="00600B60" w:rsidP="00837424">
            <w:pPr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00B60" w:rsidRPr="00E84424" w14:paraId="4D382820" w14:textId="77777777" w:rsidTr="00837424">
        <w:trPr>
          <w:cantSplit/>
        </w:trPr>
        <w:tc>
          <w:tcPr>
            <w:tcW w:w="4090" w:type="dxa"/>
            <w:hideMark/>
          </w:tcPr>
          <w:p w14:paraId="278CD27B" w14:textId="77777777" w:rsidR="00600B60" w:rsidRPr="00E84424" w:rsidRDefault="00600B60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57" w:right="-7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42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เงินเหรียญสหรัฐอเมริกา</w:t>
            </w:r>
          </w:p>
        </w:tc>
        <w:tc>
          <w:tcPr>
            <w:tcW w:w="1367" w:type="dxa"/>
            <w:shd w:val="clear" w:color="auto" w:fill="FAFAFA"/>
          </w:tcPr>
          <w:p w14:paraId="60737AC5" w14:textId="77777777" w:rsidR="00600B60" w:rsidRPr="00E84424" w:rsidRDefault="00600B60" w:rsidP="00837424">
            <w:pPr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7" w:type="dxa"/>
            <w:vAlign w:val="bottom"/>
          </w:tcPr>
          <w:p w14:paraId="4939B959" w14:textId="77777777" w:rsidR="00600B60" w:rsidRPr="00E84424" w:rsidRDefault="00600B60" w:rsidP="00837424">
            <w:pPr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7" w:type="dxa"/>
            <w:shd w:val="clear" w:color="auto" w:fill="FAFAFA"/>
          </w:tcPr>
          <w:p w14:paraId="468866BF" w14:textId="77777777" w:rsidR="00600B60" w:rsidRPr="00E84424" w:rsidRDefault="00600B60" w:rsidP="00837424">
            <w:pPr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7" w:type="dxa"/>
            <w:vAlign w:val="bottom"/>
          </w:tcPr>
          <w:p w14:paraId="79DA77F0" w14:textId="77777777" w:rsidR="00600B60" w:rsidRPr="00E84424" w:rsidRDefault="00600B60" w:rsidP="00837424">
            <w:pPr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00B60" w:rsidRPr="00E84424" w14:paraId="64C5EEF5" w14:textId="77777777" w:rsidTr="00837424">
        <w:trPr>
          <w:cantSplit/>
        </w:trPr>
        <w:tc>
          <w:tcPr>
            <w:tcW w:w="4090" w:type="dxa"/>
            <w:hideMark/>
          </w:tcPr>
          <w:p w14:paraId="7E6829DD" w14:textId="77777777" w:rsidR="00600B60" w:rsidRPr="00E84424" w:rsidRDefault="00600B60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57" w:right="-7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424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367" w:type="dxa"/>
            <w:shd w:val="clear" w:color="auto" w:fill="FAFAFA"/>
          </w:tcPr>
          <w:p w14:paraId="7D1B061B" w14:textId="766FEA82" w:rsidR="00600B60" w:rsidRPr="00E84424" w:rsidRDefault="00CF1017" w:rsidP="00837424">
            <w:pPr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600B60"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866</w:t>
            </w:r>
          </w:p>
        </w:tc>
        <w:tc>
          <w:tcPr>
            <w:tcW w:w="1367" w:type="dxa"/>
            <w:hideMark/>
          </w:tcPr>
          <w:p w14:paraId="10C63FB5" w14:textId="077CD038" w:rsidR="00600B60" w:rsidRPr="00E84424" w:rsidRDefault="00CF1017" w:rsidP="00837424">
            <w:pPr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</w:t>
            </w:r>
            <w:r w:rsidR="00600B60"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162</w:t>
            </w:r>
          </w:p>
        </w:tc>
        <w:tc>
          <w:tcPr>
            <w:tcW w:w="1367" w:type="dxa"/>
            <w:shd w:val="clear" w:color="auto" w:fill="FAFAFA"/>
            <w:vAlign w:val="bottom"/>
          </w:tcPr>
          <w:p w14:paraId="2086CD03" w14:textId="47313318" w:rsidR="00600B60" w:rsidRPr="00E84424" w:rsidRDefault="00CF1017" w:rsidP="00837424">
            <w:pPr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600B60"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612</w:t>
            </w:r>
          </w:p>
        </w:tc>
        <w:tc>
          <w:tcPr>
            <w:tcW w:w="1367" w:type="dxa"/>
            <w:hideMark/>
          </w:tcPr>
          <w:p w14:paraId="6E739FCA" w14:textId="219BC2C7" w:rsidR="00600B60" w:rsidRPr="00E84424" w:rsidRDefault="00CF1017" w:rsidP="00837424">
            <w:pPr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</w:t>
            </w:r>
            <w:r w:rsidR="00600B60"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250</w:t>
            </w:r>
          </w:p>
        </w:tc>
      </w:tr>
      <w:tr w:rsidR="00600B60" w:rsidRPr="00E84424" w14:paraId="42BF4CFA" w14:textId="77777777" w:rsidTr="00837424">
        <w:trPr>
          <w:cantSplit/>
        </w:trPr>
        <w:tc>
          <w:tcPr>
            <w:tcW w:w="4090" w:type="dxa"/>
            <w:hideMark/>
          </w:tcPr>
          <w:p w14:paraId="186D2079" w14:textId="77777777" w:rsidR="00600B60" w:rsidRPr="00E84424" w:rsidRDefault="00600B60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57" w:right="-76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84424">
              <w:rPr>
                <w:rFonts w:ascii="Browallia New" w:hAnsi="Browallia New" w:cs="Browallia New"/>
                <w:sz w:val="26"/>
                <w:szCs w:val="26"/>
                <w:cs/>
              </w:rPr>
              <w:t>เงินลงทุน</w:t>
            </w:r>
            <w:r w:rsidRPr="00E8442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ระยะสั้น</w:t>
            </w:r>
          </w:p>
        </w:tc>
        <w:tc>
          <w:tcPr>
            <w:tcW w:w="1367" w:type="dxa"/>
            <w:shd w:val="clear" w:color="auto" w:fill="FAFAFA"/>
          </w:tcPr>
          <w:p w14:paraId="2D8371EA" w14:textId="7CEF0991" w:rsidR="00600B60" w:rsidRPr="00E84424" w:rsidRDefault="00CF1017" w:rsidP="00837424">
            <w:pPr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 w:rsidR="00600B60"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110</w:t>
            </w:r>
          </w:p>
        </w:tc>
        <w:tc>
          <w:tcPr>
            <w:tcW w:w="1367" w:type="dxa"/>
            <w:hideMark/>
          </w:tcPr>
          <w:p w14:paraId="26B5DB14" w14:textId="2247BA75" w:rsidR="00600B60" w:rsidRPr="00E84424" w:rsidRDefault="00CF1017" w:rsidP="00837424">
            <w:pPr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600B60"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757</w:t>
            </w:r>
          </w:p>
        </w:tc>
        <w:tc>
          <w:tcPr>
            <w:tcW w:w="1367" w:type="dxa"/>
            <w:shd w:val="clear" w:color="auto" w:fill="FAFAFA"/>
            <w:vAlign w:val="bottom"/>
          </w:tcPr>
          <w:p w14:paraId="29A2432B" w14:textId="67874360" w:rsidR="00600B60" w:rsidRPr="00E84424" w:rsidRDefault="00CF1017" w:rsidP="00837424">
            <w:pPr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 w:rsidR="00600B60"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110</w:t>
            </w:r>
          </w:p>
        </w:tc>
        <w:tc>
          <w:tcPr>
            <w:tcW w:w="1367" w:type="dxa"/>
            <w:hideMark/>
          </w:tcPr>
          <w:p w14:paraId="50F7853D" w14:textId="121575E0" w:rsidR="00600B60" w:rsidRPr="00E84424" w:rsidRDefault="00CF1017" w:rsidP="00837424">
            <w:pPr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600B60"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757</w:t>
            </w:r>
          </w:p>
        </w:tc>
      </w:tr>
      <w:tr w:rsidR="00600B60" w:rsidRPr="00E84424" w14:paraId="30817B14" w14:textId="77777777" w:rsidTr="00837424">
        <w:trPr>
          <w:cantSplit/>
        </w:trPr>
        <w:tc>
          <w:tcPr>
            <w:tcW w:w="4090" w:type="dxa"/>
            <w:hideMark/>
          </w:tcPr>
          <w:p w14:paraId="3FF8E82A" w14:textId="77777777" w:rsidR="00600B60" w:rsidRPr="00E84424" w:rsidRDefault="00600B60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57" w:right="-7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424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367" w:type="dxa"/>
            <w:shd w:val="clear" w:color="auto" w:fill="FAFAFA"/>
          </w:tcPr>
          <w:p w14:paraId="4AEF68D3" w14:textId="1D0EDF98" w:rsidR="00600B60" w:rsidRPr="00E84424" w:rsidRDefault="00CF1017" w:rsidP="00837424">
            <w:pPr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600B60"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051</w:t>
            </w:r>
          </w:p>
        </w:tc>
        <w:tc>
          <w:tcPr>
            <w:tcW w:w="1367" w:type="dxa"/>
            <w:hideMark/>
          </w:tcPr>
          <w:p w14:paraId="5D955120" w14:textId="6040A19A" w:rsidR="00600B60" w:rsidRPr="00E84424" w:rsidRDefault="00CF1017" w:rsidP="00837424">
            <w:pPr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600B60"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808</w:t>
            </w:r>
          </w:p>
        </w:tc>
        <w:tc>
          <w:tcPr>
            <w:tcW w:w="1367" w:type="dxa"/>
            <w:shd w:val="clear" w:color="auto" w:fill="FAFAFA"/>
            <w:vAlign w:val="bottom"/>
          </w:tcPr>
          <w:p w14:paraId="445616BC" w14:textId="668DBAA3" w:rsidR="00600B60" w:rsidRPr="00E84424" w:rsidRDefault="00CF1017" w:rsidP="00837424">
            <w:pPr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169</w:t>
            </w:r>
          </w:p>
        </w:tc>
        <w:tc>
          <w:tcPr>
            <w:tcW w:w="1367" w:type="dxa"/>
            <w:hideMark/>
          </w:tcPr>
          <w:p w14:paraId="35B30988" w14:textId="37CA529F" w:rsidR="00600B60" w:rsidRPr="00E84424" w:rsidRDefault="00CF1017" w:rsidP="00837424">
            <w:pPr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481</w:t>
            </w:r>
          </w:p>
        </w:tc>
      </w:tr>
      <w:tr w:rsidR="00600B60" w:rsidRPr="00E84424" w14:paraId="48CEF3BD" w14:textId="77777777" w:rsidTr="00837424">
        <w:trPr>
          <w:cantSplit/>
        </w:trPr>
        <w:tc>
          <w:tcPr>
            <w:tcW w:w="4090" w:type="dxa"/>
            <w:hideMark/>
          </w:tcPr>
          <w:p w14:paraId="725B6B7B" w14:textId="77777777" w:rsidR="00600B60" w:rsidRPr="00E84424" w:rsidRDefault="00600B60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57" w:right="-76"/>
              <w:rPr>
                <w:rFonts w:ascii="Browallia New" w:hAnsi="Browallia New" w:cs="Browallia New"/>
                <w:sz w:val="26"/>
                <w:szCs w:val="26"/>
              </w:rPr>
            </w:pPr>
            <w:r w:rsidRPr="00E84424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367" w:type="dxa"/>
            <w:shd w:val="clear" w:color="auto" w:fill="FAFAFA"/>
          </w:tcPr>
          <w:p w14:paraId="383736E2" w14:textId="3FC90BD0" w:rsidR="00600B60" w:rsidRPr="00E84424" w:rsidRDefault="00CF1017" w:rsidP="00837424">
            <w:pPr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528</w:t>
            </w:r>
          </w:p>
        </w:tc>
        <w:tc>
          <w:tcPr>
            <w:tcW w:w="1367" w:type="dxa"/>
            <w:hideMark/>
          </w:tcPr>
          <w:p w14:paraId="394156D7" w14:textId="6DE4FDF2" w:rsidR="00600B60" w:rsidRPr="00E84424" w:rsidRDefault="00CF1017" w:rsidP="00837424">
            <w:pPr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</w:t>
            </w:r>
          </w:p>
        </w:tc>
        <w:tc>
          <w:tcPr>
            <w:tcW w:w="1367" w:type="dxa"/>
            <w:shd w:val="clear" w:color="auto" w:fill="FAFAFA"/>
            <w:vAlign w:val="bottom"/>
          </w:tcPr>
          <w:p w14:paraId="1AAD4EAC" w14:textId="6BEC73D9" w:rsidR="00600B60" w:rsidRPr="00E84424" w:rsidRDefault="00CF1017" w:rsidP="00837424">
            <w:pPr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522</w:t>
            </w:r>
          </w:p>
        </w:tc>
        <w:tc>
          <w:tcPr>
            <w:tcW w:w="1367" w:type="dxa"/>
            <w:hideMark/>
          </w:tcPr>
          <w:p w14:paraId="05AFEACA" w14:textId="3F3AA538" w:rsidR="00600B60" w:rsidRPr="00E84424" w:rsidRDefault="00CF1017" w:rsidP="00837424">
            <w:pPr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</w:p>
        </w:tc>
      </w:tr>
      <w:tr w:rsidR="00600B60" w:rsidRPr="00E84424" w14:paraId="6B74F90E" w14:textId="77777777" w:rsidTr="00837424">
        <w:trPr>
          <w:cantSplit/>
        </w:trPr>
        <w:tc>
          <w:tcPr>
            <w:tcW w:w="4090" w:type="dxa"/>
          </w:tcPr>
          <w:p w14:paraId="466987E1" w14:textId="77777777" w:rsidR="00600B60" w:rsidRPr="00E84424" w:rsidRDefault="00600B60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57" w:right="-7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84424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สินทรัพย์อนุพันธ์ทางการเงิน</w:t>
            </w:r>
          </w:p>
        </w:tc>
        <w:tc>
          <w:tcPr>
            <w:tcW w:w="1367" w:type="dxa"/>
            <w:shd w:val="clear" w:color="auto" w:fill="FAFAFA"/>
          </w:tcPr>
          <w:p w14:paraId="598EA3FE" w14:textId="542286C6" w:rsidR="00600B60" w:rsidRPr="00E84424" w:rsidRDefault="00CF1017" w:rsidP="00837424">
            <w:pPr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251</w:t>
            </w:r>
          </w:p>
        </w:tc>
        <w:tc>
          <w:tcPr>
            <w:tcW w:w="1367" w:type="dxa"/>
          </w:tcPr>
          <w:p w14:paraId="50363EA2" w14:textId="77777777" w:rsidR="00600B60" w:rsidRPr="00E84424" w:rsidRDefault="00600B60" w:rsidP="00837424">
            <w:pPr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7" w:type="dxa"/>
            <w:shd w:val="clear" w:color="auto" w:fill="FAFAFA"/>
            <w:vAlign w:val="bottom"/>
          </w:tcPr>
          <w:p w14:paraId="4C0DB441" w14:textId="533DD1E1" w:rsidR="00600B60" w:rsidRPr="00E84424" w:rsidRDefault="00CF1017" w:rsidP="00837424">
            <w:pPr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251</w:t>
            </w:r>
          </w:p>
        </w:tc>
        <w:tc>
          <w:tcPr>
            <w:tcW w:w="1367" w:type="dxa"/>
          </w:tcPr>
          <w:p w14:paraId="44C8EE91" w14:textId="77777777" w:rsidR="00600B60" w:rsidRPr="00E84424" w:rsidRDefault="00600B60" w:rsidP="00837424">
            <w:pPr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600B60" w:rsidRPr="00E84424" w14:paraId="7108A5F1" w14:textId="77777777" w:rsidTr="00837424">
        <w:trPr>
          <w:cantSplit/>
        </w:trPr>
        <w:tc>
          <w:tcPr>
            <w:tcW w:w="4090" w:type="dxa"/>
          </w:tcPr>
          <w:p w14:paraId="018379C3" w14:textId="77777777" w:rsidR="00600B60" w:rsidRPr="00E84424" w:rsidRDefault="00600B60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57" w:right="-76"/>
              <w:rPr>
                <w:rFonts w:ascii="Browallia New" w:hAnsi="Browallia New" w:cs="Browallia New"/>
                <w:sz w:val="26"/>
                <w:szCs w:val="26"/>
              </w:rPr>
            </w:pPr>
            <w:r w:rsidRPr="00E84424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สินทรัพย์ทางการเงินที่วัดมูลค่า</w:t>
            </w:r>
          </w:p>
          <w:p w14:paraId="2BE2E211" w14:textId="77777777" w:rsidR="00600B60" w:rsidRPr="00E84424" w:rsidRDefault="00600B60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57" w:right="-76"/>
              <w:rPr>
                <w:rFonts w:ascii="Browallia New" w:hAnsi="Browallia New" w:cs="Browallia New"/>
                <w:sz w:val="26"/>
                <w:szCs w:val="26"/>
              </w:rPr>
            </w:pPr>
            <w:r w:rsidRPr="00E8442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ด้วยมูลค่ายุติธรรมผ่านกำไรหรือ</w:t>
            </w:r>
          </w:p>
          <w:p w14:paraId="3A0770CE" w14:textId="77777777" w:rsidR="00600B60" w:rsidRPr="00E84424" w:rsidRDefault="00600B60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57" w:right="-7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8442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ขาดทุน</w:t>
            </w:r>
          </w:p>
        </w:tc>
        <w:tc>
          <w:tcPr>
            <w:tcW w:w="1367" w:type="dxa"/>
            <w:shd w:val="clear" w:color="auto" w:fill="FAFAFA"/>
            <w:vAlign w:val="bottom"/>
          </w:tcPr>
          <w:p w14:paraId="4A7F70E1" w14:textId="3B44B4A7" w:rsidR="00600B60" w:rsidRPr="00E84424" w:rsidRDefault="00CF1017" w:rsidP="00837424">
            <w:pPr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114</w:t>
            </w:r>
          </w:p>
        </w:tc>
        <w:tc>
          <w:tcPr>
            <w:tcW w:w="1367" w:type="dxa"/>
            <w:vAlign w:val="bottom"/>
          </w:tcPr>
          <w:p w14:paraId="161A4866" w14:textId="77777777" w:rsidR="00600B60" w:rsidRPr="00E84424" w:rsidRDefault="00600B60" w:rsidP="00837424">
            <w:pPr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7" w:type="dxa"/>
            <w:shd w:val="clear" w:color="auto" w:fill="FAFAFA"/>
            <w:vAlign w:val="bottom"/>
          </w:tcPr>
          <w:p w14:paraId="095830AC" w14:textId="7BCE7872" w:rsidR="00600B60" w:rsidRPr="00E84424" w:rsidRDefault="00CF1017" w:rsidP="00837424">
            <w:pPr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7834C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</w:p>
        </w:tc>
        <w:tc>
          <w:tcPr>
            <w:tcW w:w="1367" w:type="dxa"/>
            <w:vAlign w:val="bottom"/>
          </w:tcPr>
          <w:p w14:paraId="174FF221" w14:textId="77777777" w:rsidR="00600B60" w:rsidRPr="00E84424" w:rsidRDefault="00600B60" w:rsidP="00837424">
            <w:pPr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7040C0" w:rsidRPr="00E84424" w14:paraId="067292DB" w14:textId="77777777" w:rsidTr="00837424">
        <w:trPr>
          <w:cantSplit/>
        </w:trPr>
        <w:tc>
          <w:tcPr>
            <w:tcW w:w="4090" w:type="dxa"/>
          </w:tcPr>
          <w:p w14:paraId="5DC6943C" w14:textId="77777777" w:rsidR="007040C0" w:rsidRDefault="007040C0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57" w:right="-76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สินทรัพย์ทางการเงินที่วัดมูลค่า</w:t>
            </w:r>
          </w:p>
          <w:p w14:paraId="7F49D6FA" w14:textId="77777777" w:rsidR="007040C0" w:rsidRDefault="007040C0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57" w:right="-76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 xml:space="preserve">   ด้วยมูลค่ายุติธรรมผ่านกำไรหรือ</w:t>
            </w:r>
          </w:p>
          <w:p w14:paraId="3397113D" w14:textId="5D73E421" w:rsidR="007040C0" w:rsidRPr="007040C0" w:rsidRDefault="007040C0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57" w:right="-76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 xml:space="preserve">   ขาดทุนเบ็ดเสร็จอื่น</w:t>
            </w:r>
          </w:p>
        </w:tc>
        <w:tc>
          <w:tcPr>
            <w:tcW w:w="1367" w:type="dxa"/>
            <w:shd w:val="clear" w:color="auto" w:fill="FAFAFA"/>
          </w:tcPr>
          <w:p w14:paraId="23D1AEC1" w14:textId="77777777" w:rsidR="007040C0" w:rsidRDefault="007040C0" w:rsidP="00837424">
            <w:pPr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67D0FE0F" w14:textId="77777777" w:rsidR="007040C0" w:rsidRDefault="007040C0" w:rsidP="00837424">
            <w:pPr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457D2DB2" w14:textId="7ECD6134" w:rsidR="007040C0" w:rsidRPr="007040C0" w:rsidRDefault="007040C0" w:rsidP="00837424">
            <w:pPr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</w:t>
            </w:r>
          </w:p>
        </w:tc>
        <w:tc>
          <w:tcPr>
            <w:tcW w:w="1367" w:type="dxa"/>
          </w:tcPr>
          <w:p w14:paraId="18E2F858" w14:textId="77777777" w:rsidR="007040C0" w:rsidRDefault="007040C0" w:rsidP="00837424">
            <w:pPr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7138D6EA" w14:textId="77777777" w:rsidR="007040C0" w:rsidRDefault="007040C0" w:rsidP="00837424">
            <w:pPr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6E4EEC03" w14:textId="2C99D308" w:rsidR="007040C0" w:rsidRPr="00E84424" w:rsidRDefault="007040C0" w:rsidP="00837424">
            <w:pPr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7" w:type="dxa"/>
            <w:shd w:val="clear" w:color="auto" w:fill="FAFAFA"/>
            <w:vAlign w:val="bottom"/>
          </w:tcPr>
          <w:p w14:paraId="64C133F0" w14:textId="507A0369" w:rsidR="007040C0" w:rsidRPr="00E84424" w:rsidRDefault="007040C0" w:rsidP="00837424">
            <w:pPr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75</w:t>
            </w:r>
          </w:p>
        </w:tc>
        <w:tc>
          <w:tcPr>
            <w:tcW w:w="1367" w:type="dxa"/>
          </w:tcPr>
          <w:p w14:paraId="355345C7" w14:textId="77777777" w:rsidR="007040C0" w:rsidRDefault="007040C0" w:rsidP="00837424">
            <w:pPr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224174F7" w14:textId="77777777" w:rsidR="007040C0" w:rsidRDefault="007040C0" w:rsidP="00837424">
            <w:pPr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62F259F9" w14:textId="4430F236" w:rsidR="007040C0" w:rsidRPr="00E84424" w:rsidRDefault="007040C0" w:rsidP="00837424">
            <w:pPr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600B60" w:rsidRPr="00E84424" w14:paraId="08FB49F9" w14:textId="77777777" w:rsidTr="00837424">
        <w:trPr>
          <w:cantSplit/>
        </w:trPr>
        <w:tc>
          <w:tcPr>
            <w:tcW w:w="4090" w:type="dxa"/>
            <w:hideMark/>
          </w:tcPr>
          <w:p w14:paraId="2C7C268D" w14:textId="77777777" w:rsidR="00600B60" w:rsidRPr="00E84424" w:rsidRDefault="00600B60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57" w:right="-76"/>
              <w:rPr>
                <w:rFonts w:ascii="Browallia New" w:hAnsi="Browallia New" w:cs="Browallia New"/>
                <w:sz w:val="26"/>
                <w:szCs w:val="26"/>
              </w:rPr>
            </w:pPr>
            <w:r w:rsidRPr="00E84424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367" w:type="dxa"/>
            <w:shd w:val="clear" w:color="auto" w:fill="FAFAFA"/>
          </w:tcPr>
          <w:p w14:paraId="31DFC1CB" w14:textId="390D3DE2" w:rsidR="00600B60" w:rsidRPr="00E84424" w:rsidRDefault="00600B60" w:rsidP="00837424">
            <w:pPr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F1017"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270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7" w:type="dxa"/>
            <w:hideMark/>
          </w:tcPr>
          <w:p w14:paraId="701A6907" w14:textId="00707BD4" w:rsidR="00600B60" w:rsidRPr="00E84424" w:rsidRDefault="00600B60" w:rsidP="00837424">
            <w:pPr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F1017"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834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7" w:type="dxa"/>
            <w:shd w:val="clear" w:color="auto" w:fill="FAFAFA"/>
            <w:vAlign w:val="bottom"/>
          </w:tcPr>
          <w:p w14:paraId="403C1B0B" w14:textId="3B7EE6B9" w:rsidR="00600B60" w:rsidRPr="00E84424" w:rsidRDefault="00600B60" w:rsidP="00837424">
            <w:pPr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F1017"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800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7" w:type="dxa"/>
            <w:hideMark/>
          </w:tcPr>
          <w:p w14:paraId="5CE6453E" w14:textId="48E427B9" w:rsidR="00600B60" w:rsidRPr="00E84424" w:rsidRDefault="00600B60" w:rsidP="00837424">
            <w:pPr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F1017"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635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600B60" w:rsidRPr="00E84424" w14:paraId="2298A2B2" w14:textId="77777777" w:rsidTr="00CA618A">
        <w:trPr>
          <w:cantSplit/>
        </w:trPr>
        <w:tc>
          <w:tcPr>
            <w:tcW w:w="4090" w:type="dxa"/>
            <w:hideMark/>
          </w:tcPr>
          <w:p w14:paraId="2B517EE5" w14:textId="77777777" w:rsidR="00600B60" w:rsidRPr="00E84424" w:rsidRDefault="00600B60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57" w:right="-76"/>
              <w:rPr>
                <w:rFonts w:ascii="Browallia New" w:hAnsi="Browallia New" w:cs="Browallia New"/>
                <w:sz w:val="26"/>
                <w:szCs w:val="26"/>
              </w:rPr>
            </w:pPr>
            <w:r w:rsidRPr="00E84424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367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07DDBD3" w14:textId="5A508B4A" w:rsidR="00600B60" w:rsidRPr="00E84424" w:rsidRDefault="00600B60" w:rsidP="00837424">
            <w:pPr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F1017"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424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7" w:type="dxa"/>
            <w:tcBorders>
              <w:top w:val="nil"/>
              <w:left w:val="nil"/>
              <w:right w:val="nil"/>
            </w:tcBorders>
            <w:hideMark/>
          </w:tcPr>
          <w:p w14:paraId="2767162E" w14:textId="63ABCBC9" w:rsidR="00600B60" w:rsidRPr="00E84424" w:rsidRDefault="00600B60" w:rsidP="00837424">
            <w:pPr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F1017"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924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7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8CAA52C" w14:textId="6966418B" w:rsidR="00600B60" w:rsidRPr="00E84424" w:rsidRDefault="00600B60" w:rsidP="00837424">
            <w:pPr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F1017"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679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7" w:type="dxa"/>
            <w:tcBorders>
              <w:top w:val="nil"/>
              <w:left w:val="nil"/>
              <w:right w:val="nil"/>
            </w:tcBorders>
            <w:hideMark/>
          </w:tcPr>
          <w:p w14:paraId="512F673E" w14:textId="269061A9" w:rsidR="00600B60" w:rsidRPr="00E84424" w:rsidRDefault="00600B60" w:rsidP="00837424">
            <w:pPr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F1017"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013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CA618A" w:rsidRPr="00E84424" w14:paraId="46B7969B" w14:textId="77777777" w:rsidTr="00CA618A">
        <w:trPr>
          <w:cantSplit/>
        </w:trPr>
        <w:tc>
          <w:tcPr>
            <w:tcW w:w="4090" w:type="dxa"/>
          </w:tcPr>
          <w:p w14:paraId="3FFCE8B5" w14:textId="0550CDE8" w:rsidR="00CA618A" w:rsidRPr="00E84424" w:rsidRDefault="00CA618A" w:rsidP="00CA6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57" w:right="-7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84424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เงินกู้ยืมและหุ้นกู้</w:t>
            </w:r>
          </w:p>
        </w:tc>
        <w:tc>
          <w:tcPr>
            <w:tcW w:w="1367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4784BB5" w14:textId="0E76C7FD" w:rsidR="00CA618A" w:rsidRPr="00E84424" w:rsidRDefault="00CA618A" w:rsidP="00CA618A">
            <w:pPr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106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F1017"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477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7" w:type="dxa"/>
            <w:tcBorders>
              <w:top w:val="nil"/>
              <w:left w:val="nil"/>
              <w:right w:val="nil"/>
            </w:tcBorders>
          </w:tcPr>
          <w:p w14:paraId="75FD446E" w14:textId="0000102C" w:rsidR="00CA618A" w:rsidRPr="00E84424" w:rsidRDefault="00CA618A" w:rsidP="00CA618A">
            <w:pPr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142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F1017"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820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7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0371C76" w14:textId="397A99D9" w:rsidR="00CA618A" w:rsidRPr="00E84424" w:rsidRDefault="00CA618A" w:rsidP="00CA618A">
            <w:pPr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107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F1017"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239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7" w:type="dxa"/>
            <w:tcBorders>
              <w:top w:val="nil"/>
              <w:left w:val="nil"/>
              <w:right w:val="nil"/>
            </w:tcBorders>
          </w:tcPr>
          <w:p w14:paraId="2D4B8EF2" w14:textId="0EAB6B65" w:rsidR="00CA618A" w:rsidRPr="00E84424" w:rsidRDefault="00CA618A" w:rsidP="00CA618A">
            <w:pPr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F1017"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252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CA618A" w:rsidRPr="00E84424" w14:paraId="086EEF4B" w14:textId="77777777" w:rsidTr="00CA618A">
        <w:trPr>
          <w:cantSplit/>
        </w:trPr>
        <w:tc>
          <w:tcPr>
            <w:tcW w:w="4090" w:type="dxa"/>
          </w:tcPr>
          <w:p w14:paraId="39BD5AE4" w14:textId="7ECC1651" w:rsidR="00CA618A" w:rsidRPr="00E84424" w:rsidRDefault="00CA618A" w:rsidP="00CA6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57" w:right="-7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84424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หนี้สินอนุพันธ์ทางการเงิน</w:t>
            </w:r>
          </w:p>
        </w:tc>
        <w:tc>
          <w:tcPr>
            <w:tcW w:w="1367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054A73C" w14:textId="1F3487A6" w:rsidR="00CA618A" w:rsidRPr="00E84424" w:rsidRDefault="00CA618A" w:rsidP="00CA618A">
            <w:pPr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130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7" w:type="dxa"/>
            <w:tcBorders>
              <w:left w:val="nil"/>
              <w:bottom w:val="single" w:sz="4" w:space="0" w:color="auto"/>
              <w:right w:val="nil"/>
            </w:tcBorders>
          </w:tcPr>
          <w:p w14:paraId="3AA06A6F" w14:textId="52729521" w:rsidR="00CA618A" w:rsidRPr="00E84424" w:rsidRDefault="00CA618A" w:rsidP="00CA618A">
            <w:pPr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7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72002A9" w14:textId="0C3BB3F4" w:rsidR="00CA618A" w:rsidRPr="00E84424" w:rsidRDefault="00CA618A" w:rsidP="00CA618A">
            <w:pPr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130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7" w:type="dxa"/>
            <w:tcBorders>
              <w:left w:val="nil"/>
              <w:bottom w:val="single" w:sz="4" w:space="0" w:color="auto"/>
              <w:right w:val="nil"/>
            </w:tcBorders>
          </w:tcPr>
          <w:p w14:paraId="6212DB2B" w14:textId="14D14646" w:rsidR="00CA618A" w:rsidRPr="00E84424" w:rsidRDefault="00CA618A" w:rsidP="00CA618A">
            <w:pPr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CA618A" w:rsidRPr="00E84424" w14:paraId="236F402E" w14:textId="77777777" w:rsidTr="00837424">
        <w:trPr>
          <w:cantSplit/>
        </w:trPr>
        <w:tc>
          <w:tcPr>
            <w:tcW w:w="4090" w:type="dxa"/>
          </w:tcPr>
          <w:p w14:paraId="54A65317" w14:textId="77777777" w:rsidR="00CA618A" w:rsidRPr="00E84424" w:rsidRDefault="00CA618A" w:rsidP="00CA6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57" w:right="-7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BCE7DB0" w14:textId="4602C6EC" w:rsidR="00CA618A" w:rsidRPr="00E84424" w:rsidRDefault="00CA618A" w:rsidP="00CA618A">
            <w:pPr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F1017"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  <w:r w:rsidR="007040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BB884BC" w14:textId="00658F53" w:rsidR="00CA618A" w:rsidRPr="00E84424" w:rsidRDefault="00CA618A" w:rsidP="00CA618A">
            <w:pPr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F1017"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832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0C8D1D3" w14:textId="16016DE0" w:rsidR="00CA618A" w:rsidRPr="00E84424" w:rsidRDefault="00CA618A" w:rsidP="00CA618A">
            <w:pPr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7040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2,99</w:t>
            </w:r>
            <w:r w:rsidR="007834C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32667F6" w14:textId="3B4D171B" w:rsidR="00CA618A" w:rsidRPr="00E84424" w:rsidRDefault="00CA618A" w:rsidP="00CA618A">
            <w:pPr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F1017"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396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CA618A" w:rsidRPr="00E84424" w14:paraId="0E6C9098" w14:textId="77777777" w:rsidTr="00837424">
        <w:trPr>
          <w:cantSplit/>
        </w:trPr>
        <w:tc>
          <w:tcPr>
            <w:tcW w:w="4090" w:type="dxa"/>
          </w:tcPr>
          <w:p w14:paraId="7DFDE944" w14:textId="77777777" w:rsidR="00CA618A" w:rsidRPr="00E84424" w:rsidRDefault="00CA618A" w:rsidP="00CA6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57" w:right="-7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0EADDA0" w14:textId="77777777" w:rsidR="00CA618A" w:rsidRPr="00E84424" w:rsidRDefault="00CA618A" w:rsidP="00CA618A">
            <w:pPr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4509C9" w14:textId="77777777" w:rsidR="00CA618A" w:rsidRPr="00E84424" w:rsidRDefault="00CA618A" w:rsidP="00CA618A">
            <w:pPr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C952282" w14:textId="77777777" w:rsidR="00CA618A" w:rsidRPr="00E84424" w:rsidRDefault="00CA618A" w:rsidP="00CA618A">
            <w:pPr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059C1CD" w14:textId="77777777" w:rsidR="00CA618A" w:rsidRPr="00E84424" w:rsidRDefault="00CA618A" w:rsidP="00CA618A">
            <w:pPr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A618A" w:rsidRPr="00E84424" w14:paraId="7001DB2B" w14:textId="77777777" w:rsidTr="00837424">
        <w:trPr>
          <w:cantSplit/>
        </w:trPr>
        <w:tc>
          <w:tcPr>
            <w:tcW w:w="4090" w:type="dxa"/>
            <w:hideMark/>
          </w:tcPr>
          <w:p w14:paraId="75F3D6C2" w14:textId="77777777" w:rsidR="00CA618A" w:rsidRPr="00E84424" w:rsidRDefault="00CA618A" w:rsidP="00CA6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57" w:right="-76"/>
              <w:rPr>
                <w:rFonts w:ascii="Browallia New" w:hAnsi="Browallia New" w:cs="Browallia New"/>
                <w:sz w:val="26"/>
                <w:szCs w:val="26"/>
              </w:rPr>
            </w:pPr>
            <w:r w:rsidRPr="00E8442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สกุลอื่นๆ</w:t>
            </w:r>
          </w:p>
        </w:tc>
        <w:tc>
          <w:tcPr>
            <w:tcW w:w="1367" w:type="dxa"/>
            <w:shd w:val="clear" w:color="auto" w:fill="FAFAFA"/>
          </w:tcPr>
          <w:p w14:paraId="2682B9E2" w14:textId="77777777" w:rsidR="00CA618A" w:rsidRPr="00E84424" w:rsidRDefault="00CA618A" w:rsidP="00CA618A">
            <w:pPr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7" w:type="dxa"/>
          </w:tcPr>
          <w:p w14:paraId="0021E441" w14:textId="77777777" w:rsidR="00CA618A" w:rsidRPr="00E84424" w:rsidRDefault="00CA618A" w:rsidP="00CA618A">
            <w:pPr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7" w:type="dxa"/>
            <w:shd w:val="clear" w:color="auto" w:fill="FAFAFA"/>
            <w:vAlign w:val="bottom"/>
          </w:tcPr>
          <w:p w14:paraId="2F3E3A3A" w14:textId="77777777" w:rsidR="00CA618A" w:rsidRPr="00E84424" w:rsidRDefault="00CA618A" w:rsidP="00CA618A">
            <w:pPr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7" w:type="dxa"/>
          </w:tcPr>
          <w:p w14:paraId="014C87C9" w14:textId="77777777" w:rsidR="00CA618A" w:rsidRPr="00E84424" w:rsidRDefault="00CA618A" w:rsidP="00CA618A">
            <w:pPr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A618A" w:rsidRPr="00E84424" w14:paraId="02D2FB0F" w14:textId="77777777" w:rsidTr="00837424">
        <w:trPr>
          <w:cantSplit/>
        </w:trPr>
        <w:tc>
          <w:tcPr>
            <w:tcW w:w="4090" w:type="dxa"/>
            <w:hideMark/>
          </w:tcPr>
          <w:p w14:paraId="124206D2" w14:textId="77777777" w:rsidR="00CA618A" w:rsidRPr="00E84424" w:rsidRDefault="00CA618A" w:rsidP="00CA6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57" w:right="-76"/>
              <w:rPr>
                <w:rFonts w:ascii="Browallia New" w:hAnsi="Browallia New" w:cs="Browallia New"/>
                <w:sz w:val="26"/>
                <w:szCs w:val="26"/>
              </w:rPr>
            </w:pPr>
            <w:r w:rsidRPr="00E84424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367" w:type="dxa"/>
            <w:shd w:val="clear" w:color="auto" w:fill="FAFAFA"/>
          </w:tcPr>
          <w:p w14:paraId="0A0C7198" w14:textId="7DF0CE02" w:rsidR="00CA618A" w:rsidRPr="00E84424" w:rsidRDefault="00CF1017" w:rsidP="00CA618A">
            <w:pPr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CA618A"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885</w:t>
            </w:r>
          </w:p>
        </w:tc>
        <w:tc>
          <w:tcPr>
            <w:tcW w:w="1367" w:type="dxa"/>
            <w:hideMark/>
          </w:tcPr>
          <w:p w14:paraId="1A6E9CC1" w14:textId="4488F561" w:rsidR="00CA618A" w:rsidRPr="00E84424" w:rsidRDefault="00CF1017" w:rsidP="00CA618A">
            <w:pPr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</w:t>
            </w:r>
          </w:p>
        </w:tc>
        <w:tc>
          <w:tcPr>
            <w:tcW w:w="1367" w:type="dxa"/>
            <w:shd w:val="clear" w:color="auto" w:fill="FAFAFA"/>
            <w:vAlign w:val="bottom"/>
          </w:tcPr>
          <w:p w14:paraId="208044FF" w14:textId="39D0DF73" w:rsidR="00CA618A" w:rsidRPr="00E84424" w:rsidRDefault="00CF1017" w:rsidP="00CA618A">
            <w:pPr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CA618A"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820</w:t>
            </w:r>
          </w:p>
        </w:tc>
        <w:tc>
          <w:tcPr>
            <w:tcW w:w="1367" w:type="dxa"/>
            <w:hideMark/>
          </w:tcPr>
          <w:p w14:paraId="73E3BCE8" w14:textId="77777777" w:rsidR="00CA618A" w:rsidRPr="00E84424" w:rsidRDefault="00CA618A" w:rsidP="00CA618A">
            <w:pPr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CA618A" w:rsidRPr="00E84424" w14:paraId="0F4E3949" w14:textId="77777777" w:rsidTr="00837424">
        <w:trPr>
          <w:cantSplit/>
        </w:trPr>
        <w:tc>
          <w:tcPr>
            <w:tcW w:w="4090" w:type="dxa"/>
            <w:hideMark/>
          </w:tcPr>
          <w:p w14:paraId="72F61BC7" w14:textId="77777777" w:rsidR="00CA618A" w:rsidRPr="00E84424" w:rsidRDefault="00CA618A" w:rsidP="00CA6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57" w:right="-7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84424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367" w:type="dxa"/>
            <w:shd w:val="clear" w:color="auto" w:fill="FAFAFA"/>
          </w:tcPr>
          <w:p w14:paraId="66949D60" w14:textId="2FC04064" w:rsidR="00CA618A" w:rsidRPr="00E84424" w:rsidRDefault="00CF1017" w:rsidP="00CA618A">
            <w:pPr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457</w:t>
            </w:r>
          </w:p>
        </w:tc>
        <w:tc>
          <w:tcPr>
            <w:tcW w:w="1367" w:type="dxa"/>
            <w:hideMark/>
          </w:tcPr>
          <w:p w14:paraId="6E6654FF" w14:textId="66E0966C" w:rsidR="00CA618A" w:rsidRPr="00E84424" w:rsidRDefault="00CF1017" w:rsidP="00CA618A">
            <w:pPr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384</w:t>
            </w:r>
          </w:p>
        </w:tc>
        <w:tc>
          <w:tcPr>
            <w:tcW w:w="1367" w:type="dxa"/>
            <w:shd w:val="clear" w:color="auto" w:fill="FAFAFA"/>
            <w:vAlign w:val="bottom"/>
          </w:tcPr>
          <w:p w14:paraId="66D7B4C5" w14:textId="77777777" w:rsidR="00CA618A" w:rsidRPr="00E84424" w:rsidRDefault="00CA618A" w:rsidP="00CA618A">
            <w:pPr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7" w:type="dxa"/>
            <w:hideMark/>
          </w:tcPr>
          <w:p w14:paraId="7C3EC666" w14:textId="77777777" w:rsidR="00CA618A" w:rsidRPr="00E84424" w:rsidRDefault="00CA618A" w:rsidP="00CA618A">
            <w:pPr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CA618A" w:rsidRPr="00E84424" w14:paraId="10A2D7AD" w14:textId="77777777" w:rsidTr="00837424">
        <w:trPr>
          <w:cantSplit/>
        </w:trPr>
        <w:tc>
          <w:tcPr>
            <w:tcW w:w="4090" w:type="dxa"/>
            <w:hideMark/>
          </w:tcPr>
          <w:p w14:paraId="46F84D4E" w14:textId="77777777" w:rsidR="00CA618A" w:rsidRPr="00E84424" w:rsidRDefault="00CA618A" w:rsidP="00CA6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57" w:right="-76"/>
              <w:rPr>
                <w:rFonts w:ascii="Browallia New" w:hAnsi="Browallia New" w:cs="Browallia New"/>
                <w:sz w:val="26"/>
                <w:szCs w:val="26"/>
              </w:rPr>
            </w:pPr>
            <w:r w:rsidRPr="00E84424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367" w:type="dxa"/>
            <w:shd w:val="clear" w:color="auto" w:fill="FAFAFA"/>
          </w:tcPr>
          <w:p w14:paraId="3EBA947C" w14:textId="5C158028" w:rsidR="00CA618A" w:rsidRPr="00E84424" w:rsidRDefault="00CF1017" w:rsidP="00CA618A">
            <w:pPr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</w:t>
            </w:r>
          </w:p>
        </w:tc>
        <w:tc>
          <w:tcPr>
            <w:tcW w:w="1367" w:type="dxa"/>
            <w:hideMark/>
          </w:tcPr>
          <w:p w14:paraId="16DF2926" w14:textId="434B9F9D" w:rsidR="00CA618A" w:rsidRPr="00E84424" w:rsidRDefault="00CF1017" w:rsidP="00CA618A">
            <w:pPr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</w:t>
            </w:r>
          </w:p>
        </w:tc>
        <w:tc>
          <w:tcPr>
            <w:tcW w:w="1367" w:type="dxa"/>
            <w:shd w:val="clear" w:color="auto" w:fill="FAFAFA"/>
            <w:vAlign w:val="bottom"/>
          </w:tcPr>
          <w:p w14:paraId="0A3A50F4" w14:textId="77777777" w:rsidR="00CA618A" w:rsidRPr="00E84424" w:rsidRDefault="00CA618A" w:rsidP="00CA618A">
            <w:pPr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7" w:type="dxa"/>
            <w:hideMark/>
          </w:tcPr>
          <w:p w14:paraId="7A405251" w14:textId="77777777" w:rsidR="00CA618A" w:rsidRPr="00E84424" w:rsidRDefault="00CA618A" w:rsidP="00CA618A">
            <w:pPr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CA618A" w:rsidRPr="00E84424" w14:paraId="5B1C25E0" w14:textId="77777777" w:rsidTr="00CA618A">
        <w:trPr>
          <w:cantSplit/>
        </w:trPr>
        <w:tc>
          <w:tcPr>
            <w:tcW w:w="4090" w:type="dxa"/>
            <w:hideMark/>
          </w:tcPr>
          <w:p w14:paraId="255AF09B" w14:textId="77777777" w:rsidR="00CA618A" w:rsidRPr="00E84424" w:rsidRDefault="00CA618A" w:rsidP="00CA6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57" w:right="-76"/>
              <w:rPr>
                <w:rFonts w:ascii="Browallia New" w:hAnsi="Browallia New" w:cs="Browallia New"/>
                <w:sz w:val="26"/>
                <w:szCs w:val="26"/>
              </w:rPr>
            </w:pPr>
            <w:r w:rsidRPr="00E84424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367" w:type="dxa"/>
            <w:shd w:val="clear" w:color="auto" w:fill="FAFAFA"/>
          </w:tcPr>
          <w:p w14:paraId="2CCD2581" w14:textId="11A6F610" w:rsidR="00CA618A" w:rsidRPr="00E84424" w:rsidRDefault="00CA618A" w:rsidP="00CA618A">
            <w:pPr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7" w:type="dxa"/>
            <w:hideMark/>
          </w:tcPr>
          <w:p w14:paraId="55248C5F" w14:textId="6DA3954C" w:rsidR="00CA618A" w:rsidRPr="00E84424" w:rsidRDefault="00CA618A" w:rsidP="00CA618A">
            <w:pPr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7" w:type="dxa"/>
            <w:shd w:val="clear" w:color="auto" w:fill="FAFAFA"/>
            <w:vAlign w:val="bottom"/>
          </w:tcPr>
          <w:p w14:paraId="7629EF6D" w14:textId="77777777" w:rsidR="00CA618A" w:rsidRPr="00E84424" w:rsidRDefault="00CA618A" w:rsidP="00CA618A">
            <w:pPr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7" w:type="dxa"/>
            <w:hideMark/>
          </w:tcPr>
          <w:p w14:paraId="41D31D69" w14:textId="77777777" w:rsidR="00CA618A" w:rsidRPr="00E84424" w:rsidRDefault="00CA618A" w:rsidP="00CA618A">
            <w:pPr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CA618A" w:rsidRPr="00E84424" w14:paraId="0F1FDD11" w14:textId="77777777" w:rsidTr="00CA618A">
        <w:trPr>
          <w:cantSplit/>
        </w:trPr>
        <w:tc>
          <w:tcPr>
            <w:tcW w:w="4090" w:type="dxa"/>
            <w:hideMark/>
          </w:tcPr>
          <w:p w14:paraId="61E5EF52" w14:textId="77777777" w:rsidR="00CA618A" w:rsidRPr="00E84424" w:rsidRDefault="00CA618A" w:rsidP="00CA6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57" w:right="-76"/>
              <w:rPr>
                <w:rFonts w:ascii="Browallia New" w:hAnsi="Browallia New" w:cs="Browallia New"/>
                <w:sz w:val="26"/>
                <w:szCs w:val="26"/>
              </w:rPr>
            </w:pPr>
            <w:r w:rsidRPr="00E84424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367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D1AFAAC" w14:textId="56C2C645" w:rsidR="00CA618A" w:rsidRPr="00E84424" w:rsidRDefault="00CA618A" w:rsidP="00CA618A">
            <w:pPr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7" w:type="dxa"/>
            <w:tcBorders>
              <w:top w:val="nil"/>
              <w:left w:val="nil"/>
              <w:right w:val="nil"/>
            </w:tcBorders>
            <w:hideMark/>
          </w:tcPr>
          <w:p w14:paraId="1F0F892E" w14:textId="0D6B50B9" w:rsidR="00CA618A" w:rsidRPr="00E84424" w:rsidRDefault="00CA618A" w:rsidP="00CA618A">
            <w:pPr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F1017"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561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7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20E6462" w14:textId="459DB7B3" w:rsidR="00CA618A" w:rsidRPr="00E84424" w:rsidRDefault="00CA618A" w:rsidP="00CA618A">
            <w:pPr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7" w:type="dxa"/>
            <w:tcBorders>
              <w:top w:val="nil"/>
              <w:left w:val="nil"/>
              <w:right w:val="nil"/>
            </w:tcBorders>
            <w:hideMark/>
          </w:tcPr>
          <w:p w14:paraId="6D2DBFB1" w14:textId="5830A0C7" w:rsidR="00CA618A" w:rsidRPr="00E84424" w:rsidRDefault="00CA618A" w:rsidP="00CA618A">
            <w:pPr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F1017"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532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CA618A" w:rsidRPr="00E84424" w14:paraId="46D9A90A" w14:textId="77777777" w:rsidTr="00CA618A">
        <w:trPr>
          <w:cantSplit/>
        </w:trPr>
        <w:tc>
          <w:tcPr>
            <w:tcW w:w="4090" w:type="dxa"/>
          </w:tcPr>
          <w:p w14:paraId="573B494E" w14:textId="7CA46CC1" w:rsidR="00CA618A" w:rsidRPr="00E84424" w:rsidRDefault="00CA618A" w:rsidP="00CA6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57" w:right="-7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84424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</w:t>
            </w:r>
          </w:p>
        </w:tc>
        <w:tc>
          <w:tcPr>
            <w:tcW w:w="1367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878128D" w14:textId="7F0F15CF" w:rsidR="00CA618A" w:rsidRPr="00E84424" w:rsidRDefault="00CA618A" w:rsidP="00CA618A">
            <w:pPr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282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7" w:type="dxa"/>
            <w:tcBorders>
              <w:left w:val="nil"/>
              <w:bottom w:val="single" w:sz="4" w:space="0" w:color="auto"/>
              <w:right w:val="nil"/>
            </w:tcBorders>
          </w:tcPr>
          <w:p w14:paraId="516C5D33" w14:textId="0FE65523" w:rsidR="00CA618A" w:rsidRPr="00E84424" w:rsidRDefault="00CA618A" w:rsidP="00CA618A">
            <w:pPr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480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7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5404D49" w14:textId="1D496544" w:rsidR="00CA618A" w:rsidRPr="00E84424" w:rsidRDefault="00CA618A" w:rsidP="00CA618A">
            <w:pPr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7" w:type="dxa"/>
            <w:tcBorders>
              <w:left w:val="nil"/>
              <w:bottom w:val="single" w:sz="4" w:space="0" w:color="auto"/>
              <w:right w:val="nil"/>
            </w:tcBorders>
          </w:tcPr>
          <w:p w14:paraId="4EE1C89A" w14:textId="23BEA36B" w:rsidR="00CA618A" w:rsidRPr="00E84424" w:rsidRDefault="00CA618A" w:rsidP="00CA618A">
            <w:pPr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CA618A" w:rsidRPr="00E84424" w14:paraId="16E6B901" w14:textId="77777777" w:rsidTr="00837424">
        <w:trPr>
          <w:cantSplit/>
        </w:trPr>
        <w:tc>
          <w:tcPr>
            <w:tcW w:w="4090" w:type="dxa"/>
          </w:tcPr>
          <w:p w14:paraId="5470A114" w14:textId="77777777" w:rsidR="00CA618A" w:rsidRPr="00E84424" w:rsidRDefault="00CA618A" w:rsidP="00CA6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57" w:right="-7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FE0562D" w14:textId="0A3ECBCA" w:rsidR="00CA618A" w:rsidRPr="00E84424" w:rsidRDefault="00CF1017" w:rsidP="00CA618A">
            <w:pPr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CA618A"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900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C56FB5A" w14:textId="0D1F077D" w:rsidR="00CA618A" w:rsidRPr="00E84424" w:rsidRDefault="00CA618A" w:rsidP="00CA618A">
            <w:pPr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F1017"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578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FF5810B" w14:textId="31E6C4CD" w:rsidR="00CA618A" w:rsidRPr="00E84424" w:rsidRDefault="00CF1017" w:rsidP="00CA618A">
            <w:pPr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CA618A"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752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8643233" w14:textId="3D3DD0C4" w:rsidR="00CA618A" w:rsidRPr="00E84424" w:rsidRDefault="00CA618A" w:rsidP="00CA618A">
            <w:pPr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F1017"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532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CA618A" w:rsidRPr="00E84424" w14:paraId="6DFA7BB6" w14:textId="77777777" w:rsidTr="00837424">
        <w:trPr>
          <w:cantSplit/>
        </w:trPr>
        <w:tc>
          <w:tcPr>
            <w:tcW w:w="4090" w:type="dxa"/>
          </w:tcPr>
          <w:p w14:paraId="2C54131D" w14:textId="77777777" w:rsidR="00CA618A" w:rsidRPr="00E84424" w:rsidRDefault="00CA618A" w:rsidP="00CA6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57" w:right="-7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06DF868" w14:textId="77777777" w:rsidR="00CA618A" w:rsidRPr="00E84424" w:rsidRDefault="00CA618A" w:rsidP="00CA618A">
            <w:pPr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DF8274" w14:textId="77777777" w:rsidR="00CA618A" w:rsidRPr="00E84424" w:rsidRDefault="00CA618A" w:rsidP="00CA618A">
            <w:pPr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A9C595B" w14:textId="77777777" w:rsidR="00CA618A" w:rsidRPr="00E84424" w:rsidRDefault="00CA618A" w:rsidP="00CA618A">
            <w:pPr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1CE143" w14:textId="77777777" w:rsidR="00CA618A" w:rsidRPr="00E84424" w:rsidRDefault="00CA618A" w:rsidP="00CA618A">
            <w:pPr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A618A" w:rsidRPr="00E84424" w14:paraId="290400D9" w14:textId="77777777" w:rsidTr="00837424">
        <w:trPr>
          <w:cantSplit/>
        </w:trPr>
        <w:tc>
          <w:tcPr>
            <w:tcW w:w="4090" w:type="dxa"/>
            <w:hideMark/>
          </w:tcPr>
          <w:p w14:paraId="3D68F40C" w14:textId="77777777" w:rsidR="00CA618A" w:rsidRPr="00E84424" w:rsidRDefault="00CA618A" w:rsidP="00CA6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57" w:right="-7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8442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ยอดบัญชีในงบแสดงฐานะ</w:t>
            </w:r>
          </w:p>
          <w:p w14:paraId="7E673ECE" w14:textId="77777777" w:rsidR="00CA618A" w:rsidRPr="00E84424" w:rsidRDefault="00CA618A" w:rsidP="00CA6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57" w:right="-76"/>
              <w:rPr>
                <w:rFonts w:ascii="Browallia New" w:hAnsi="Browallia New" w:cs="Browallia New"/>
                <w:sz w:val="26"/>
                <w:szCs w:val="26"/>
              </w:rPr>
            </w:pPr>
            <w:r w:rsidRPr="00E8442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  การเงินที่มีความเสี่ยง</w:t>
            </w:r>
          </w:p>
        </w:tc>
        <w:tc>
          <w:tcPr>
            <w:tcW w:w="1367" w:type="dxa"/>
            <w:shd w:val="clear" w:color="auto" w:fill="FAFAFA"/>
            <w:vAlign w:val="bottom"/>
          </w:tcPr>
          <w:p w14:paraId="59E16BDB" w14:textId="586085CE" w:rsidR="00CA618A" w:rsidRPr="00E84424" w:rsidRDefault="00CA618A" w:rsidP="00CA618A">
            <w:pPr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F1017"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7040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7" w:type="dxa"/>
            <w:vAlign w:val="bottom"/>
            <w:hideMark/>
          </w:tcPr>
          <w:p w14:paraId="37F396B0" w14:textId="11429D18" w:rsidR="00CA618A" w:rsidRPr="00E84424" w:rsidRDefault="00CA618A" w:rsidP="00CA618A">
            <w:pPr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F1017"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410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7" w:type="dxa"/>
            <w:shd w:val="clear" w:color="auto" w:fill="FAFAFA"/>
            <w:vAlign w:val="bottom"/>
          </w:tcPr>
          <w:p w14:paraId="16E8A785" w14:textId="01EAD784" w:rsidR="00CA618A" w:rsidRPr="00E84424" w:rsidRDefault="00CA618A" w:rsidP="00CA618A">
            <w:pPr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040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</w:t>
            </w:r>
            <w:r w:rsidR="007834C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7" w:type="dxa"/>
            <w:vAlign w:val="bottom"/>
            <w:hideMark/>
          </w:tcPr>
          <w:p w14:paraId="766F5B07" w14:textId="3B24BDD3" w:rsidR="00CA618A" w:rsidRPr="00E84424" w:rsidRDefault="00CA618A" w:rsidP="00CA618A">
            <w:pPr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F1017"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928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CA618A" w:rsidRPr="00E84424" w14:paraId="07E67674" w14:textId="77777777" w:rsidTr="00837424">
        <w:trPr>
          <w:cantSplit/>
        </w:trPr>
        <w:tc>
          <w:tcPr>
            <w:tcW w:w="4090" w:type="dxa"/>
            <w:hideMark/>
          </w:tcPr>
          <w:p w14:paraId="790AF49C" w14:textId="77777777" w:rsidR="004E7B88" w:rsidRPr="00E84424" w:rsidRDefault="00CA618A" w:rsidP="00CA6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57" w:right="-76"/>
              <w:rPr>
                <w:rFonts w:ascii="Browallia New" w:hAnsi="Browallia New" w:cs="Browallia New"/>
                <w:sz w:val="26"/>
                <w:szCs w:val="26"/>
              </w:rPr>
            </w:pPr>
            <w:r w:rsidRPr="00E84424">
              <w:rPr>
                <w:rFonts w:ascii="Browallia New" w:hAnsi="Browallia New" w:cs="Browallia New"/>
                <w:sz w:val="26"/>
                <w:szCs w:val="26"/>
                <w:cs/>
              </w:rPr>
              <w:t>สัญญา</w:t>
            </w:r>
            <w:r w:rsidR="004E7B88" w:rsidRPr="00E84424">
              <w:rPr>
                <w:rFonts w:ascii="Browallia New" w:hAnsi="Browallia New" w:cs="Browallia New"/>
                <w:sz w:val="26"/>
                <w:szCs w:val="26"/>
                <w:cs/>
              </w:rPr>
              <w:t>แลกเปลี่ยน</w:t>
            </w:r>
          </w:p>
          <w:p w14:paraId="19A14E7D" w14:textId="67D2DC79" w:rsidR="00CA618A" w:rsidRPr="00E84424" w:rsidRDefault="004E7B88" w:rsidP="004E7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8442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               </w:t>
            </w:r>
            <w:r w:rsidR="00CA618A" w:rsidRPr="00E84424">
              <w:rPr>
                <w:rFonts w:ascii="Browallia New" w:hAnsi="Browallia New" w:cs="Browallia New"/>
                <w:sz w:val="26"/>
                <w:szCs w:val="26"/>
                <w:cs/>
              </w:rPr>
              <w:t>เงินต่างประเทศ</w:t>
            </w:r>
            <w:r w:rsidRPr="00E84424">
              <w:rPr>
                <w:rFonts w:ascii="Browallia New" w:hAnsi="Browallia New" w:cs="Browallia New"/>
                <w:sz w:val="26"/>
                <w:szCs w:val="26"/>
                <w:cs/>
              </w:rPr>
              <w:t>ล่วงหน้า</w:t>
            </w:r>
          </w:p>
        </w:tc>
        <w:tc>
          <w:tcPr>
            <w:tcW w:w="1367" w:type="dxa"/>
            <w:shd w:val="clear" w:color="auto" w:fill="FAFAFA"/>
          </w:tcPr>
          <w:p w14:paraId="34753615" w14:textId="77777777" w:rsidR="009B0EA8" w:rsidRDefault="009B0EA8" w:rsidP="00CA618A">
            <w:pPr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5C4CDA17" w14:textId="2805ACEE" w:rsidR="00CA618A" w:rsidRPr="00E84424" w:rsidRDefault="00CF1017" w:rsidP="00CA618A">
            <w:pPr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CA618A"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276</w:t>
            </w:r>
          </w:p>
        </w:tc>
        <w:tc>
          <w:tcPr>
            <w:tcW w:w="1367" w:type="dxa"/>
            <w:hideMark/>
          </w:tcPr>
          <w:p w14:paraId="4EA8C490" w14:textId="77777777" w:rsidR="009B0EA8" w:rsidRDefault="009B0EA8" w:rsidP="00CA618A">
            <w:pPr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0B57858A" w14:textId="279B0363" w:rsidR="00CA618A" w:rsidRPr="00E84424" w:rsidRDefault="00CF1017" w:rsidP="00CA618A">
            <w:pPr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CA618A"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296</w:t>
            </w:r>
          </w:p>
        </w:tc>
        <w:tc>
          <w:tcPr>
            <w:tcW w:w="1367" w:type="dxa"/>
            <w:shd w:val="clear" w:color="auto" w:fill="FAFAFA"/>
            <w:vAlign w:val="bottom"/>
          </w:tcPr>
          <w:p w14:paraId="37AAC92A" w14:textId="1C790169" w:rsidR="00CA618A" w:rsidRPr="00E84424" w:rsidRDefault="00CF1017" w:rsidP="00CA618A">
            <w:pPr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CA618A"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276</w:t>
            </w:r>
          </w:p>
        </w:tc>
        <w:tc>
          <w:tcPr>
            <w:tcW w:w="1367" w:type="dxa"/>
            <w:hideMark/>
          </w:tcPr>
          <w:p w14:paraId="2CADE65B" w14:textId="77777777" w:rsidR="009B0EA8" w:rsidRDefault="009B0EA8" w:rsidP="00CA618A">
            <w:pPr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2DF4156B" w14:textId="522CF78A" w:rsidR="00CA618A" w:rsidRPr="00E84424" w:rsidRDefault="00CF1017" w:rsidP="00CA618A">
            <w:pPr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CA618A"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296</w:t>
            </w:r>
          </w:p>
        </w:tc>
      </w:tr>
      <w:tr w:rsidR="00CA618A" w:rsidRPr="00E84424" w14:paraId="188EE9AF" w14:textId="77777777" w:rsidTr="00837424">
        <w:trPr>
          <w:cantSplit/>
        </w:trPr>
        <w:tc>
          <w:tcPr>
            <w:tcW w:w="4090" w:type="dxa"/>
          </w:tcPr>
          <w:p w14:paraId="2F5AE5AE" w14:textId="77777777" w:rsidR="00CA618A" w:rsidRPr="00E84424" w:rsidRDefault="00CA618A" w:rsidP="00CA6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57" w:right="-7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84424">
              <w:rPr>
                <w:rFonts w:ascii="Browallia New" w:hAnsi="Browallia New" w:cs="Browallia New"/>
                <w:sz w:val="26"/>
                <w:szCs w:val="26"/>
                <w:cs/>
              </w:rPr>
              <w:t>สัญญาแลกเปลี่ยนสกุลเงิน</w:t>
            </w:r>
          </w:p>
        </w:tc>
        <w:tc>
          <w:tcPr>
            <w:tcW w:w="1367" w:type="dxa"/>
            <w:shd w:val="clear" w:color="auto" w:fill="FAFAFA"/>
          </w:tcPr>
          <w:p w14:paraId="4D2A1E20" w14:textId="7326EFAA" w:rsidR="00CA618A" w:rsidRPr="00E84424" w:rsidRDefault="00CF1017" w:rsidP="00CA618A">
            <w:pPr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  <w:r w:rsidR="00CA618A"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950</w:t>
            </w:r>
          </w:p>
        </w:tc>
        <w:tc>
          <w:tcPr>
            <w:tcW w:w="1367" w:type="dxa"/>
          </w:tcPr>
          <w:p w14:paraId="63D28A43" w14:textId="77777777" w:rsidR="00CA618A" w:rsidRPr="00E84424" w:rsidRDefault="00CA618A" w:rsidP="00CA618A">
            <w:pPr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7" w:type="dxa"/>
            <w:shd w:val="clear" w:color="auto" w:fill="FAFAFA"/>
            <w:vAlign w:val="bottom"/>
          </w:tcPr>
          <w:p w14:paraId="1F0F27F9" w14:textId="269C5153" w:rsidR="00CA618A" w:rsidRPr="00E84424" w:rsidRDefault="00CF1017" w:rsidP="00CA618A">
            <w:pPr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  <w:r w:rsidR="00CA618A"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950</w:t>
            </w:r>
          </w:p>
        </w:tc>
        <w:tc>
          <w:tcPr>
            <w:tcW w:w="1367" w:type="dxa"/>
          </w:tcPr>
          <w:p w14:paraId="237D4A0F" w14:textId="77777777" w:rsidR="00CA618A" w:rsidRPr="00E84424" w:rsidRDefault="00CA618A" w:rsidP="00CA618A">
            <w:pPr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CA618A" w:rsidRPr="00E84424" w14:paraId="475B4E2D" w14:textId="77777777" w:rsidTr="00837424">
        <w:trPr>
          <w:cantSplit/>
        </w:trPr>
        <w:tc>
          <w:tcPr>
            <w:tcW w:w="4090" w:type="dxa"/>
            <w:hideMark/>
          </w:tcPr>
          <w:p w14:paraId="3DA795F2" w14:textId="77777777" w:rsidR="00CA618A" w:rsidRPr="00E84424" w:rsidRDefault="00CA618A" w:rsidP="00CA6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57" w:right="-76"/>
              <w:rPr>
                <w:rFonts w:ascii="Browallia New" w:hAnsi="Browallia New" w:cs="Browallia New"/>
                <w:sz w:val="26"/>
                <w:szCs w:val="26"/>
              </w:rPr>
            </w:pPr>
            <w:r w:rsidRPr="00E8442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ยอดความเสี่ยงคงเหลือสุทธิ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13047AB" w14:textId="68F90AA2" w:rsidR="00CA618A" w:rsidRPr="00E84424" w:rsidRDefault="00CA618A" w:rsidP="00CA618A">
            <w:pPr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040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180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43A5466" w14:textId="57E14C90" w:rsidR="00CA618A" w:rsidRPr="00E84424" w:rsidRDefault="00CA618A" w:rsidP="00CA618A">
            <w:pPr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F1017"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114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CC48866" w14:textId="13A8A75F" w:rsidR="00CA618A" w:rsidRPr="00E84424" w:rsidRDefault="00CA618A" w:rsidP="00CA618A">
            <w:pPr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040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</w:t>
            </w:r>
            <w:r w:rsidR="007834C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AB18580" w14:textId="6F5BD130" w:rsidR="00CA618A" w:rsidRPr="00E84424" w:rsidRDefault="00CA618A" w:rsidP="00CA618A">
            <w:pPr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F1017"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632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</w:tbl>
    <w:p w14:paraId="68EC3AA6" w14:textId="77777777" w:rsidR="00532461" w:rsidRPr="00E84424" w:rsidRDefault="00532461" w:rsidP="0056761B">
      <w:pPr>
        <w:spacing w:line="240" w:lineRule="auto"/>
        <w:rPr>
          <w:rFonts w:ascii="Browallia New" w:hAnsi="Browallia New" w:cs="Browallia New"/>
          <w:i/>
          <w:iCs/>
          <w:sz w:val="26"/>
          <w:szCs w:val="26"/>
          <w:cs/>
          <w:lang w:val="en-GB"/>
        </w:rPr>
      </w:pPr>
      <w:r w:rsidRPr="00E84424">
        <w:rPr>
          <w:rFonts w:ascii="Browallia New" w:hAnsi="Browallia New" w:cs="Browallia New"/>
          <w:i/>
          <w:iCs/>
          <w:sz w:val="26"/>
          <w:szCs w:val="26"/>
          <w:cs/>
          <w:lang w:val="en-GB"/>
        </w:rPr>
        <w:br w:type="page"/>
      </w:r>
    </w:p>
    <w:p w14:paraId="2B9BE241" w14:textId="77777777" w:rsidR="00EF45EA" w:rsidRPr="00E84424" w:rsidRDefault="00EF45EA" w:rsidP="00EF45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440"/>
        <w:rPr>
          <w:rFonts w:ascii="Browallia New" w:hAnsi="Browallia New" w:cs="Browallia New"/>
          <w:i/>
          <w:iCs/>
          <w:sz w:val="26"/>
          <w:szCs w:val="26"/>
          <w:lang w:val="en-GB"/>
        </w:rPr>
      </w:pPr>
    </w:p>
    <w:p w14:paraId="4992E565" w14:textId="09C026C4" w:rsidR="00532461" w:rsidRPr="00E84424" w:rsidRDefault="00532461" w:rsidP="003563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rPr>
          <w:rFonts w:ascii="Browallia New" w:hAnsi="Browallia New" w:cs="Browallia New"/>
          <w:i/>
          <w:iCs/>
          <w:color w:val="CF4A02"/>
          <w:sz w:val="26"/>
          <w:szCs w:val="26"/>
          <w:lang w:val="en-GB"/>
        </w:rPr>
      </w:pPr>
      <w:r w:rsidRPr="00E84424">
        <w:rPr>
          <w:rFonts w:ascii="Browallia New" w:hAnsi="Browallia New" w:cs="Browallia New"/>
          <w:i/>
          <w:iCs/>
          <w:color w:val="CF4A02"/>
          <w:sz w:val="26"/>
          <w:szCs w:val="26"/>
          <w:cs/>
          <w:lang w:val="en-GB"/>
        </w:rPr>
        <w:t>ผลกระทบจากการบัญชีป้องกันความเสี่ยงต่อฐานะการเงินและผลการดำเนินงาน</w:t>
      </w:r>
    </w:p>
    <w:p w14:paraId="23772D88" w14:textId="77777777" w:rsidR="00532461" w:rsidRPr="00423FD2" w:rsidRDefault="00532461" w:rsidP="00356383">
      <w:pPr>
        <w:tabs>
          <w:tab w:val="left" w:pos="720"/>
        </w:tabs>
        <w:spacing w:line="240" w:lineRule="auto"/>
        <w:ind w:left="1080"/>
        <w:jc w:val="thaiDistribute"/>
        <w:rPr>
          <w:rFonts w:ascii="Browallia New" w:hAnsi="Browallia New" w:cs="Browallia New"/>
          <w:sz w:val="20"/>
          <w:szCs w:val="20"/>
          <w:cs/>
        </w:rPr>
      </w:pPr>
    </w:p>
    <w:p w14:paraId="2E1A8C14" w14:textId="77777777" w:rsidR="00532461" w:rsidRPr="00E84424" w:rsidRDefault="00532461" w:rsidP="00356383">
      <w:pPr>
        <w:tabs>
          <w:tab w:val="left" w:pos="720"/>
        </w:tabs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E84424">
        <w:rPr>
          <w:rFonts w:ascii="Browallia New" w:hAnsi="Browallia New" w:cs="Browallia New"/>
          <w:sz w:val="26"/>
          <w:szCs w:val="26"/>
          <w:cs/>
        </w:rPr>
        <w:t>ผลกระทบจากเครื่องมือป้องกันความเสี่ยงจากอัตราแลกเปลี่ยนต่อฐานะการเงินและผลการดำเนินงานของกลุ่มกิจการและบริษัท มีดังนี้</w:t>
      </w:r>
    </w:p>
    <w:p w14:paraId="4B7CB4A8" w14:textId="77777777" w:rsidR="00532461" w:rsidRPr="00423FD2" w:rsidRDefault="00532461" w:rsidP="00356383">
      <w:pPr>
        <w:tabs>
          <w:tab w:val="left" w:pos="720"/>
        </w:tabs>
        <w:spacing w:line="240" w:lineRule="auto"/>
        <w:ind w:left="1080"/>
        <w:jc w:val="thaiDistribute"/>
        <w:rPr>
          <w:rFonts w:ascii="Browallia New" w:hAnsi="Browallia New" w:cs="Browallia New"/>
          <w:sz w:val="20"/>
          <w:szCs w:val="20"/>
        </w:rPr>
      </w:pPr>
    </w:p>
    <w:tbl>
      <w:tblPr>
        <w:tblStyle w:val="TableGridLight"/>
        <w:tblW w:w="8492" w:type="dxa"/>
        <w:tblInd w:w="9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365"/>
        <w:gridCol w:w="2127"/>
      </w:tblGrid>
      <w:tr w:rsidR="00335AAF" w:rsidRPr="00E84424" w14:paraId="7F1CFA86" w14:textId="77777777" w:rsidTr="00423FD2">
        <w:trPr>
          <w:tblHeader/>
        </w:trPr>
        <w:tc>
          <w:tcPr>
            <w:tcW w:w="6365" w:type="dxa"/>
          </w:tcPr>
          <w:p w14:paraId="0A2B5F43" w14:textId="77777777" w:rsidR="00335AAF" w:rsidRPr="00E84424" w:rsidRDefault="00335AAF" w:rsidP="0056761B">
            <w:pPr>
              <w:pStyle w:val="BlockText"/>
              <w:ind w:left="0" w:right="0" w:firstLine="0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14:paraId="491244D9" w14:textId="77777777" w:rsidR="00335AAF" w:rsidRPr="00E84424" w:rsidRDefault="00335AAF" w:rsidP="00335AAF">
            <w:pPr>
              <w:pStyle w:val="BlockText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8442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งบการเงินรวมและ</w:t>
            </w:r>
          </w:p>
          <w:p w14:paraId="039FC9B1" w14:textId="3A16F45D" w:rsidR="00335AAF" w:rsidRPr="00E84424" w:rsidRDefault="00335AAF" w:rsidP="00335AAF">
            <w:pPr>
              <w:pStyle w:val="BlockText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8442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35AAF" w:rsidRPr="00E84424" w14:paraId="1C861DE0" w14:textId="77777777" w:rsidTr="00423FD2">
        <w:trPr>
          <w:tblHeader/>
        </w:trPr>
        <w:tc>
          <w:tcPr>
            <w:tcW w:w="6365" w:type="dxa"/>
          </w:tcPr>
          <w:p w14:paraId="15C3E191" w14:textId="77777777" w:rsidR="00335AAF" w:rsidRPr="00E84424" w:rsidRDefault="00335AAF" w:rsidP="0056761B">
            <w:pPr>
              <w:pStyle w:val="BlockText"/>
              <w:ind w:left="0" w:right="0" w:firstLine="0"/>
              <w:jc w:val="both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14:paraId="25305016" w14:textId="41B4ADB4" w:rsidR="00335AAF" w:rsidRPr="00E84424" w:rsidRDefault="00335AAF" w:rsidP="003D27FB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8442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F1017" w:rsidRPr="00CF101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</w:t>
            </w:r>
            <w:r w:rsidR="003D27F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</w:p>
        </w:tc>
      </w:tr>
      <w:tr w:rsidR="00335AAF" w:rsidRPr="00E84424" w14:paraId="151C8B47" w14:textId="77777777" w:rsidTr="00423FD2">
        <w:tc>
          <w:tcPr>
            <w:tcW w:w="6365" w:type="dxa"/>
            <w:vAlign w:val="bottom"/>
          </w:tcPr>
          <w:p w14:paraId="6034E959" w14:textId="587BC53D" w:rsidR="00335AAF" w:rsidRPr="00E84424" w:rsidRDefault="00335AAF" w:rsidP="0056761B">
            <w:pPr>
              <w:autoSpaceDE w:val="0"/>
              <w:autoSpaceDN w:val="0"/>
              <w:spacing w:line="240" w:lineRule="auto"/>
              <w:ind w:left="411" w:hanging="41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84424"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  <w:cs/>
              </w:rPr>
              <w:t>สัญญาแลกเปลี่ยนเงินตราต่างประเทศล่วงหน้า</w:t>
            </w:r>
          </w:p>
        </w:tc>
        <w:tc>
          <w:tcPr>
            <w:tcW w:w="2127" w:type="dxa"/>
            <w:shd w:val="clear" w:color="auto" w:fill="FAFAFA"/>
          </w:tcPr>
          <w:p w14:paraId="68E8E667" w14:textId="77777777" w:rsidR="00335AAF" w:rsidRPr="00E84424" w:rsidRDefault="00335AAF" w:rsidP="00EF45EA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335AAF" w:rsidRPr="00E84424" w14:paraId="7C445411" w14:textId="77777777" w:rsidTr="00423FD2">
        <w:tc>
          <w:tcPr>
            <w:tcW w:w="6365" w:type="dxa"/>
          </w:tcPr>
          <w:p w14:paraId="0317D41A" w14:textId="2C452A48" w:rsidR="00335AAF" w:rsidRPr="003D27FB" w:rsidRDefault="00335AAF" w:rsidP="00925358">
            <w:pPr>
              <w:pStyle w:val="BlockText"/>
              <w:ind w:left="0" w:right="0" w:firstLine="0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84424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 (หนี้สิน)</w:t>
            </w:r>
            <w:r w:rsidR="003D27FB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(ล้านบาท)</w:t>
            </w:r>
          </w:p>
        </w:tc>
        <w:tc>
          <w:tcPr>
            <w:tcW w:w="2127" w:type="dxa"/>
            <w:shd w:val="clear" w:color="auto" w:fill="FAFAFA"/>
          </w:tcPr>
          <w:p w14:paraId="44308A7D" w14:textId="5BB3BB30" w:rsidR="00335AAF" w:rsidRPr="00E84424" w:rsidRDefault="00CF1017" w:rsidP="00925358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101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172</w:t>
            </w:r>
          </w:p>
        </w:tc>
      </w:tr>
      <w:tr w:rsidR="00335AAF" w:rsidRPr="00E84424" w14:paraId="05E62579" w14:textId="77777777" w:rsidTr="00423FD2">
        <w:tc>
          <w:tcPr>
            <w:tcW w:w="6365" w:type="dxa"/>
          </w:tcPr>
          <w:p w14:paraId="645A12A0" w14:textId="0373DF06" w:rsidR="00335AAF" w:rsidRPr="00E84424" w:rsidRDefault="00335AAF" w:rsidP="00925358">
            <w:pPr>
              <w:pStyle w:val="BlockText"/>
              <w:ind w:left="0" w:right="0" w:firstLine="0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84424">
              <w:rPr>
                <w:rFonts w:ascii="Browallia New" w:hAnsi="Browallia New" w:cs="Browallia New"/>
                <w:sz w:val="26"/>
                <w:szCs w:val="26"/>
                <w:cs/>
              </w:rPr>
              <w:t>จำนวนเงินตามสัญญา (ล้านเหรียญสหรัฐอเมริกา)</w:t>
            </w:r>
          </w:p>
        </w:tc>
        <w:tc>
          <w:tcPr>
            <w:tcW w:w="2127" w:type="dxa"/>
            <w:shd w:val="clear" w:color="auto" w:fill="FAFAFA"/>
          </w:tcPr>
          <w:p w14:paraId="6E89671A" w14:textId="258C7529" w:rsidR="00335AAF" w:rsidRPr="00E84424" w:rsidRDefault="00CF1017" w:rsidP="00925358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101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170</w:t>
            </w:r>
          </w:p>
        </w:tc>
      </w:tr>
      <w:tr w:rsidR="00335AAF" w:rsidRPr="00E84424" w14:paraId="60CC7835" w14:textId="77777777" w:rsidTr="00423FD2">
        <w:tc>
          <w:tcPr>
            <w:tcW w:w="6365" w:type="dxa"/>
          </w:tcPr>
          <w:p w14:paraId="69384229" w14:textId="77777777" w:rsidR="00335AAF" w:rsidRPr="00E84424" w:rsidRDefault="00335AAF" w:rsidP="00925358">
            <w:pPr>
              <w:pStyle w:val="BlockText"/>
              <w:ind w:left="0" w:right="0" w:firstLine="0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84424">
              <w:rPr>
                <w:rFonts w:ascii="Browallia New" w:hAnsi="Browallia New" w:cs="Browallia New"/>
                <w:sz w:val="26"/>
                <w:szCs w:val="26"/>
                <w:cs/>
              </w:rPr>
              <w:t>วันครบกำหนด</w:t>
            </w:r>
          </w:p>
        </w:tc>
        <w:tc>
          <w:tcPr>
            <w:tcW w:w="2127" w:type="dxa"/>
            <w:shd w:val="clear" w:color="auto" w:fill="FAFAFA"/>
          </w:tcPr>
          <w:p w14:paraId="2E4F095E" w14:textId="1A9A0FA1" w:rsidR="00335AAF" w:rsidRPr="00E84424" w:rsidRDefault="00335AAF" w:rsidP="00925358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84424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 xml:space="preserve">มกราคม พ.ศ. </w:t>
            </w:r>
            <w:r w:rsidR="00CF1017" w:rsidRPr="00CF101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2566</w:t>
            </w:r>
          </w:p>
        </w:tc>
      </w:tr>
      <w:tr w:rsidR="00335AAF" w:rsidRPr="00E84424" w14:paraId="214CB4E6" w14:textId="77777777" w:rsidTr="00423FD2">
        <w:tc>
          <w:tcPr>
            <w:tcW w:w="6365" w:type="dxa"/>
          </w:tcPr>
          <w:p w14:paraId="1F2C844A" w14:textId="77777777" w:rsidR="00335AAF" w:rsidRPr="00E84424" w:rsidRDefault="00335AAF" w:rsidP="00925358">
            <w:pPr>
              <w:pStyle w:val="BlockText"/>
              <w:ind w:left="0" w:right="0" w:firstLine="0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84424">
              <w:rPr>
                <w:rFonts w:ascii="Browallia New" w:hAnsi="Browallia New" w:cs="Browallia New"/>
                <w:sz w:val="26"/>
                <w:szCs w:val="26"/>
                <w:cs/>
              </w:rPr>
              <w:t>ค่าอัตราป้องกันความเสี่ยง (Hedge ratio)</w:t>
            </w:r>
          </w:p>
        </w:tc>
        <w:tc>
          <w:tcPr>
            <w:tcW w:w="2127" w:type="dxa"/>
            <w:shd w:val="clear" w:color="auto" w:fill="FAFAFA"/>
          </w:tcPr>
          <w:p w14:paraId="09DBC81A" w14:textId="0DD25103" w:rsidR="00335AAF" w:rsidRPr="00E84424" w:rsidRDefault="00CF1017" w:rsidP="00925358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proofErr w:type="gramStart"/>
            <w:r w:rsidRPr="00CF101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35AAF" w:rsidRPr="00E84424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:</w:t>
            </w:r>
            <w:proofErr w:type="gramEnd"/>
            <w:r w:rsidR="00335AAF" w:rsidRPr="00E84424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CF101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</w:p>
        </w:tc>
      </w:tr>
      <w:tr w:rsidR="00335AAF" w:rsidRPr="00E84424" w14:paraId="2C3FC1DA" w14:textId="77777777" w:rsidTr="00423FD2">
        <w:tc>
          <w:tcPr>
            <w:tcW w:w="6365" w:type="dxa"/>
          </w:tcPr>
          <w:p w14:paraId="3E702D42" w14:textId="77777777" w:rsidR="00335AAF" w:rsidRPr="00E84424" w:rsidRDefault="00335AAF" w:rsidP="00925358">
            <w:pPr>
              <w:pStyle w:val="BlockText"/>
              <w:ind w:left="177" w:right="-85" w:hanging="17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8442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อัตราแลกเปลี่ยนที่ใช้ป้องกันความเสี่ยงถัวเฉลี่ยถ่วงน้ำหนักสำหรับปี </w:t>
            </w:r>
          </w:p>
          <w:p w14:paraId="1071BCE3" w14:textId="73CB9EED" w:rsidR="00335AAF" w:rsidRPr="00E84424" w:rsidRDefault="00335AAF" w:rsidP="00925358">
            <w:pPr>
              <w:pStyle w:val="BlockText"/>
              <w:ind w:left="177" w:right="-85" w:hanging="177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E84424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  (รวมค่าสะท้อนส่วนต่างของอัตราดอกเบี้ยในสองสกุล (Forward points))</w:t>
            </w:r>
          </w:p>
        </w:tc>
        <w:tc>
          <w:tcPr>
            <w:tcW w:w="2127" w:type="dxa"/>
            <w:shd w:val="clear" w:color="auto" w:fill="FAFAFA"/>
          </w:tcPr>
          <w:p w14:paraId="2A41647E" w14:textId="77777777" w:rsidR="00335AAF" w:rsidRPr="00E84424" w:rsidRDefault="00335AAF" w:rsidP="00925358">
            <w:pPr>
              <w:pStyle w:val="BlockText"/>
              <w:ind w:left="0" w:right="-72" w:firstLine="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  <w:p w14:paraId="76680DC1" w14:textId="64D0F4E8" w:rsidR="00335AAF" w:rsidRPr="00E84424" w:rsidRDefault="00CF1017" w:rsidP="00925358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1017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335AAF" w:rsidRPr="00E84424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CF1017">
              <w:rPr>
                <w:rFonts w:ascii="Browallia New" w:hAnsi="Browallia New" w:cs="Browallia New"/>
                <w:sz w:val="26"/>
                <w:szCs w:val="26"/>
                <w:lang w:val="en-GB"/>
              </w:rPr>
              <w:t>04</w:t>
            </w:r>
          </w:p>
        </w:tc>
      </w:tr>
      <w:tr w:rsidR="00335AAF" w:rsidRPr="00E84424" w14:paraId="59A36662" w14:textId="77777777" w:rsidTr="00423FD2">
        <w:trPr>
          <w:trHeight w:val="62"/>
        </w:trPr>
        <w:tc>
          <w:tcPr>
            <w:tcW w:w="6365" w:type="dxa"/>
          </w:tcPr>
          <w:p w14:paraId="24FC81BE" w14:textId="77777777" w:rsidR="00335AAF" w:rsidRPr="00E84424" w:rsidRDefault="00335AAF" w:rsidP="00925358">
            <w:pPr>
              <w:pStyle w:val="BlockText"/>
              <w:ind w:left="0" w:right="0" w:firstLine="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127" w:type="dxa"/>
            <w:shd w:val="clear" w:color="auto" w:fill="FAFAFA"/>
          </w:tcPr>
          <w:p w14:paraId="060A1CAF" w14:textId="77777777" w:rsidR="00335AAF" w:rsidRPr="00E84424" w:rsidRDefault="00335AAF" w:rsidP="00925358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335AAF" w:rsidRPr="00E84424" w14:paraId="6EC8FD28" w14:textId="77777777" w:rsidTr="00423FD2">
        <w:tc>
          <w:tcPr>
            <w:tcW w:w="6365" w:type="dxa"/>
            <w:vAlign w:val="bottom"/>
          </w:tcPr>
          <w:p w14:paraId="6C9B9F02" w14:textId="7380D993" w:rsidR="00335AAF" w:rsidRPr="00E84424" w:rsidRDefault="00335AAF" w:rsidP="00925358">
            <w:pPr>
              <w:autoSpaceDE w:val="0"/>
              <w:autoSpaceDN w:val="0"/>
              <w:spacing w:line="240" w:lineRule="auto"/>
              <w:ind w:left="411" w:hanging="41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84424"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  <w:cs/>
              </w:rPr>
              <w:t>สัญญาแลกเปลี่ยนสกุลเงิน</w:t>
            </w:r>
          </w:p>
        </w:tc>
        <w:tc>
          <w:tcPr>
            <w:tcW w:w="2127" w:type="dxa"/>
            <w:shd w:val="clear" w:color="auto" w:fill="FAFAFA"/>
          </w:tcPr>
          <w:p w14:paraId="292FEEAA" w14:textId="77777777" w:rsidR="00335AAF" w:rsidRPr="00E84424" w:rsidRDefault="00335AAF" w:rsidP="00925358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335AAF" w:rsidRPr="00E84424" w14:paraId="6BCB5EB4" w14:textId="77777777" w:rsidTr="00423FD2">
        <w:tc>
          <w:tcPr>
            <w:tcW w:w="6365" w:type="dxa"/>
          </w:tcPr>
          <w:p w14:paraId="2FA4CB1D" w14:textId="7068EC6C" w:rsidR="00335AAF" w:rsidRPr="00E84424" w:rsidRDefault="00335AAF" w:rsidP="00925358">
            <w:pPr>
              <w:pStyle w:val="BlockText"/>
              <w:ind w:left="0" w:right="0" w:firstLine="0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84424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 (หนี้สิน)</w:t>
            </w:r>
            <w:r w:rsidR="003D27FB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(ล้านบาท)</w:t>
            </w:r>
          </w:p>
        </w:tc>
        <w:tc>
          <w:tcPr>
            <w:tcW w:w="2127" w:type="dxa"/>
            <w:shd w:val="clear" w:color="auto" w:fill="FAFAFA"/>
          </w:tcPr>
          <w:p w14:paraId="6010DA72" w14:textId="7A625288" w:rsidR="00335AAF" w:rsidRPr="00E84424" w:rsidRDefault="00CF1017" w:rsidP="00925358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101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="00335AAF" w:rsidRPr="00E84424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CF101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125</w:t>
            </w:r>
          </w:p>
        </w:tc>
      </w:tr>
      <w:tr w:rsidR="00335AAF" w:rsidRPr="00E84424" w14:paraId="70097E63" w14:textId="77777777" w:rsidTr="00423FD2">
        <w:tc>
          <w:tcPr>
            <w:tcW w:w="6365" w:type="dxa"/>
          </w:tcPr>
          <w:p w14:paraId="73FD146D" w14:textId="240F89F3" w:rsidR="00335AAF" w:rsidRPr="00E84424" w:rsidRDefault="00335AAF" w:rsidP="00925358">
            <w:pPr>
              <w:pStyle w:val="BlockText"/>
              <w:ind w:left="0" w:right="0" w:firstLine="0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84424">
              <w:rPr>
                <w:rFonts w:ascii="Browallia New" w:hAnsi="Browallia New" w:cs="Browallia New"/>
                <w:sz w:val="26"/>
                <w:szCs w:val="26"/>
                <w:cs/>
              </w:rPr>
              <w:t>จำนวนเงินตามสัญญา (ล้านเหรียญสหรัฐอเมริกา)</w:t>
            </w:r>
          </w:p>
        </w:tc>
        <w:tc>
          <w:tcPr>
            <w:tcW w:w="2127" w:type="dxa"/>
            <w:shd w:val="clear" w:color="auto" w:fill="FAFAFA"/>
          </w:tcPr>
          <w:p w14:paraId="4F059AB3" w14:textId="425467BA" w:rsidR="00335AAF" w:rsidRPr="00E84424" w:rsidRDefault="00CF1017" w:rsidP="00925358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101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563</w:t>
            </w:r>
          </w:p>
        </w:tc>
      </w:tr>
      <w:tr w:rsidR="00335AAF" w:rsidRPr="00E84424" w14:paraId="2F7C4BEB" w14:textId="77777777" w:rsidTr="00423FD2">
        <w:tc>
          <w:tcPr>
            <w:tcW w:w="6365" w:type="dxa"/>
          </w:tcPr>
          <w:p w14:paraId="37F21254" w14:textId="77777777" w:rsidR="00335AAF" w:rsidRPr="00E84424" w:rsidRDefault="00335AAF" w:rsidP="00925358">
            <w:pPr>
              <w:pStyle w:val="BlockText"/>
              <w:tabs>
                <w:tab w:val="left" w:pos="1815"/>
              </w:tabs>
              <w:ind w:left="0" w:right="0" w:firstLine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E84424">
              <w:rPr>
                <w:rFonts w:ascii="Browallia New" w:hAnsi="Browallia New" w:cs="Browallia New"/>
                <w:sz w:val="26"/>
                <w:szCs w:val="26"/>
                <w:cs/>
              </w:rPr>
              <w:t>วันครบกำหนด</w:t>
            </w:r>
            <w:r w:rsidRPr="00E84424">
              <w:rPr>
                <w:rFonts w:ascii="Browallia New" w:hAnsi="Browallia New" w:cs="Browallia New"/>
                <w:sz w:val="26"/>
                <w:szCs w:val="26"/>
                <w:cs/>
              </w:rPr>
              <w:tab/>
            </w:r>
          </w:p>
          <w:p w14:paraId="374290EE" w14:textId="18881749" w:rsidR="00335AAF" w:rsidRPr="00E84424" w:rsidRDefault="00335AAF" w:rsidP="00925358">
            <w:pPr>
              <w:pStyle w:val="BlockText"/>
              <w:tabs>
                <w:tab w:val="left" w:pos="1815"/>
              </w:tabs>
              <w:ind w:left="0" w:right="0" w:firstLine="0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127" w:type="dxa"/>
            <w:shd w:val="clear" w:color="auto" w:fill="FAFAFA"/>
          </w:tcPr>
          <w:p w14:paraId="36A04BBF" w14:textId="36D475DD" w:rsidR="00335AAF" w:rsidRPr="00E84424" w:rsidRDefault="00335AAF" w:rsidP="00335AAF">
            <w:pPr>
              <w:pStyle w:val="BlockText"/>
              <w:ind w:left="0" w:right="-72" w:firstLine="0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E84424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 xml:space="preserve">มีนาคม พ.ศ. </w:t>
            </w:r>
            <w:r w:rsidR="00CF1017" w:rsidRPr="00CF101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2573</w:t>
            </w:r>
          </w:p>
          <w:p w14:paraId="0FBEC2C5" w14:textId="32E55D23" w:rsidR="00335AAF" w:rsidRPr="00E84424" w:rsidRDefault="00335AAF" w:rsidP="00335AAF">
            <w:pPr>
              <w:pStyle w:val="BlockText"/>
              <w:ind w:left="0" w:right="-72" w:firstLine="0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E84424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 xml:space="preserve">ถึง ตุลาคม พ.ศ. </w:t>
            </w:r>
            <w:r w:rsidR="00CF1017" w:rsidRPr="00CF101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2578</w:t>
            </w:r>
          </w:p>
        </w:tc>
      </w:tr>
      <w:tr w:rsidR="00335AAF" w:rsidRPr="00E84424" w14:paraId="68FDAF9F" w14:textId="77777777" w:rsidTr="00423FD2">
        <w:tc>
          <w:tcPr>
            <w:tcW w:w="6365" w:type="dxa"/>
          </w:tcPr>
          <w:p w14:paraId="4E7939A8" w14:textId="77777777" w:rsidR="00335AAF" w:rsidRPr="00E84424" w:rsidRDefault="00335AAF" w:rsidP="00925358">
            <w:pPr>
              <w:pStyle w:val="BlockText"/>
              <w:ind w:left="0" w:right="0" w:firstLine="0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84424">
              <w:rPr>
                <w:rFonts w:ascii="Browallia New" w:hAnsi="Browallia New" w:cs="Browallia New"/>
                <w:sz w:val="26"/>
                <w:szCs w:val="26"/>
                <w:cs/>
              </w:rPr>
              <w:t>ค่าอัตราป้องกันความเสี่ยง (Hedge ratio)</w:t>
            </w:r>
          </w:p>
        </w:tc>
        <w:tc>
          <w:tcPr>
            <w:tcW w:w="2127" w:type="dxa"/>
            <w:shd w:val="clear" w:color="auto" w:fill="FAFAFA"/>
          </w:tcPr>
          <w:p w14:paraId="1BA5C038" w14:textId="1B4ABC29" w:rsidR="00335AAF" w:rsidRPr="00E84424" w:rsidRDefault="00CF1017" w:rsidP="00925358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proofErr w:type="gramStart"/>
            <w:r w:rsidRPr="00CF101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35AAF" w:rsidRPr="00E84424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:</w:t>
            </w:r>
            <w:proofErr w:type="gramEnd"/>
            <w:r w:rsidR="00335AAF" w:rsidRPr="00E84424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CF101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</w:p>
        </w:tc>
      </w:tr>
      <w:tr w:rsidR="00335AAF" w:rsidRPr="00E84424" w14:paraId="1328A2F4" w14:textId="77777777" w:rsidTr="00423FD2">
        <w:tc>
          <w:tcPr>
            <w:tcW w:w="6365" w:type="dxa"/>
          </w:tcPr>
          <w:p w14:paraId="5CDD4E3D" w14:textId="77777777" w:rsidR="00335AAF" w:rsidRPr="00E84424" w:rsidRDefault="00335AAF" w:rsidP="00925358">
            <w:pPr>
              <w:pStyle w:val="BlockText"/>
              <w:ind w:left="177" w:right="-67" w:hanging="17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8442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อัตราแลกเปลี่ยนที่ใช้ป้องกันความเสี่ยงถัวเฉลี่ยถ่วงน้ำหนักสำหรับปี </w:t>
            </w:r>
          </w:p>
          <w:p w14:paraId="11AA5066" w14:textId="596B0D9E" w:rsidR="00335AAF" w:rsidRPr="00E84424" w:rsidRDefault="00335AAF" w:rsidP="00925358">
            <w:pPr>
              <w:pStyle w:val="BlockText"/>
              <w:ind w:left="177" w:right="-67" w:hanging="177"/>
              <w:rPr>
                <w:rFonts w:ascii="Browallia New" w:hAnsi="Browallia New" w:cs="Browallia New"/>
                <w:spacing w:val="-4"/>
                <w:sz w:val="26"/>
                <w:szCs w:val="26"/>
                <w:highlight w:val="yellow"/>
                <w:cs/>
              </w:rPr>
            </w:pPr>
            <w:r w:rsidRPr="00E84424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  (รวมค่าสะท้อนส่วนต่างของอัตราดอกเบี้ยในสองสกุล (Forward points))</w:t>
            </w:r>
          </w:p>
        </w:tc>
        <w:tc>
          <w:tcPr>
            <w:tcW w:w="2127" w:type="dxa"/>
            <w:shd w:val="clear" w:color="auto" w:fill="FAFAFA"/>
          </w:tcPr>
          <w:p w14:paraId="317A3F20" w14:textId="77777777" w:rsidR="00335AAF" w:rsidRPr="00E84424" w:rsidRDefault="00335AAF" w:rsidP="00925358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  <w:p w14:paraId="4DDB0629" w14:textId="19069B4E" w:rsidR="00335AAF" w:rsidRPr="00E84424" w:rsidRDefault="00CF1017" w:rsidP="00925358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F1017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335AAF" w:rsidRPr="00E84424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CF1017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</w:p>
        </w:tc>
      </w:tr>
    </w:tbl>
    <w:p w14:paraId="43EB0E34" w14:textId="4FE2BEA3" w:rsidR="001B3352" w:rsidRPr="00423FD2" w:rsidRDefault="001B3352" w:rsidP="00A210D1">
      <w:pPr>
        <w:pStyle w:val="BlockText"/>
        <w:ind w:left="1080" w:right="0" w:firstLine="0"/>
        <w:jc w:val="both"/>
        <w:rPr>
          <w:rFonts w:ascii="Browallia New" w:hAnsi="Browallia New" w:cs="Browallia New"/>
          <w:i/>
          <w:iCs/>
          <w:color w:val="000000" w:themeColor="text1"/>
          <w:sz w:val="20"/>
          <w:szCs w:val="20"/>
          <w:lang w:val="en-GB"/>
        </w:rPr>
      </w:pPr>
    </w:p>
    <w:p w14:paraId="50D637DD" w14:textId="2B8CAE71" w:rsidR="00532461" w:rsidRPr="00E84424" w:rsidRDefault="00532461" w:rsidP="00A210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rPr>
          <w:rFonts w:ascii="Browallia New" w:hAnsi="Browallia New" w:cs="Browallia New"/>
          <w:i/>
          <w:iCs/>
          <w:color w:val="CF4A02"/>
          <w:sz w:val="26"/>
          <w:szCs w:val="26"/>
          <w:lang w:val="en-GB"/>
        </w:rPr>
      </w:pPr>
      <w:r w:rsidRPr="00E84424">
        <w:rPr>
          <w:rFonts w:ascii="Browallia New" w:hAnsi="Browallia New" w:cs="Browallia New"/>
          <w:i/>
          <w:iCs/>
          <w:color w:val="CF4A02"/>
          <w:sz w:val="26"/>
          <w:szCs w:val="26"/>
          <w:cs/>
          <w:lang w:val="en-GB"/>
        </w:rPr>
        <w:t>การวิเคราะห์ความอ่อนไหว</w:t>
      </w:r>
    </w:p>
    <w:p w14:paraId="3D2E8C05" w14:textId="77777777" w:rsidR="00EF45EA" w:rsidRPr="00423FD2" w:rsidRDefault="00EF45EA" w:rsidP="00A210D1">
      <w:pPr>
        <w:pStyle w:val="BlockText"/>
        <w:ind w:left="1080" w:right="0" w:firstLine="0"/>
        <w:jc w:val="both"/>
        <w:rPr>
          <w:rFonts w:ascii="Browallia New" w:hAnsi="Browallia New" w:cs="Browallia New"/>
          <w:i/>
          <w:iCs/>
          <w:color w:val="000000" w:themeColor="text1"/>
          <w:sz w:val="20"/>
          <w:szCs w:val="20"/>
          <w:lang w:val="en-GB"/>
        </w:rPr>
      </w:pPr>
    </w:p>
    <w:p w14:paraId="7591C218" w14:textId="07DF740A" w:rsidR="00532461" w:rsidRPr="00E84424" w:rsidRDefault="00532461" w:rsidP="00A210D1">
      <w:pPr>
        <w:tabs>
          <w:tab w:val="left" w:pos="720"/>
        </w:tabs>
        <w:spacing w:line="240" w:lineRule="auto"/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E84424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กลุ่มกิจการมีความเสี่ยงหลักจากการเปลี่ยนแปลงในอัตราแลกเปลี่ยนระหว่างเงินบาทและเงิน</w:t>
      </w:r>
      <w:r w:rsidR="00B67A77" w:rsidRPr="00E84424">
        <w:rPr>
          <w:rFonts w:ascii="Browallia New" w:hAnsi="Browallia New" w:cs="Browallia New"/>
          <w:spacing w:val="-4"/>
          <w:sz w:val="26"/>
          <w:szCs w:val="26"/>
          <w:cs/>
        </w:rPr>
        <w:t>เหรี</w:t>
      </w:r>
      <w:r w:rsidR="0072409E" w:rsidRPr="00E84424">
        <w:rPr>
          <w:rFonts w:ascii="Browallia New" w:hAnsi="Browallia New" w:cs="Browallia New"/>
          <w:spacing w:val="-4"/>
          <w:sz w:val="26"/>
          <w:szCs w:val="26"/>
          <w:cs/>
        </w:rPr>
        <w:t>ยญ</w:t>
      </w:r>
      <w:r w:rsidRPr="00E84424">
        <w:rPr>
          <w:rFonts w:ascii="Browallia New" w:hAnsi="Browallia New" w:cs="Browallia New"/>
          <w:spacing w:val="-4"/>
          <w:sz w:val="26"/>
          <w:szCs w:val="26"/>
          <w:cs/>
        </w:rPr>
        <w:t>สหรัฐ</w:t>
      </w:r>
      <w:r w:rsidR="00B67A77" w:rsidRPr="00E84424">
        <w:rPr>
          <w:rFonts w:ascii="Browallia New" w:hAnsi="Browallia New" w:cs="Browallia New"/>
          <w:spacing w:val="-4"/>
          <w:sz w:val="26"/>
          <w:szCs w:val="26"/>
          <w:cs/>
        </w:rPr>
        <w:t>อเมริกา</w:t>
      </w:r>
      <w:r w:rsidRPr="00E84424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023168" w:rsidRPr="00E84424">
        <w:rPr>
          <w:rFonts w:ascii="Browallia New" w:hAnsi="Browallia New" w:cs="Browallia New"/>
          <w:spacing w:val="-4"/>
          <w:sz w:val="26"/>
          <w:szCs w:val="26"/>
        </w:rPr>
        <w:br/>
      </w:r>
      <w:r w:rsidRPr="00E84424">
        <w:rPr>
          <w:rFonts w:ascii="Browallia New" w:hAnsi="Browallia New" w:cs="Browallia New"/>
          <w:spacing w:val="-4"/>
          <w:sz w:val="26"/>
          <w:szCs w:val="26"/>
          <w:cs/>
        </w:rPr>
        <w:t>ความอ่อนไหวในกำไรหรือขาดทุนต่อการเปลี่ยนแปลงในอัตราแลกเปลี่ยนส่วนใหญ่มาจากสินทรัพย์และหนี้สินทางการเงินในสกุลเงิน</w:t>
      </w:r>
      <w:r w:rsidR="00B67A77" w:rsidRPr="00E84424">
        <w:rPr>
          <w:rFonts w:ascii="Browallia New" w:hAnsi="Browallia New" w:cs="Browallia New"/>
          <w:spacing w:val="-4"/>
          <w:sz w:val="26"/>
          <w:szCs w:val="26"/>
          <w:cs/>
        </w:rPr>
        <w:t>เหรียญ</w:t>
      </w:r>
      <w:r w:rsidRPr="00E84424">
        <w:rPr>
          <w:rFonts w:ascii="Browallia New" w:hAnsi="Browallia New" w:cs="Browallia New"/>
          <w:spacing w:val="-4"/>
          <w:sz w:val="26"/>
          <w:szCs w:val="26"/>
          <w:cs/>
        </w:rPr>
        <w:t>สหรัฐ</w:t>
      </w:r>
      <w:r w:rsidR="00B67A77" w:rsidRPr="00E84424">
        <w:rPr>
          <w:rFonts w:ascii="Browallia New" w:hAnsi="Browallia New" w:cs="Browallia New"/>
          <w:spacing w:val="-4"/>
          <w:sz w:val="26"/>
          <w:szCs w:val="26"/>
          <w:cs/>
        </w:rPr>
        <w:t>อเมริกา</w:t>
      </w:r>
      <w:r w:rsidRPr="00E84424">
        <w:rPr>
          <w:rFonts w:ascii="Browallia New" w:hAnsi="Browallia New" w:cs="Browallia New"/>
          <w:spacing w:val="-4"/>
          <w:sz w:val="26"/>
          <w:szCs w:val="26"/>
          <w:cs/>
        </w:rPr>
        <w:t xml:space="preserve"> และผลกระทบที่มีต่อองค์ประกอบอื่นในส่วนของเจ้าของที่เกิดมาจากสัญญาแลกเปลี่ยนเงินตราต่างประเทศล่วงหน้า</w:t>
      </w:r>
      <w:r w:rsidR="00B67A77" w:rsidRPr="00E84424">
        <w:rPr>
          <w:rFonts w:ascii="Browallia New" w:hAnsi="Browallia New" w:cs="Browallia New"/>
          <w:spacing w:val="-4"/>
          <w:sz w:val="26"/>
          <w:szCs w:val="26"/>
          <w:cs/>
        </w:rPr>
        <w:t>และสัญญาแลกเปลี่ยนสกุลเงิน</w:t>
      </w:r>
      <w:r w:rsidRPr="00E84424">
        <w:rPr>
          <w:rFonts w:ascii="Browallia New" w:hAnsi="Browallia New" w:cs="Browallia New"/>
          <w:spacing w:val="-4"/>
          <w:sz w:val="26"/>
          <w:szCs w:val="26"/>
          <w:cs/>
        </w:rPr>
        <w:t>ที่ถูกกำหนดไว้เพื่อป้องกันความเสี่ยงด้านกระแสเงินสด</w:t>
      </w:r>
    </w:p>
    <w:p w14:paraId="73D01923" w14:textId="77777777" w:rsidR="00532461" w:rsidRPr="00423FD2" w:rsidRDefault="00532461" w:rsidP="00A210D1">
      <w:pPr>
        <w:tabs>
          <w:tab w:val="left" w:pos="720"/>
        </w:tabs>
        <w:spacing w:line="240" w:lineRule="auto"/>
        <w:ind w:left="1080"/>
        <w:jc w:val="thaiDistribute"/>
        <w:rPr>
          <w:rFonts w:ascii="Browallia New" w:hAnsi="Browallia New" w:cs="Browallia New"/>
          <w:spacing w:val="-4"/>
          <w:sz w:val="20"/>
          <w:szCs w:val="20"/>
        </w:rPr>
      </w:pPr>
    </w:p>
    <w:tbl>
      <w:tblPr>
        <w:tblStyle w:val="TableGridLight"/>
        <w:tblW w:w="4700" w:type="pct"/>
        <w:tblInd w:w="567" w:type="dxa"/>
        <w:tblLook w:val="04A0" w:firstRow="1" w:lastRow="0" w:firstColumn="1" w:lastColumn="0" w:noHBand="0" w:noVBand="1"/>
      </w:tblPr>
      <w:tblGrid>
        <w:gridCol w:w="4820"/>
        <w:gridCol w:w="1985"/>
        <w:gridCol w:w="2088"/>
      </w:tblGrid>
      <w:tr w:rsidR="00C93AB7" w:rsidRPr="00E84424" w14:paraId="10E35B42" w14:textId="77777777" w:rsidTr="00E018A4">
        <w:trPr>
          <w:trHeight w:val="20"/>
        </w:trPr>
        <w:tc>
          <w:tcPr>
            <w:tcW w:w="271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5E85D7" w14:textId="77777777" w:rsidR="00C93AB7" w:rsidRPr="00E84424" w:rsidRDefault="00C93AB7" w:rsidP="00E018A4">
            <w:pPr>
              <w:pStyle w:val="BlockText"/>
              <w:ind w:left="412" w:right="0" w:firstLine="0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bookmarkStart w:id="66" w:name="_Hlk45226197"/>
          </w:p>
        </w:tc>
        <w:tc>
          <w:tcPr>
            <w:tcW w:w="229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1F0C2DC" w14:textId="5AEC36DB" w:rsidR="00C93AB7" w:rsidRPr="00E84424" w:rsidRDefault="00C93AB7" w:rsidP="00E018A4">
            <w:pPr>
              <w:pStyle w:val="BlockText"/>
              <w:tabs>
                <w:tab w:val="left" w:pos="1120"/>
                <w:tab w:val="center" w:pos="2232"/>
              </w:tabs>
              <w:ind w:left="0" w:right="-72" w:firstLine="0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8442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C93AB7" w:rsidRPr="00E84424" w14:paraId="232FCE1D" w14:textId="77777777" w:rsidTr="00E018A4">
        <w:trPr>
          <w:trHeight w:val="20"/>
        </w:trPr>
        <w:tc>
          <w:tcPr>
            <w:tcW w:w="271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1D2621" w14:textId="77777777" w:rsidR="00C93AB7" w:rsidRPr="00E84424" w:rsidRDefault="00C93AB7" w:rsidP="00E018A4">
            <w:pPr>
              <w:pStyle w:val="BlockText"/>
              <w:ind w:left="412" w:right="0" w:firstLine="0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1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C01FB3E" w14:textId="77777777" w:rsidR="00C93AB7" w:rsidRPr="00E84424" w:rsidRDefault="00C93AB7" w:rsidP="00E018A4">
            <w:pPr>
              <w:pStyle w:val="BlockText"/>
              <w:ind w:left="0" w:right="-72" w:firstLine="0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8442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ผลกระทบต่อกำไรสุทธิ</w:t>
            </w:r>
          </w:p>
        </w:tc>
        <w:tc>
          <w:tcPr>
            <w:tcW w:w="117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9FB3329" w14:textId="42743F4E" w:rsidR="00C93AB7" w:rsidRPr="00E84424" w:rsidRDefault="00C93AB7" w:rsidP="00E018A4">
            <w:pPr>
              <w:pStyle w:val="BlockText"/>
              <w:ind w:left="-71" w:right="-94" w:firstLine="0"/>
              <w:jc w:val="center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E84424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ผลกระทบต่อองค์ประกอบอื่นในส่วนของเจ้าของ</w:t>
            </w:r>
          </w:p>
        </w:tc>
      </w:tr>
      <w:tr w:rsidR="00C93AB7" w:rsidRPr="00E84424" w14:paraId="44B36CC0" w14:textId="77777777" w:rsidTr="00E018A4">
        <w:trPr>
          <w:trHeight w:val="20"/>
        </w:trPr>
        <w:tc>
          <w:tcPr>
            <w:tcW w:w="271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2A35A0" w14:textId="77777777" w:rsidR="00C93AB7" w:rsidRPr="00E84424" w:rsidRDefault="00C93AB7" w:rsidP="00E018A4">
            <w:pPr>
              <w:pStyle w:val="BlockText"/>
              <w:ind w:left="412" w:right="0" w:firstLine="0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1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1583FD3" w14:textId="41ADA1D1" w:rsidR="00C93AB7" w:rsidRPr="00E84424" w:rsidRDefault="00C93AB7" w:rsidP="00E018A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8442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F1017" w:rsidRPr="00CF101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  <w:p w14:paraId="71954F80" w14:textId="15FAA30E" w:rsidR="00C93AB7" w:rsidRPr="00E84424" w:rsidRDefault="00C93AB7" w:rsidP="00E018A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8442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7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EC0145B" w14:textId="68B6F9A6" w:rsidR="00C93AB7" w:rsidRPr="00E84424" w:rsidRDefault="00C93AB7" w:rsidP="00E018A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8442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F1017" w:rsidRPr="00CF101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  <w:p w14:paraId="29D9EB4F" w14:textId="0B9809F0" w:rsidR="00C93AB7" w:rsidRPr="00E84424" w:rsidRDefault="00C93AB7" w:rsidP="00E018A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8442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C93AB7" w:rsidRPr="00E84424" w14:paraId="74AF0FDC" w14:textId="77777777" w:rsidTr="00E018A4">
        <w:trPr>
          <w:trHeight w:val="20"/>
        </w:trPr>
        <w:tc>
          <w:tcPr>
            <w:tcW w:w="271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979117" w14:textId="024F5F9F" w:rsidR="00C93AB7" w:rsidRPr="00E84424" w:rsidRDefault="00C93AB7" w:rsidP="00E018A4">
            <w:pPr>
              <w:pStyle w:val="BlockText"/>
              <w:ind w:left="412" w:right="-58" w:firstLine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8442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อัตราแลกเปลี่ยน บาทต่อเหรียญสหรัฐฯ </w:t>
            </w:r>
          </w:p>
          <w:p w14:paraId="325FCF87" w14:textId="3491C0F6" w:rsidR="00C93AB7" w:rsidRPr="00E84424" w:rsidRDefault="00C93AB7" w:rsidP="00E018A4">
            <w:pPr>
              <w:pStyle w:val="BlockText"/>
              <w:ind w:left="412" w:right="-58" w:firstLine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8442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เพิ่มขึ้นร้อยละ </w:t>
            </w:r>
            <w:r w:rsidR="00CF1017" w:rsidRPr="00CF1017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</w:p>
        </w:tc>
        <w:tc>
          <w:tcPr>
            <w:tcW w:w="111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A1D372F" w14:textId="77777777" w:rsidR="00C93AB7" w:rsidRPr="00E84424" w:rsidRDefault="00C93AB7" w:rsidP="00E018A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20A9365A" w14:textId="5014E9F9" w:rsidR="00C93AB7" w:rsidRPr="00E84424" w:rsidRDefault="00525BC0" w:rsidP="00E018A4">
            <w:pPr>
              <w:tabs>
                <w:tab w:val="clear" w:pos="1871"/>
                <w:tab w:val="clear" w:pos="2580"/>
                <w:tab w:val="clear" w:pos="2807"/>
                <w:tab w:val="left" w:pos="2023"/>
                <w:tab w:val="left" w:pos="2732"/>
              </w:tabs>
              <w:spacing w:line="240" w:lineRule="auto"/>
              <w:ind w:left="39" w:right="-104" w:hanging="39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E84424">
              <w:rPr>
                <w:rFonts w:ascii="Browallia New" w:hAnsi="Browallia New" w:cs="Browallia New"/>
                <w:sz w:val="26"/>
                <w:szCs w:val="26"/>
                <w:lang w:val="th-TH"/>
              </w:rPr>
              <w:t xml:space="preserve">       (</w:t>
            </w:r>
            <w:r w:rsidR="00CF1017" w:rsidRPr="00CF1017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011941" w:rsidRPr="00E84424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,</w:t>
            </w:r>
            <w:r w:rsidR="00CF1017" w:rsidRPr="00CF1017">
              <w:rPr>
                <w:rFonts w:ascii="Browallia New" w:hAnsi="Browallia New" w:cs="Browallia New"/>
                <w:sz w:val="26"/>
                <w:szCs w:val="26"/>
              </w:rPr>
              <w:t>872</w:t>
            </w:r>
            <w:r w:rsidRPr="00E84424">
              <w:rPr>
                <w:rFonts w:ascii="Browallia New" w:hAnsi="Browallia New" w:cs="Browallia New"/>
                <w:sz w:val="26"/>
                <w:szCs w:val="26"/>
                <w:lang w:val="th-TH"/>
              </w:rPr>
              <w:t>)</w:t>
            </w:r>
          </w:p>
        </w:tc>
        <w:tc>
          <w:tcPr>
            <w:tcW w:w="117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DE63671" w14:textId="77777777" w:rsidR="00C93AB7" w:rsidRPr="00E84424" w:rsidRDefault="00C93AB7" w:rsidP="00E018A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34110CE8" w14:textId="26AA3A10" w:rsidR="00C93AB7" w:rsidRPr="00E84424" w:rsidRDefault="00E32434" w:rsidP="00E01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880"/>
                <w:tab w:val="left" w:pos="2014"/>
                <w:tab w:val="left" w:pos="2148"/>
              </w:tabs>
              <w:spacing w:line="240" w:lineRule="auto"/>
              <w:ind w:left="30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E84424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 xml:space="preserve">  </w:t>
            </w:r>
            <w:r w:rsidR="00CF1017" w:rsidRPr="00CF1017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C93AB7" w:rsidRPr="00E84424">
              <w:rPr>
                <w:rFonts w:ascii="Browallia New" w:hAnsi="Browallia New" w:cs="Browallia New"/>
                <w:sz w:val="26"/>
                <w:szCs w:val="26"/>
                <w:lang w:val="th-TH"/>
              </w:rPr>
              <w:t>,</w:t>
            </w:r>
            <w:r w:rsidR="00CF1017" w:rsidRPr="00CF1017">
              <w:rPr>
                <w:rFonts w:ascii="Browallia New" w:hAnsi="Browallia New" w:cs="Browallia New"/>
                <w:sz w:val="26"/>
                <w:szCs w:val="26"/>
              </w:rPr>
              <w:t>117</w:t>
            </w:r>
          </w:p>
        </w:tc>
      </w:tr>
      <w:tr w:rsidR="00C93AB7" w:rsidRPr="00E84424" w14:paraId="5BDA414C" w14:textId="77777777" w:rsidTr="00E018A4">
        <w:trPr>
          <w:trHeight w:val="20"/>
        </w:trPr>
        <w:tc>
          <w:tcPr>
            <w:tcW w:w="271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C1B028" w14:textId="775777E8" w:rsidR="00C93AB7" w:rsidRPr="00E84424" w:rsidRDefault="00C93AB7" w:rsidP="00E018A4">
            <w:pPr>
              <w:pStyle w:val="BlockText"/>
              <w:ind w:left="412" w:right="-58" w:firstLine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8442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อัตราแลกเปลี่ยน บาทต่อเหรียญสหรัฐฯ </w:t>
            </w:r>
          </w:p>
          <w:p w14:paraId="7B00511F" w14:textId="1E8BE070" w:rsidR="00C93AB7" w:rsidRPr="00E84424" w:rsidRDefault="00C93AB7" w:rsidP="00E018A4">
            <w:pPr>
              <w:pStyle w:val="BlockText"/>
              <w:ind w:left="412" w:right="-58" w:firstLine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8442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ลดลงร้อยละ </w:t>
            </w:r>
            <w:r w:rsidR="00CF1017" w:rsidRPr="00CF1017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E8442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116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581633C" w14:textId="77777777" w:rsidR="00C93AB7" w:rsidRPr="00E84424" w:rsidRDefault="00C93AB7" w:rsidP="00E018A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  <w:p w14:paraId="5635092C" w14:textId="14BE56A4" w:rsidR="00C93AB7" w:rsidRPr="00E84424" w:rsidRDefault="00CF1017" w:rsidP="00E018A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1017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011941" w:rsidRPr="00E84424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CF1017">
              <w:rPr>
                <w:rFonts w:ascii="Browallia New" w:hAnsi="Browallia New" w:cs="Browallia New"/>
                <w:sz w:val="26"/>
                <w:szCs w:val="26"/>
                <w:lang w:val="en-GB"/>
              </w:rPr>
              <w:t>872</w:t>
            </w:r>
          </w:p>
        </w:tc>
        <w:tc>
          <w:tcPr>
            <w:tcW w:w="117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CC82868" w14:textId="77777777" w:rsidR="00C93AB7" w:rsidRPr="00E84424" w:rsidRDefault="00C93AB7" w:rsidP="00E018A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63D27CBC" w14:textId="4026B304" w:rsidR="00C93AB7" w:rsidRPr="00E84424" w:rsidRDefault="00C93AB7" w:rsidP="00E018A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84424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CF1017" w:rsidRPr="00CF101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E8442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CF1017" w:rsidRPr="00CF1017">
              <w:rPr>
                <w:rFonts w:ascii="Browallia New" w:hAnsi="Browallia New" w:cs="Browallia New"/>
                <w:sz w:val="26"/>
                <w:szCs w:val="26"/>
                <w:lang w:val="en-GB"/>
              </w:rPr>
              <w:t>107</w:t>
            </w:r>
            <w:r w:rsidRPr="00E84424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</w:tbl>
    <w:bookmarkEnd w:id="66"/>
    <w:p w14:paraId="5F07E024" w14:textId="7BCA7E3E" w:rsidR="00532461" w:rsidRPr="00E84424" w:rsidRDefault="00532461" w:rsidP="00FF4358">
      <w:pPr>
        <w:pStyle w:val="BlockText"/>
        <w:ind w:left="1440" w:right="0" w:hanging="360"/>
        <w:jc w:val="both"/>
        <w:rPr>
          <w:rFonts w:ascii="Browallia New" w:hAnsi="Browallia New" w:cs="Browallia New"/>
          <w:sz w:val="26"/>
          <w:szCs w:val="26"/>
          <w:lang w:val="en-GB"/>
        </w:rPr>
      </w:pPr>
      <w:r w:rsidRPr="00E84424">
        <w:rPr>
          <w:rFonts w:ascii="Browallia New" w:hAnsi="Browallia New" w:cs="Browallia New"/>
          <w:sz w:val="26"/>
          <w:szCs w:val="26"/>
          <w:cs/>
          <w:lang w:val="en-GB"/>
        </w:rPr>
        <w:t>*</w:t>
      </w:r>
      <w:r w:rsidR="00356383" w:rsidRPr="00E84424">
        <w:rPr>
          <w:rFonts w:ascii="Browallia New" w:hAnsi="Browallia New" w:cs="Browallia New"/>
          <w:sz w:val="26"/>
          <w:szCs w:val="26"/>
          <w:cs/>
          <w:lang w:val="en-GB"/>
        </w:rPr>
        <w:tab/>
      </w:r>
      <w:r w:rsidRPr="00E84424">
        <w:rPr>
          <w:rFonts w:ascii="Browallia New" w:hAnsi="Browallia New" w:cs="Browallia New"/>
          <w:sz w:val="26"/>
          <w:szCs w:val="26"/>
          <w:cs/>
          <w:lang w:val="en-GB"/>
        </w:rPr>
        <w:t>โดยกำหนดให้ปัจจัยอื่นคงที่</w:t>
      </w:r>
    </w:p>
    <w:p w14:paraId="2CF3827E" w14:textId="511AD26A" w:rsidR="00056F0D" w:rsidRDefault="00056F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6"/>
          <w:szCs w:val="26"/>
          <w:lang w:val="en-GB"/>
        </w:rPr>
      </w:pPr>
      <w:r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0D06FF9B" w14:textId="77777777" w:rsidR="00356383" w:rsidRPr="000B6D22" w:rsidRDefault="00356383" w:rsidP="0056761B">
      <w:pPr>
        <w:pStyle w:val="BlockText"/>
        <w:ind w:right="0"/>
        <w:jc w:val="both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Style w:val="TableGridLight"/>
        <w:tblW w:w="4700" w:type="pct"/>
        <w:tblInd w:w="567" w:type="dxa"/>
        <w:tblLook w:val="04A0" w:firstRow="1" w:lastRow="0" w:firstColumn="1" w:lastColumn="0" w:noHBand="0" w:noVBand="1"/>
      </w:tblPr>
      <w:tblGrid>
        <w:gridCol w:w="4820"/>
        <w:gridCol w:w="1985"/>
        <w:gridCol w:w="2088"/>
      </w:tblGrid>
      <w:tr w:rsidR="00C93AB7" w:rsidRPr="00E84424" w14:paraId="77AFB0C1" w14:textId="77777777" w:rsidTr="00335AAF">
        <w:tc>
          <w:tcPr>
            <w:tcW w:w="2710" w:type="pct"/>
            <w:tcBorders>
              <w:top w:val="nil"/>
              <w:left w:val="nil"/>
              <w:bottom w:val="nil"/>
              <w:right w:val="nil"/>
            </w:tcBorders>
          </w:tcPr>
          <w:p w14:paraId="5847186C" w14:textId="77777777" w:rsidR="00C93AB7" w:rsidRPr="00E84424" w:rsidRDefault="00C93AB7" w:rsidP="00FF4358">
            <w:pPr>
              <w:pStyle w:val="BlockText"/>
              <w:ind w:left="412" w:right="0" w:firstLine="0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29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863B115" w14:textId="79A97312" w:rsidR="00C93AB7" w:rsidRPr="00E84424" w:rsidRDefault="00C93AB7" w:rsidP="0041579E">
            <w:pPr>
              <w:pStyle w:val="BlockText"/>
              <w:ind w:left="0" w:right="-72" w:firstLine="0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8442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93AB7" w:rsidRPr="00E84424" w14:paraId="55FBA88A" w14:textId="77777777" w:rsidTr="00335AAF">
        <w:tc>
          <w:tcPr>
            <w:tcW w:w="2710" w:type="pct"/>
            <w:tcBorders>
              <w:top w:val="nil"/>
              <w:left w:val="nil"/>
              <w:bottom w:val="nil"/>
              <w:right w:val="nil"/>
            </w:tcBorders>
          </w:tcPr>
          <w:p w14:paraId="2A1CCD8E" w14:textId="77777777" w:rsidR="00C93AB7" w:rsidRPr="00E84424" w:rsidRDefault="00C93AB7" w:rsidP="00FF4358">
            <w:pPr>
              <w:pStyle w:val="BlockText"/>
              <w:ind w:left="412" w:right="0" w:firstLine="0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1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67441D0" w14:textId="77777777" w:rsidR="00C93AB7" w:rsidRPr="00E84424" w:rsidRDefault="00C93AB7" w:rsidP="0041579E">
            <w:pPr>
              <w:pStyle w:val="BlockText"/>
              <w:ind w:left="0" w:right="-72" w:firstLine="0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8442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ผลกระทบต่อกำไรสุทธิ</w:t>
            </w:r>
          </w:p>
        </w:tc>
        <w:tc>
          <w:tcPr>
            <w:tcW w:w="117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3CCA486" w14:textId="28604B7A" w:rsidR="00C93AB7" w:rsidRPr="00E84424" w:rsidRDefault="00C93AB7" w:rsidP="0041579E">
            <w:pPr>
              <w:pStyle w:val="BlockText"/>
              <w:ind w:left="-71" w:right="-94" w:firstLine="0"/>
              <w:jc w:val="center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E84424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ผลกระทบต่อองค์ประกอบอื่นในส่วนของเจ้าของ</w:t>
            </w:r>
          </w:p>
        </w:tc>
      </w:tr>
      <w:tr w:rsidR="00C93AB7" w:rsidRPr="00E84424" w14:paraId="7FA5484F" w14:textId="77777777" w:rsidTr="00335AAF">
        <w:tc>
          <w:tcPr>
            <w:tcW w:w="2710" w:type="pct"/>
            <w:tcBorders>
              <w:top w:val="nil"/>
              <w:left w:val="nil"/>
              <w:bottom w:val="nil"/>
              <w:right w:val="nil"/>
            </w:tcBorders>
          </w:tcPr>
          <w:p w14:paraId="327D9A2A" w14:textId="77777777" w:rsidR="00C93AB7" w:rsidRPr="00E84424" w:rsidRDefault="00C93AB7" w:rsidP="00FF4358">
            <w:pPr>
              <w:pStyle w:val="BlockText"/>
              <w:ind w:left="412" w:right="0" w:firstLine="0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1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790038B" w14:textId="00BD73F3" w:rsidR="00C93AB7" w:rsidRPr="00E84424" w:rsidRDefault="00C93AB7" w:rsidP="0041579E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8442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F1017" w:rsidRPr="00CF101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  <w:p w14:paraId="0AE4AD83" w14:textId="0DE85C7B" w:rsidR="00C93AB7" w:rsidRPr="00E84424" w:rsidRDefault="00C93AB7" w:rsidP="0041579E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8442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7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BE6A5CD" w14:textId="05FB5188" w:rsidR="00C93AB7" w:rsidRPr="00E84424" w:rsidRDefault="00C93AB7" w:rsidP="0041579E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8442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F1017" w:rsidRPr="00CF101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  <w:p w14:paraId="3A739392" w14:textId="2471ACA0" w:rsidR="00C93AB7" w:rsidRPr="00E84424" w:rsidRDefault="00C93AB7" w:rsidP="0041579E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8442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C93AB7" w:rsidRPr="00E84424" w14:paraId="791F96E3" w14:textId="77777777" w:rsidTr="00335AAF">
        <w:tc>
          <w:tcPr>
            <w:tcW w:w="2710" w:type="pct"/>
            <w:tcBorders>
              <w:top w:val="nil"/>
              <w:left w:val="nil"/>
              <w:bottom w:val="nil"/>
              <w:right w:val="nil"/>
            </w:tcBorders>
          </w:tcPr>
          <w:p w14:paraId="02D401D4" w14:textId="3D2D0D49" w:rsidR="00C93AB7" w:rsidRPr="00E84424" w:rsidRDefault="00C93AB7" w:rsidP="003103D6">
            <w:pPr>
              <w:pStyle w:val="BlockText"/>
              <w:ind w:left="412" w:right="-58" w:firstLine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8442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อัตราแลกเปลี่ยน บาทต่อเหรียญสหรัฐฯ </w:t>
            </w:r>
          </w:p>
          <w:p w14:paraId="1A56D0B3" w14:textId="1587F661" w:rsidR="00C93AB7" w:rsidRPr="00E84424" w:rsidRDefault="00C93AB7" w:rsidP="003103D6">
            <w:pPr>
              <w:pStyle w:val="BlockText"/>
              <w:ind w:left="412" w:right="-58" w:firstLine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8442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เพิ่มขึ้นร้อยละ </w:t>
            </w:r>
            <w:r w:rsidR="00CF1017" w:rsidRPr="00CF1017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E8442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11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4ED66C4" w14:textId="77777777" w:rsidR="00C93AB7" w:rsidRPr="00E84424" w:rsidRDefault="00C93AB7" w:rsidP="003103D6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  <w:p w14:paraId="0F911CBA" w14:textId="6C003196" w:rsidR="00C93AB7" w:rsidRPr="00E84424" w:rsidRDefault="00E32434" w:rsidP="003103D6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84424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CF1017" w:rsidRPr="00CF1017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011941" w:rsidRPr="00E8442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CF1017" w:rsidRPr="00CF1017">
              <w:rPr>
                <w:rFonts w:ascii="Browallia New" w:hAnsi="Browallia New" w:cs="Browallia New"/>
                <w:sz w:val="26"/>
                <w:szCs w:val="26"/>
                <w:lang w:val="en-GB"/>
              </w:rPr>
              <w:t>919</w:t>
            </w:r>
            <w:r w:rsidRPr="00E84424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17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F90DC0F" w14:textId="77777777" w:rsidR="00C93AB7" w:rsidRPr="00E84424" w:rsidRDefault="00C93AB7" w:rsidP="003103D6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  <w:p w14:paraId="3FE24262" w14:textId="40F74C88" w:rsidR="00C93AB7" w:rsidRPr="00E84424" w:rsidRDefault="00CF1017" w:rsidP="003103D6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101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144759" w:rsidRPr="00E84424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CF1017">
              <w:rPr>
                <w:rFonts w:ascii="Browallia New" w:hAnsi="Browallia New" w:cs="Browallia New"/>
                <w:sz w:val="26"/>
                <w:szCs w:val="26"/>
                <w:lang w:val="en-GB"/>
              </w:rPr>
              <w:t>117</w:t>
            </w:r>
          </w:p>
        </w:tc>
      </w:tr>
      <w:tr w:rsidR="00C93AB7" w:rsidRPr="00E84424" w14:paraId="1CD27137" w14:textId="77777777" w:rsidTr="00335AAF">
        <w:tc>
          <w:tcPr>
            <w:tcW w:w="2710" w:type="pct"/>
            <w:tcBorders>
              <w:top w:val="nil"/>
              <w:left w:val="nil"/>
              <w:bottom w:val="nil"/>
              <w:right w:val="nil"/>
            </w:tcBorders>
          </w:tcPr>
          <w:p w14:paraId="4BEC7DF2" w14:textId="7B355C1E" w:rsidR="00C93AB7" w:rsidRPr="00E84424" w:rsidRDefault="00C93AB7" w:rsidP="003103D6">
            <w:pPr>
              <w:pStyle w:val="BlockText"/>
              <w:ind w:left="412" w:right="-58" w:firstLine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8442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อัตราแลกเปลี่ยน บาทต่อเหรียญสหรัฐฯ </w:t>
            </w:r>
          </w:p>
          <w:p w14:paraId="4AA893F1" w14:textId="67310ECC" w:rsidR="00C93AB7" w:rsidRPr="00E84424" w:rsidRDefault="00C93AB7" w:rsidP="003103D6">
            <w:pPr>
              <w:pStyle w:val="BlockText"/>
              <w:ind w:left="412" w:right="-58" w:firstLine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8442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ลดลงร้อยละ </w:t>
            </w:r>
            <w:r w:rsidR="00CF1017" w:rsidRPr="00CF1017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E8442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116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840FD2F" w14:textId="77777777" w:rsidR="00C93AB7" w:rsidRPr="00E84424" w:rsidRDefault="00C93AB7" w:rsidP="003103D6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  <w:p w14:paraId="40405506" w14:textId="0C2D274A" w:rsidR="00C93AB7" w:rsidRPr="00E84424" w:rsidRDefault="00CF1017" w:rsidP="003103D6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1017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011941" w:rsidRPr="00E84424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CF1017">
              <w:rPr>
                <w:rFonts w:ascii="Browallia New" w:hAnsi="Browallia New" w:cs="Browallia New"/>
                <w:sz w:val="26"/>
                <w:szCs w:val="26"/>
                <w:lang w:val="en-GB"/>
              </w:rPr>
              <w:t>919</w:t>
            </w:r>
          </w:p>
        </w:tc>
        <w:tc>
          <w:tcPr>
            <w:tcW w:w="117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F1EDAC6" w14:textId="77777777" w:rsidR="00C93AB7" w:rsidRPr="00E84424" w:rsidRDefault="00C93AB7" w:rsidP="003103D6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  <w:p w14:paraId="5648C90E" w14:textId="2CF52BC9" w:rsidR="00C93AB7" w:rsidRPr="00E84424" w:rsidRDefault="00C93AB7" w:rsidP="003103D6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84424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CF1017" w:rsidRPr="00CF101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144759" w:rsidRPr="00E8442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CF1017" w:rsidRPr="00CF1017">
              <w:rPr>
                <w:rFonts w:ascii="Browallia New" w:hAnsi="Browallia New" w:cs="Browallia New"/>
                <w:sz w:val="26"/>
                <w:szCs w:val="26"/>
                <w:lang w:val="en-GB"/>
              </w:rPr>
              <w:t>107</w:t>
            </w:r>
            <w:r w:rsidRPr="00E84424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</w:tbl>
    <w:p w14:paraId="6108F698" w14:textId="708DE588" w:rsidR="00532461" w:rsidRPr="00E84424" w:rsidRDefault="00532461" w:rsidP="00FF4358">
      <w:pPr>
        <w:pStyle w:val="BlockText"/>
        <w:ind w:left="1440" w:right="0" w:hanging="360"/>
        <w:jc w:val="both"/>
        <w:rPr>
          <w:rFonts w:ascii="Browallia New" w:hAnsi="Browallia New" w:cs="Browallia New"/>
          <w:sz w:val="26"/>
          <w:szCs w:val="26"/>
          <w:lang w:val="en-GB"/>
        </w:rPr>
      </w:pPr>
      <w:r w:rsidRPr="00E84424">
        <w:rPr>
          <w:rFonts w:ascii="Browallia New" w:hAnsi="Browallia New" w:cs="Browallia New"/>
          <w:sz w:val="26"/>
          <w:szCs w:val="26"/>
          <w:cs/>
          <w:lang w:val="en-GB"/>
        </w:rPr>
        <w:t>*</w:t>
      </w:r>
      <w:r w:rsidR="00356383" w:rsidRPr="00E84424">
        <w:rPr>
          <w:rFonts w:ascii="Browallia New" w:hAnsi="Browallia New" w:cs="Browallia New"/>
          <w:sz w:val="26"/>
          <w:szCs w:val="26"/>
          <w:cs/>
          <w:lang w:val="en-GB"/>
        </w:rPr>
        <w:tab/>
      </w:r>
      <w:r w:rsidRPr="00E84424">
        <w:rPr>
          <w:rFonts w:ascii="Browallia New" w:hAnsi="Browallia New" w:cs="Browallia New"/>
          <w:sz w:val="26"/>
          <w:szCs w:val="26"/>
          <w:cs/>
          <w:lang w:val="en-GB"/>
        </w:rPr>
        <w:t>โดยกำหนดให้ปัจจัยอื่นคงที่</w:t>
      </w:r>
    </w:p>
    <w:p w14:paraId="2E2E981A" w14:textId="42545829" w:rsidR="00532461" w:rsidRPr="00E84424" w:rsidRDefault="00532461" w:rsidP="00FF4358">
      <w:pPr>
        <w:pStyle w:val="BlockText"/>
        <w:ind w:left="1080" w:right="0" w:firstLine="0"/>
        <w:jc w:val="both"/>
        <w:rPr>
          <w:rFonts w:ascii="Browallia New" w:hAnsi="Browallia New" w:cs="Browallia New"/>
          <w:sz w:val="26"/>
          <w:szCs w:val="26"/>
          <w:lang w:val="en-GB"/>
        </w:rPr>
      </w:pPr>
    </w:p>
    <w:p w14:paraId="422B5088" w14:textId="77777777" w:rsidR="00B67A77" w:rsidRPr="00E84424" w:rsidRDefault="00B67A77" w:rsidP="00B67A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</w:pPr>
      <w:r w:rsidRPr="00E84424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ข)</w:t>
      </w:r>
      <w:r w:rsidRPr="00E84424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>ความเสี่ยงจากกระแสเงินสดและอัตราดอกเบี้ย</w:t>
      </w:r>
    </w:p>
    <w:p w14:paraId="701EF93B" w14:textId="77777777" w:rsidR="00423FD2" w:rsidRDefault="00423FD2" w:rsidP="00FF4358">
      <w:pPr>
        <w:tabs>
          <w:tab w:val="left" w:pos="720"/>
        </w:tabs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4C8DEEF8" w14:textId="6F4C4956" w:rsidR="00532461" w:rsidRDefault="00532461" w:rsidP="00FF4358">
      <w:pPr>
        <w:tabs>
          <w:tab w:val="left" w:pos="720"/>
        </w:tabs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E84424">
        <w:rPr>
          <w:rFonts w:ascii="Browallia New" w:hAnsi="Browallia New" w:cs="Browallia New"/>
          <w:sz w:val="26"/>
          <w:szCs w:val="26"/>
          <w:cs/>
        </w:rPr>
        <w:t>ความเสี่ยงด้านอัตราดอกเบี้ย หมายถึง ความเสี่ยงที่เกิดจากการเปลี่ยนแปลงที่จะเกิดในอนาคตของอัตราดอกเบี้ย</w:t>
      </w:r>
      <w:r w:rsidR="00FF4358" w:rsidRPr="00E84424">
        <w:rPr>
          <w:rFonts w:ascii="Browallia New" w:hAnsi="Browallia New" w:cs="Browallia New"/>
          <w:sz w:val="26"/>
          <w:szCs w:val="26"/>
          <w:cs/>
        </w:rPr>
        <w:br/>
      </w:r>
      <w:r w:rsidRPr="00E84424">
        <w:rPr>
          <w:rFonts w:ascii="Browallia New" w:hAnsi="Browallia New" w:cs="Browallia New"/>
          <w:sz w:val="26"/>
          <w:szCs w:val="26"/>
          <w:cs/>
        </w:rPr>
        <w:t>ในตลาด ซึ่งส่งผลกระทบต่อการดำเนินงานและกระแสเงินสดของกลุ่มกิจการ ดังนั้นกลุ่มกิจการจึงได้ทำสัญญา</w:t>
      </w:r>
      <w:r w:rsidR="00B67A77" w:rsidRPr="00E84424">
        <w:rPr>
          <w:rFonts w:ascii="Browallia New" w:hAnsi="Browallia New" w:cs="Browallia New"/>
          <w:sz w:val="26"/>
          <w:szCs w:val="26"/>
          <w:cs/>
        </w:rPr>
        <w:t>แลกเปลี่ยนอัตราดอกเบี้ย</w:t>
      </w:r>
      <w:r w:rsidRPr="00E84424">
        <w:rPr>
          <w:rFonts w:ascii="Browallia New" w:hAnsi="Browallia New" w:cs="Browallia New"/>
          <w:sz w:val="26"/>
          <w:szCs w:val="26"/>
          <w:cs/>
        </w:rPr>
        <w:t>เพื่อป้องกันความเสี่ยงกับสถาบันการเงินหลายแห่งที่อยู่ในอันดับการลงทุนที่น่าเชื่อถือ</w:t>
      </w:r>
      <w:r w:rsidR="00A210D1" w:rsidRPr="00E84424">
        <w:rPr>
          <w:rFonts w:ascii="Browallia New" w:hAnsi="Browallia New" w:cs="Browallia New"/>
          <w:sz w:val="26"/>
          <w:szCs w:val="26"/>
        </w:rPr>
        <w:br/>
      </w:r>
      <w:r w:rsidRPr="00E84424">
        <w:rPr>
          <w:rFonts w:ascii="Browallia New" w:hAnsi="Browallia New" w:cs="Browallia New"/>
          <w:sz w:val="26"/>
          <w:szCs w:val="26"/>
          <w:cs/>
        </w:rPr>
        <w:t>เพื่อป้องกันความเสี่ยงด้านอัตราดอกเบี้ย</w:t>
      </w:r>
    </w:p>
    <w:p w14:paraId="5CA660A7" w14:textId="77777777" w:rsidR="00423FD2" w:rsidRPr="00E84424" w:rsidRDefault="00423FD2" w:rsidP="00FF4358">
      <w:pPr>
        <w:tabs>
          <w:tab w:val="left" w:pos="720"/>
        </w:tabs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6852DA93" w14:textId="590DA82D" w:rsidR="00600B60" w:rsidRDefault="00600B60" w:rsidP="00423FD2">
      <w:pPr>
        <w:tabs>
          <w:tab w:val="left" w:pos="720"/>
        </w:tabs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E84424">
        <w:rPr>
          <w:rFonts w:ascii="Browallia New" w:hAnsi="Browallia New" w:cs="Browallia New"/>
          <w:sz w:val="26"/>
          <w:szCs w:val="26"/>
          <w:cs/>
          <w:lang w:val="en-GB"/>
        </w:rPr>
        <w:t>เงินกู้ยืม</w:t>
      </w:r>
      <w:r w:rsidRPr="00423FD2">
        <w:rPr>
          <w:rFonts w:ascii="Browallia New" w:hAnsi="Browallia New" w:cs="Browallia New"/>
          <w:sz w:val="26"/>
          <w:szCs w:val="26"/>
          <w:cs/>
        </w:rPr>
        <w:t>ได้</w:t>
      </w:r>
      <w:r w:rsidRPr="00E84424">
        <w:rPr>
          <w:rFonts w:ascii="Browallia New" w:hAnsi="Browallia New" w:cs="Browallia New"/>
          <w:sz w:val="26"/>
          <w:szCs w:val="26"/>
          <w:cs/>
          <w:lang w:val="en-GB"/>
        </w:rPr>
        <w:t xml:space="preserve">แสดงด้วยราคาทุนตัดจำหน่าย ทั้งนี้ ตามสัญญา </w:t>
      </w:r>
      <w:r w:rsidR="004A5BB0" w:rsidRPr="00E84424">
        <w:rPr>
          <w:rFonts w:ascii="Browallia New" w:hAnsi="Browallia New" w:cs="Browallia New"/>
          <w:sz w:val="26"/>
          <w:szCs w:val="26"/>
          <w:cs/>
          <w:lang w:val="en-GB"/>
        </w:rPr>
        <w:t xml:space="preserve">อัตราดอกเบี้ยจะอ้างอิงกับอัตราดอกเบี้ยในตลาดตามที่เปิดเผยในหมายเหตุฯ ข้อ </w:t>
      </w:r>
      <w:r w:rsidR="00CF1017" w:rsidRPr="00CF1017">
        <w:rPr>
          <w:rFonts w:ascii="Browallia New" w:hAnsi="Browallia New" w:cs="Browallia New"/>
          <w:sz w:val="26"/>
          <w:szCs w:val="26"/>
          <w:lang w:val="en-GB"/>
        </w:rPr>
        <w:t>28</w:t>
      </w:r>
      <w:r w:rsidRPr="00E84424">
        <w:rPr>
          <w:rFonts w:ascii="Browallia New" w:hAnsi="Browallia New" w:cs="Browallia New"/>
          <w:sz w:val="26"/>
          <w:szCs w:val="26"/>
          <w:cs/>
          <w:lang w:val="en-GB"/>
        </w:rPr>
        <w:t xml:space="preserve"> จึงส่งผลให้กลุ่มกิจการมีความเสี่ยงจากการเปลี่ยนแปลงของอัตราดอกเบี้ยในตลาด</w:t>
      </w:r>
    </w:p>
    <w:p w14:paraId="413CDB6D" w14:textId="77777777" w:rsidR="00423FD2" w:rsidRPr="00E84424" w:rsidRDefault="00423FD2" w:rsidP="00423FD2">
      <w:pPr>
        <w:tabs>
          <w:tab w:val="left" w:pos="720"/>
        </w:tabs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2FF33C3A" w14:textId="56BAAEA0" w:rsidR="00CB416F" w:rsidRDefault="00600B60" w:rsidP="004A5B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rPr>
          <w:rFonts w:ascii="Browallia New" w:hAnsi="Browallia New" w:cs="Browallia New"/>
          <w:sz w:val="26"/>
          <w:szCs w:val="26"/>
          <w:lang w:val="en-GB"/>
        </w:rPr>
      </w:pPr>
      <w:r w:rsidRPr="00E84424">
        <w:rPr>
          <w:rFonts w:ascii="Browallia New" w:hAnsi="Browallia New" w:cs="Browallia New"/>
          <w:sz w:val="26"/>
          <w:szCs w:val="26"/>
          <w:cs/>
          <w:lang w:val="en-GB"/>
        </w:rPr>
        <w:t xml:space="preserve">ความเสี่ยงจากการเปลี่ยนแปลงอัตราดอกเบี้ยของเงินกู้ยืม ณ วันสิ้นรอบระยะเวลารายงาน </w:t>
      </w:r>
      <w:r w:rsidR="004A5BB0" w:rsidRPr="00E84424">
        <w:rPr>
          <w:rFonts w:ascii="Browallia New" w:hAnsi="Browallia New" w:cs="Browallia New"/>
          <w:sz w:val="26"/>
          <w:szCs w:val="26"/>
          <w:cs/>
          <w:lang w:val="en-GB"/>
        </w:rPr>
        <w:t>มีดังนี้</w:t>
      </w:r>
    </w:p>
    <w:p w14:paraId="52CA271C" w14:textId="77777777" w:rsidR="00423FD2" w:rsidRPr="00E84424" w:rsidRDefault="00423FD2" w:rsidP="004A5B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Style w:val="TableGridLight"/>
        <w:tblW w:w="8534" w:type="dxa"/>
        <w:tblInd w:w="9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24"/>
        <w:gridCol w:w="1134"/>
        <w:gridCol w:w="1559"/>
        <w:gridCol w:w="1276"/>
        <w:gridCol w:w="1541"/>
      </w:tblGrid>
      <w:tr w:rsidR="00600B60" w:rsidRPr="00E84424" w14:paraId="225CFF3D" w14:textId="77777777" w:rsidTr="00423FD2">
        <w:tc>
          <w:tcPr>
            <w:tcW w:w="3024" w:type="dxa"/>
          </w:tcPr>
          <w:p w14:paraId="4ADE3E4B" w14:textId="77777777" w:rsidR="00600B60" w:rsidRPr="00E84424" w:rsidRDefault="00600B60" w:rsidP="00837424">
            <w:pPr>
              <w:pStyle w:val="BlockText"/>
              <w:ind w:left="0" w:right="0" w:firstLine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bookmarkStart w:id="67" w:name="_Hlk62743329"/>
          </w:p>
        </w:tc>
        <w:tc>
          <w:tcPr>
            <w:tcW w:w="551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4B088ED9" w14:textId="77777777" w:rsidR="00600B60" w:rsidRPr="00E84424" w:rsidRDefault="00600B60" w:rsidP="00837424">
            <w:pPr>
              <w:pStyle w:val="BlockText"/>
              <w:ind w:left="0" w:right="0" w:firstLine="0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8442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600B60" w:rsidRPr="00E84424" w14:paraId="46BFE226" w14:textId="77777777" w:rsidTr="00423FD2">
        <w:tc>
          <w:tcPr>
            <w:tcW w:w="3024" w:type="dxa"/>
          </w:tcPr>
          <w:p w14:paraId="64B889EB" w14:textId="77777777" w:rsidR="00600B60" w:rsidRPr="00E84424" w:rsidRDefault="00600B60" w:rsidP="00837424">
            <w:pPr>
              <w:pStyle w:val="BlockText"/>
              <w:ind w:left="0" w:right="0" w:firstLine="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68FF682" w14:textId="0BB7C7DD" w:rsidR="00600B60" w:rsidRPr="00E84424" w:rsidRDefault="00600B60" w:rsidP="00837424">
            <w:pPr>
              <w:pStyle w:val="BlockText"/>
              <w:ind w:left="0" w:right="0" w:firstLine="0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8442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พ.ศ.</w:t>
            </w:r>
            <w:r w:rsidR="00E32434" w:rsidRPr="00E8442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CF1017" w:rsidRPr="00CF101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281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BF08F8D" w14:textId="21813CB9" w:rsidR="00600B60" w:rsidRPr="00E84424" w:rsidRDefault="00E32434" w:rsidP="00E32434">
            <w:pPr>
              <w:pStyle w:val="BlockText"/>
              <w:ind w:left="0" w:right="0" w:firstLine="0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8442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F1017" w:rsidRPr="00CF101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600B60" w:rsidRPr="00E84424" w14:paraId="026AEF41" w14:textId="77777777" w:rsidTr="00423FD2">
        <w:tc>
          <w:tcPr>
            <w:tcW w:w="3024" w:type="dxa"/>
          </w:tcPr>
          <w:p w14:paraId="4A53A20C" w14:textId="77777777" w:rsidR="00600B60" w:rsidRPr="00E84424" w:rsidRDefault="00600B60" w:rsidP="00837424">
            <w:pPr>
              <w:pStyle w:val="BlockText"/>
              <w:ind w:left="0" w:right="0" w:firstLine="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7C82D3" w14:textId="20E39B9E" w:rsidR="00600B60" w:rsidRPr="00E84424" w:rsidRDefault="00011941" w:rsidP="00837424">
            <w:pPr>
              <w:pStyle w:val="BlockText"/>
              <w:ind w:left="0" w:right="0" w:firstLine="0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8442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</w:t>
            </w:r>
            <w:r w:rsidR="00600B60" w:rsidRPr="00E8442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B391AD" w14:textId="77777777" w:rsidR="00600B60" w:rsidRPr="00E84424" w:rsidRDefault="00600B60" w:rsidP="00837424">
            <w:pPr>
              <w:pStyle w:val="BlockText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8442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ร้อยละของเงินกู้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E85617" w14:textId="798A13CB" w:rsidR="00600B60" w:rsidRPr="00E84424" w:rsidRDefault="00011941" w:rsidP="00837424">
            <w:pPr>
              <w:pStyle w:val="BlockText"/>
              <w:ind w:left="0" w:right="0" w:firstLine="0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8442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</w:t>
            </w:r>
            <w:r w:rsidR="00600B60" w:rsidRPr="00E8442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3B8BB2" w14:textId="77777777" w:rsidR="00600B60" w:rsidRPr="00E84424" w:rsidRDefault="00600B60" w:rsidP="00837424">
            <w:pPr>
              <w:pStyle w:val="BlockText"/>
              <w:ind w:left="0" w:right="0" w:firstLine="0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8442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ร้อยละของเงินกู้</w:t>
            </w:r>
          </w:p>
        </w:tc>
      </w:tr>
      <w:tr w:rsidR="00600B60" w:rsidRPr="00E84424" w14:paraId="0AC27601" w14:textId="77777777" w:rsidTr="00423FD2">
        <w:tc>
          <w:tcPr>
            <w:tcW w:w="3024" w:type="dxa"/>
          </w:tcPr>
          <w:p w14:paraId="5B693DF2" w14:textId="77777777" w:rsidR="00600B60" w:rsidRPr="00E84424" w:rsidRDefault="00600B60" w:rsidP="00837424">
            <w:pPr>
              <w:pStyle w:val="BlockText"/>
              <w:ind w:left="0" w:right="0" w:firstLine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84424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เงินกู้ที่มีอัตราดอกเบี้ยผันแปร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2F2F2" w:themeFill="background1" w:themeFillShade="F2"/>
            <w:vAlign w:val="bottom"/>
          </w:tcPr>
          <w:p w14:paraId="6F7A42A2" w14:textId="214C5B4F" w:rsidR="00600B60" w:rsidRPr="00E84424" w:rsidRDefault="00CF1017" w:rsidP="00837424">
            <w:pPr>
              <w:pStyle w:val="BlockText"/>
              <w:ind w:left="0" w:right="0" w:firstLine="0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1017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011941" w:rsidRPr="00E84424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CF1017">
              <w:rPr>
                <w:rFonts w:ascii="Browallia New" w:hAnsi="Browallia New" w:cs="Browallia New"/>
                <w:sz w:val="26"/>
                <w:szCs w:val="26"/>
                <w:lang w:val="en-GB"/>
              </w:rPr>
              <w:t>07</w:t>
            </w:r>
            <w:r w:rsidR="000B6D2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2F2F2" w:themeFill="background1" w:themeFillShade="F2"/>
            <w:vAlign w:val="bottom"/>
          </w:tcPr>
          <w:p w14:paraId="405B29E7" w14:textId="1D6E931B" w:rsidR="00600B60" w:rsidRPr="00E84424" w:rsidRDefault="000B6D22" w:rsidP="00837424">
            <w:pPr>
              <w:pStyle w:val="BlockText"/>
              <w:ind w:left="0" w:right="0" w:firstLine="0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04634FE0" w14:textId="3715C372" w:rsidR="00600B60" w:rsidRPr="00E84424" w:rsidRDefault="00CF1017" w:rsidP="00837424">
            <w:pPr>
              <w:pStyle w:val="BlockText"/>
              <w:ind w:left="0" w:right="0" w:firstLine="0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1017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011941" w:rsidRPr="00E84424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CF1017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</w:p>
        </w:tc>
        <w:tc>
          <w:tcPr>
            <w:tcW w:w="1541" w:type="dxa"/>
            <w:tcBorders>
              <w:top w:val="single" w:sz="4" w:space="0" w:color="auto"/>
            </w:tcBorders>
            <w:vAlign w:val="bottom"/>
          </w:tcPr>
          <w:p w14:paraId="70FBE664" w14:textId="745775F6" w:rsidR="00600B60" w:rsidRPr="00E84424" w:rsidRDefault="000B6D22" w:rsidP="00837424">
            <w:pPr>
              <w:pStyle w:val="BlockText"/>
              <w:ind w:left="0" w:right="0" w:firstLine="0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13</w:t>
            </w:r>
          </w:p>
        </w:tc>
      </w:tr>
      <w:tr w:rsidR="00600B60" w:rsidRPr="00E84424" w14:paraId="2E3F67EE" w14:textId="77777777" w:rsidTr="00423FD2">
        <w:tc>
          <w:tcPr>
            <w:tcW w:w="3024" w:type="dxa"/>
          </w:tcPr>
          <w:p w14:paraId="6135B896" w14:textId="77777777" w:rsidR="00600B60" w:rsidRPr="00E84424" w:rsidRDefault="00600B60" w:rsidP="00837424">
            <w:pPr>
              <w:pStyle w:val="BlockText"/>
              <w:ind w:left="0" w:right="0" w:firstLine="17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bottom"/>
          </w:tcPr>
          <w:p w14:paraId="64F7437B" w14:textId="0076C6B4" w:rsidR="00600B60" w:rsidRPr="00E84424" w:rsidRDefault="00CF1017" w:rsidP="00837424">
            <w:pPr>
              <w:pStyle w:val="BlockText"/>
              <w:ind w:left="0" w:right="0" w:firstLine="0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1017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011941" w:rsidRPr="00E84424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CF1017">
              <w:rPr>
                <w:rFonts w:ascii="Browallia New" w:hAnsi="Browallia New" w:cs="Browallia New"/>
                <w:sz w:val="26"/>
                <w:szCs w:val="26"/>
                <w:lang w:val="en-GB"/>
              </w:rPr>
              <w:t>07</w:t>
            </w:r>
            <w:r w:rsidR="000B6D2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bottom"/>
          </w:tcPr>
          <w:p w14:paraId="7CE4C296" w14:textId="1AB4C81F" w:rsidR="00600B60" w:rsidRPr="00E84424" w:rsidRDefault="000B6D22" w:rsidP="00837424">
            <w:pPr>
              <w:pStyle w:val="BlockText"/>
              <w:ind w:left="0" w:right="0" w:firstLine="0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09ECD3" w14:textId="6C442943" w:rsidR="00600B60" w:rsidRPr="00E84424" w:rsidRDefault="00CF1017" w:rsidP="00837424">
            <w:pPr>
              <w:pStyle w:val="BlockText"/>
              <w:ind w:left="0" w:right="0" w:firstLine="0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1017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011941" w:rsidRPr="00E84424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CF1017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</w:p>
        </w:tc>
        <w:tc>
          <w:tcPr>
            <w:tcW w:w="15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CF5010" w14:textId="1EB90FF8" w:rsidR="00600B60" w:rsidRPr="00E84424" w:rsidRDefault="000B6D22" w:rsidP="00837424">
            <w:pPr>
              <w:pStyle w:val="BlockText"/>
              <w:ind w:left="0" w:right="0" w:firstLine="0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13</w:t>
            </w:r>
          </w:p>
        </w:tc>
      </w:tr>
      <w:bookmarkEnd w:id="67"/>
    </w:tbl>
    <w:p w14:paraId="6970B077" w14:textId="4B5101C4" w:rsidR="00600B60" w:rsidRPr="00E84424" w:rsidRDefault="00600B60" w:rsidP="00423F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501E274" w14:textId="0C70FBF9" w:rsidR="00600B60" w:rsidRPr="00E84424" w:rsidRDefault="00600B60" w:rsidP="00423FD2">
      <w:pPr>
        <w:tabs>
          <w:tab w:val="clear" w:pos="907"/>
          <w:tab w:val="left" w:pos="993"/>
        </w:tabs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E84424">
        <w:rPr>
          <w:rFonts w:ascii="Browallia New" w:hAnsi="Browallia New" w:cs="Browallia New"/>
          <w:sz w:val="26"/>
          <w:szCs w:val="26"/>
          <w:cs/>
        </w:rPr>
        <w:t>ร้อยละของเงินกู้ยืมแสดงถึงสัดส่วนของเงินกู้ยืมที่มีอัตราดอกเบี้ยผันแปรต่อจำนวนเงินกู้ยืมทั้งหมด การวิเคราะห์ตาม</w:t>
      </w:r>
      <w:r w:rsidR="004A5BB0" w:rsidRPr="00E84424">
        <w:rPr>
          <w:rFonts w:ascii="Browallia New" w:hAnsi="Browallia New" w:cs="Browallia New"/>
          <w:sz w:val="26"/>
          <w:szCs w:val="26"/>
        </w:rPr>
        <w:t xml:space="preserve"> </w:t>
      </w:r>
      <w:r w:rsidRPr="00E84424">
        <w:rPr>
          <w:rFonts w:ascii="Browallia New" w:hAnsi="Browallia New" w:cs="Browallia New"/>
          <w:sz w:val="26"/>
          <w:szCs w:val="26"/>
          <w:cs/>
        </w:rPr>
        <w:t>วันครบกำหนดได้แสดงไว้ในหมายเหตุ</w:t>
      </w:r>
      <w:r w:rsidR="004A5BB0" w:rsidRPr="00E84424">
        <w:rPr>
          <w:rFonts w:ascii="Browallia New" w:hAnsi="Browallia New" w:cs="Browallia New"/>
          <w:sz w:val="26"/>
          <w:szCs w:val="26"/>
          <w:cs/>
        </w:rPr>
        <w:t>ฯ ข้อ</w:t>
      </w:r>
      <w:r w:rsidRPr="00E84424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CF1017" w:rsidRPr="00CF1017">
        <w:rPr>
          <w:rFonts w:ascii="Browallia New" w:hAnsi="Browallia New" w:cs="Browallia New"/>
          <w:sz w:val="26"/>
          <w:szCs w:val="26"/>
          <w:lang w:val="en-GB"/>
        </w:rPr>
        <w:t>7</w:t>
      </w:r>
      <w:r w:rsidRPr="00E84424">
        <w:rPr>
          <w:rFonts w:ascii="Browallia New" w:hAnsi="Browallia New" w:cs="Browallia New"/>
          <w:sz w:val="26"/>
          <w:szCs w:val="26"/>
          <w:rtl/>
          <w:cs/>
        </w:rPr>
        <w:t>.</w:t>
      </w:r>
      <w:r w:rsidR="00CF1017" w:rsidRPr="00CF1017">
        <w:rPr>
          <w:rFonts w:ascii="Browallia New" w:hAnsi="Browallia New" w:cs="Browallia New"/>
          <w:sz w:val="26"/>
          <w:szCs w:val="26"/>
          <w:lang w:val="en-GB"/>
        </w:rPr>
        <w:t>1</w:t>
      </w:r>
      <w:r w:rsidRPr="00E84424">
        <w:rPr>
          <w:rFonts w:ascii="Browallia New" w:hAnsi="Browallia New" w:cs="Browallia New"/>
          <w:sz w:val="26"/>
          <w:szCs w:val="26"/>
          <w:rtl/>
          <w:cs/>
        </w:rPr>
        <w:t>.</w:t>
      </w:r>
      <w:r w:rsidR="00CF1017" w:rsidRPr="00CF1017">
        <w:rPr>
          <w:rFonts w:ascii="Browallia New" w:hAnsi="Browallia New" w:cs="Browallia New"/>
          <w:sz w:val="26"/>
          <w:szCs w:val="26"/>
          <w:lang w:val="en-GB"/>
        </w:rPr>
        <w:t>3</w:t>
      </w:r>
    </w:p>
    <w:p w14:paraId="7DBD979D" w14:textId="3CA64D0C" w:rsidR="00600B60" w:rsidRDefault="00600B60" w:rsidP="00423F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52E6A8CA" w14:textId="0664B180" w:rsidR="000B6D22" w:rsidRPr="000B6D22" w:rsidRDefault="000B6D22" w:rsidP="00423F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>
        <w:rPr>
          <w:rFonts w:ascii="Browallia New" w:hAnsi="Browallia New" w:cs="Browallia New" w:hint="cs"/>
          <w:sz w:val="26"/>
          <w:szCs w:val="26"/>
          <w:cs/>
          <w:lang w:val="en-GB"/>
        </w:rPr>
        <w:t>บริษัทมีความเสี่ยง</w:t>
      </w:r>
      <w:r w:rsidR="006B7980">
        <w:rPr>
          <w:rFonts w:ascii="Browallia New" w:hAnsi="Browallia New" w:cs="Browallia New" w:hint="cs"/>
          <w:sz w:val="26"/>
          <w:szCs w:val="26"/>
          <w:cs/>
          <w:lang w:val="en-GB"/>
        </w:rPr>
        <w:t>ต่ำ</w:t>
      </w:r>
      <w:r w:rsidR="00F861A8">
        <w:rPr>
          <w:rFonts w:ascii="Browallia New" w:hAnsi="Browallia New" w:cs="Browallia New" w:hint="cs"/>
          <w:sz w:val="26"/>
          <w:szCs w:val="26"/>
          <w:cs/>
          <w:lang w:val="en-GB"/>
        </w:rPr>
        <w:t>จากการเปลี่ยนแปลงอัตราดอกเบี้ย เนื่องจากเงินกู้ยืมของบริษัทเป็นเงินกู้ยืมที่มีอัตราดอกเบี้ยคงที่</w:t>
      </w:r>
      <w:r w:rsidR="006B7980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ทั้งนี้ความอ่อนไหวต่อการเพิ่มขึ้นหรือลดลงในค่าใช้จ่ายดอกเบี้ยจากเงินกู้ยืมซึ่งเป็นผลจากการเปลี่ยนแปลงในอัตราดอกเบี้ยไม่มีผลกระทบอย่างเป็นสาระสำคัญต่องบการเงินเฉพาะกิจการ</w:t>
      </w:r>
    </w:p>
    <w:p w14:paraId="19B224ED" w14:textId="5FFA3199" w:rsidR="006B7980" w:rsidRDefault="006B79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6"/>
          <w:szCs w:val="26"/>
          <w:cs/>
          <w:lang w:val="en-GB"/>
        </w:rPr>
      </w:pPr>
      <w:r>
        <w:rPr>
          <w:rFonts w:ascii="Browallia New" w:hAnsi="Browallia New" w:cs="Browallia New"/>
          <w:sz w:val="26"/>
          <w:szCs w:val="26"/>
          <w:cs/>
          <w:lang w:val="en-GB"/>
        </w:rPr>
        <w:br w:type="page"/>
      </w:r>
    </w:p>
    <w:p w14:paraId="1C4D99F8" w14:textId="77777777" w:rsidR="000B6D22" w:rsidRPr="00E84424" w:rsidRDefault="000B6D22" w:rsidP="00423F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86C828B" w14:textId="52FE9EF9" w:rsidR="00ED760F" w:rsidRPr="00E84424" w:rsidRDefault="00ED760F" w:rsidP="00423F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="Browallia New" w:hAnsi="Browallia New" w:cs="Browallia New"/>
          <w:i/>
          <w:iCs/>
          <w:sz w:val="26"/>
          <w:szCs w:val="26"/>
        </w:rPr>
      </w:pPr>
      <w:r w:rsidRPr="00E84424">
        <w:rPr>
          <w:rFonts w:ascii="Browallia New" w:hAnsi="Browallia New" w:cs="Browallia New"/>
          <w:i/>
          <w:iCs/>
          <w:sz w:val="26"/>
          <w:szCs w:val="26"/>
          <w:cs/>
        </w:rPr>
        <w:t>เครื่องมือทางการเงินที่กลุ่มกิจการใช้เพื่อบริหารความเสี่ยง</w:t>
      </w:r>
    </w:p>
    <w:p w14:paraId="35D8E843" w14:textId="77777777" w:rsidR="00ED760F" w:rsidRPr="00E84424" w:rsidRDefault="00ED760F" w:rsidP="00423FD2">
      <w:pPr>
        <w:tabs>
          <w:tab w:val="left" w:pos="720"/>
        </w:tabs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5D531D0B" w14:textId="1D771254" w:rsidR="00ED760F" w:rsidRPr="00E84424" w:rsidRDefault="00ED760F" w:rsidP="00423FD2">
      <w:pPr>
        <w:tabs>
          <w:tab w:val="left" w:pos="720"/>
        </w:tabs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E84424">
        <w:rPr>
          <w:rFonts w:ascii="Browallia New" w:hAnsi="Browallia New" w:cs="Browallia New"/>
          <w:sz w:val="26"/>
          <w:szCs w:val="26"/>
          <w:cs/>
        </w:rPr>
        <w:t xml:space="preserve">กลุ่มกิจการเข้าทำสัญญาแลกเปลี่ยนอัตราดอกเบี้ยโดยครอบคลุมร้อยละ </w:t>
      </w:r>
      <w:r w:rsidR="00960500">
        <w:rPr>
          <w:rFonts w:ascii="Browallia New" w:hAnsi="Browallia New" w:cs="Browallia New"/>
          <w:sz w:val="26"/>
          <w:szCs w:val="26"/>
          <w:lang w:val="en-GB"/>
        </w:rPr>
        <w:t>44</w:t>
      </w:r>
      <w:r w:rsidRPr="00E84424">
        <w:rPr>
          <w:rFonts w:ascii="Browallia New" w:hAnsi="Browallia New" w:cs="Browallia New"/>
          <w:sz w:val="26"/>
          <w:szCs w:val="26"/>
          <w:lang w:val="en-GB"/>
        </w:rPr>
        <w:t xml:space="preserve"> (</w:t>
      </w:r>
      <w:r w:rsidRPr="00E84424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CF1017" w:rsidRPr="00CF1017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E84424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E84424">
        <w:rPr>
          <w:rFonts w:ascii="Browallia New" w:hAnsi="Browallia New" w:cs="Browallia New"/>
          <w:sz w:val="26"/>
          <w:szCs w:val="26"/>
          <w:cs/>
        </w:rPr>
        <w:t xml:space="preserve">ร้อยละ </w:t>
      </w:r>
      <w:r w:rsidR="00960500">
        <w:rPr>
          <w:rFonts w:ascii="Browallia New" w:hAnsi="Browallia New" w:cs="Browallia New"/>
          <w:sz w:val="26"/>
          <w:szCs w:val="26"/>
          <w:lang w:val="en-GB"/>
        </w:rPr>
        <w:t>40</w:t>
      </w:r>
      <w:r w:rsidRPr="00E84424">
        <w:rPr>
          <w:rFonts w:ascii="Browallia New" w:hAnsi="Browallia New" w:cs="Browallia New"/>
          <w:sz w:val="26"/>
          <w:szCs w:val="26"/>
          <w:lang w:val="en-GB"/>
        </w:rPr>
        <w:t xml:space="preserve">) </w:t>
      </w:r>
      <w:r w:rsidRPr="00E84424">
        <w:rPr>
          <w:rFonts w:ascii="Browallia New" w:hAnsi="Browallia New" w:cs="Browallia New"/>
          <w:sz w:val="26"/>
          <w:szCs w:val="26"/>
          <w:cs/>
        </w:rPr>
        <w:t>ของเงินต้นของเงินกู้ยืมที่</w:t>
      </w:r>
      <w:r w:rsidR="009B0EA8">
        <w:rPr>
          <w:rFonts w:ascii="Browallia New" w:hAnsi="Browallia New" w:cs="Browallia New" w:hint="cs"/>
          <w:sz w:val="26"/>
          <w:szCs w:val="26"/>
          <w:cs/>
        </w:rPr>
        <w:t>มี</w:t>
      </w:r>
      <w:r w:rsidRPr="00E84424">
        <w:rPr>
          <w:rFonts w:ascii="Browallia New" w:hAnsi="Browallia New" w:cs="Browallia New"/>
          <w:sz w:val="26"/>
          <w:szCs w:val="26"/>
          <w:cs/>
        </w:rPr>
        <w:t>อัตราดอกเบี้ย</w:t>
      </w:r>
      <w:r w:rsidR="004A5BB0" w:rsidRPr="00E84424">
        <w:rPr>
          <w:rFonts w:ascii="Browallia New" w:hAnsi="Browallia New" w:cs="Browallia New"/>
          <w:sz w:val="26"/>
          <w:szCs w:val="26"/>
          <w:cs/>
        </w:rPr>
        <w:t xml:space="preserve">ผันแปร </w:t>
      </w:r>
      <w:r w:rsidRPr="00E84424">
        <w:rPr>
          <w:rFonts w:ascii="Browallia New" w:hAnsi="Browallia New" w:cs="Browallia New"/>
          <w:sz w:val="26"/>
          <w:szCs w:val="26"/>
          <w:cs/>
        </w:rPr>
        <w:t xml:space="preserve">โดยอัตราดอกเบี้ยคงที่ตามสัญญาแลกเปลี่ยนอัตราดอกเบี้ยมีอัตราร้อยละ </w:t>
      </w:r>
      <w:r w:rsidR="00CF1017" w:rsidRPr="00CF1017">
        <w:rPr>
          <w:rFonts w:ascii="Browallia New" w:hAnsi="Browallia New" w:cs="Browallia New"/>
          <w:sz w:val="26"/>
          <w:szCs w:val="26"/>
          <w:lang w:val="en-GB"/>
        </w:rPr>
        <w:t>4</w:t>
      </w:r>
      <w:r w:rsidR="00E32434" w:rsidRPr="00E84424">
        <w:rPr>
          <w:rFonts w:ascii="Browallia New" w:hAnsi="Browallia New" w:cs="Browallia New"/>
          <w:sz w:val="26"/>
          <w:szCs w:val="26"/>
          <w:lang w:val="en-GB"/>
        </w:rPr>
        <w:t>.</w:t>
      </w:r>
      <w:r w:rsidR="00CF1017" w:rsidRPr="00CF1017">
        <w:rPr>
          <w:rFonts w:ascii="Browallia New" w:hAnsi="Browallia New" w:cs="Browallia New"/>
          <w:sz w:val="26"/>
          <w:szCs w:val="26"/>
          <w:lang w:val="en-GB"/>
        </w:rPr>
        <w:t>21</w:t>
      </w:r>
      <w:r w:rsidRPr="00E84424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E84424">
        <w:rPr>
          <w:rFonts w:ascii="Browallia New" w:hAnsi="Browallia New" w:cs="Browallia New"/>
          <w:sz w:val="26"/>
          <w:szCs w:val="26"/>
          <w:cs/>
        </w:rPr>
        <w:t>ถึง</w:t>
      </w:r>
      <w:r w:rsidR="00630573">
        <w:rPr>
          <w:rFonts w:ascii="Browallia New" w:hAnsi="Browallia New" w:cs="Browallia New" w:hint="cs"/>
          <w:sz w:val="26"/>
          <w:szCs w:val="26"/>
          <w:cs/>
        </w:rPr>
        <w:t>ร้อยละ</w:t>
      </w:r>
      <w:r w:rsidRPr="00E84424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CF1017" w:rsidRPr="00CF1017">
        <w:rPr>
          <w:rFonts w:ascii="Browallia New" w:hAnsi="Browallia New" w:cs="Browallia New"/>
          <w:sz w:val="26"/>
          <w:szCs w:val="26"/>
          <w:lang w:val="en-GB"/>
        </w:rPr>
        <w:t>4</w:t>
      </w:r>
      <w:r w:rsidR="00E32434" w:rsidRPr="00E84424">
        <w:rPr>
          <w:rFonts w:ascii="Browallia New" w:hAnsi="Browallia New" w:cs="Browallia New"/>
          <w:sz w:val="26"/>
          <w:szCs w:val="26"/>
          <w:lang w:val="en-GB"/>
        </w:rPr>
        <w:t>.</w:t>
      </w:r>
      <w:r w:rsidR="00CF1017" w:rsidRPr="00CF1017">
        <w:rPr>
          <w:rFonts w:ascii="Browallia New" w:hAnsi="Browallia New" w:cs="Browallia New"/>
          <w:sz w:val="26"/>
          <w:szCs w:val="26"/>
          <w:lang w:val="en-GB"/>
        </w:rPr>
        <w:t>42</w:t>
      </w:r>
      <w:r w:rsidRPr="00E84424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E84424">
        <w:rPr>
          <w:rFonts w:ascii="Browallia New" w:hAnsi="Browallia New" w:cs="Browallia New"/>
          <w:sz w:val="26"/>
          <w:szCs w:val="26"/>
          <w:cs/>
        </w:rPr>
        <w:t>(พ.ศ.</w:t>
      </w:r>
      <w:r w:rsidR="00C33840" w:rsidRPr="00E84424">
        <w:rPr>
          <w:rFonts w:ascii="Browallia New" w:hAnsi="Browallia New" w:cs="Browallia New"/>
          <w:sz w:val="26"/>
          <w:szCs w:val="26"/>
        </w:rPr>
        <w:t xml:space="preserve"> </w:t>
      </w:r>
      <w:r w:rsidR="00CF1017" w:rsidRPr="00CF1017">
        <w:rPr>
          <w:rFonts w:ascii="Browallia New" w:hAnsi="Browallia New" w:cs="Browallia New"/>
          <w:sz w:val="26"/>
          <w:szCs w:val="26"/>
          <w:lang w:val="en-GB"/>
        </w:rPr>
        <w:t>2562</w:t>
      </w:r>
      <w:r w:rsidR="00F714CD" w:rsidRPr="00E84424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E84424">
        <w:rPr>
          <w:rFonts w:ascii="Browallia New" w:hAnsi="Browallia New" w:cs="Browallia New"/>
          <w:sz w:val="26"/>
          <w:szCs w:val="26"/>
          <w:cs/>
        </w:rPr>
        <w:t xml:space="preserve">ร้อยละ </w:t>
      </w:r>
      <w:r w:rsidR="00CF1017" w:rsidRPr="00CF1017">
        <w:rPr>
          <w:rFonts w:ascii="Browallia New" w:hAnsi="Browallia New" w:cs="Browallia New"/>
          <w:sz w:val="26"/>
          <w:szCs w:val="26"/>
          <w:lang w:val="en-GB"/>
        </w:rPr>
        <w:t>4</w:t>
      </w:r>
      <w:r w:rsidR="00E32434" w:rsidRPr="00E84424">
        <w:rPr>
          <w:rFonts w:ascii="Browallia New" w:hAnsi="Browallia New" w:cs="Browallia New"/>
          <w:sz w:val="26"/>
          <w:szCs w:val="26"/>
          <w:lang w:val="en-GB"/>
        </w:rPr>
        <w:t>.</w:t>
      </w:r>
      <w:r w:rsidR="00CF1017" w:rsidRPr="00CF1017">
        <w:rPr>
          <w:rFonts w:ascii="Browallia New" w:hAnsi="Browallia New" w:cs="Browallia New"/>
          <w:sz w:val="26"/>
          <w:szCs w:val="26"/>
          <w:lang w:val="en-GB"/>
        </w:rPr>
        <w:t>21</w:t>
      </w:r>
      <w:r w:rsidRPr="00E84424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E84424">
        <w:rPr>
          <w:rFonts w:ascii="Browallia New" w:hAnsi="Browallia New" w:cs="Browallia New"/>
          <w:sz w:val="26"/>
          <w:szCs w:val="26"/>
          <w:cs/>
        </w:rPr>
        <w:t>ถึง</w:t>
      </w:r>
      <w:r w:rsidR="00630573">
        <w:rPr>
          <w:rFonts w:ascii="Browallia New" w:hAnsi="Browallia New" w:cs="Browallia New" w:hint="cs"/>
          <w:sz w:val="26"/>
          <w:szCs w:val="26"/>
          <w:cs/>
          <w:lang w:val="en-GB"/>
        </w:rPr>
        <w:t>ร้อยละ</w:t>
      </w:r>
      <w:r w:rsidRPr="00E84424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CF1017" w:rsidRPr="00CF1017">
        <w:rPr>
          <w:rFonts w:ascii="Browallia New" w:hAnsi="Browallia New" w:cs="Browallia New"/>
          <w:sz w:val="26"/>
          <w:szCs w:val="26"/>
          <w:lang w:val="en-GB"/>
        </w:rPr>
        <w:t>4</w:t>
      </w:r>
      <w:r w:rsidR="00E32434" w:rsidRPr="00E84424">
        <w:rPr>
          <w:rFonts w:ascii="Browallia New" w:hAnsi="Browallia New" w:cs="Browallia New"/>
          <w:sz w:val="26"/>
          <w:szCs w:val="26"/>
          <w:lang w:val="en-GB"/>
        </w:rPr>
        <w:t>.</w:t>
      </w:r>
      <w:r w:rsidR="00CF1017" w:rsidRPr="00CF1017">
        <w:rPr>
          <w:rFonts w:ascii="Browallia New" w:hAnsi="Browallia New" w:cs="Browallia New"/>
          <w:sz w:val="26"/>
          <w:szCs w:val="26"/>
          <w:lang w:val="en-GB"/>
        </w:rPr>
        <w:t>42</w:t>
      </w:r>
      <w:r w:rsidRPr="00E84424">
        <w:rPr>
          <w:rFonts w:ascii="Browallia New" w:hAnsi="Browallia New" w:cs="Browallia New"/>
          <w:sz w:val="26"/>
          <w:szCs w:val="26"/>
          <w:cs/>
        </w:rPr>
        <w:t>) ซึ่ง ณ วันสิ้นรอบระยะเวลารายงานมีอัตราดอกเบี้ย</w:t>
      </w:r>
      <w:r w:rsidR="00630573">
        <w:rPr>
          <w:rFonts w:ascii="Browallia New" w:hAnsi="Browallia New" w:cs="Browallia New"/>
          <w:sz w:val="26"/>
          <w:szCs w:val="26"/>
          <w:cs/>
        </w:rPr>
        <w:br/>
      </w:r>
      <w:r w:rsidR="005D15F4" w:rsidRPr="00E84424">
        <w:rPr>
          <w:rFonts w:ascii="Browallia New" w:hAnsi="Browallia New" w:cs="Browallia New"/>
          <w:sz w:val="26"/>
          <w:szCs w:val="26"/>
          <w:cs/>
        </w:rPr>
        <w:t>ผันแปรของเงินกู้ยืม</w:t>
      </w:r>
      <w:r w:rsidRPr="00E84424">
        <w:rPr>
          <w:rFonts w:ascii="Browallia New" w:hAnsi="Browallia New" w:cs="Browallia New"/>
          <w:sz w:val="26"/>
          <w:szCs w:val="26"/>
          <w:cs/>
        </w:rPr>
        <w:t>เท่ากับร้อยละ</w:t>
      </w:r>
      <w:r w:rsidR="00E32434" w:rsidRPr="00E84424">
        <w:rPr>
          <w:rFonts w:ascii="Browallia New" w:hAnsi="Browallia New" w:cs="Browallia New"/>
          <w:sz w:val="26"/>
          <w:szCs w:val="26"/>
        </w:rPr>
        <w:t xml:space="preserve"> </w:t>
      </w:r>
      <w:r w:rsidR="00CF1017" w:rsidRPr="00CF1017">
        <w:rPr>
          <w:rFonts w:ascii="Browallia New" w:hAnsi="Browallia New" w:cs="Browallia New"/>
          <w:sz w:val="26"/>
          <w:szCs w:val="26"/>
          <w:lang w:val="en-GB"/>
        </w:rPr>
        <w:t>2</w:t>
      </w:r>
      <w:r w:rsidR="00E32434" w:rsidRPr="00E84424">
        <w:rPr>
          <w:rFonts w:ascii="Browallia New" w:hAnsi="Browallia New" w:cs="Browallia New"/>
          <w:sz w:val="26"/>
          <w:szCs w:val="26"/>
        </w:rPr>
        <w:t>.</w:t>
      </w:r>
      <w:r w:rsidR="00CF1017" w:rsidRPr="00CF1017">
        <w:rPr>
          <w:rFonts w:ascii="Browallia New" w:hAnsi="Browallia New" w:cs="Browallia New"/>
          <w:sz w:val="26"/>
          <w:szCs w:val="26"/>
          <w:lang w:val="en-GB"/>
        </w:rPr>
        <w:t>09</w:t>
      </w:r>
      <w:r w:rsidRPr="00E84424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E84424">
        <w:rPr>
          <w:rFonts w:ascii="Browallia New" w:hAnsi="Browallia New" w:cs="Browallia New"/>
          <w:sz w:val="26"/>
          <w:szCs w:val="26"/>
          <w:cs/>
        </w:rPr>
        <w:t xml:space="preserve">(พ.ศ. </w:t>
      </w:r>
      <w:r w:rsidR="00CF1017" w:rsidRPr="00CF1017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E84424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E84424">
        <w:rPr>
          <w:rFonts w:ascii="Browallia New" w:hAnsi="Browallia New" w:cs="Browallia New"/>
          <w:sz w:val="26"/>
          <w:szCs w:val="26"/>
          <w:cs/>
        </w:rPr>
        <w:t xml:space="preserve">ร้อยละ </w:t>
      </w:r>
      <w:r w:rsidR="00CF1017" w:rsidRPr="00CF1017">
        <w:rPr>
          <w:rFonts w:ascii="Browallia New" w:hAnsi="Browallia New" w:cs="Browallia New"/>
          <w:sz w:val="26"/>
          <w:szCs w:val="26"/>
          <w:lang w:val="en-GB"/>
        </w:rPr>
        <w:t>3</w:t>
      </w:r>
      <w:r w:rsidR="00036B31" w:rsidRPr="00E84424">
        <w:rPr>
          <w:rFonts w:ascii="Browallia New" w:hAnsi="Browallia New" w:cs="Browallia New"/>
          <w:sz w:val="26"/>
          <w:szCs w:val="26"/>
          <w:lang w:val="en-GB"/>
        </w:rPr>
        <w:t>.</w:t>
      </w:r>
      <w:r w:rsidR="00CF1017" w:rsidRPr="00CF1017">
        <w:rPr>
          <w:rFonts w:ascii="Browallia New" w:hAnsi="Browallia New" w:cs="Browallia New"/>
          <w:sz w:val="26"/>
          <w:szCs w:val="26"/>
          <w:lang w:val="en-GB"/>
        </w:rPr>
        <w:t>0</w:t>
      </w:r>
      <w:r w:rsidRPr="00E84424">
        <w:rPr>
          <w:rFonts w:ascii="Browallia New" w:hAnsi="Browallia New" w:cs="Browallia New"/>
          <w:sz w:val="26"/>
          <w:szCs w:val="26"/>
          <w:cs/>
        </w:rPr>
        <w:t>)</w:t>
      </w:r>
    </w:p>
    <w:p w14:paraId="36B35050" w14:textId="77777777" w:rsidR="00ED760F" w:rsidRPr="00423FD2" w:rsidRDefault="00ED760F" w:rsidP="00423FD2">
      <w:pPr>
        <w:tabs>
          <w:tab w:val="left" w:pos="720"/>
        </w:tabs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5C82A513" w14:textId="1302D702" w:rsidR="00ED760F" w:rsidRPr="00423FD2" w:rsidRDefault="00ED760F" w:rsidP="00423FD2">
      <w:pPr>
        <w:tabs>
          <w:tab w:val="left" w:pos="720"/>
        </w:tabs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423FD2">
        <w:rPr>
          <w:rFonts w:ascii="Browallia New" w:hAnsi="Browallia New" w:cs="Browallia New"/>
          <w:sz w:val="26"/>
          <w:szCs w:val="26"/>
          <w:cs/>
        </w:rPr>
        <w:t xml:space="preserve">สัญญาแลกเปลี่ยนอัตราดอกเบี้ยจะมีการชำระยอดสุทธิของดอกเบี้ยค้างรับหรือค้างจ่ายทุก </w:t>
      </w:r>
      <w:r w:rsidR="00CF1017" w:rsidRPr="00CF1017">
        <w:rPr>
          <w:rFonts w:ascii="Browallia New" w:hAnsi="Browallia New" w:cs="Browallia New"/>
          <w:sz w:val="26"/>
          <w:szCs w:val="26"/>
          <w:lang w:val="en-GB"/>
        </w:rPr>
        <w:t>90</w:t>
      </w:r>
      <w:r w:rsidR="00E32434" w:rsidRPr="00423FD2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423FD2">
        <w:rPr>
          <w:rFonts w:ascii="Browallia New" w:hAnsi="Browallia New" w:cs="Browallia New"/>
          <w:sz w:val="26"/>
          <w:szCs w:val="26"/>
          <w:cs/>
        </w:rPr>
        <w:t>วัน ทั้งนี้ วันที่ถึงกำหนดชำระตามสัญญาแลกเปลี่ยนอัตราดอกเบี้ยเป็นวัน</w:t>
      </w:r>
      <w:r w:rsidR="00FB2B3C" w:rsidRPr="00423FD2">
        <w:rPr>
          <w:rFonts w:ascii="Browallia New" w:hAnsi="Browallia New" w:cs="Browallia New"/>
          <w:sz w:val="26"/>
          <w:szCs w:val="26"/>
          <w:cs/>
        </w:rPr>
        <w:t>ที่ใกล้เคียง</w:t>
      </w:r>
      <w:r w:rsidRPr="00423FD2">
        <w:rPr>
          <w:rFonts w:ascii="Browallia New" w:hAnsi="Browallia New" w:cs="Browallia New"/>
          <w:sz w:val="26"/>
          <w:szCs w:val="26"/>
          <w:cs/>
        </w:rPr>
        <w:t>กับวันที่ถึงกำหนดชำระของดอกเบี้ยเงินกู้</w:t>
      </w:r>
    </w:p>
    <w:p w14:paraId="6298F8F9" w14:textId="77777777" w:rsidR="00C93AB7" w:rsidRPr="00423FD2" w:rsidRDefault="00C93AB7" w:rsidP="00034A1C">
      <w:pPr>
        <w:tabs>
          <w:tab w:val="left" w:pos="720"/>
        </w:tabs>
        <w:spacing w:line="240" w:lineRule="auto"/>
        <w:ind w:left="1080"/>
        <w:jc w:val="thaiDistribute"/>
        <w:rPr>
          <w:rFonts w:ascii="Browallia New" w:hAnsi="Browallia New" w:cs="Browallia New"/>
          <w:i/>
          <w:iCs/>
          <w:sz w:val="20"/>
          <w:szCs w:val="20"/>
        </w:rPr>
      </w:pPr>
    </w:p>
    <w:p w14:paraId="79D7F1B6" w14:textId="59ADAF52" w:rsidR="00ED760F" w:rsidRPr="00423FD2" w:rsidRDefault="00ED760F" w:rsidP="00034A1C">
      <w:pPr>
        <w:tabs>
          <w:tab w:val="left" w:pos="720"/>
        </w:tabs>
        <w:spacing w:line="240" w:lineRule="auto"/>
        <w:ind w:left="1080"/>
        <w:jc w:val="thaiDistribute"/>
        <w:rPr>
          <w:rFonts w:ascii="Browallia New" w:hAnsi="Browallia New" w:cs="Browallia New"/>
          <w:i/>
          <w:iCs/>
          <w:sz w:val="26"/>
          <w:szCs w:val="26"/>
          <w:lang w:val="en-GB"/>
        </w:rPr>
      </w:pPr>
      <w:r w:rsidRPr="00423FD2">
        <w:rPr>
          <w:rFonts w:ascii="Browallia New" w:hAnsi="Browallia New" w:cs="Browallia New"/>
          <w:i/>
          <w:iCs/>
          <w:sz w:val="26"/>
          <w:szCs w:val="26"/>
          <w:cs/>
        </w:rPr>
        <w:t>ผลกระทบจากการบัญชีป้องกันความเสี่ยงต่อฐานะการเงินและผลการดำเนินงาน</w:t>
      </w:r>
    </w:p>
    <w:p w14:paraId="102A5941" w14:textId="77777777" w:rsidR="00ED760F" w:rsidRPr="00423FD2" w:rsidRDefault="00ED760F" w:rsidP="00034A1C">
      <w:pPr>
        <w:tabs>
          <w:tab w:val="left" w:pos="720"/>
        </w:tabs>
        <w:spacing w:line="240" w:lineRule="auto"/>
        <w:ind w:left="1080"/>
        <w:jc w:val="thaiDistribute"/>
        <w:rPr>
          <w:rFonts w:ascii="Browallia New" w:hAnsi="Browallia New" w:cs="Browallia New"/>
          <w:i/>
          <w:iCs/>
          <w:sz w:val="20"/>
          <w:szCs w:val="20"/>
          <w:cs/>
        </w:rPr>
      </w:pPr>
    </w:p>
    <w:p w14:paraId="5A5E1989" w14:textId="05847271" w:rsidR="00ED760F" w:rsidRPr="00423FD2" w:rsidRDefault="00ED760F" w:rsidP="00144759">
      <w:pPr>
        <w:tabs>
          <w:tab w:val="left" w:pos="720"/>
        </w:tabs>
        <w:spacing w:line="240" w:lineRule="auto"/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423FD2">
        <w:rPr>
          <w:rFonts w:ascii="Browallia New" w:hAnsi="Browallia New" w:cs="Browallia New"/>
          <w:spacing w:val="-2"/>
          <w:sz w:val="26"/>
          <w:szCs w:val="26"/>
          <w:cs/>
        </w:rPr>
        <w:t>ผลกระทบจากเครื่องมือป้องกันความเสี่ยงจากอัตราดอกเบี้ยต่อฐานะการเงินและผลการดำเนินงานของกลุ่มกิจการ</w:t>
      </w:r>
      <w:r w:rsidR="00144759" w:rsidRPr="00423FD2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423FD2">
        <w:rPr>
          <w:rFonts w:ascii="Browallia New" w:hAnsi="Browallia New" w:cs="Browallia New"/>
          <w:spacing w:val="-2"/>
          <w:sz w:val="26"/>
          <w:szCs w:val="26"/>
          <w:cs/>
        </w:rPr>
        <w:t>มีดังนี้</w:t>
      </w:r>
    </w:p>
    <w:p w14:paraId="67068CC9" w14:textId="77777777" w:rsidR="00ED760F" w:rsidRPr="00423FD2" w:rsidRDefault="00ED760F" w:rsidP="00034A1C">
      <w:pPr>
        <w:tabs>
          <w:tab w:val="left" w:pos="720"/>
        </w:tabs>
        <w:spacing w:line="240" w:lineRule="auto"/>
        <w:ind w:left="1080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tbl>
      <w:tblPr>
        <w:tblStyle w:val="TableGridLight"/>
        <w:tblW w:w="8491" w:type="dxa"/>
        <w:tblInd w:w="9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40"/>
        <w:gridCol w:w="2551"/>
      </w:tblGrid>
      <w:tr w:rsidR="004A5BB0" w:rsidRPr="00E84424" w14:paraId="48C828AB" w14:textId="77777777" w:rsidTr="00423FD2">
        <w:trPr>
          <w:tblHeader/>
        </w:trPr>
        <w:tc>
          <w:tcPr>
            <w:tcW w:w="5940" w:type="dxa"/>
          </w:tcPr>
          <w:p w14:paraId="0153EA11" w14:textId="77777777" w:rsidR="004A5BB0" w:rsidRPr="00E84424" w:rsidRDefault="004A5BB0" w:rsidP="00034A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3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14:paraId="7CD29EFE" w14:textId="77777777" w:rsidR="004A5BB0" w:rsidRPr="00E84424" w:rsidRDefault="004A5BB0" w:rsidP="004A5BB0">
            <w:pPr>
              <w:tabs>
                <w:tab w:val="left" w:pos="720"/>
              </w:tabs>
              <w:spacing w:line="240" w:lineRule="auto"/>
              <w:ind w:left="108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8442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4A5BB0" w:rsidRPr="00E84424" w14:paraId="6D733F48" w14:textId="77777777" w:rsidTr="00423FD2">
        <w:trPr>
          <w:tblHeader/>
        </w:trPr>
        <w:tc>
          <w:tcPr>
            <w:tcW w:w="5940" w:type="dxa"/>
          </w:tcPr>
          <w:p w14:paraId="41CCF8C8" w14:textId="77777777" w:rsidR="004A5BB0" w:rsidRPr="00E84424" w:rsidRDefault="004A5BB0" w:rsidP="00034A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3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14:paraId="6F70EBEB" w14:textId="76C2A5D7" w:rsidR="004A5BB0" w:rsidRPr="00E84424" w:rsidRDefault="004A5BB0" w:rsidP="00034A1C">
            <w:pPr>
              <w:tabs>
                <w:tab w:val="left" w:pos="720"/>
              </w:tabs>
              <w:spacing w:line="240" w:lineRule="auto"/>
              <w:ind w:right="-72" w:hanging="108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8442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F1017" w:rsidRPr="00CF101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  <w:p w14:paraId="5A17795A" w14:textId="09EDAAF1" w:rsidR="004A5BB0" w:rsidRPr="00E84424" w:rsidRDefault="004A5BB0" w:rsidP="00034A1C">
            <w:pPr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8442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4A5BB0" w:rsidRPr="00E84424" w14:paraId="5799E856" w14:textId="77777777" w:rsidTr="00423FD2">
        <w:tc>
          <w:tcPr>
            <w:tcW w:w="5940" w:type="dxa"/>
            <w:vAlign w:val="bottom"/>
          </w:tcPr>
          <w:p w14:paraId="794F9800" w14:textId="77777777" w:rsidR="004A5BB0" w:rsidRPr="00E84424" w:rsidRDefault="004A5BB0" w:rsidP="00034A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3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84424"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  <w:cs/>
              </w:rPr>
              <w:t>สัญญาแลกเปลี่ยนอัตราดอกเบี้ย</w:t>
            </w:r>
          </w:p>
        </w:tc>
        <w:tc>
          <w:tcPr>
            <w:tcW w:w="2551" w:type="dxa"/>
            <w:tcBorders>
              <w:top w:val="single" w:sz="4" w:space="0" w:color="auto"/>
            </w:tcBorders>
            <w:shd w:val="clear" w:color="auto" w:fill="FAFAFA"/>
          </w:tcPr>
          <w:p w14:paraId="7D873919" w14:textId="77777777" w:rsidR="004A5BB0" w:rsidRPr="00E84424" w:rsidRDefault="004A5BB0" w:rsidP="00034A1C">
            <w:pPr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A5BB0" w:rsidRPr="00E84424" w14:paraId="02B5E175" w14:textId="77777777" w:rsidTr="00423FD2">
        <w:tc>
          <w:tcPr>
            <w:tcW w:w="5940" w:type="dxa"/>
          </w:tcPr>
          <w:p w14:paraId="467300CF" w14:textId="37602F03" w:rsidR="004A5BB0" w:rsidRPr="00E84424" w:rsidRDefault="004A5BB0" w:rsidP="003103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3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84424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</w:t>
            </w:r>
            <w:r w:rsidR="00F00A40" w:rsidRPr="00E84424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144759" w:rsidRPr="00E84424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</w:t>
            </w:r>
            <w:r w:rsidR="00F00A40" w:rsidRPr="00E8442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551" w:type="dxa"/>
            <w:shd w:val="clear" w:color="auto" w:fill="FAFAFA"/>
          </w:tcPr>
          <w:p w14:paraId="44F2EFAC" w14:textId="11F05F16" w:rsidR="004A5BB0" w:rsidRPr="00E84424" w:rsidRDefault="00CF1017" w:rsidP="003103D6">
            <w:pPr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Times New Roman" w:hAnsi="Browallia New" w:cs="Browallia New"/>
                <w:sz w:val="26"/>
                <w:szCs w:val="26"/>
              </w:rPr>
              <w:t>535</w:t>
            </w:r>
          </w:p>
        </w:tc>
      </w:tr>
      <w:tr w:rsidR="004A5BB0" w:rsidRPr="00E84424" w14:paraId="54660ACF" w14:textId="77777777" w:rsidTr="00423FD2">
        <w:tc>
          <w:tcPr>
            <w:tcW w:w="5940" w:type="dxa"/>
          </w:tcPr>
          <w:p w14:paraId="1696F3D0" w14:textId="77777777" w:rsidR="004A5BB0" w:rsidRPr="00E84424" w:rsidRDefault="004A5BB0" w:rsidP="003103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3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84424">
              <w:rPr>
                <w:rFonts w:ascii="Browallia New" w:hAnsi="Browallia New" w:cs="Browallia New"/>
                <w:sz w:val="26"/>
                <w:szCs w:val="26"/>
                <w:cs/>
              </w:rPr>
              <w:t>จำนวนเงินตามสัญญา</w:t>
            </w:r>
          </w:p>
        </w:tc>
        <w:tc>
          <w:tcPr>
            <w:tcW w:w="2551" w:type="dxa"/>
            <w:shd w:val="clear" w:color="auto" w:fill="FAFAFA"/>
          </w:tcPr>
          <w:p w14:paraId="38142FC8" w14:textId="4DD173E5" w:rsidR="004A5BB0" w:rsidRPr="00E84424" w:rsidRDefault="00CF1017" w:rsidP="003103D6">
            <w:pPr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1017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4A5BB0" w:rsidRPr="00E8442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F1017">
              <w:rPr>
                <w:rFonts w:ascii="Browallia New" w:hAnsi="Browallia New" w:cs="Browallia New"/>
                <w:sz w:val="26"/>
                <w:szCs w:val="26"/>
              </w:rPr>
              <w:t>779</w:t>
            </w:r>
          </w:p>
        </w:tc>
      </w:tr>
      <w:tr w:rsidR="004A5BB0" w:rsidRPr="00E84424" w14:paraId="19A94FFD" w14:textId="77777777" w:rsidTr="00423FD2">
        <w:tc>
          <w:tcPr>
            <w:tcW w:w="5940" w:type="dxa"/>
          </w:tcPr>
          <w:p w14:paraId="69B980BC" w14:textId="77777777" w:rsidR="004A5BB0" w:rsidRPr="00E84424" w:rsidRDefault="004A5BB0" w:rsidP="003103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3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84424">
              <w:rPr>
                <w:rFonts w:ascii="Browallia New" w:hAnsi="Browallia New" w:cs="Browallia New"/>
                <w:sz w:val="26"/>
                <w:szCs w:val="26"/>
                <w:cs/>
              </w:rPr>
              <w:t>วันครบกำหนด</w:t>
            </w:r>
          </w:p>
        </w:tc>
        <w:tc>
          <w:tcPr>
            <w:tcW w:w="2551" w:type="dxa"/>
            <w:shd w:val="clear" w:color="auto" w:fill="FAFAFA"/>
          </w:tcPr>
          <w:p w14:paraId="0C8CAED3" w14:textId="3E8655F2" w:rsidR="004A5BB0" w:rsidRPr="00E84424" w:rsidRDefault="004A5BB0" w:rsidP="003103D6">
            <w:pPr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442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มีนาคม พ.ศ. </w:t>
            </w:r>
            <w:r w:rsidR="00CF1017" w:rsidRPr="00CF1017">
              <w:rPr>
                <w:rFonts w:ascii="Browallia New" w:hAnsi="Browallia New" w:cs="Browallia New"/>
                <w:sz w:val="26"/>
                <w:szCs w:val="26"/>
              </w:rPr>
              <w:t>2571</w:t>
            </w:r>
          </w:p>
        </w:tc>
      </w:tr>
      <w:tr w:rsidR="004A5BB0" w:rsidRPr="00E84424" w14:paraId="37BB2589" w14:textId="77777777" w:rsidTr="00423FD2">
        <w:tc>
          <w:tcPr>
            <w:tcW w:w="5940" w:type="dxa"/>
          </w:tcPr>
          <w:p w14:paraId="0F6E5064" w14:textId="77777777" w:rsidR="004A5BB0" w:rsidRPr="00E84424" w:rsidRDefault="004A5BB0" w:rsidP="003103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3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8442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ค่าอัตราป้องกันความเสี่ยง </w:t>
            </w:r>
            <w:r w:rsidRPr="00E84424">
              <w:rPr>
                <w:rFonts w:ascii="Browallia New" w:hAnsi="Browallia New" w:cs="Browallia New"/>
                <w:sz w:val="26"/>
                <w:szCs w:val="26"/>
              </w:rPr>
              <w:t>(Hedge ratio)</w:t>
            </w:r>
          </w:p>
        </w:tc>
        <w:tc>
          <w:tcPr>
            <w:tcW w:w="2551" w:type="dxa"/>
            <w:shd w:val="clear" w:color="auto" w:fill="FAFAFA"/>
          </w:tcPr>
          <w:p w14:paraId="160EB7A4" w14:textId="0BA64E85" w:rsidR="004A5BB0" w:rsidRPr="00E84424" w:rsidRDefault="00CF1017" w:rsidP="003103D6">
            <w:pPr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proofErr w:type="gramStart"/>
            <w:r w:rsidRPr="00CF101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A5BB0" w:rsidRPr="00E84424">
              <w:rPr>
                <w:rFonts w:ascii="Browallia New" w:hAnsi="Browallia New" w:cs="Browallia New"/>
                <w:sz w:val="26"/>
                <w:szCs w:val="26"/>
              </w:rPr>
              <w:t xml:space="preserve"> :</w:t>
            </w:r>
            <w:proofErr w:type="gramEnd"/>
            <w:r w:rsidR="004A5BB0" w:rsidRPr="00E8442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CF1017">
              <w:rPr>
                <w:rFonts w:ascii="Browallia New" w:hAnsi="Browallia New" w:cs="Browallia New"/>
                <w:sz w:val="26"/>
                <w:szCs w:val="26"/>
              </w:rPr>
              <w:t>1</w:t>
            </w:r>
          </w:p>
        </w:tc>
      </w:tr>
      <w:tr w:rsidR="004A5BB0" w:rsidRPr="00E84424" w14:paraId="7E46CA56" w14:textId="77777777" w:rsidTr="00423FD2">
        <w:tc>
          <w:tcPr>
            <w:tcW w:w="5940" w:type="dxa"/>
          </w:tcPr>
          <w:p w14:paraId="11CB10B1" w14:textId="77777777" w:rsidR="004A5BB0" w:rsidRPr="00E84424" w:rsidRDefault="004A5BB0" w:rsidP="003103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3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84424">
              <w:rPr>
                <w:rFonts w:ascii="Browallia New" w:hAnsi="Browallia New" w:cs="Browallia New"/>
                <w:sz w:val="26"/>
                <w:szCs w:val="26"/>
                <w:cs/>
              </w:rPr>
              <w:t>อัตราดอกเบี้ยที่ป้องกันความเสี่ยงถัวเฉลี่ยถ่วงน้ำหนักสำหรับปี</w:t>
            </w:r>
          </w:p>
        </w:tc>
        <w:tc>
          <w:tcPr>
            <w:tcW w:w="2551" w:type="dxa"/>
            <w:shd w:val="clear" w:color="auto" w:fill="FAFAFA"/>
          </w:tcPr>
          <w:p w14:paraId="364C0E6C" w14:textId="26CEDC1E" w:rsidR="004A5BB0" w:rsidRPr="00E84424" w:rsidRDefault="004A5BB0" w:rsidP="003103D6">
            <w:pPr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442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CF1017" w:rsidRPr="00CF1017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E8442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CF1017" w:rsidRPr="00CF1017">
              <w:rPr>
                <w:rFonts w:ascii="Browallia New" w:hAnsi="Browallia New" w:cs="Browallia New"/>
                <w:sz w:val="26"/>
                <w:szCs w:val="26"/>
              </w:rPr>
              <w:t>34</w:t>
            </w:r>
          </w:p>
        </w:tc>
      </w:tr>
    </w:tbl>
    <w:p w14:paraId="7CCD510E" w14:textId="22638757" w:rsidR="004A5BB0" w:rsidRPr="00423FD2" w:rsidRDefault="004A5BB0" w:rsidP="00ED760F">
      <w:pPr>
        <w:tabs>
          <w:tab w:val="left" w:pos="720"/>
        </w:tabs>
        <w:spacing w:line="240" w:lineRule="auto"/>
        <w:ind w:left="1080"/>
        <w:jc w:val="thaiDistribute"/>
        <w:rPr>
          <w:rFonts w:ascii="Browallia New" w:hAnsi="Browallia New" w:cs="Browallia New"/>
          <w:sz w:val="20"/>
          <w:szCs w:val="20"/>
          <w:cs/>
          <w:lang w:val="en-GB"/>
        </w:rPr>
      </w:pPr>
    </w:p>
    <w:p w14:paraId="4073A382" w14:textId="77777777" w:rsidR="00C455A6" w:rsidRPr="00E84424" w:rsidRDefault="00C455A6" w:rsidP="00034A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both"/>
        <w:rPr>
          <w:rFonts w:ascii="Browallia New" w:hAnsi="Browallia New" w:cs="Browallia New"/>
          <w:i/>
          <w:iCs/>
          <w:color w:val="000000"/>
          <w:sz w:val="26"/>
          <w:szCs w:val="26"/>
          <w:cs/>
          <w:lang w:val="en-GB"/>
        </w:rPr>
      </w:pPr>
      <w:bookmarkStart w:id="68" w:name="_Hlk53147286"/>
      <w:r w:rsidRPr="00E84424">
        <w:rPr>
          <w:rFonts w:ascii="Browallia New" w:hAnsi="Browallia New" w:cs="Browallia New"/>
          <w:i/>
          <w:iCs/>
          <w:color w:val="000000"/>
          <w:sz w:val="26"/>
          <w:szCs w:val="26"/>
          <w:cs/>
          <w:lang w:val="en-GB"/>
        </w:rPr>
        <w:t>การวิเคราะห์ความอ่อนไหว</w:t>
      </w:r>
    </w:p>
    <w:p w14:paraId="2F549A74" w14:textId="77777777" w:rsidR="00C455A6" w:rsidRPr="00423FD2" w:rsidRDefault="00C455A6" w:rsidP="00034A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="Browallia New" w:hAnsi="Browallia New" w:cs="Browallia New"/>
          <w:i/>
          <w:iCs/>
          <w:color w:val="000000"/>
          <w:sz w:val="20"/>
          <w:szCs w:val="20"/>
          <w:cs/>
          <w:lang w:val="en-GB"/>
        </w:rPr>
      </w:pPr>
    </w:p>
    <w:p w14:paraId="5BB62104" w14:textId="6270D4AA" w:rsidR="00C455A6" w:rsidRPr="00E84424" w:rsidRDefault="00C455A6" w:rsidP="00034A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="Browallia New" w:hAnsi="Browallia New" w:cs="Browallia New"/>
          <w:color w:val="0070C0"/>
          <w:spacing w:val="-2"/>
          <w:sz w:val="26"/>
          <w:szCs w:val="26"/>
          <w:lang w:val="en-GB"/>
        </w:rPr>
      </w:pPr>
      <w:r w:rsidRPr="00E84424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รายการกำไรหรือขาดทุนจะมีความอ่อนไหวต่อการเพิ่มขึ้นหรือลดลงในค่าใช้จ่ายดอกเบี้ยจากเงินกู้ยืม ซึ่งเป็นผลมาจากการเปลี่ยนแปลงในอัตราดอกเบี้ย องค์ประกอบอื่นในส่วนของเจ้าของจะเปลี่ยนแปลงไปซึ่งเป็นผลมาจากการเพิ่มขึ้นหรือลดลงในมูลค่ายุติธรรมของการป้องกันความเสี่ยงด้านกระแสเงินสดของเงินกู้ยืม</w:t>
      </w:r>
    </w:p>
    <w:p w14:paraId="751D7E3A" w14:textId="77777777" w:rsidR="00C455A6" w:rsidRPr="00423FD2" w:rsidRDefault="00C455A6" w:rsidP="00034A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both"/>
        <w:rPr>
          <w:rFonts w:ascii="Browallia New" w:hAnsi="Browallia New" w:cs="Browallia New"/>
          <w:sz w:val="20"/>
          <w:szCs w:val="20"/>
          <w:lang w:val="en-GB"/>
        </w:rPr>
      </w:pPr>
    </w:p>
    <w:tbl>
      <w:tblPr>
        <w:tblStyle w:val="TableGridLight2"/>
        <w:tblW w:w="4475" w:type="pct"/>
        <w:tblInd w:w="9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11"/>
        <w:gridCol w:w="2127"/>
        <w:gridCol w:w="2230"/>
      </w:tblGrid>
      <w:tr w:rsidR="00C93AB7" w:rsidRPr="00E84424" w14:paraId="16BE4AC8" w14:textId="77777777" w:rsidTr="004A5BB0">
        <w:tc>
          <w:tcPr>
            <w:tcW w:w="2427" w:type="pct"/>
          </w:tcPr>
          <w:p w14:paraId="078066DE" w14:textId="77777777" w:rsidR="00C93AB7" w:rsidRPr="00E84424" w:rsidRDefault="00C93AB7" w:rsidP="00034A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73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35E4ED2" w14:textId="62C71D6B" w:rsidR="00C93AB7" w:rsidRPr="00E84424" w:rsidRDefault="00C93AB7" w:rsidP="00C45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8442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C93AB7" w:rsidRPr="00E84424" w14:paraId="3EDFA1FD" w14:textId="77777777" w:rsidTr="004A5BB0">
        <w:tc>
          <w:tcPr>
            <w:tcW w:w="2427" w:type="pct"/>
          </w:tcPr>
          <w:p w14:paraId="1D47A390" w14:textId="77777777" w:rsidR="00C93AB7" w:rsidRPr="00E84424" w:rsidRDefault="00C93AB7" w:rsidP="00C93A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56" w:type="pct"/>
            <w:tcBorders>
              <w:top w:val="single" w:sz="4" w:space="0" w:color="auto"/>
              <w:bottom w:val="single" w:sz="4" w:space="0" w:color="auto"/>
            </w:tcBorders>
          </w:tcPr>
          <w:p w14:paraId="161357C9" w14:textId="77777777" w:rsidR="00C93AB7" w:rsidRPr="00E84424" w:rsidRDefault="00C93AB7" w:rsidP="00C93A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6023E014" w14:textId="4909BFE4" w:rsidR="00C93AB7" w:rsidRPr="00E84424" w:rsidRDefault="00C93AB7" w:rsidP="00C93A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8442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ผลกระทบต่อกำไรสุทธิ</w:t>
            </w:r>
          </w:p>
        </w:tc>
        <w:tc>
          <w:tcPr>
            <w:tcW w:w="1317" w:type="pct"/>
            <w:tcBorders>
              <w:top w:val="single" w:sz="4" w:space="0" w:color="auto"/>
              <w:bottom w:val="single" w:sz="4" w:space="0" w:color="auto"/>
            </w:tcBorders>
          </w:tcPr>
          <w:p w14:paraId="6EDB2B31" w14:textId="77777777" w:rsidR="00C93AB7" w:rsidRPr="00E84424" w:rsidRDefault="00C93AB7" w:rsidP="00C93A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8442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ผลกระทบต่อองค์ประกอบอื่นในส่วนของเจ้าของ</w:t>
            </w:r>
          </w:p>
        </w:tc>
      </w:tr>
      <w:tr w:rsidR="00C93AB7" w:rsidRPr="00E84424" w14:paraId="0D17549C" w14:textId="77777777" w:rsidTr="004A5BB0">
        <w:tc>
          <w:tcPr>
            <w:tcW w:w="2427" w:type="pct"/>
          </w:tcPr>
          <w:p w14:paraId="245641BA" w14:textId="77777777" w:rsidR="00C93AB7" w:rsidRPr="00E84424" w:rsidRDefault="00C93AB7" w:rsidP="00C93A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56" w:type="pct"/>
            <w:tcBorders>
              <w:top w:val="single" w:sz="4" w:space="0" w:color="auto"/>
              <w:bottom w:val="single" w:sz="4" w:space="0" w:color="auto"/>
            </w:tcBorders>
          </w:tcPr>
          <w:p w14:paraId="1C2435BE" w14:textId="3C8C23B1" w:rsidR="00C93AB7" w:rsidRPr="00E84424" w:rsidRDefault="00C93AB7" w:rsidP="00C93A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8442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F1017" w:rsidRPr="00CF101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  <w:p w14:paraId="342E8434" w14:textId="477ED02B" w:rsidR="00C93AB7" w:rsidRPr="00E84424" w:rsidRDefault="00C93AB7" w:rsidP="00C93A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8442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17" w:type="pct"/>
            <w:tcBorders>
              <w:top w:val="single" w:sz="4" w:space="0" w:color="auto"/>
              <w:bottom w:val="single" w:sz="4" w:space="0" w:color="auto"/>
            </w:tcBorders>
          </w:tcPr>
          <w:p w14:paraId="48744C8A" w14:textId="6B764928" w:rsidR="00C93AB7" w:rsidRPr="00E84424" w:rsidRDefault="00C93AB7" w:rsidP="00C93A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8442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F1017" w:rsidRPr="00CF101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  <w:p w14:paraId="30A91D01" w14:textId="75919A0F" w:rsidR="00C93AB7" w:rsidRPr="00E84424" w:rsidRDefault="00C93AB7" w:rsidP="00C93A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8442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C93AB7" w:rsidRPr="00E84424" w14:paraId="4EAA750B" w14:textId="77777777" w:rsidTr="004A5BB0">
        <w:tc>
          <w:tcPr>
            <w:tcW w:w="2427" w:type="pct"/>
          </w:tcPr>
          <w:p w14:paraId="53159EAA" w14:textId="6FDDD858" w:rsidR="00C93AB7" w:rsidRPr="00E84424" w:rsidRDefault="00C93AB7" w:rsidP="00C93A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 New" w:hAnsi="Browallia New" w:cs="Browallia New"/>
                <w:spacing w:val="-8"/>
                <w:sz w:val="26"/>
                <w:szCs w:val="26"/>
              </w:rPr>
            </w:pPr>
            <w:r w:rsidRPr="00E84424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 xml:space="preserve">อัตราดอกเบี้ย - เพิ่มขึ้นร้อยละ </w:t>
            </w:r>
            <w:r w:rsidR="00CF1017" w:rsidRPr="00CF1017">
              <w:rPr>
                <w:rFonts w:ascii="Browallia New" w:hAnsi="Browallia New" w:cs="Browallia New"/>
                <w:spacing w:val="-8"/>
                <w:sz w:val="26"/>
                <w:szCs w:val="26"/>
              </w:rPr>
              <w:t>1</w:t>
            </w:r>
            <w:r w:rsidRPr="00E84424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256" w:type="pct"/>
            <w:tcBorders>
              <w:top w:val="single" w:sz="4" w:space="0" w:color="auto"/>
            </w:tcBorders>
            <w:shd w:val="clear" w:color="auto" w:fill="FAFAFA"/>
          </w:tcPr>
          <w:p w14:paraId="7F74D039" w14:textId="6A431A9A" w:rsidR="00C93AB7" w:rsidRPr="00E84424" w:rsidRDefault="00C93AB7" w:rsidP="00C93A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4424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CF1017" w:rsidRPr="00CF1017">
              <w:rPr>
                <w:rFonts w:ascii="Browallia New" w:hAnsi="Browallia New" w:cs="Browallia New"/>
                <w:sz w:val="26"/>
                <w:szCs w:val="26"/>
              </w:rPr>
              <w:t>60</w:t>
            </w:r>
            <w:r w:rsidRPr="00E84424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17" w:type="pct"/>
            <w:tcBorders>
              <w:top w:val="single" w:sz="4" w:space="0" w:color="auto"/>
            </w:tcBorders>
            <w:shd w:val="clear" w:color="auto" w:fill="FAFAFA"/>
          </w:tcPr>
          <w:p w14:paraId="22B825FC" w14:textId="2BE97001" w:rsidR="00C93AB7" w:rsidRPr="00E84424" w:rsidRDefault="00CF1017" w:rsidP="00C93A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1017">
              <w:rPr>
                <w:rFonts w:ascii="Browallia New" w:hAnsi="Browallia New" w:cs="Browallia New"/>
                <w:sz w:val="26"/>
                <w:szCs w:val="26"/>
              </w:rPr>
              <w:t>302</w:t>
            </w:r>
          </w:p>
        </w:tc>
      </w:tr>
      <w:tr w:rsidR="00C93AB7" w:rsidRPr="00E84424" w14:paraId="31AD5F8A" w14:textId="77777777" w:rsidTr="004A5BB0">
        <w:tc>
          <w:tcPr>
            <w:tcW w:w="2427" w:type="pct"/>
          </w:tcPr>
          <w:p w14:paraId="7C591164" w14:textId="189D5CEE" w:rsidR="00C93AB7" w:rsidRPr="00E84424" w:rsidRDefault="00C93AB7" w:rsidP="00C93A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</w:pPr>
            <w:r w:rsidRPr="00E84424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 xml:space="preserve">อัตราดอกเบี้ย - ลดลงร้อยละ </w:t>
            </w:r>
            <w:r w:rsidR="00CF1017" w:rsidRPr="00CF1017">
              <w:rPr>
                <w:rFonts w:ascii="Browallia New" w:hAnsi="Browallia New" w:cs="Browallia New"/>
                <w:spacing w:val="-8"/>
                <w:sz w:val="26"/>
                <w:szCs w:val="26"/>
              </w:rPr>
              <w:t>1</w:t>
            </w:r>
          </w:p>
        </w:tc>
        <w:tc>
          <w:tcPr>
            <w:tcW w:w="1256" w:type="pct"/>
            <w:shd w:val="clear" w:color="auto" w:fill="FAFAFA"/>
          </w:tcPr>
          <w:p w14:paraId="7FFD26D4" w14:textId="2CB48345" w:rsidR="00C93AB7" w:rsidRPr="00E84424" w:rsidRDefault="00CF1017" w:rsidP="00C93A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1017">
              <w:rPr>
                <w:rFonts w:ascii="Browallia New" w:hAnsi="Browallia New" w:cs="Browallia New"/>
                <w:sz w:val="26"/>
                <w:szCs w:val="26"/>
              </w:rPr>
              <w:t>60</w:t>
            </w:r>
          </w:p>
        </w:tc>
        <w:tc>
          <w:tcPr>
            <w:tcW w:w="1317" w:type="pct"/>
            <w:shd w:val="clear" w:color="auto" w:fill="FAFAFA"/>
          </w:tcPr>
          <w:p w14:paraId="5DD78C89" w14:textId="3E7BCFED" w:rsidR="00C93AB7" w:rsidRPr="00E84424" w:rsidRDefault="00C93AB7" w:rsidP="00C93A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4424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CF1017" w:rsidRPr="00CF1017">
              <w:rPr>
                <w:rFonts w:ascii="Browallia New" w:hAnsi="Browallia New" w:cs="Browallia New"/>
                <w:sz w:val="26"/>
                <w:szCs w:val="26"/>
              </w:rPr>
              <w:t>302</w:t>
            </w:r>
            <w:r w:rsidRPr="00E84424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</w:tbl>
    <w:p w14:paraId="386CBA38" w14:textId="77777777" w:rsidR="00034A1C" w:rsidRPr="00B04BC8" w:rsidRDefault="00034A1C" w:rsidP="00034A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07" w:hanging="14"/>
        <w:jc w:val="both"/>
        <w:rPr>
          <w:rFonts w:ascii="Browallia New" w:hAnsi="Browallia New" w:cs="Browallia New"/>
          <w:sz w:val="10"/>
          <w:szCs w:val="10"/>
          <w:lang w:val="en-GB"/>
        </w:rPr>
      </w:pPr>
    </w:p>
    <w:p w14:paraId="633706D9" w14:textId="55BC6B49" w:rsidR="00C455A6" w:rsidRPr="00E84424" w:rsidRDefault="00C455A6" w:rsidP="00034A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07" w:hanging="14"/>
        <w:jc w:val="both"/>
        <w:rPr>
          <w:rFonts w:ascii="Browallia New" w:hAnsi="Browallia New" w:cs="Browallia New"/>
          <w:sz w:val="26"/>
          <w:szCs w:val="26"/>
          <w:lang w:val="en-GB"/>
        </w:rPr>
      </w:pPr>
      <w:r w:rsidRPr="00E84424">
        <w:rPr>
          <w:rFonts w:ascii="Browallia New" w:hAnsi="Browallia New" w:cs="Browallia New"/>
          <w:sz w:val="26"/>
          <w:szCs w:val="26"/>
          <w:cs/>
          <w:lang w:val="en-GB"/>
        </w:rPr>
        <w:t>* โดยกำหนดให้ปัจจัยอื่นคงที่</w:t>
      </w:r>
    </w:p>
    <w:p w14:paraId="234E88A8" w14:textId="68187B55" w:rsidR="006B7980" w:rsidRDefault="006B79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0"/>
          <w:szCs w:val="20"/>
          <w:cs/>
          <w:lang w:val="en-GB"/>
        </w:rPr>
      </w:pPr>
      <w:r>
        <w:rPr>
          <w:rFonts w:ascii="Browallia New" w:hAnsi="Browallia New" w:cs="Browallia New"/>
          <w:sz w:val="20"/>
          <w:szCs w:val="20"/>
          <w:cs/>
          <w:lang w:val="en-GB"/>
        </w:rPr>
        <w:br w:type="page"/>
      </w:r>
    </w:p>
    <w:p w14:paraId="0E406D95" w14:textId="77777777" w:rsidR="00034A1C" w:rsidRPr="00423FD2" w:rsidRDefault="00034A1C" w:rsidP="00034A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07" w:hanging="14"/>
        <w:jc w:val="both"/>
        <w:rPr>
          <w:rFonts w:ascii="Browallia New" w:hAnsi="Browallia New" w:cs="Browallia New"/>
          <w:sz w:val="20"/>
          <w:szCs w:val="20"/>
          <w:lang w:val="en-GB"/>
        </w:rPr>
      </w:pPr>
    </w:p>
    <w:bookmarkEnd w:id="68"/>
    <w:p w14:paraId="38514030" w14:textId="77777777" w:rsidR="002F7184" w:rsidRPr="00423FD2" w:rsidRDefault="002F7184" w:rsidP="00423F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</w:pPr>
      <w:r w:rsidRPr="00423FD2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ค)</w:t>
      </w:r>
      <w:r w:rsidRPr="00423FD2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>ความเสี่ยงด้านราคาของผลิตภัณฑ์ปิโตรเลียม</w:t>
      </w:r>
    </w:p>
    <w:p w14:paraId="7E444EB4" w14:textId="77777777" w:rsidR="00423FD2" w:rsidRPr="00423FD2" w:rsidRDefault="00423FD2" w:rsidP="00423F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="Browallia New" w:hAnsi="Browallia New" w:cs="Browallia New"/>
          <w:spacing w:val="-2"/>
          <w:sz w:val="20"/>
          <w:szCs w:val="20"/>
        </w:rPr>
      </w:pPr>
    </w:p>
    <w:p w14:paraId="092491D3" w14:textId="5FA5E5D2" w:rsidR="004D2FB1" w:rsidRPr="00423FD2" w:rsidRDefault="004D2FB1" w:rsidP="00423F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423FD2">
        <w:rPr>
          <w:rFonts w:ascii="Browallia New" w:hAnsi="Browallia New" w:cs="Browallia New"/>
          <w:spacing w:val="-2"/>
          <w:sz w:val="26"/>
          <w:szCs w:val="26"/>
          <w:cs/>
        </w:rPr>
        <w:t>ราคาผลิตภัณฑ์ปิโตรเลียมของกลุ่มบริษัทอ้างอิงราคาตลาด ณ ประเทศสิงโปร์ ราคาตลาด ณ ประเทศสิงคโปร์ดังกล่าวสะท้อนถึงอุปสงค์และอุปทานของผลิตภัณฑ์ในภูมิภาค โดยจะกำหนดราคาประจำวันเป็นเงิน</w:t>
      </w:r>
      <w:r w:rsidR="009B2F1D" w:rsidRPr="00423FD2">
        <w:rPr>
          <w:rFonts w:ascii="Browallia New" w:hAnsi="Browallia New" w:cs="Browallia New"/>
          <w:spacing w:val="-2"/>
          <w:sz w:val="26"/>
          <w:szCs w:val="26"/>
          <w:cs/>
        </w:rPr>
        <w:t>เหรียญสหรัฐอเมริกา</w:t>
      </w:r>
      <w:r w:rsidRPr="00423FD2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423FD2" w:rsidRPr="00423FD2">
        <w:rPr>
          <w:rFonts w:ascii="Browallia New" w:hAnsi="Browallia New" w:cs="Browallia New"/>
          <w:spacing w:val="-2"/>
          <w:sz w:val="26"/>
          <w:szCs w:val="26"/>
        </w:rPr>
        <w:br/>
      </w:r>
      <w:r w:rsidRPr="00423FD2">
        <w:rPr>
          <w:rFonts w:ascii="Browallia New" w:hAnsi="Browallia New" w:cs="Browallia New"/>
          <w:spacing w:val="-2"/>
          <w:sz w:val="26"/>
          <w:szCs w:val="26"/>
          <w:cs/>
        </w:rPr>
        <w:t>ซึ่งราคาดังกล่าวเป็นการอ้างอิงจากตลาดโลกซึ่งมีความผันผวนที่เกิดจากหลายปัจจัยที่ไม่อาจควบคุมได้ อาทิ อุปสงค์และอุปทานของตลาด เสถียรภาพทางการเมืองและเศรษฐกิจของประเทศต่างๆ นโยบายการกำหนดสัดส่วนการผลิตน้ำมันของประเทศในกลุ่มโอเปค ปริมาณน้ำมันสำรองในแต่ละประเทศ รวมถึงภาวะภูมิอากาศของโลกที่แปรเปลี่ยนใน</w:t>
      </w:r>
      <w:r w:rsidR="00423FD2" w:rsidRPr="00423FD2">
        <w:rPr>
          <w:rFonts w:ascii="Browallia New" w:hAnsi="Browallia New" w:cs="Browallia New"/>
          <w:spacing w:val="-2"/>
          <w:sz w:val="26"/>
          <w:szCs w:val="26"/>
        </w:rPr>
        <w:br/>
      </w:r>
      <w:r w:rsidRPr="00423FD2">
        <w:rPr>
          <w:rFonts w:ascii="Browallia New" w:hAnsi="Browallia New" w:cs="Browallia New"/>
          <w:spacing w:val="-2"/>
          <w:sz w:val="26"/>
          <w:szCs w:val="26"/>
          <w:cs/>
        </w:rPr>
        <w:t xml:space="preserve">แต่ละฤดูกาล </w:t>
      </w:r>
    </w:p>
    <w:p w14:paraId="6106F787" w14:textId="77777777" w:rsidR="00423FD2" w:rsidRPr="00423FD2" w:rsidRDefault="00423FD2" w:rsidP="00423F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="Browallia New" w:hAnsi="Browallia New" w:cs="Browallia New"/>
          <w:spacing w:val="-2"/>
          <w:sz w:val="20"/>
          <w:szCs w:val="20"/>
        </w:rPr>
      </w:pPr>
    </w:p>
    <w:p w14:paraId="6A28C603" w14:textId="611F5F49" w:rsidR="004D2FB1" w:rsidRPr="00423FD2" w:rsidRDefault="004D2FB1" w:rsidP="00423FD2">
      <w:pPr>
        <w:pStyle w:val="Default"/>
        <w:autoSpaceDE/>
        <w:autoSpaceDN/>
        <w:adjustRightInd/>
        <w:ind w:left="1080"/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</w:rPr>
      </w:pPr>
      <w:r w:rsidRPr="00423FD2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ราคาน้ำมันดิบในปี</w:t>
      </w:r>
      <w:r w:rsidRPr="00423FD2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="004A5BB0" w:rsidRPr="00423FD2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พ.ศ. </w:t>
      </w:r>
      <w:r w:rsidR="00CF1017" w:rsidRPr="00CF1017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2563</w:t>
      </w:r>
      <w:r w:rsidRPr="00423FD2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Pr="00423FD2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เทียบกับปี</w:t>
      </w:r>
      <w:r w:rsidRPr="00423FD2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="004A5BB0" w:rsidRPr="00423FD2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พ.ศ. </w:t>
      </w:r>
      <w:r w:rsidR="00CF1017" w:rsidRPr="00CF1017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2562</w:t>
      </w:r>
      <w:r w:rsidRPr="00423FD2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Pr="00423FD2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ปรับลดลงอย่างมาก ทั้งนี้เป็นผลมาจากการแพร่ระบาดของ</w:t>
      </w:r>
      <w:r w:rsidR="005D15F4" w:rsidRPr="00423FD2">
        <w:rPr>
          <w:rFonts w:ascii="Browallia New" w:hAnsi="Browallia New" w:cs="Browallia New"/>
          <w:color w:val="auto"/>
          <w:spacing w:val="-2"/>
          <w:sz w:val="26"/>
          <w:szCs w:val="26"/>
        </w:rPr>
        <w:t>COVID-</w:t>
      </w:r>
      <w:r w:rsidR="00CF1017" w:rsidRPr="00CF1017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19</w:t>
      </w:r>
      <w:r w:rsidRPr="00423FD2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Pr="00423FD2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โดยเฉพาะการแพร่ระบาดระลอกสองที่เกิดจากไวรัสสายพันธุ์ใหม่ที่ส่งผลให้หลายประเทศต้องกลับมา</w:t>
      </w:r>
      <w:r w:rsidR="00423FD2" w:rsidRPr="00423FD2">
        <w:rPr>
          <w:rFonts w:ascii="Browallia New" w:hAnsi="Browallia New" w:cs="Browallia New"/>
          <w:color w:val="auto"/>
          <w:spacing w:val="-2"/>
          <w:sz w:val="26"/>
          <w:szCs w:val="26"/>
        </w:rPr>
        <w:br/>
      </w:r>
      <w:r w:rsidRPr="00423FD2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ปิดประเทศอีกครั้ง และส่งผลกดดัน</w:t>
      </w:r>
      <w:r w:rsidR="00873220">
        <w:rPr>
          <w:rFonts w:ascii="Browallia New" w:hAnsi="Browallia New" w:cs="Browallia New" w:hint="cs"/>
          <w:color w:val="auto"/>
          <w:spacing w:val="-2"/>
          <w:sz w:val="26"/>
          <w:szCs w:val="26"/>
          <w:cs/>
          <w:lang w:val="en-GB"/>
        </w:rPr>
        <w:t>ต่อ</w:t>
      </w:r>
      <w:r w:rsidRPr="00423FD2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ความต้องการใช้น้ำมัน รวมถึงเศรษฐกิจโดยรวมของป</w:t>
      </w:r>
      <w:r w:rsidR="004A5BB0" w:rsidRPr="00423FD2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ีปัจจุบัน</w:t>
      </w:r>
      <w:r w:rsidRPr="00423FD2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Pr="00423FD2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โดยเฉพาะภาค</w:t>
      </w:r>
      <w:r w:rsidR="00423FD2" w:rsidRPr="00423FD2">
        <w:rPr>
          <w:rFonts w:ascii="Browallia New" w:hAnsi="Browallia New" w:cs="Browallia New"/>
          <w:color w:val="auto"/>
          <w:spacing w:val="-2"/>
          <w:sz w:val="26"/>
          <w:szCs w:val="26"/>
        </w:rPr>
        <w:br/>
      </w:r>
      <w:r w:rsidRPr="00423FD2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การท่องเที่ยวและการ</w:t>
      </w:r>
      <w:r w:rsidR="001A0D0A" w:rsidRPr="00423FD2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โรงแรม</w:t>
      </w:r>
      <w:r w:rsidRPr="00423FD2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โดยตลาดคาดว่าสถานการณ</w:t>
      </w:r>
      <w:r w:rsidR="001A0D0A" w:rsidRPr="00423FD2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์การแพร่ระบาด</w:t>
      </w:r>
      <w:r w:rsidRPr="00423FD2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จะมีแนวโน้มดีขึ้น หลังบริษัท</w:t>
      </w:r>
      <w:r w:rsidR="00C45000">
        <w:rPr>
          <w:rFonts w:ascii="Browallia New" w:hAnsi="Browallia New" w:cs="Browallia New" w:hint="cs"/>
          <w:color w:val="auto"/>
          <w:spacing w:val="-2"/>
          <w:sz w:val="26"/>
          <w:szCs w:val="26"/>
          <w:cs/>
        </w:rPr>
        <w:t>ผู้</w:t>
      </w:r>
      <w:r w:rsidRPr="00423FD2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ผลิตวัคซีนป้องกันไวรัสรายใหญ่รายงานผลการทดสอบว่ามีประสิทธิภาพกว่าร้อยละ</w:t>
      </w:r>
      <w:r w:rsidRPr="00423FD2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="00CF1017" w:rsidRPr="00CF1017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90</w:t>
      </w:r>
      <w:r w:rsidRPr="00423FD2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Pr="00423FD2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และพร้อมใช้งานภายในสิ้นปี</w:t>
      </w:r>
      <w:r w:rsidR="00362D81">
        <w:rPr>
          <w:rFonts w:ascii="Browallia New" w:hAnsi="Browallia New" w:cs="Browallia New" w:hint="cs"/>
          <w:color w:val="auto"/>
          <w:spacing w:val="-2"/>
          <w:sz w:val="26"/>
          <w:szCs w:val="26"/>
          <w:cs/>
        </w:rPr>
        <w:t xml:space="preserve"> พ.ศ. </w:t>
      </w:r>
      <w:r w:rsidR="00CF1017" w:rsidRPr="00CF1017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2563</w:t>
      </w:r>
      <w:r w:rsidRPr="00423FD2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ขณะที่กลุ่มประเทศผู้ส่งออกน</w:t>
      </w:r>
      <w:r w:rsidR="001A0D0A" w:rsidRPr="00423FD2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้ำ</w:t>
      </w:r>
      <w:r w:rsidRPr="00423FD2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มันดิบและพันธมิตร</w:t>
      </w:r>
      <w:r w:rsidRPr="00423FD2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(</w:t>
      </w:r>
      <w:r w:rsidRPr="00423FD2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โอเปกพลัส</w:t>
      </w:r>
      <w:r w:rsidRPr="00423FD2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) </w:t>
      </w:r>
      <w:r w:rsidRPr="00423FD2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มีมติจะปรับเพิ่มการผลิตในเดือนมกราคม</w:t>
      </w:r>
      <w:r w:rsidR="001A0D0A" w:rsidRPr="00423FD2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พ.ศ.</w:t>
      </w:r>
      <w:r w:rsidRPr="00423FD2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="00CF1017" w:rsidRPr="00CF1017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2564</w:t>
      </w:r>
      <w:r w:rsidRPr="00423FD2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Pr="00423FD2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ขึ้นเพียง</w:t>
      </w:r>
      <w:r w:rsidRPr="00423FD2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="00CF1017" w:rsidRPr="00CF1017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0</w:t>
      </w:r>
      <w:r w:rsidRPr="00423FD2">
        <w:rPr>
          <w:rFonts w:ascii="Browallia New" w:hAnsi="Browallia New" w:cs="Browallia New"/>
          <w:color w:val="auto"/>
          <w:spacing w:val="-2"/>
          <w:sz w:val="26"/>
          <w:szCs w:val="26"/>
        </w:rPr>
        <w:t>.</w:t>
      </w:r>
      <w:r w:rsidR="00CF1017" w:rsidRPr="00CF1017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5</w:t>
      </w:r>
      <w:r w:rsidRPr="00423FD2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Pr="00423FD2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ล้านบาร์เรลต่อวัน ซึ่งต่ำกว่าที่คาดการณ์ไว้ว่าจะปรับเพิ่มขึ้น</w:t>
      </w:r>
      <w:r w:rsidRPr="00423FD2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="00CF1017" w:rsidRPr="00CF1017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1</w:t>
      </w:r>
      <w:r w:rsidRPr="00423FD2">
        <w:rPr>
          <w:rFonts w:ascii="Browallia New" w:hAnsi="Browallia New" w:cs="Browallia New"/>
          <w:color w:val="auto"/>
          <w:spacing w:val="-2"/>
          <w:sz w:val="26"/>
          <w:szCs w:val="26"/>
        </w:rPr>
        <w:t>.</w:t>
      </w:r>
      <w:r w:rsidR="00CF1017" w:rsidRPr="00CF1017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9</w:t>
      </w:r>
      <w:r w:rsidRPr="00423FD2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Pr="00423FD2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ล้านบาร์เรลต่อวัน ซึ่งจะ</w:t>
      </w:r>
      <w:r w:rsidR="00C45000">
        <w:rPr>
          <w:rFonts w:ascii="Browallia New" w:hAnsi="Browallia New" w:cs="Browallia New" w:hint="cs"/>
          <w:color w:val="auto"/>
          <w:spacing w:val="-2"/>
          <w:sz w:val="26"/>
          <w:szCs w:val="26"/>
          <w:cs/>
        </w:rPr>
        <w:t>ส่งผล</w:t>
      </w:r>
      <w:r w:rsidRPr="00423FD2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ให้อุปทานน</w:t>
      </w:r>
      <w:r w:rsidR="001A0D0A" w:rsidRPr="00423FD2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้ำ</w:t>
      </w:r>
      <w:r w:rsidRPr="00423FD2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มันดิบล้นตลาดไม่มากนัก นอกจากนี้ ความต้องการใช้น้ำมันทั่วโลกปรับตัวสูงขึ้นจาก</w:t>
      </w:r>
      <w:r w:rsidR="00CE3F6B" w:rsidRPr="00423FD2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ไตรมาสที่</w:t>
      </w:r>
      <w:r w:rsidR="001A0D0A" w:rsidRPr="00423FD2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</w:t>
      </w:r>
      <w:r w:rsidR="00CF1017" w:rsidRPr="00CF1017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3</w:t>
      </w:r>
      <w:r w:rsidR="001A0D0A" w:rsidRPr="00423FD2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="001A0D0A" w:rsidRPr="00423FD2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ของปี พ.ศ. </w:t>
      </w:r>
      <w:r w:rsidR="00CF1017" w:rsidRPr="00CF1017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2563</w:t>
      </w:r>
      <w:r w:rsidRPr="00423FD2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Pr="00423FD2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ราว</w:t>
      </w:r>
      <w:r w:rsidRPr="00423FD2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="00CF1017" w:rsidRPr="00CF1017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1</w:t>
      </w:r>
      <w:r w:rsidRPr="00423FD2">
        <w:rPr>
          <w:rFonts w:ascii="Browallia New" w:hAnsi="Browallia New" w:cs="Browallia New"/>
          <w:color w:val="auto"/>
          <w:spacing w:val="-2"/>
          <w:sz w:val="26"/>
          <w:szCs w:val="26"/>
        </w:rPr>
        <w:t>.</w:t>
      </w:r>
      <w:r w:rsidR="00CF1017" w:rsidRPr="00CF1017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7</w:t>
      </w:r>
      <w:r w:rsidRPr="00423FD2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Pr="00423FD2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ล้านบาร์เรลต่อวัน</w:t>
      </w:r>
      <w:r w:rsidR="00C45000">
        <w:rPr>
          <w:rFonts w:ascii="Browallia New" w:hAnsi="Browallia New" w:cs="Browallia New" w:hint="cs"/>
          <w:color w:val="auto"/>
          <w:spacing w:val="-2"/>
          <w:sz w:val="26"/>
          <w:szCs w:val="26"/>
          <w:cs/>
        </w:rPr>
        <w:t>โดยขึ้นไป</w:t>
      </w:r>
      <w:r w:rsidRPr="00423FD2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แตะระดับ</w:t>
      </w:r>
      <w:r w:rsidRPr="00423FD2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="00CF1017" w:rsidRPr="00CF1017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94</w:t>
      </w:r>
      <w:r w:rsidRPr="00423FD2">
        <w:rPr>
          <w:rFonts w:ascii="Browallia New" w:hAnsi="Browallia New" w:cs="Browallia New"/>
          <w:color w:val="auto"/>
          <w:spacing w:val="-2"/>
          <w:sz w:val="26"/>
          <w:szCs w:val="26"/>
        </w:rPr>
        <w:t>.</w:t>
      </w:r>
      <w:r w:rsidR="00CF1017" w:rsidRPr="00CF1017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7</w:t>
      </w:r>
      <w:r w:rsidRPr="00423FD2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Pr="00423FD2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ล้านบาร์เรลต่อวัน หลังประเทศในแถบเอเซียเริ่มกลับมาด</w:t>
      </w:r>
      <w:r w:rsidR="001A0D0A" w:rsidRPr="00423FD2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ำ</w:t>
      </w:r>
      <w:r w:rsidRPr="00423FD2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เนินกิจกรรมทางเศรษฐกิจมากขึ้นโดยเฉพาะจีนและอินเดีย </w:t>
      </w:r>
    </w:p>
    <w:p w14:paraId="51181F9C" w14:textId="77777777" w:rsidR="00144759" w:rsidRPr="00423FD2" w:rsidRDefault="00144759" w:rsidP="00423FD2">
      <w:pPr>
        <w:pStyle w:val="Default"/>
        <w:autoSpaceDE/>
        <w:autoSpaceDN/>
        <w:adjustRightInd/>
        <w:ind w:left="1080"/>
        <w:jc w:val="thaiDistribute"/>
        <w:rPr>
          <w:rFonts w:ascii="Browallia New" w:hAnsi="Browallia New" w:cs="Browallia New"/>
          <w:color w:val="auto"/>
          <w:spacing w:val="-2"/>
          <w:sz w:val="20"/>
          <w:szCs w:val="20"/>
        </w:rPr>
      </w:pPr>
    </w:p>
    <w:p w14:paraId="7B36A5AB" w14:textId="39D5046C" w:rsidR="001A0D0A" w:rsidRPr="00423FD2" w:rsidRDefault="004D2FB1" w:rsidP="00423FD2">
      <w:pPr>
        <w:spacing w:line="240" w:lineRule="auto"/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423FD2">
        <w:rPr>
          <w:rFonts w:ascii="Browallia New" w:hAnsi="Browallia New" w:cs="Browallia New"/>
          <w:spacing w:val="-2"/>
          <w:sz w:val="26"/>
          <w:szCs w:val="26"/>
          <w:cs/>
        </w:rPr>
        <w:t>ส่วนต่างราคาน</w:t>
      </w:r>
      <w:r w:rsidR="001A0D0A" w:rsidRPr="00423FD2">
        <w:rPr>
          <w:rFonts w:ascii="Browallia New" w:hAnsi="Browallia New" w:cs="Browallia New"/>
          <w:spacing w:val="-2"/>
          <w:sz w:val="26"/>
          <w:szCs w:val="26"/>
          <w:cs/>
        </w:rPr>
        <w:t>้ำ</w:t>
      </w:r>
      <w:r w:rsidRPr="00423FD2">
        <w:rPr>
          <w:rFonts w:ascii="Browallia New" w:hAnsi="Browallia New" w:cs="Browallia New"/>
          <w:spacing w:val="-2"/>
          <w:sz w:val="26"/>
          <w:szCs w:val="26"/>
          <w:cs/>
        </w:rPr>
        <w:t>มันดิบ</w:t>
      </w:r>
      <w:r w:rsidRPr="00423FD2">
        <w:rPr>
          <w:rFonts w:ascii="Browallia New" w:hAnsi="Browallia New" w:cs="Browallia New"/>
          <w:spacing w:val="-2"/>
          <w:sz w:val="26"/>
          <w:szCs w:val="26"/>
        </w:rPr>
        <w:t xml:space="preserve"> Murban </w:t>
      </w:r>
      <w:r w:rsidRPr="00423FD2">
        <w:rPr>
          <w:rFonts w:ascii="Browallia New" w:hAnsi="Browallia New" w:cs="Browallia New"/>
          <w:spacing w:val="-2"/>
          <w:sz w:val="26"/>
          <w:szCs w:val="26"/>
          <w:cs/>
        </w:rPr>
        <w:t>กับราคาน้ำมันดิบดูไบ และส่วนต่างราคาน้ำมันดิบ</w:t>
      </w:r>
      <w:r w:rsidRPr="00423FD2">
        <w:rPr>
          <w:rFonts w:ascii="Browallia New" w:hAnsi="Browallia New" w:cs="Browallia New"/>
          <w:spacing w:val="-2"/>
          <w:sz w:val="26"/>
          <w:szCs w:val="26"/>
        </w:rPr>
        <w:t xml:space="preserve"> Arab light </w:t>
      </w:r>
      <w:r w:rsidRPr="00423FD2">
        <w:rPr>
          <w:rFonts w:ascii="Browallia New" w:hAnsi="Browallia New" w:cs="Browallia New"/>
          <w:spacing w:val="-2"/>
          <w:sz w:val="26"/>
          <w:szCs w:val="26"/>
          <w:cs/>
        </w:rPr>
        <w:t>กับค่าเฉลี่ยราคาน้ำมันดิบดูไบและโอมาน ในป</w:t>
      </w:r>
      <w:r w:rsidR="001A0D0A" w:rsidRPr="00423FD2">
        <w:rPr>
          <w:rFonts w:ascii="Browallia New" w:hAnsi="Browallia New" w:cs="Browallia New"/>
          <w:spacing w:val="-2"/>
          <w:sz w:val="26"/>
          <w:szCs w:val="26"/>
          <w:cs/>
        </w:rPr>
        <w:t>ีปัจจุบัน</w:t>
      </w:r>
      <w:r w:rsidRPr="00423FD2">
        <w:rPr>
          <w:rFonts w:ascii="Browallia New" w:hAnsi="Browallia New" w:cs="Browallia New"/>
          <w:spacing w:val="-2"/>
          <w:sz w:val="26"/>
          <w:szCs w:val="26"/>
          <w:cs/>
        </w:rPr>
        <w:t>เทียบกับปี</w:t>
      </w:r>
      <w:r w:rsidR="001A0D0A" w:rsidRPr="00423FD2">
        <w:rPr>
          <w:rFonts w:ascii="Browallia New" w:hAnsi="Browallia New" w:cs="Browallia New"/>
          <w:spacing w:val="-2"/>
          <w:sz w:val="26"/>
          <w:szCs w:val="26"/>
          <w:cs/>
        </w:rPr>
        <w:t>ก่อน</w:t>
      </w:r>
      <w:r w:rsidRPr="00423FD2">
        <w:rPr>
          <w:rFonts w:ascii="Browallia New" w:hAnsi="Browallia New" w:cs="Browallia New"/>
          <w:spacing w:val="-2"/>
          <w:sz w:val="26"/>
          <w:szCs w:val="26"/>
          <w:cs/>
        </w:rPr>
        <w:t>ปรับลดลง เนื่องจากความต้องการใช้น</w:t>
      </w:r>
      <w:r w:rsidR="001A0D0A" w:rsidRPr="00423FD2">
        <w:rPr>
          <w:rFonts w:ascii="Browallia New" w:hAnsi="Browallia New" w:cs="Browallia New"/>
          <w:spacing w:val="-2"/>
          <w:sz w:val="26"/>
          <w:szCs w:val="26"/>
          <w:cs/>
        </w:rPr>
        <w:t>้ำ</w:t>
      </w:r>
      <w:r w:rsidRPr="00423FD2">
        <w:rPr>
          <w:rFonts w:ascii="Browallia New" w:hAnsi="Browallia New" w:cs="Browallia New"/>
          <w:spacing w:val="-2"/>
          <w:sz w:val="26"/>
          <w:szCs w:val="26"/>
          <w:cs/>
        </w:rPr>
        <w:t>มันได้รับแรงกดดันจากการ</w:t>
      </w:r>
      <w:r w:rsidR="00423FD2" w:rsidRPr="00423FD2">
        <w:rPr>
          <w:rFonts w:ascii="Browallia New" w:hAnsi="Browallia New" w:cs="Browallia New"/>
          <w:spacing w:val="-2"/>
          <w:sz w:val="26"/>
          <w:szCs w:val="26"/>
        </w:rPr>
        <w:br/>
      </w:r>
      <w:r w:rsidRPr="00423FD2">
        <w:rPr>
          <w:rFonts w:ascii="Browallia New" w:hAnsi="Browallia New" w:cs="Browallia New"/>
          <w:spacing w:val="-2"/>
          <w:sz w:val="26"/>
          <w:szCs w:val="26"/>
          <w:cs/>
        </w:rPr>
        <w:t>แพร่ระบาดของ</w:t>
      </w:r>
      <w:r w:rsidR="005D15F4" w:rsidRPr="00423FD2">
        <w:rPr>
          <w:rFonts w:ascii="Browallia New" w:hAnsi="Browallia New" w:cs="Browallia New"/>
          <w:spacing w:val="-2"/>
          <w:sz w:val="26"/>
          <w:szCs w:val="26"/>
        </w:rPr>
        <w:t xml:space="preserve"> COVID-</w:t>
      </w:r>
      <w:r w:rsidR="00CF1017" w:rsidRPr="00CF1017">
        <w:rPr>
          <w:rFonts w:ascii="Browallia New" w:hAnsi="Browallia New" w:cs="Browallia New"/>
          <w:spacing w:val="-2"/>
          <w:sz w:val="26"/>
          <w:szCs w:val="26"/>
          <w:lang w:val="en-GB"/>
        </w:rPr>
        <w:t>19</w:t>
      </w:r>
      <w:r w:rsidRPr="00423FD2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423FD2">
        <w:rPr>
          <w:rFonts w:ascii="Browallia New" w:hAnsi="Browallia New" w:cs="Browallia New"/>
          <w:spacing w:val="-2"/>
          <w:sz w:val="26"/>
          <w:szCs w:val="26"/>
          <w:cs/>
        </w:rPr>
        <w:t>โดยเฉพาะการระบาดระลอกสองในยุโรปที่ท</w:t>
      </w:r>
      <w:r w:rsidR="001A0D0A" w:rsidRPr="00423FD2">
        <w:rPr>
          <w:rFonts w:ascii="Browallia New" w:hAnsi="Browallia New" w:cs="Browallia New"/>
          <w:spacing w:val="-2"/>
          <w:sz w:val="26"/>
          <w:szCs w:val="26"/>
          <w:cs/>
        </w:rPr>
        <w:t>ำ</w:t>
      </w:r>
      <w:r w:rsidRPr="00423FD2">
        <w:rPr>
          <w:rFonts w:ascii="Browallia New" w:hAnsi="Browallia New" w:cs="Browallia New"/>
          <w:spacing w:val="-2"/>
          <w:sz w:val="26"/>
          <w:szCs w:val="26"/>
          <w:cs/>
        </w:rPr>
        <w:t>ให้หลายประเทศต้องบังคับใช้มาตรการปิดเมืองอีกครั้ง ประกอบกับปริมาณน</w:t>
      </w:r>
      <w:r w:rsidR="001A0D0A" w:rsidRPr="00423FD2">
        <w:rPr>
          <w:rFonts w:ascii="Browallia New" w:hAnsi="Browallia New" w:cs="Browallia New"/>
          <w:spacing w:val="-2"/>
          <w:sz w:val="26"/>
          <w:szCs w:val="26"/>
          <w:cs/>
        </w:rPr>
        <w:t>้ำ</w:t>
      </w:r>
      <w:r w:rsidRPr="00423FD2">
        <w:rPr>
          <w:rFonts w:ascii="Browallia New" w:hAnsi="Browallia New" w:cs="Browallia New"/>
          <w:spacing w:val="-2"/>
          <w:sz w:val="26"/>
          <w:szCs w:val="26"/>
          <w:cs/>
        </w:rPr>
        <w:t>มันดิบคงคลังทั่วโลกที่ยังอยู่ในระดับสูง</w:t>
      </w:r>
    </w:p>
    <w:p w14:paraId="56B10F43" w14:textId="77777777" w:rsidR="00144759" w:rsidRPr="00423FD2" w:rsidRDefault="00144759" w:rsidP="00423FD2">
      <w:pPr>
        <w:spacing w:line="240" w:lineRule="auto"/>
        <w:ind w:left="1080"/>
        <w:jc w:val="thaiDistribute"/>
        <w:rPr>
          <w:rFonts w:ascii="Browallia New" w:hAnsi="Browallia New" w:cs="Browallia New"/>
          <w:spacing w:val="-2"/>
          <w:sz w:val="20"/>
          <w:szCs w:val="20"/>
        </w:rPr>
      </w:pPr>
    </w:p>
    <w:p w14:paraId="11A9147D" w14:textId="000F0E89" w:rsidR="004D2FB1" w:rsidRPr="00423FD2" w:rsidRDefault="004D2FB1" w:rsidP="00423FD2">
      <w:pPr>
        <w:tabs>
          <w:tab w:val="clear" w:pos="1644"/>
          <w:tab w:val="left" w:pos="1134"/>
          <w:tab w:val="left" w:pos="1418"/>
        </w:tabs>
        <w:spacing w:line="240" w:lineRule="auto"/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423FD2">
        <w:rPr>
          <w:rFonts w:ascii="Browallia New" w:hAnsi="Browallia New" w:cs="Browallia New"/>
          <w:spacing w:val="-2"/>
          <w:sz w:val="26"/>
          <w:szCs w:val="26"/>
          <w:cs/>
        </w:rPr>
        <w:t>ราคาน้ำมันดิบและส่วนต่างราคาระหว่างน้ำมันสำเร็จร</w:t>
      </w:r>
      <w:r w:rsidR="00AF7E98">
        <w:rPr>
          <w:rFonts w:ascii="Browallia New" w:hAnsi="Browallia New" w:cs="Browallia New" w:hint="cs"/>
          <w:spacing w:val="-2"/>
          <w:sz w:val="26"/>
          <w:szCs w:val="26"/>
          <w:cs/>
        </w:rPr>
        <w:t>ูป</w:t>
      </w:r>
      <w:r w:rsidRPr="00423FD2">
        <w:rPr>
          <w:rFonts w:ascii="Browallia New" w:hAnsi="Browallia New" w:cs="Browallia New"/>
          <w:spacing w:val="-2"/>
          <w:sz w:val="26"/>
          <w:szCs w:val="26"/>
          <w:cs/>
        </w:rPr>
        <w:t>และน้ำมันดิบซึ่งเป็นปัจจัยที่สำคัญที่ส่งผลโดยตรงต่อความสามารถในการทำกำไรของบริษัท ยังคงมีความผันผวนอย่างรุนแรงและต่อเนื่อง โดยเฉพาะจากค่าพรีเมียมของน้ำมันดิบที่เพิ่มขึ้นและค่าการกลั่นพื้นฐานที่ลดลง ไทยออยล์จึงได้ปรับกลยุทธ์การบริหารความเสี่ยงด้านส่วนต่างราคาน้ำมันในเชิงรุกมากขึ้น โดยทำการป้องกันความเสี่ยงจากส่วนต่างราคาและความเสี่ยงด้านราค</w:t>
      </w:r>
      <w:r w:rsidR="00C45000">
        <w:rPr>
          <w:rFonts w:ascii="Browallia New" w:hAnsi="Browallia New" w:cs="Browallia New" w:hint="cs"/>
          <w:spacing w:val="-2"/>
          <w:sz w:val="26"/>
          <w:szCs w:val="26"/>
          <w:cs/>
        </w:rPr>
        <w:t>าน้ำ</w:t>
      </w:r>
      <w:r w:rsidRPr="00423FD2">
        <w:rPr>
          <w:rFonts w:ascii="Browallia New" w:hAnsi="Browallia New" w:cs="Browallia New"/>
          <w:spacing w:val="-2"/>
          <w:sz w:val="26"/>
          <w:szCs w:val="26"/>
          <w:cs/>
        </w:rPr>
        <w:t>มันและสินค้าคงเหลือ รวมถึงการบริหารน้ำมันคงคลังให้อยู่ในระดับที่เหมาะสม โดยมีคณะกรรมการบริหารความเสี่ย</w:t>
      </w:r>
      <w:r w:rsidR="00AF7E98">
        <w:rPr>
          <w:rFonts w:ascii="Browallia New" w:hAnsi="Browallia New" w:cs="Browallia New" w:hint="cs"/>
          <w:spacing w:val="-2"/>
          <w:sz w:val="26"/>
          <w:szCs w:val="26"/>
          <w:cs/>
        </w:rPr>
        <w:t>ง</w:t>
      </w:r>
      <w:r w:rsidRPr="00423FD2">
        <w:rPr>
          <w:rFonts w:ascii="Browallia New" w:hAnsi="Browallia New" w:cs="Browallia New"/>
          <w:spacing w:val="-2"/>
          <w:sz w:val="26"/>
          <w:szCs w:val="26"/>
          <w:cs/>
        </w:rPr>
        <w:t>ทำหน้าที่ก</w:t>
      </w:r>
      <w:r w:rsidR="00C45000">
        <w:rPr>
          <w:rFonts w:ascii="Browallia New" w:hAnsi="Browallia New" w:cs="Browallia New" w:hint="cs"/>
          <w:spacing w:val="-2"/>
          <w:sz w:val="26"/>
          <w:szCs w:val="26"/>
          <w:cs/>
        </w:rPr>
        <w:t>ลั่น</w:t>
      </w:r>
      <w:r w:rsidRPr="00423FD2">
        <w:rPr>
          <w:rFonts w:ascii="Browallia New" w:hAnsi="Browallia New" w:cs="Browallia New"/>
          <w:spacing w:val="-2"/>
          <w:sz w:val="26"/>
          <w:szCs w:val="26"/>
          <w:cs/>
        </w:rPr>
        <w:t>กรองและร่วมพิจารณาแผนกลยุทธ์และกำหนดเป้าหมายในการทำธุรกรรมบริหารความเสี่ยงด้านราคาภายใต้กรอบการบริหารความเสี่ยงด้านราคาที่ได้รับความเห็นชอบจากคณะกรรมการบริหารความเสี่ยงและคณะกรรมการ</w:t>
      </w:r>
      <w:r w:rsidR="00EA3E9F">
        <w:rPr>
          <w:rFonts w:ascii="Browallia New" w:hAnsi="Browallia New" w:cs="Browallia New" w:hint="cs"/>
          <w:spacing w:val="-2"/>
          <w:sz w:val="26"/>
          <w:szCs w:val="26"/>
          <w:cs/>
        </w:rPr>
        <w:t>ของ</w:t>
      </w:r>
      <w:r w:rsidRPr="00423FD2">
        <w:rPr>
          <w:rFonts w:ascii="Browallia New" w:hAnsi="Browallia New" w:cs="Browallia New"/>
          <w:spacing w:val="-2"/>
          <w:sz w:val="26"/>
          <w:szCs w:val="26"/>
          <w:cs/>
        </w:rPr>
        <w:t>บริษัทอย่างสม่ำเสมอเพื่อลดผลกระทบจากความเสี่ยงดังกล่าวให้มากที่สุด</w:t>
      </w:r>
    </w:p>
    <w:p w14:paraId="3B89B3CA" w14:textId="77777777" w:rsidR="004D2FB1" w:rsidRPr="00423FD2" w:rsidRDefault="004D2FB1" w:rsidP="00423FD2">
      <w:pPr>
        <w:spacing w:line="240" w:lineRule="auto"/>
        <w:ind w:left="1080"/>
        <w:jc w:val="thaiDistribute"/>
        <w:rPr>
          <w:rFonts w:ascii="Browallia New" w:hAnsi="Browallia New" w:cs="Browallia New"/>
          <w:spacing w:val="-2"/>
          <w:sz w:val="20"/>
          <w:szCs w:val="20"/>
        </w:rPr>
      </w:pPr>
    </w:p>
    <w:p w14:paraId="445AFF67" w14:textId="7E4DF197" w:rsidR="004D2FB1" w:rsidRPr="00423FD2" w:rsidRDefault="004D2FB1" w:rsidP="00423FD2">
      <w:pPr>
        <w:spacing w:line="240" w:lineRule="auto"/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423FD2">
        <w:rPr>
          <w:rFonts w:ascii="Browallia New" w:hAnsi="Browallia New" w:cs="Browallia New"/>
          <w:spacing w:val="-2"/>
          <w:sz w:val="26"/>
          <w:szCs w:val="26"/>
          <w:cs/>
        </w:rPr>
        <w:t xml:space="preserve">ณ วันที่ </w:t>
      </w:r>
      <w:r w:rsidR="00CF1017" w:rsidRPr="00CF1017">
        <w:rPr>
          <w:rFonts w:ascii="Browallia New" w:hAnsi="Browallia New" w:cs="Browallia New"/>
          <w:spacing w:val="-2"/>
          <w:sz w:val="26"/>
          <w:szCs w:val="26"/>
          <w:lang w:val="en-GB"/>
        </w:rPr>
        <w:t>31</w:t>
      </w:r>
      <w:r w:rsidRPr="00423FD2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423FD2">
        <w:rPr>
          <w:rFonts w:ascii="Browallia New" w:hAnsi="Browallia New" w:cs="Browallia New"/>
          <w:spacing w:val="-2"/>
          <w:sz w:val="26"/>
          <w:szCs w:val="26"/>
          <w:cs/>
        </w:rPr>
        <w:t xml:space="preserve">ธันวาคม </w:t>
      </w:r>
      <w:r w:rsidR="005D15F4" w:rsidRPr="00423FD2">
        <w:rPr>
          <w:rFonts w:ascii="Browallia New" w:hAnsi="Browallia New" w:cs="Browallia New"/>
          <w:spacing w:val="-2"/>
          <w:sz w:val="26"/>
          <w:szCs w:val="26"/>
          <w:cs/>
        </w:rPr>
        <w:t xml:space="preserve">พ.ศ. </w:t>
      </w:r>
      <w:r w:rsidR="00CF1017" w:rsidRPr="00CF1017">
        <w:rPr>
          <w:rFonts w:ascii="Browallia New" w:hAnsi="Browallia New" w:cs="Browallia New"/>
          <w:spacing w:val="-2"/>
          <w:sz w:val="26"/>
          <w:szCs w:val="26"/>
          <w:lang w:val="en-GB"/>
        </w:rPr>
        <w:t>2563</w:t>
      </w:r>
      <w:r w:rsidRPr="00423FD2">
        <w:rPr>
          <w:rFonts w:ascii="Browallia New" w:hAnsi="Browallia New" w:cs="Browallia New"/>
          <w:spacing w:val="-2"/>
          <w:sz w:val="26"/>
          <w:szCs w:val="26"/>
          <w:cs/>
        </w:rPr>
        <w:t xml:space="preserve"> กลุ่มบริษัทได้ทำสัญญาอนุพันธ์ประกันความเสี่ยง</w:t>
      </w:r>
      <w:r w:rsidR="0025724B">
        <w:rPr>
          <w:rFonts w:ascii="Browallia New" w:hAnsi="Browallia New" w:cs="Browallia New" w:hint="cs"/>
          <w:spacing w:val="-2"/>
          <w:sz w:val="26"/>
          <w:szCs w:val="26"/>
          <w:cs/>
        </w:rPr>
        <w:t>ด้าน</w:t>
      </w:r>
      <w:r w:rsidRPr="00423FD2">
        <w:rPr>
          <w:rFonts w:ascii="Browallia New" w:hAnsi="Browallia New" w:cs="Browallia New"/>
          <w:spacing w:val="-2"/>
          <w:sz w:val="26"/>
          <w:szCs w:val="26"/>
          <w:cs/>
        </w:rPr>
        <w:t>ราคาผลิตภัณฑ์</w:t>
      </w:r>
      <w:r w:rsidR="0025724B">
        <w:rPr>
          <w:rFonts w:ascii="Browallia New" w:hAnsi="Browallia New" w:cs="Browallia New" w:hint="cs"/>
          <w:spacing w:val="-2"/>
          <w:sz w:val="26"/>
          <w:szCs w:val="26"/>
          <w:cs/>
        </w:rPr>
        <w:t>ซึ่งถูกเปิดเผย</w:t>
      </w:r>
      <w:r w:rsidR="00AF7E98">
        <w:rPr>
          <w:rFonts w:ascii="Browallia New" w:hAnsi="Browallia New" w:cs="Browallia New" w:hint="cs"/>
          <w:spacing w:val="-2"/>
          <w:sz w:val="26"/>
          <w:szCs w:val="26"/>
          <w:cs/>
        </w:rPr>
        <w:t>รายละเอียด</w:t>
      </w:r>
      <w:r w:rsidR="0025724B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ในหมายเหตุฯ ข้อ </w:t>
      </w:r>
      <w:r w:rsidR="00CF1017" w:rsidRPr="00CF1017">
        <w:rPr>
          <w:rFonts w:ascii="Browallia New" w:hAnsi="Browallia New" w:cs="Browallia New"/>
          <w:spacing w:val="-2"/>
          <w:sz w:val="26"/>
          <w:szCs w:val="26"/>
          <w:lang w:val="en-GB"/>
        </w:rPr>
        <w:t>40</w:t>
      </w:r>
      <w:r w:rsidR="0025724B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</w:p>
    <w:p w14:paraId="7F9015F7" w14:textId="59BDF658" w:rsidR="00630573" w:rsidRDefault="006305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pacing w:val="-2"/>
          <w:sz w:val="20"/>
          <w:szCs w:val="20"/>
          <w:cs/>
        </w:rPr>
      </w:pPr>
      <w:r>
        <w:rPr>
          <w:rFonts w:ascii="Browallia New" w:hAnsi="Browallia New" w:cs="Browallia New"/>
          <w:spacing w:val="-2"/>
          <w:sz w:val="20"/>
          <w:szCs w:val="20"/>
          <w:cs/>
        </w:rPr>
        <w:br w:type="page"/>
      </w:r>
    </w:p>
    <w:p w14:paraId="67A075AB" w14:textId="77777777" w:rsidR="004D2FB1" w:rsidRPr="00423FD2" w:rsidRDefault="004D2FB1" w:rsidP="0025724B">
      <w:pPr>
        <w:spacing w:line="240" w:lineRule="auto"/>
        <w:jc w:val="thaiDistribute"/>
        <w:rPr>
          <w:rFonts w:ascii="Browallia New" w:hAnsi="Browallia New" w:cs="Browallia New"/>
          <w:spacing w:val="-2"/>
          <w:sz w:val="20"/>
          <w:szCs w:val="20"/>
        </w:rPr>
      </w:pPr>
    </w:p>
    <w:p w14:paraId="17473C52" w14:textId="06F7DC8E" w:rsidR="00532461" w:rsidRPr="00423FD2" w:rsidRDefault="00CF1017" w:rsidP="00C455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bookmarkStart w:id="69" w:name="_Toc48681835"/>
      <w:bookmarkStart w:id="70" w:name="_Hlk44517856"/>
      <w:r w:rsidRPr="00CF1017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7</w:t>
      </w:r>
      <w:r w:rsidR="00532461" w:rsidRPr="00423FD2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CF1017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</w:t>
      </w:r>
      <w:r w:rsidR="00532461" w:rsidRPr="00423FD2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CF1017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</w:t>
      </w:r>
      <w:r w:rsidR="00532461" w:rsidRPr="00423FD2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532461" w:rsidRPr="00423FD2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ความเสี่ยงด้านเครดิต</w:t>
      </w:r>
      <w:bookmarkEnd w:id="69"/>
      <w:bookmarkEnd w:id="70"/>
    </w:p>
    <w:p w14:paraId="22E1DAE0" w14:textId="77777777" w:rsidR="00532461" w:rsidRPr="00423FD2" w:rsidRDefault="00532461" w:rsidP="00FF4358">
      <w:pPr>
        <w:tabs>
          <w:tab w:val="left" w:pos="720"/>
        </w:tabs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4D9688FC" w14:textId="0930842C" w:rsidR="00532461" w:rsidRPr="00423FD2" w:rsidRDefault="00125B20" w:rsidP="00FF4358">
      <w:pPr>
        <w:tabs>
          <w:tab w:val="left" w:pos="720"/>
        </w:tabs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 w:hint="cs"/>
          <w:sz w:val="26"/>
          <w:szCs w:val="26"/>
          <w:cs/>
        </w:rPr>
        <w:t>กลุ่มกิจการมี</w:t>
      </w:r>
      <w:r w:rsidR="00532461" w:rsidRPr="00423FD2">
        <w:rPr>
          <w:rFonts w:ascii="Browallia New" w:hAnsi="Browallia New" w:cs="Browallia New"/>
          <w:sz w:val="26"/>
          <w:szCs w:val="26"/>
          <w:cs/>
        </w:rPr>
        <w:t>ความเสี่ยงด้านเครดิตโดยส่วนใหญ่เกิดจากรายการเงินสดและรายการเทียบเท่าเงินสด กระแสเงินสดตามสัญญา</w:t>
      </w:r>
      <w:r w:rsidR="00532461" w:rsidRPr="00423FD2">
        <w:rPr>
          <w:rFonts w:ascii="Browallia New" w:hAnsi="Browallia New" w:cs="Browallia New"/>
          <w:spacing w:val="-2"/>
          <w:sz w:val="26"/>
          <w:szCs w:val="26"/>
          <w:cs/>
        </w:rPr>
        <w:t>ของเงินลงทุนในตราสารหนี้ที่</w:t>
      </w:r>
      <w:r w:rsidR="00532461" w:rsidRPr="00423FD2">
        <w:rPr>
          <w:rFonts w:ascii="Browallia New" w:hAnsi="Browallia New" w:cs="Browallia New"/>
          <w:sz w:val="26"/>
          <w:szCs w:val="26"/>
          <w:cs/>
        </w:rPr>
        <w:t>วัดมูลค่าด้วยมูลค่ายุติธรรมผ่านกำไรขาดทุน</w:t>
      </w:r>
      <w:r w:rsidR="00532461" w:rsidRPr="00423FD2">
        <w:rPr>
          <w:rFonts w:ascii="Browallia New" w:hAnsi="Browallia New" w:cs="Browallia New"/>
          <w:sz w:val="26"/>
          <w:szCs w:val="26"/>
        </w:rPr>
        <w:t xml:space="preserve"> (FVPL)</w:t>
      </w:r>
      <w:r w:rsidR="00532461" w:rsidRPr="00423FD2">
        <w:rPr>
          <w:rFonts w:ascii="Browallia New" w:hAnsi="Browallia New" w:cs="Browallia New"/>
          <w:sz w:val="26"/>
          <w:szCs w:val="26"/>
          <w:cs/>
        </w:rPr>
        <w:t xml:space="preserve"> สินทรัพย์อนุพันธ์</w:t>
      </w:r>
      <w:r w:rsidR="00532461" w:rsidRPr="00423FD2">
        <w:rPr>
          <w:rFonts w:ascii="Browallia New" w:hAnsi="Browallia New" w:cs="Browallia New"/>
          <w:sz w:val="26"/>
          <w:szCs w:val="26"/>
        </w:rPr>
        <w:t xml:space="preserve"> </w:t>
      </w:r>
      <w:r w:rsidR="00532461" w:rsidRPr="00423FD2">
        <w:rPr>
          <w:rFonts w:ascii="Browallia New" w:hAnsi="Browallia New" w:cs="Browallia New"/>
          <w:sz w:val="26"/>
          <w:szCs w:val="26"/>
          <w:cs/>
        </w:rPr>
        <w:t>รวมถึงความเสี่ยงด้านสินเชื่อแก่ลูกค้าและลูกหนี้คงค้าง</w:t>
      </w:r>
    </w:p>
    <w:p w14:paraId="6999DF94" w14:textId="77777777" w:rsidR="00423FD2" w:rsidRPr="00423FD2" w:rsidRDefault="00423FD2" w:rsidP="00FF4358">
      <w:pPr>
        <w:tabs>
          <w:tab w:val="left" w:pos="720"/>
        </w:tabs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32C9AEEE" w14:textId="7502A5CA" w:rsidR="00532461" w:rsidRPr="00423FD2" w:rsidRDefault="00356383" w:rsidP="003563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423FD2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ก)</w:t>
      </w:r>
      <w:r w:rsidRPr="00423FD2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</w:r>
      <w:r w:rsidR="00532461" w:rsidRPr="00423FD2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การบริหารความเสี่ยง</w:t>
      </w:r>
    </w:p>
    <w:p w14:paraId="1FBBED1E" w14:textId="77777777" w:rsidR="00532461" w:rsidRPr="00423FD2" w:rsidRDefault="00532461" w:rsidP="00FF4358">
      <w:pPr>
        <w:tabs>
          <w:tab w:val="left" w:pos="720"/>
        </w:tabs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7A9AB274" w14:textId="106F7B10" w:rsidR="00FF4358" w:rsidRPr="00423FD2" w:rsidRDefault="00532461" w:rsidP="0096790D">
      <w:pPr>
        <w:tabs>
          <w:tab w:val="left" w:pos="720"/>
        </w:tabs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423FD2">
        <w:rPr>
          <w:rFonts w:ascii="Browallia New" w:hAnsi="Browallia New" w:cs="Browallia New"/>
          <w:sz w:val="26"/>
          <w:szCs w:val="26"/>
          <w:cs/>
        </w:rPr>
        <w:t>กลุ่มกิจการบริหารความเสี่ยงด้านเครดิตโดยการจัดกลุ่มของความเสี่ยง สำหรับเงินฝากธนาคารและสถาบันการเงิน กลุ่มกิจการจะเลือกทำรายการกับสถาบันการเงินที่ได้รับการจัดอันดับจากสถาบันจัดอันดับความน่าเชื่อถือที่เป็นอิสระในระดับ</w:t>
      </w:r>
      <w:r w:rsidR="00D66C43" w:rsidRPr="00423FD2">
        <w:rPr>
          <w:rFonts w:ascii="Browallia New" w:hAnsi="Browallia New" w:cs="Browallia New"/>
          <w:sz w:val="26"/>
          <w:szCs w:val="26"/>
          <w:cs/>
        </w:rPr>
        <w:t xml:space="preserve">ลงทุน </w:t>
      </w:r>
      <w:r w:rsidR="00D66C43" w:rsidRPr="00423FD2">
        <w:rPr>
          <w:rFonts w:ascii="Browallia New" w:hAnsi="Browallia New" w:cs="Browallia New"/>
          <w:sz w:val="26"/>
          <w:szCs w:val="26"/>
          <w:lang w:val="en-GB"/>
        </w:rPr>
        <w:t>(Investment grade credit rating)</w:t>
      </w:r>
      <w:r w:rsidRPr="00423FD2">
        <w:rPr>
          <w:rFonts w:ascii="Browallia New" w:hAnsi="Browallia New" w:cs="Browallia New"/>
          <w:sz w:val="26"/>
          <w:szCs w:val="26"/>
        </w:rPr>
        <w:t xml:space="preserve"> </w:t>
      </w:r>
      <w:r w:rsidRPr="00423FD2">
        <w:rPr>
          <w:rFonts w:ascii="Browallia New" w:hAnsi="Browallia New" w:cs="Browallia New"/>
          <w:sz w:val="26"/>
          <w:szCs w:val="26"/>
          <w:cs/>
        </w:rPr>
        <w:t>เป็นอย่างน้อย</w:t>
      </w:r>
    </w:p>
    <w:p w14:paraId="489BFEDC" w14:textId="77777777" w:rsidR="006541DE" w:rsidRPr="00423FD2" w:rsidRDefault="006541DE" w:rsidP="00FF4358">
      <w:pPr>
        <w:tabs>
          <w:tab w:val="left" w:pos="720"/>
        </w:tabs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50F568EA" w14:textId="56C9A298" w:rsidR="00532461" w:rsidRPr="00423FD2" w:rsidRDefault="00532461" w:rsidP="0042762E">
      <w:pPr>
        <w:tabs>
          <w:tab w:val="left" w:pos="720"/>
        </w:tabs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423FD2">
        <w:rPr>
          <w:rFonts w:ascii="Browallia New" w:hAnsi="Browallia New" w:cs="Browallia New"/>
          <w:sz w:val="26"/>
          <w:szCs w:val="26"/>
          <w:cs/>
        </w:rPr>
        <w:t>สำหรับการทำธุรกรรมกับลูกค้า กลุ่มกิจการจะยึดการจัดอันดับจากสถาบันจัดอันดับความน่าเชื่อถือที่เป็นอิสระ ในกรณีที่ไม่มีการจัดอันดับไว้ กลุ่มกิจการจะประเมินความเสี่ยงจากคุณภาพเครดิตของลูกค้า โดยพิจารณาจากฐานะ</w:t>
      </w:r>
      <w:r w:rsidR="003028E3" w:rsidRPr="00423FD2">
        <w:rPr>
          <w:rFonts w:ascii="Browallia New" w:hAnsi="Browallia New" w:cs="Browallia New"/>
          <w:sz w:val="26"/>
          <w:szCs w:val="26"/>
        </w:rPr>
        <w:br/>
      </w:r>
      <w:r w:rsidRPr="00423FD2">
        <w:rPr>
          <w:rFonts w:ascii="Browallia New" w:hAnsi="Browallia New" w:cs="Browallia New"/>
          <w:sz w:val="26"/>
          <w:szCs w:val="26"/>
          <w:cs/>
        </w:rPr>
        <w:t>ทางการเงิน ประสบการณ์ที่ผ่านมา และปัจจัยอื่น</w:t>
      </w:r>
      <w:r w:rsidRPr="00423FD2">
        <w:rPr>
          <w:rFonts w:ascii="Browallia New" w:hAnsi="Browallia New" w:cs="Browallia New"/>
          <w:sz w:val="26"/>
          <w:szCs w:val="26"/>
        </w:rPr>
        <w:t xml:space="preserve"> </w:t>
      </w:r>
      <w:r w:rsidRPr="00423FD2">
        <w:rPr>
          <w:rFonts w:ascii="Browallia New" w:hAnsi="Browallia New" w:cs="Browallia New"/>
          <w:sz w:val="26"/>
          <w:szCs w:val="26"/>
          <w:cs/>
        </w:rPr>
        <w:t>ๆ และกำหนดการให้วงเงินสินเชื่อจากผลการประเมินดังกล่าว</w:t>
      </w:r>
      <w:r w:rsidR="00B273A3" w:rsidRPr="00423FD2">
        <w:rPr>
          <w:rFonts w:ascii="Browallia New" w:hAnsi="Browallia New" w:cs="Browallia New"/>
          <w:sz w:val="26"/>
          <w:szCs w:val="26"/>
          <w:cs/>
        </w:rPr>
        <w:br/>
      </w:r>
      <w:r w:rsidRPr="00423FD2">
        <w:rPr>
          <w:rFonts w:ascii="Browallia New" w:hAnsi="Browallia New" w:cs="Browallia New"/>
          <w:sz w:val="26"/>
          <w:szCs w:val="26"/>
          <w:cs/>
        </w:rPr>
        <w:t>ซึ่งเป็นไปตามข้อกำหนดของคณะกรรมการบริษัท ทั้งนี้ ผู้บริหารในสายงานที่เกี่ยวข้องจะทำการตรวจสอบการปฏิบัติตามข้อกำหนดด้านวงเงินเครดิตของลูกค้าอย่างสม่ำเสมอ</w:t>
      </w:r>
    </w:p>
    <w:p w14:paraId="373ACEF2" w14:textId="77777777" w:rsidR="00532461" w:rsidRPr="00423FD2" w:rsidRDefault="00532461" w:rsidP="003028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6D8EAE99" w14:textId="1FD0C020" w:rsidR="00532461" w:rsidRPr="00423FD2" w:rsidRDefault="00D66C43" w:rsidP="003028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423FD2">
        <w:rPr>
          <w:rFonts w:ascii="Browallia New" w:hAnsi="Browallia New" w:cs="Browallia New"/>
          <w:sz w:val="26"/>
          <w:szCs w:val="26"/>
          <w:cs/>
        </w:rPr>
        <w:t>เนื่องจากกลุ่มกิจการดำเนินธุรกิจกับลูกค้าที่เป็นบริษัทใหญ่ในกลุ่มอุตสาหกรรมปิโตรเลียมและไฟฟ้า และกำหนดให้มีการวางหลักประกันชั้นดีสำหรับลูกค้าชั</w:t>
      </w:r>
      <w:r w:rsidR="005E1CAD" w:rsidRPr="00423FD2">
        <w:rPr>
          <w:rFonts w:ascii="Browallia New" w:hAnsi="Browallia New" w:cs="Browallia New"/>
          <w:sz w:val="26"/>
          <w:szCs w:val="26"/>
          <w:cs/>
        </w:rPr>
        <w:t>้</w:t>
      </w:r>
      <w:r w:rsidRPr="00423FD2">
        <w:rPr>
          <w:rFonts w:ascii="Browallia New" w:hAnsi="Browallia New" w:cs="Browallia New"/>
          <w:sz w:val="26"/>
          <w:szCs w:val="26"/>
          <w:cs/>
        </w:rPr>
        <w:t>นอื่น ๆ ทำให้กลุ่มกิจการไม่มีความเสี่ยงที่เป็นสาระสำคัญด้านสินเชื่อกับบริษัทใดบริษัทหนึ่งหรือในกลุ่มกิจการ</w:t>
      </w:r>
    </w:p>
    <w:p w14:paraId="15CD1840" w14:textId="77777777" w:rsidR="00532461" w:rsidRPr="00423FD2" w:rsidRDefault="00532461" w:rsidP="003028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7827FBAE" w14:textId="126234CD" w:rsidR="00532461" w:rsidRPr="00423FD2" w:rsidRDefault="00532461" w:rsidP="003028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423FD2">
        <w:rPr>
          <w:rFonts w:ascii="Browallia New" w:hAnsi="Browallia New" w:cs="Browallia New"/>
          <w:spacing w:val="-4"/>
          <w:sz w:val="26"/>
          <w:szCs w:val="26"/>
          <w:cs/>
        </w:rPr>
        <w:t>เงินลงทุนในตราสารหนี้ของกลุ่มกิจการและบริษัทเป็นการลงทุนที่มีความเสี่ยงต่ำ กลุ่มกิจการมีการพิจารณาการจัดอันดับ</w:t>
      </w:r>
      <w:r w:rsidRPr="00423FD2">
        <w:rPr>
          <w:rFonts w:ascii="Browallia New" w:hAnsi="Browallia New" w:cs="Browallia New"/>
          <w:sz w:val="26"/>
          <w:szCs w:val="26"/>
          <w:cs/>
        </w:rPr>
        <w:t xml:space="preserve">ด้านเครดิตของเงินลงทุนเหล่านั้นอย่างสม่ำเสมอว่ามีความเสี่ยงที่เพิ่มขึ้นหรือไม่ </w:t>
      </w:r>
    </w:p>
    <w:p w14:paraId="7B371384" w14:textId="77777777" w:rsidR="0096790D" w:rsidRPr="00423FD2" w:rsidRDefault="0096790D" w:rsidP="003028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58AE234D" w14:textId="7C39279E" w:rsidR="00BC377E" w:rsidRPr="00423FD2" w:rsidRDefault="00FF4358" w:rsidP="00FF43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423FD2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ข)</w:t>
      </w:r>
      <w:r w:rsidRPr="00423FD2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</w:r>
      <w:r w:rsidR="00BC377E" w:rsidRPr="00423FD2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หลักประกัน</w:t>
      </w:r>
    </w:p>
    <w:p w14:paraId="65849A05" w14:textId="77777777" w:rsidR="00BC377E" w:rsidRPr="00423FD2" w:rsidRDefault="00BC377E" w:rsidP="00B273A3">
      <w:pPr>
        <w:tabs>
          <w:tab w:val="left" w:pos="720"/>
        </w:tabs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074849DE" w14:textId="5C9051AC" w:rsidR="00532461" w:rsidRPr="00423FD2" w:rsidRDefault="00532461" w:rsidP="00B273A3">
      <w:pPr>
        <w:tabs>
          <w:tab w:val="left" w:pos="720"/>
        </w:tabs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423FD2">
        <w:rPr>
          <w:rFonts w:ascii="Browallia New" w:hAnsi="Browallia New" w:cs="Browallia New"/>
          <w:sz w:val="26"/>
          <w:szCs w:val="26"/>
          <w:cs/>
        </w:rPr>
        <w:t xml:space="preserve">สำหรับลูกหนี้การค้าบางรายกลุ่มกิจการมีการขอหลักประกันในรูปแบบการค้ำประกัน หรือเลตเตอร์ออฟเครดิต </w:t>
      </w:r>
      <w:r w:rsidR="00B273A3" w:rsidRPr="00423FD2">
        <w:rPr>
          <w:rFonts w:ascii="Browallia New" w:hAnsi="Browallia New" w:cs="Browallia New"/>
          <w:sz w:val="26"/>
          <w:szCs w:val="26"/>
          <w:cs/>
        </w:rPr>
        <w:br/>
      </w:r>
      <w:r w:rsidRPr="00423FD2">
        <w:rPr>
          <w:rFonts w:ascii="Browallia New" w:hAnsi="Browallia New" w:cs="Browallia New"/>
          <w:sz w:val="26"/>
          <w:szCs w:val="26"/>
          <w:cs/>
        </w:rPr>
        <w:t>ซึ่งให้สิทธิกลุ่มกิจการในการเรียกชำระได้หากคู่สัญญาผิดนัดตามเงื่อนไขของสัญญา</w:t>
      </w:r>
    </w:p>
    <w:p w14:paraId="7B4681FE" w14:textId="385C3B8A" w:rsidR="00532461" w:rsidRPr="00423FD2" w:rsidRDefault="00532461" w:rsidP="00B273A3">
      <w:pPr>
        <w:tabs>
          <w:tab w:val="left" w:pos="720"/>
        </w:tabs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6BA63410" w14:textId="323B0F55" w:rsidR="00BC377E" w:rsidRPr="00423FD2" w:rsidRDefault="00FF4358" w:rsidP="00FF43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423FD2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ค)</w:t>
      </w:r>
      <w:r w:rsidRPr="00423FD2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</w:r>
      <w:r w:rsidR="00BC377E" w:rsidRPr="00423FD2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การด้อยค่าของสินทรัพย์ทางการเงิน</w:t>
      </w:r>
    </w:p>
    <w:p w14:paraId="7813051F" w14:textId="77777777" w:rsidR="00532461" w:rsidRPr="00423FD2" w:rsidRDefault="00532461" w:rsidP="003028E3">
      <w:pPr>
        <w:tabs>
          <w:tab w:val="left" w:pos="720"/>
        </w:tabs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1C7FFB27" w14:textId="6BEFB888" w:rsidR="00532461" w:rsidRPr="00423FD2" w:rsidRDefault="00532461" w:rsidP="0096790D">
      <w:pPr>
        <w:pStyle w:val="BlockText"/>
        <w:ind w:left="1080" w:right="0" w:firstLine="0"/>
        <w:rPr>
          <w:rFonts w:ascii="Browallia New" w:hAnsi="Browallia New" w:cs="Browallia New"/>
          <w:sz w:val="26"/>
          <w:szCs w:val="26"/>
          <w:lang w:val="en-GB"/>
        </w:rPr>
      </w:pPr>
      <w:r w:rsidRPr="00423FD2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กลุ่มกิจการพิจารณาว่าการด้อยค่าของ</w:t>
      </w:r>
      <w:r w:rsidR="0042762E" w:rsidRPr="00423FD2">
        <w:rPr>
          <w:rFonts w:ascii="Browallia New" w:hAnsi="Browallia New" w:cs="Browallia New"/>
          <w:sz w:val="26"/>
          <w:szCs w:val="26"/>
          <w:cs/>
          <w:lang w:val="en-GB"/>
        </w:rPr>
        <w:t>สินทรัพย์ทางการเงิน</w:t>
      </w:r>
      <w:r w:rsidR="00EF3483" w:rsidRPr="00423FD2">
        <w:rPr>
          <w:rFonts w:ascii="Browallia New" w:hAnsi="Browallia New" w:cs="Browallia New"/>
          <w:sz w:val="26"/>
          <w:szCs w:val="26"/>
          <w:cs/>
          <w:lang w:val="en-GB"/>
        </w:rPr>
        <w:t>มี</w:t>
      </w:r>
      <w:r w:rsidRPr="00423FD2">
        <w:rPr>
          <w:rFonts w:ascii="Browallia New" w:hAnsi="Browallia New" w:cs="Browallia New"/>
          <w:sz w:val="26"/>
          <w:szCs w:val="26"/>
          <w:cs/>
          <w:lang w:val="en-GB"/>
        </w:rPr>
        <w:t>จำนวนเงินที่ไม่มีนัยสำคัญ</w:t>
      </w:r>
    </w:p>
    <w:p w14:paraId="63A70055" w14:textId="77777777" w:rsidR="0018185C" w:rsidRPr="00423FD2" w:rsidRDefault="0018185C" w:rsidP="003028E3">
      <w:pPr>
        <w:tabs>
          <w:tab w:val="left" w:pos="720"/>
        </w:tabs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014CE32E" w14:textId="77777777" w:rsidR="00532461" w:rsidRPr="00423FD2" w:rsidRDefault="00532461" w:rsidP="006875B4">
      <w:pPr>
        <w:pStyle w:val="BlockText"/>
        <w:ind w:left="1080" w:right="0" w:firstLine="0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 w:rsidRPr="00423FD2">
        <w:rPr>
          <w:rFonts w:ascii="Browallia New" w:hAnsi="Browallia New" w:cs="Browallia New"/>
          <w:i/>
          <w:iCs/>
          <w:color w:val="CF4A02"/>
          <w:sz w:val="26"/>
          <w:szCs w:val="26"/>
          <w:cs/>
          <w:lang w:val="en-GB"/>
        </w:rPr>
        <w:t xml:space="preserve">เงินให้กู้ยืมแก่กิจการที่เกี่ยวข้องกัน </w:t>
      </w:r>
    </w:p>
    <w:p w14:paraId="7DB40B70" w14:textId="77777777" w:rsidR="00532461" w:rsidRPr="00423FD2" w:rsidRDefault="00532461" w:rsidP="006875B4">
      <w:pPr>
        <w:tabs>
          <w:tab w:val="left" w:pos="720"/>
        </w:tabs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69F9A72D" w14:textId="6F46402F" w:rsidR="00423FD2" w:rsidRDefault="00532461" w:rsidP="0025724B">
      <w:pPr>
        <w:tabs>
          <w:tab w:val="left" w:pos="720"/>
        </w:tabs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E018A4">
        <w:rPr>
          <w:rFonts w:ascii="Browallia New" w:hAnsi="Browallia New" w:cs="Browallia New"/>
          <w:spacing w:val="-4"/>
          <w:sz w:val="26"/>
          <w:szCs w:val="26"/>
          <w:cs/>
        </w:rPr>
        <w:t>บริษัทมีเงินให้กู้ยืมแก่กิจการที่เกี่ยวข้องกันที่วัดมูลค่าด้วยราคาทุนตัดจำหน่าย โดย</w:t>
      </w:r>
      <w:r w:rsidR="00EF3483" w:rsidRPr="00E018A4">
        <w:rPr>
          <w:rFonts w:ascii="Browallia New" w:hAnsi="Browallia New" w:cs="Browallia New"/>
          <w:spacing w:val="-4"/>
          <w:sz w:val="26"/>
          <w:szCs w:val="26"/>
          <w:cs/>
        </w:rPr>
        <w:t>บริษัท</w:t>
      </w:r>
      <w:r w:rsidR="0042762E" w:rsidRPr="00E018A4">
        <w:rPr>
          <w:rFonts w:ascii="Browallia New" w:hAnsi="Browallia New" w:cs="Browallia New"/>
          <w:spacing w:val="-4"/>
          <w:sz w:val="26"/>
          <w:szCs w:val="26"/>
          <w:cs/>
        </w:rPr>
        <w:t>ประเมิน</w:t>
      </w:r>
      <w:r w:rsidRPr="00E018A4">
        <w:rPr>
          <w:rFonts w:ascii="Browallia New" w:hAnsi="Browallia New" w:cs="Browallia New"/>
          <w:spacing w:val="-4"/>
          <w:sz w:val="26"/>
          <w:szCs w:val="26"/>
          <w:cs/>
        </w:rPr>
        <w:t>ผลขาดทุนด้านเครดิตที่</w:t>
      </w:r>
      <w:r w:rsidRPr="00423FD2">
        <w:rPr>
          <w:rFonts w:ascii="Browallia New" w:hAnsi="Browallia New" w:cs="Browallia New"/>
          <w:sz w:val="26"/>
          <w:szCs w:val="26"/>
          <w:cs/>
        </w:rPr>
        <w:t xml:space="preserve">คาดว่าจะเกิดขึ้นใน </w:t>
      </w:r>
      <w:r w:rsidR="00CF1017" w:rsidRPr="00CF1017">
        <w:rPr>
          <w:rFonts w:ascii="Browallia New" w:hAnsi="Browallia New" w:cs="Browallia New"/>
          <w:sz w:val="26"/>
          <w:szCs w:val="26"/>
          <w:lang w:val="en-GB"/>
        </w:rPr>
        <w:t>12</w:t>
      </w:r>
      <w:r w:rsidRPr="00423FD2">
        <w:rPr>
          <w:rFonts w:ascii="Browallia New" w:hAnsi="Browallia New" w:cs="Browallia New"/>
          <w:sz w:val="26"/>
          <w:szCs w:val="26"/>
        </w:rPr>
        <w:t xml:space="preserve"> </w:t>
      </w:r>
      <w:r w:rsidRPr="00423FD2">
        <w:rPr>
          <w:rFonts w:ascii="Browallia New" w:hAnsi="Browallia New" w:cs="Browallia New"/>
          <w:sz w:val="26"/>
          <w:szCs w:val="26"/>
          <w:cs/>
        </w:rPr>
        <w:t>เดือนข้างหน้าสำหรับลูกหนี้ที่ไม่ได้มีการเพิ่มขึ้นของความเสี่ยงด้านเครดิตที่มีนัยสำคัญ และ</w:t>
      </w:r>
      <w:r w:rsidR="0042762E" w:rsidRPr="00423FD2">
        <w:rPr>
          <w:rFonts w:ascii="Browallia New" w:hAnsi="Browallia New" w:cs="Browallia New"/>
          <w:sz w:val="26"/>
          <w:szCs w:val="26"/>
          <w:cs/>
        </w:rPr>
        <w:t>ประเมินผ</w:t>
      </w:r>
      <w:r w:rsidRPr="00423FD2">
        <w:rPr>
          <w:rFonts w:ascii="Browallia New" w:hAnsi="Browallia New" w:cs="Browallia New"/>
          <w:sz w:val="26"/>
          <w:szCs w:val="26"/>
          <w:cs/>
        </w:rPr>
        <w:t>ลขาดทุนด้านเครดิตที่คาดว่าจะเกิดขึ้นตลอดอายุสำหรับเงินให้กู้ยืมที่มีการเพิ่มขึ้นของความเสี่ยงด้านเครดิตที่มีนัยสำคัญ</w:t>
      </w:r>
    </w:p>
    <w:p w14:paraId="6ACCF2F6" w14:textId="4EBD672C" w:rsidR="00630573" w:rsidRDefault="006305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6"/>
          <w:szCs w:val="26"/>
          <w:cs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p w14:paraId="532BF027" w14:textId="77777777" w:rsidR="005D15F4" w:rsidRPr="00DB367E" w:rsidRDefault="005D15F4" w:rsidP="006875B4">
      <w:pPr>
        <w:tabs>
          <w:tab w:val="left" w:pos="720"/>
        </w:tabs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7BEB4DBF" w14:textId="5C3D2A76" w:rsidR="005D15F4" w:rsidRPr="00DB367E" w:rsidRDefault="005D15F4" w:rsidP="005D15F4">
      <w:pPr>
        <w:pStyle w:val="BlockText"/>
        <w:ind w:left="1080" w:right="0" w:firstLine="0"/>
        <w:rPr>
          <w:rFonts w:ascii="Browallia New" w:hAnsi="Browallia New" w:cs="Browallia New"/>
          <w:i/>
          <w:iCs/>
          <w:color w:val="CF4A02"/>
          <w:sz w:val="26"/>
          <w:szCs w:val="26"/>
          <w:lang w:val="en-GB"/>
        </w:rPr>
      </w:pPr>
      <w:r w:rsidRPr="00DB367E">
        <w:rPr>
          <w:rFonts w:ascii="Browallia New" w:hAnsi="Browallia New" w:cs="Browallia New"/>
          <w:i/>
          <w:iCs/>
          <w:color w:val="CF4A02"/>
          <w:sz w:val="26"/>
          <w:szCs w:val="26"/>
          <w:cs/>
          <w:lang w:val="en-GB"/>
        </w:rPr>
        <w:t>สินทรัพย์ทางการเงินอื่นที่วัดมูลค่าด้วยราคาทุนตัดจำหน่าย</w:t>
      </w:r>
    </w:p>
    <w:p w14:paraId="426CD6EA" w14:textId="647DB489" w:rsidR="005D15F4" w:rsidRPr="00DB367E" w:rsidRDefault="005D15F4" w:rsidP="006875B4">
      <w:pPr>
        <w:tabs>
          <w:tab w:val="left" w:pos="720"/>
        </w:tabs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4583CA54" w14:textId="3ECF5C63" w:rsidR="005D15F4" w:rsidRPr="00DB367E" w:rsidRDefault="005D15F4" w:rsidP="006875B4">
      <w:pPr>
        <w:tabs>
          <w:tab w:val="left" w:pos="720"/>
        </w:tabs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DB367E">
        <w:rPr>
          <w:rFonts w:ascii="Browallia New" w:hAnsi="Browallia New" w:cs="Browallia New"/>
          <w:sz w:val="26"/>
          <w:szCs w:val="26"/>
          <w:cs/>
        </w:rPr>
        <w:t>สินทรัพย์ทางการเงินอื่นที่วัดมูลค่าด้วยราคาทุนตัดจำหน่ายประกอบด้วย เงินลงทุนระยะสั้น ซึ่ง</w:t>
      </w:r>
      <w:r w:rsidR="00EB584F">
        <w:rPr>
          <w:rFonts w:ascii="Browallia New" w:hAnsi="Browallia New" w:cs="Browallia New" w:hint="cs"/>
          <w:sz w:val="26"/>
          <w:szCs w:val="26"/>
          <w:cs/>
        </w:rPr>
        <w:t>กลุ่มกิจการ</w:t>
      </w:r>
      <w:r w:rsidRPr="00DB367E">
        <w:rPr>
          <w:rFonts w:ascii="Browallia New" w:hAnsi="Browallia New" w:cs="Browallia New"/>
          <w:sz w:val="26"/>
          <w:szCs w:val="26"/>
          <w:cs/>
        </w:rPr>
        <w:t>พิจารณาว่า</w:t>
      </w:r>
      <w:r w:rsidR="00423FD2" w:rsidRPr="00DB367E">
        <w:rPr>
          <w:rFonts w:ascii="Browallia New" w:hAnsi="Browallia New" w:cs="Browallia New"/>
          <w:sz w:val="26"/>
          <w:szCs w:val="26"/>
        </w:rPr>
        <w:br/>
      </w:r>
      <w:r w:rsidRPr="00DB367E">
        <w:rPr>
          <w:rFonts w:ascii="Browallia New" w:hAnsi="Browallia New" w:cs="Browallia New"/>
          <w:sz w:val="26"/>
          <w:szCs w:val="26"/>
          <w:cs/>
        </w:rPr>
        <w:t>เงินลงทุนดังกล่าวมีความเสี่ยงด้านเครดิตต่ำ</w:t>
      </w:r>
    </w:p>
    <w:p w14:paraId="0784F96E" w14:textId="77777777" w:rsidR="00423FD2" w:rsidRPr="00DB367E" w:rsidRDefault="00423FD2" w:rsidP="006875B4">
      <w:pPr>
        <w:tabs>
          <w:tab w:val="left" w:pos="720"/>
        </w:tabs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3F6363DB" w14:textId="6896636B" w:rsidR="00532461" w:rsidRPr="00DB367E" w:rsidRDefault="00532461" w:rsidP="003028E3">
      <w:pPr>
        <w:pStyle w:val="BlockText"/>
        <w:ind w:left="1080" w:right="0" w:firstLine="0"/>
        <w:rPr>
          <w:rFonts w:ascii="Browallia New" w:hAnsi="Browallia New" w:cs="Browallia New"/>
          <w:i/>
          <w:iCs/>
          <w:color w:val="CF4A02"/>
          <w:sz w:val="26"/>
          <w:szCs w:val="26"/>
          <w:lang w:val="en-GB"/>
        </w:rPr>
      </w:pPr>
      <w:r w:rsidRPr="00DB367E">
        <w:rPr>
          <w:rFonts w:ascii="Browallia New" w:hAnsi="Browallia New" w:cs="Browallia New"/>
          <w:i/>
          <w:iCs/>
          <w:color w:val="CF4A02"/>
          <w:sz w:val="26"/>
          <w:szCs w:val="26"/>
          <w:cs/>
          <w:lang w:val="en-GB"/>
        </w:rPr>
        <w:t>เงินลงทุนในตราสารหนี้</w:t>
      </w:r>
    </w:p>
    <w:p w14:paraId="62FAA9BD" w14:textId="77777777" w:rsidR="00532461" w:rsidRPr="00DB367E" w:rsidRDefault="00532461" w:rsidP="003028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454EA80D" w14:textId="624DA3DF" w:rsidR="00532461" w:rsidRPr="00DB367E" w:rsidRDefault="00532461" w:rsidP="003028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DB367E">
        <w:rPr>
          <w:rFonts w:ascii="Browallia New" w:hAnsi="Browallia New" w:cs="Browallia New"/>
          <w:spacing w:val="-4"/>
          <w:sz w:val="26"/>
          <w:szCs w:val="26"/>
          <w:cs/>
        </w:rPr>
        <w:t xml:space="preserve">กลุ่มกิจการพิจารณาว่าเงินลงทุนในตราสารหนี้ซึ่งวัดมูลค่าด้วยราคาทุนตัดจำหน่ายและ </w:t>
      </w:r>
      <w:r w:rsidRPr="00DB367E">
        <w:rPr>
          <w:rFonts w:ascii="Browallia New" w:hAnsi="Browallia New" w:cs="Browallia New"/>
          <w:spacing w:val="-4"/>
          <w:sz w:val="26"/>
          <w:szCs w:val="26"/>
        </w:rPr>
        <w:t xml:space="preserve">FVOCI </w:t>
      </w:r>
      <w:r w:rsidRPr="00DB367E">
        <w:rPr>
          <w:rFonts w:ascii="Browallia New" w:hAnsi="Browallia New" w:cs="Browallia New"/>
          <w:spacing w:val="-4"/>
          <w:sz w:val="26"/>
          <w:szCs w:val="26"/>
          <w:cs/>
        </w:rPr>
        <w:t>นั้นมีความเสี่ยง</w:t>
      </w:r>
      <w:r w:rsidR="003028E3" w:rsidRPr="00DB367E">
        <w:rPr>
          <w:rFonts w:ascii="Browallia New" w:hAnsi="Browallia New" w:cs="Browallia New"/>
          <w:spacing w:val="-4"/>
          <w:sz w:val="26"/>
          <w:szCs w:val="26"/>
        </w:rPr>
        <w:br/>
      </w:r>
      <w:r w:rsidRPr="00DB367E">
        <w:rPr>
          <w:rFonts w:ascii="Browallia New" w:hAnsi="Browallia New" w:cs="Browallia New"/>
          <w:sz w:val="26"/>
          <w:szCs w:val="26"/>
          <w:cs/>
        </w:rPr>
        <w:t>ด้านเครดิตต่ำ ดังนั้น ค่าเผื่อผลขาดทุนที่</w:t>
      </w:r>
      <w:r w:rsidR="0042762E" w:rsidRPr="00DB367E">
        <w:rPr>
          <w:rFonts w:ascii="Browallia New" w:hAnsi="Browallia New" w:cs="Browallia New"/>
          <w:sz w:val="26"/>
          <w:szCs w:val="26"/>
          <w:cs/>
        </w:rPr>
        <w:t>ประเมิน</w:t>
      </w:r>
      <w:r w:rsidRPr="00DB367E">
        <w:rPr>
          <w:rFonts w:ascii="Browallia New" w:hAnsi="Browallia New" w:cs="Browallia New"/>
          <w:sz w:val="26"/>
          <w:szCs w:val="26"/>
          <w:cs/>
        </w:rPr>
        <w:t xml:space="preserve">ในระหว่างปีจึงจำกัดอยู่ที่ผลขาดทุนด้านเครดิตที่คาดว่าจะเกิดขึ้นภายใน </w:t>
      </w:r>
      <w:r w:rsidR="00CF1017" w:rsidRPr="00CF1017">
        <w:rPr>
          <w:rFonts w:ascii="Browallia New" w:hAnsi="Browallia New" w:cs="Browallia New"/>
          <w:sz w:val="26"/>
          <w:szCs w:val="26"/>
          <w:lang w:val="en-GB"/>
        </w:rPr>
        <w:t>12</w:t>
      </w:r>
      <w:r w:rsidRPr="00DB367E">
        <w:rPr>
          <w:rFonts w:ascii="Browallia New" w:hAnsi="Browallia New" w:cs="Browallia New"/>
          <w:sz w:val="26"/>
          <w:szCs w:val="26"/>
        </w:rPr>
        <w:t xml:space="preserve"> </w:t>
      </w:r>
      <w:r w:rsidRPr="00DB367E">
        <w:rPr>
          <w:rFonts w:ascii="Browallia New" w:hAnsi="Browallia New" w:cs="Browallia New"/>
          <w:sz w:val="26"/>
          <w:szCs w:val="26"/>
          <w:cs/>
        </w:rPr>
        <w:t>เดือน  “ความเสี่ยงด้านเครดิตต่ำ” สำหรับตราสารหนี้ที่อยู่ในความต้องการของตลาดนั้นพิจารณาจากอันดับ</w:t>
      </w:r>
      <w:r w:rsidR="006875B4" w:rsidRPr="00DB367E">
        <w:rPr>
          <w:rFonts w:ascii="Browallia New" w:hAnsi="Browallia New" w:cs="Browallia New"/>
          <w:sz w:val="26"/>
          <w:szCs w:val="26"/>
          <w:cs/>
        </w:rPr>
        <w:br/>
      </w:r>
      <w:r w:rsidRPr="00DB367E">
        <w:rPr>
          <w:rFonts w:ascii="Browallia New" w:hAnsi="Browallia New" w:cs="Browallia New"/>
          <w:sz w:val="26"/>
          <w:szCs w:val="26"/>
          <w:cs/>
        </w:rPr>
        <w:t xml:space="preserve">ด้านเครดิตที่อยู่ในระดับลงทุน </w:t>
      </w:r>
      <w:r w:rsidRPr="00DB367E">
        <w:rPr>
          <w:rFonts w:ascii="Browallia New" w:hAnsi="Browallia New" w:cs="Browallia New"/>
          <w:sz w:val="26"/>
          <w:szCs w:val="26"/>
        </w:rPr>
        <w:t xml:space="preserve">(Investment grade credit rating) </w:t>
      </w:r>
      <w:r w:rsidRPr="00DB367E">
        <w:rPr>
          <w:rFonts w:ascii="Browallia New" w:hAnsi="Browallia New" w:cs="Browallia New"/>
          <w:sz w:val="26"/>
          <w:szCs w:val="26"/>
          <w:cs/>
        </w:rPr>
        <w:t>จากหน่วยงานจัดอันดับความน่าเชื่อถืออย่างน้อย</w:t>
      </w:r>
      <w:r w:rsidRPr="00DB367E">
        <w:rPr>
          <w:rFonts w:ascii="Browallia New" w:hAnsi="Browallia New" w:cs="Browallia New"/>
          <w:spacing w:val="-2"/>
          <w:sz w:val="26"/>
          <w:szCs w:val="26"/>
          <w:cs/>
        </w:rPr>
        <w:t>หนึ่งหน่วยงาน ตราสารอื่น</w:t>
      </w:r>
      <w:r w:rsidR="007175F5" w:rsidRPr="00DB367E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DB367E">
        <w:rPr>
          <w:rFonts w:ascii="Browallia New" w:hAnsi="Browallia New" w:cs="Browallia New"/>
          <w:spacing w:val="-2"/>
          <w:sz w:val="26"/>
          <w:szCs w:val="26"/>
          <w:cs/>
        </w:rPr>
        <w:t>ๆ จะพิจารณาว่ามีความเสี่ยงด้านเครดิตต่ำเมื่อมีความเสี่ยงจากการผิดนัดชำระอยู่ในระดับต่ำ</w:t>
      </w:r>
      <w:r w:rsidRPr="00DB367E">
        <w:rPr>
          <w:rFonts w:ascii="Browallia New" w:hAnsi="Browallia New" w:cs="Browallia New"/>
          <w:sz w:val="26"/>
          <w:szCs w:val="26"/>
          <w:cs/>
        </w:rPr>
        <w:t xml:space="preserve"> และผู้ออกตราสารมีความสามารถทางการเงินที่แข็งแรงที่จะปฏิบัติตามภาระผูกพันตามสัญญาได้</w:t>
      </w:r>
    </w:p>
    <w:p w14:paraId="7752D6FF" w14:textId="77777777" w:rsidR="00532461" w:rsidRPr="00DB367E" w:rsidRDefault="00532461" w:rsidP="003028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rPr>
          <w:rFonts w:ascii="Browallia New" w:hAnsi="Browallia New" w:cs="Browallia New"/>
          <w:sz w:val="26"/>
          <w:szCs w:val="26"/>
        </w:rPr>
      </w:pPr>
    </w:p>
    <w:p w14:paraId="4A70BA50" w14:textId="77777777" w:rsidR="00532461" w:rsidRPr="00DB367E" w:rsidRDefault="00532461" w:rsidP="003028E3">
      <w:pPr>
        <w:pStyle w:val="BlockText"/>
        <w:ind w:left="1080" w:right="0" w:firstLine="0"/>
        <w:jc w:val="both"/>
        <w:rPr>
          <w:rFonts w:ascii="Browallia New" w:hAnsi="Browallia New" w:cs="Browallia New"/>
          <w:i/>
          <w:iCs/>
          <w:color w:val="CF4A02"/>
          <w:sz w:val="26"/>
          <w:szCs w:val="26"/>
          <w:lang w:val="en-GB"/>
        </w:rPr>
      </w:pPr>
      <w:r w:rsidRPr="00DB367E">
        <w:rPr>
          <w:rFonts w:ascii="Browallia New" w:hAnsi="Browallia New" w:cs="Browallia New"/>
          <w:i/>
          <w:iCs/>
          <w:color w:val="CF4A02"/>
          <w:sz w:val="26"/>
          <w:szCs w:val="26"/>
          <w:cs/>
          <w:lang w:val="en-GB"/>
        </w:rPr>
        <w:t>สินทรัพย์ทางการเงินที่วัดมูลค่าด้วยมูลค่ายุติธรรมผ่านกำไรขาดทุน</w:t>
      </w:r>
      <w:r w:rsidRPr="00DB367E">
        <w:rPr>
          <w:rFonts w:ascii="Browallia New" w:hAnsi="Browallia New" w:cs="Browallia New"/>
          <w:i/>
          <w:iCs/>
          <w:color w:val="CF4A02"/>
          <w:sz w:val="26"/>
          <w:szCs w:val="26"/>
          <w:lang w:val="en-GB"/>
        </w:rPr>
        <w:t xml:space="preserve"> (FVPL)</w:t>
      </w:r>
    </w:p>
    <w:p w14:paraId="61A85AE3" w14:textId="77777777" w:rsidR="00532461" w:rsidRPr="00DB367E" w:rsidRDefault="00532461" w:rsidP="003028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12B3AFC7" w14:textId="26D21551" w:rsidR="00532461" w:rsidRPr="00DB367E" w:rsidRDefault="00532461" w:rsidP="003028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DB367E">
        <w:rPr>
          <w:rFonts w:ascii="Browallia New" w:hAnsi="Browallia New" w:cs="Browallia New"/>
          <w:sz w:val="26"/>
          <w:szCs w:val="26"/>
          <w:cs/>
        </w:rPr>
        <w:t>กลุ่มกิจการมีความเสี่ยงด้านเครดิตที่เกี่ยวกับเงินลงทุนในตราสารหนี้ที่วัดมูลค่าด้วย</w:t>
      </w:r>
      <w:r w:rsidRPr="00DB367E">
        <w:rPr>
          <w:rFonts w:ascii="Browallia New" w:hAnsi="Browallia New" w:cs="Browallia New"/>
          <w:sz w:val="26"/>
          <w:szCs w:val="26"/>
        </w:rPr>
        <w:t xml:space="preserve"> FVPL</w:t>
      </w:r>
      <w:r w:rsidRPr="00DB367E">
        <w:rPr>
          <w:rFonts w:ascii="Browallia New" w:hAnsi="Browallia New" w:cs="Browallia New"/>
          <w:sz w:val="26"/>
          <w:szCs w:val="26"/>
          <w:cs/>
        </w:rPr>
        <w:t xml:space="preserve"> ทั้งนี้ ความเสี่ยงสูงสุด </w:t>
      </w:r>
      <w:r w:rsidR="00E018A4">
        <w:rPr>
          <w:rFonts w:ascii="Browallia New" w:hAnsi="Browallia New" w:cs="Browallia New"/>
          <w:sz w:val="26"/>
          <w:szCs w:val="26"/>
        </w:rPr>
        <w:br/>
      </w:r>
      <w:r w:rsidRPr="00DB367E">
        <w:rPr>
          <w:rFonts w:ascii="Browallia New" w:hAnsi="Browallia New" w:cs="Browallia New"/>
          <w:sz w:val="26"/>
          <w:szCs w:val="26"/>
          <w:cs/>
        </w:rPr>
        <w:t xml:space="preserve">ณ วันสิ้นรอบระยะเวลารายงานเท่ากับมูลค่าตามบัญชีของเงินลงทุน </w:t>
      </w:r>
    </w:p>
    <w:p w14:paraId="4C907C52" w14:textId="77777777" w:rsidR="00FC3B7A" w:rsidRPr="00DB367E" w:rsidRDefault="00FC3B7A" w:rsidP="003028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32122A32" w14:textId="3949D82F" w:rsidR="00532461" w:rsidRPr="00DB367E" w:rsidRDefault="00CF1017" w:rsidP="006875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bookmarkStart w:id="71" w:name="_Toc48681836"/>
      <w:r w:rsidRPr="00CF1017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7</w:t>
      </w:r>
      <w:r w:rsidR="00532461" w:rsidRPr="00DB367E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CF1017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</w:t>
      </w:r>
      <w:r w:rsidR="00532461" w:rsidRPr="00DB367E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CF1017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3</w:t>
      </w:r>
      <w:r w:rsidR="00532461" w:rsidRPr="00DB367E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532461" w:rsidRPr="00DB367E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ความเสี่ยงด้านสภาพคล่อง</w:t>
      </w:r>
      <w:bookmarkEnd w:id="71"/>
    </w:p>
    <w:p w14:paraId="7DE99248" w14:textId="77777777" w:rsidR="00532461" w:rsidRPr="00DB367E" w:rsidRDefault="00532461" w:rsidP="006875B4">
      <w:pPr>
        <w:pStyle w:val="BlockText"/>
        <w:ind w:left="1080" w:right="0" w:firstLine="0"/>
        <w:jc w:val="both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732FA09A" w14:textId="7ADBF939" w:rsidR="00532461" w:rsidRPr="00DB367E" w:rsidRDefault="00532461" w:rsidP="006875B4">
      <w:pPr>
        <w:tabs>
          <w:tab w:val="left" w:pos="720"/>
        </w:tabs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DB367E">
        <w:rPr>
          <w:rFonts w:ascii="Browallia New" w:hAnsi="Browallia New" w:cs="Browallia New"/>
          <w:sz w:val="26"/>
          <w:szCs w:val="26"/>
          <w:cs/>
        </w:rPr>
        <w:t>การจัดการความเสี่ยงด้านสภาพคล่องอย่างรอบคอบคือการมีจำนวนเงินสด</w:t>
      </w:r>
      <w:r w:rsidRPr="00DB367E">
        <w:rPr>
          <w:rFonts w:ascii="Browallia New" w:hAnsi="Browallia New" w:cs="Browallia New"/>
          <w:spacing w:val="-4"/>
          <w:sz w:val="26"/>
          <w:szCs w:val="26"/>
          <w:cs/>
        </w:rPr>
        <w:t>และการมีแหล่งเงินทุนที่สามารถเบิกใช้ได้จากวงเงินด้านสินเชื่อที่เพียงพอต่อการชำระภาระผูกพัน</w:t>
      </w:r>
      <w:r w:rsidRPr="00DB367E">
        <w:rPr>
          <w:rFonts w:ascii="Browallia New" w:hAnsi="Browallia New" w:cs="Browallia New"/>
          <w:sz w:val="26"/>
          <w:szCs w:val="26"/>
          <w:cs/>
        </w:rPr>
        <w:t>เมื่อถึงกำหนด ณ วันสิ้นรอบระยะเวลาบัญชี กลุ่มกิจการ</w:t>
      </w:r>
      <w:r w:rsidR="00E018A4">
        <w:rPr>
          <w:rFonts w:ascii="Browallia New" w:hAnsi="Browallia New" w:cs="Browallia New"/>
          <w:sz w:val="26"/>
          <w:szCs w:val="26"/>
        </w:rPr>
        <w:br/>
      </w:r>
      <w:r w:rsidRPr="00DB367E">
        <w:rPr>
          <w:rFonts w:ascii="Browallia New" w:hAnsi="Browallia New" w:cs="Browallia New"/>
          <w:sz w:val="26"/>
          <w:szCs w:val="26"/>
          <w:cs/>
        </w:rPr>
        <w:t xml:space="preserve">มีเงินฝากธนาคารที่สามารถเบิกใช้ได้ทันทีจำนวน </w:t>
      </w:r>
      <w:r w:rsidR="00CF1017" w:rsidRPr="00CF1017">
        <w:rPr>
          <w:rFonts w:ascii="Browallia New" w:hAnsi="Browallia New" w:cs="Browallia New"/>
          <w:sz w:val="26"/>
          <w:szCs w:val="26"/>
          <w:lang w:val="en-GB"/>
        </w:rPr>
        <w:t>53</w:t>
      </w:r>
      <w:r w:rsidR="00CE3F6B" w:rsidRPr="00DB367E">
        <w:rPr>
          <w:rFonts w:ascii="Browallia New" w:hAnsi="Browallia New" w:cs="Browallia New"/>
          <w:sz w:val="26"/>
          <w:szCs w:val="26"/>
        </w:rPr>
        <w:t>,</w:t>
      </w:r>
      <w:r w:rsidR="00CF1017" w:rsidRPr="00CF1017">
        <w:rPr>
          <w:rFonts w:ascii="Browallia New" w:hAnsi="Browallia New" w:cs="Browallia New"/>
          <w:sz w:val="26"/>
          <w:szCs w:val="26"/>
          <w:lang w:val="en-GB"/>
        </w:rPr>
        <w:t>244</w:t>
      </w:r>
      <w:r w:rsidRPr="00DB367E">
        <w:rPr>
          <w:rFonts w:ascii="Browallia New" w:hAnsi="Browallia New" w:cs="Browallia New"/>
          <w:sz w:val="26"/>
          <w:szCs w:val="26"/>
        </w:rPr>
        <w:t xml:space="preserve"> </w:t>
      </w:r>
      <w:r w:rsidR="001A0D0A" w:rsidRPr="00DB367E">
        <w:rPr>
          <w:rFonts w:ascii="Browallia New" w:hAnsi="Browallia New" w:cs="Browallia New"/>
          <w:sz w:val="26"/>
          <w:szCs w:val="26"/>
          <w:cs/>
        </w:rPr>
        <w:t>ล้าน</w:t>
      </w:r>
      <w:r w:rsidRPr="00DB367E">
        <w:rPr>
          <w:rFonts w:ascii="Browallia New" w:hAnsi="Browallia New" w:cs="Browallia New"/>
          <w:sz w:val="26"/>
          <w:szCs w:val="26"/>
          <w:cs/>
        </w:rPr>
        <w:t xml:space="preserve">บาท (พ.ศ. </w:t>
      </w:r>
      <w:r w:rsidR="00CF1017" w:rsidRPr="00CF1017">
        <w:rPr>
          <w:rFonts w:ascii="Browallia New" w:hAnsi="Browallia New" w:cs="Browallia New"/>
          <w:sz w:val="26"/>
          <w:szCs w:val="26"/>
          <w:lang w:val="en-GB"/>
        </w:rPr>
        <w:t>2562</w:t>
      </w:r>
      <w:r w:rsidR="001A0D0A" w:rsidRPr="00DB367E">
        <w:rPr>
          <w:rFonts w:ascii="Browallia New" w:hAnsi="Browallia New" w:cs="Browallia New"/>
          <w:sz w:val="26"/>
          <w:szCs w:val="26"/>
          <w:cs/>
          <w:lang w:val="en-GB"/>
        </w:rPr>
        <w:t xml:space="preserve"> จำนวน</w:t>
      </w:r>
      <w:r w:rsidRPr="00DB367E">
        <w:rPr>
          <w:rFonts w:ascii="Browallia New" w:hAnsi="Browallia New" w:cs="Browallia New"/>
          <w:sz w:val="26"/>
          <w:szCs w:val="26"/>
        </w:rPr>
        <w:t xml:space="preserve"> </w:t>
      </w:r>
      <w:r w:rsidR="00CF1017" w:rsidRPr="00CF1017">
        <w:rPr>
          <w:rFonts w:ascii="Browallia New" w:hAnsi="Browallia New" w:cs="Browallia New"/>
          <w:sz w:val="26"/>
          <w:szCs w:val="26"/>
          <w:lang w:val="en-GB"/>
        </w:rPr>
        <w:t>74</w:t>
      </w:r>
      <w:r w:rsidR="00CE3F6B" w:rsidRPr="00DB367E">
        <w:rPr>
          <w:rFonts w:ascii="Browallia New" w:hAnsi="Browallia New" w:cs="Browallia New"/>
          <w:sz w:val="26"/>
          <w:szCs w:val="26"/>
        </w:rPr>
        <w:t>,</w:t>
      </w:r>
      <w:r w:rsidR="00CF1017" w:rsidRPr="00CF1017">
        <w:rPr>
          <w:rFonts w:ascii="Browallia New" w:hAnsi="Browallia New" w:cs="Browallia New"/>
          <w:sz w:val="26"/>
          <w:szCs w:val="26"/>
          <w:lang w:val="en-GB"/>
        </w:rPr>
        <w:t>854</w:t>
      </w:r>
      <w:r w:rsidRPr="00DB367E">
        <w:rPr>
          <w:rFonts w:ascii="Browallia New" w:hAnsi="Browallia New" w:cs="Browallia New"/>
          <w:sz w:val="26"/>
          <w:szCs w:val="26"/>
        </w:rPr>
        <w:t xml:space="preserve"> </w:t>
      </w:r>
      <w:r w:rsidR="001A0D0A" w:rsidRPr="00DB367E">
        <w:rPr>
          <w:rFonts w:ascii="Browallia New" w:hAnsi="Browallia New" w:cs="Browallia New"/>
          <w:sz w:val="26"/>
          <w:szCs w:val="26"/>
          <w:cs/>
        </w:rPr>
        <w:t>ล้าน</w:t>
      </w:r>
      <w:r w:rsidRPr="00DB367E">
        <w:rPr>
          <w:rFonts w:ascii="Browallia New" w:hAnsi="Browallia New" w:cs="Browallia New"/>
          <w:sz w:val="26"/>
          <w:szCs w:val="26"/>
          <w:cs/>
        </w:rPr>
        <w:t xml:space="preserve">บาท) </w:t>
      </w:r>
      <w:r w:rsidR="00E018A4">
        <w:rPr>
          <w:rFonts w:ascii="Browallia New" w:hAnsi="Browallia New" w:cs="Browallia New"/>
          <w:sz w:val="26"/>
          <w:szCs w:val="26"/>
        </w:rPr>
        <w:br/>
      </w:r>
      <w:r w:rsidRPr="00DB367E">
        <w:rPr>
          <w:rFonts w:ascii="Browallia New" w:hAnsi="Browallia New" w:cs="Browallia New"/>
          <w:sz w:val="26"/>
          <w:szCs w:val="26"/>
          <w:cs/>
        </w:rPr>
        <w:t>เพื่อวัตถุประสงค์ในการบริหารสภาพคล่องของกลุ่มกิจการ จากลักษณะของการดำเนินธุรกิจของกลุ่มกิจการซึ่ง</w:t>
      </w:r>
      <w:r w:rsidR="00E018A4">
        <w:rPr>
          <w:rFonts w:ascii="Browallia New" w:hAnsi="Browallia New" w:cs="Browallia New"/>
          <w:sz w:val="26"/>
          <w:szCs w:val="26"/>
        </w:rPr>
        <w:br/>
      </w:r>
      <w:r w:rsidRPr="00DB367E">
        <w:rPr>
          <w:rFonts w:ascii="Browallia New" w:hAnsi="Browallia New" w:cs="Browallia New"/>
          <w:sz w:val="26"/>
          <w:szCs w:val="26"/>
          <w:cs/>
        </w:rPr>
        <w:t>เป็นธุรกิจที่มีความยืดหยุ่นและเปลี่ยนแปลงอยู่ตลอดเวลา ส่วนงานบริหารการเงินของกลุ่มกิจการได้คงไว้ซึ่ง</w:t>
      </w:r>
      <w:r w:rsidR="00423FD2" w:rsidRPr="00DB367E">
        <w:rPr>
          <w:rFonts w:ascii="Browallia New" w:hAnsi="Browallia New" w:cs="Browallia New"/>
          <w:sz w:val="26"/>
          <w:szCs w:val="26"/>
        </w:rPr>
        <w:br/>
      </w:r>
      <w:r w:rsidRPr="00DB367E">
        <w:rPr>
          <w:rFonts w:ascii="Browallia New" w:hAnsi="Browallia New" w:cs="Browallia New"/>
          <w:sz w:val="26"/>
          <w:szCs w:val="26"/>
          <w:cs/>
        </w:rPr>
        <w:t>ความยืดหยุ่นในแหล่งเงินทุนโดยการคงไว้ซึ่งวงเงินสินเชื่อที่เพียงพอ</w:t>
      </w:r>
    </w:p>
    <w:p w14:paraId="05313367" w14:textId="77777777" w:rsidR="00532461" w:rsidRPr="00DB367E" w:rsidRDefault="00532461" w:rsidP="006875B4">
      <w:pPr>
        <w:tabs>
          <w:tab w:val="left" w:pos="720"/>
        </w:tabs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4B8DA8D8" w14:textId="7303F6B0" w:rsidR="00532461" w:rsidRPr="00DB367E" w:rsidRDefault="00532461" w:rsidP="006875B4">
      <w:pPr>
        <w:tabs>
          <w:tab w:val="left" w:pos="720"/>
        </w:tabs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DB367E">
        <w:rPr>
          <w:rFonts w:ascii="Browallia New" w:hAnsi="Browallia New" w:cs="Browallia New"/>
          <w:sz w:val="26"/>
          <w:szCs w:val="26"/>
          <w:cs/>
        </w:rPr>
        <w:t>ผู้บริหารได้พิจารณาประมาณการกระแสเงินสดของกลุ่มกิจการ</w:t>
      </w:r>
      <w:r w:rsidR="00AF7E98">
        <w:rPr>
          <w:rFonts w:ascii="Browallia New" w:hAnsi="Browallia New" w:cs="Browallia New" w:hint="cs"/>
          <w:sz w:val="26"/>
          <w:szCs w:val="26"/>
          <w:cs/>
        </w:rPr>
        <w:t>และบริษัท</w:t>
      </w:r>
      <w:r w:rsidRPr="00DB367E">
        <w:rPr>
          <w:rFonts w:ascii="Browallia New" w:hAnsi="Browallia New" w:cs="Browallia New"/>
          <w:sz w:val="26"/>
          <w:szCs w:val="26"/>
          <w:cs/>
        </w:rPr>
        <w:t xml:space="preserve">อย่างสม่ำเสมอโดยพิจารณาจาก ก) เงินสำรองหมุนเวียน (จากวงเงินสินเชื่อที่ยังไม่ได้เบิกใช้) และ ข) เงินสดและรายการเทียบเท่าเงินสด นอกจากนี้ </w:t>
      </w:r>
      <w:r w:rsidR="00423FD2" w:rsidRPr="00DB367E">
        <w:rPr>
          <w:rFonts w:ascii="Browallia New" w:hAnsi="Browallia New" w:cs="Browallia New"/>
          <w:sz w:val="26"/>
          <w:szCs w:val="26"/>
        </w:rPr>
        <w:br/>
      </w:r>
      <w:r w:rsidRPr="00DB367E">
        <w:rPr>
          <w:rFonts w:ascii="Browallia New" w:hAnsi="Browallia New" w:cs="Browallia New"/>
          <w:sz w:val="26"/>
          <w:szCs w:val="26"/>
          <w:cs/>
        </w:rPr>
        <w:t>กลุ่มกิจการยังได้ทำการประมาณการกระแสเงินสดในสกุลเงินหลักต่าง</w:t>
      </w:r>
      <w:r w:rsidR="00D66C43" w:rsidRPr="00DB367E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DB367E">
        <w:rPr>
          <w:rFonts w:ascii="Browallia New" w:hAnsi="Browallia New" w:cs="Browallia New"/>
          <w:sz w:val="26"/>
          <w:szCs w:val="26"/>
          <w:cs/>
        </w:rPr>
        <w:t>ๆ พิจารณาสินทรัพย์ที่มีสภาพคล่องสูงและอัตราส่วนสภาพคล่องตามข้อกำหนดต่าง ๆ และคงไว้ซึ่งแผนการจัดหาเงิน</w:t>
      </w:r>
      <w:r w:rsidR="00125B20">
        <w:rPr>
          <w:rFonts w:ascii="Browallia New" w:hAnsi="Browallia New" w:cs="Browallia New" w:hint="cs"/>
          <w:sz w:val="26"/>
          <w:szCs w:val="26"/>
          <w:cs/>
        </w:rPr>
        <w:t>ที่เหมาะสม</w:t>
      </w:r>
    </w:p>
    <w:p w14:paraId="5782CA8E" w14:textId="77777777" w:rsidR="00DB367E" w:rsidRDefault="00DB36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</w:pPr>
      <w:r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br w:type="page"/>
      </w:r>
    </w:p>
    <w:p w14:paraId="02B478D8" w14:textId="77777777" w:rsidR="00DB367E" w:rsidRDefault="00DB367E" w:rsidP="004157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14:paraId="09859281" w14:textId="4FA18692" w:rsidR="00897FCE" w:rsidRPr="00DB367E" w:rsidRDefault="0041579E" w:rsidP="004157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DB367E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ก)</w:t>
      </w:r>
      <w:r w:rsidRPr="00DB367E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</w:r>
      <w:r w:rsidR="00897FCE" w:rsidRPr="00DB367E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การจัดการด้านการจัดหาเงิน</w:t>
      </w:r>
    </w:p>
    <w:p w14:paraId="4F990DF6" w14:textId="77777777" w:rsidR="006875B4" w:rsidRPr="00DB367E" w:rsidRDefault="006875B4" w:rsidP="006875B4">
      <w:pPr>
        <w:pStyle w:val="BlockText"/>
        <w:ind w:left="1066" w:right="0" w:firstLine="0"/>
        <w:jc w:val="both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0141D4D7" w14:textId="674D1D92" w:rsidR="00532461" w:rsidRPr="00DB367E" w:rsidRDefault="00532461" w:rsidP="0056761B">
      <w:pPr>
        <w:pStyle w:val="BlockText"/>
        <w:ind w:left="1080" w:right="0" w:firstLine="0"/>
        <w:jc w:val="both"/>
        <w:rPr>
          <w:rFonts w:ascii="Browallia New" w:hAnsi="Browallia New" w:cs="Browallia New"/>
          <w:sz w:val="26"/>
          <w:szCs w:val="26"/>
          <w:cs/>
          <w:lang w:val="en-GB"/>
        </w:rPr>
      </w:pPr>
      <w:r w:rsidRPr="00DB367E">
        <w:rPr>
          <w:rFonts w:ascii="Browallia New" w:hAnsi="Browallia New" w:cs="Browallia New"/>
          <w:sz w:val="26"/>
          <w:szCs w:val="26"/>
          <w:cs/>
          <w:lang w:val="en-GB"/>
        </w:rPr>
        <w:t xml:space="preserve">กลุ่มกิจการมีวงเงินกู้ที่ยังไม่ได้เบิกใช้ ณ วันที่ </w:t>
      </w:r>
      <w:r w:rsidR="00CF1017" w:rsidRPr="00CF1017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DB367E">
        <w:rPr>
          <w:rFonts w:ascii="Browallia New" w:hAnsi="Browallia New" w:cs="Browallia New"/>
          <w:sz w:val="26"/>
          <w:szCs w:val="26"/>
          <w:cs/>
          <w:lang w:val="en-GB"/>
        </w:rPr>
        <w:t xml:space="preserve"> ธันวาคม</w:t>
      </w:r>
      <w:r w:rsidR="00D66C43" w:rsidRPr="00DB367E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DB367E">
        <w:rPr>
          <w:rFonts w:ascii="Browallia New" w:hAnsi="Browallia New" w:cs="Browallia New"/>
          <w:sz w:val="26"/>
          <w:szCs w:val="26"/>
          <w:cs/>
          <w:lang w:val="en-GB"/>
        </w:rPr>
        <w:t>มีดังต่อไปนี้</w:t>
      </w:r>
    </w:p>
    <w:p w14:paraId="558EE949" w14:textId="77777777" w:rsidR="00532461" w:rsidRPr="00DB367E" w:rsidRDefault="00532461" w:rsidP="0056761B">
      <w:pPr>
        <w:tabs>
          <w:tab w:val="right" w:pos="9990"/>
          <w:tab w:val="right" w:pos="10890"/>
        </w:tabs>
        <w:autoSpaceDE w:val="0"/>
        <w:autoSpaceDN w:val="0"/>
        <w:spacing w:line="240" w:lineRule="auto"/>
        <w:ind w:left="1080"/>
        <w:rPr>
          <w:rFonts w:ascii="Browallia New" w:hAnsi="Browallia New" w:cs="Browallia New"/>
          <w:sz w:val="26"/>
          <w:szCs w:val="26"/>
        </w:rPr>
      </w:pPr>
    </w:p>
    <w:tbl>
      <w:tblPr>
        <w:tblW w:w="8881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3261"/>
        <w:gridCol w:w="1405"/>
        <w:gridCol w:w="1380"/>
        <w:gridCol w:w="25"/>
        <w:gridCol w:w="1405"/>
        <w:gridCol w:w="1405"/>
      </w:tblGrid>
      <w:tr w:rsidR="00532461" w:rsidRPr="00E84424" w14:paraId="6CD9789E" w14:textId="77777777" w:rsidTr="001A0D0A">
        <w:trPr>
          <w:trHeight w:val="20"/>
        </w:trPr>
        <w:tc>
          <w:tcPr>
            <w:tcW w:w="3261" w:type="dxa"/>
            <w:vAlign w:val="center"/>
          </w:tcPr>
          <w:p w14:paraId="669883AA" w14:textId="77777777" w:rsidR="00532461" w:rsidRPr="00E84424" w:rsidRDefault="00532461" w:rsidP="0056761B">
            <w:pPr>
              <w:tabs>
                <w:tab w:val="right" w:pos="10890"/>
              </w:tabs>
              <w:autoSpaceDE w:val="0"/>
              <w:autoSpaceDN w:val="0"/>
              <w:spacing w:line="240" w:lineRule="auto"/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8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FFF684" w14:textId="77777777" w:rsidR="00532461" w:rsidRPr="00E84424" w:rsidRDefault="00532461" w:rsidP="0056761B">
            <w:pPr>
              <w:autoSpaceDE w:val="0"/>
              <w:autoSpaceDN w:val="0"/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8442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A0CCB2" w14:textId="77777777" w:rsidR="00532461" w:rsidRPr="00E84424" w:rsidRDefault="00532461" w:rsidP="0056761B">
            <w:pPr>
              <w:autoSpaceDE w:val="0"/>
              <w:autoSpaceDN w:val="0"/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8442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32461" w:rsidRPr="00E84424" w14:paraId="1005B1F8" w14:textId="77777777" w:rsidTr="00E018A4">
        <w:trPr>
          <w:trHeight w:val="20"/>
        </w:trPr>
        <w:tc>
          <w:tcPr>
            <w:tcW w:w="3261" w:type="dxa"/>
            <w:vAlign w:val="center"/>
          </w:tcPr>
          <w:p w14:paraId="6DF528D3" w14:textId="77777777" w:rsidR="00532461" w:rsidRPr="00E84424" w:rsidRDefault="00532461" w:rsidP="0056761B">
            <w:pPr>
              <w:tabs>
                <w:tab w:val="right" w:pos="10890"/>
              </w:tabs>
              <w:autoSpaceDE w:val="0"/>
              <w:autoSpaceDN w:val="0"/>
              <w:spacing w:line="240" w:lineRule="auto"/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single" w:sz="4" w:space="0" w:color="auto"/>
            </w:tcBorders>
            <w:vAlign w:val="center"/>
          </w:tcPr>
          <w:p w14:paraId="712C285A" w14:textId="3232C5DB" w:rsidR="00532461" w:rsidRPr="00E84424" w:rsidRDefault="00532461" w:rsidP="0056761B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8442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F1017" w:rsidRPr="00CF101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05" w:type="dxa"/>
            <w:gridSpan w:val="2"/>
            <w:tcBorders>
              <w:top w:val="single" w:sz="4" w:space="0" w:color="auto"/>
            </w:tcBorders>
          </w:tcPr>
          <w:p w14:paraId="4614EEB8" w14:textId="227425F4" w:rsidR="00532461" w:rsidRPr="00E84424" w:rsidRDefault="00532461" w:rsidP="0056761B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8442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F1017" w:rsidRPr="00CF101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05" w:type="dxa"/>
            <w:tcBorders>
              <w:top w:val="single" w:sz="4" w:space="0" w:color="auto"/>
            </w:tcBorders>
            <w:vAlign w:val="center"/>
          </w:tcPr>
          <w:p w14:paraId="2C16E395" w14:textId="358AFACF" w:rsidR="00532461" w:rsidRPr="00E84424" w:rsidRDefault="00532461" w:rsidP="0056761B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8442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F1017" w:rsidRPr="00CF101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05" w:type="dxa"/>
            <w:tcBorders>
              <w:top w:val="single" w:sz="4" w:space="0" w:color="auto"/>
            </w:tcBorders>
          </w:tcPr>
          <w:p w14:paraId="0525A3B3" w14:textId="284158E0" w:rsidR="00532461" w:rsidRPr="00E84424" w:rsidRDefault="00532461" w:rsidP="0056761B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8442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F1017" w:rsidRPr="00CF101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532461" w:rsidRPr="00E84424" w14:paraId="1BE4C20F" w14:textId="77777777" w:rsidTr="00E018A4">
        <w:trPr>
          <w:trHeight w:val="20"/>
        </w:trPr>
        <w:tc>
          <w:tcPr>
            <w:tcW w:w="3261" w:type="dxa"/>
            <w:vAlign w:val="bottom"/>
          </w:tcPr>
          <w:p w14:paraId="45892374" w14:textId="77777777" w:rsidR="00532461" w:rsidRPr="00E84424" w:rsidRDefault="00532461" w:rsidP="0056761B">
            <w:pPr>
              <w:tabs>
                <w:tab w:val="right" w:pos="10890"/>
              </w:tabs>
              <w:autoSpaceDE w:val="0"/>
              <w:autoSpaceDN w:val="0"/>
              <w:spacing w:line="240" w:lineRule="auto"/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  <w:vAlign w:val="bottom"/>
          </w:tcPr>
          <w:p w14:paraId="3921E0FF" w14:textId="257626F7" w:rsidR="00532461" w:rsidRPr="00E84424" w:rsidRDefault="001A0D0A" w:rsidP="0056761B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8442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</w:t>
            </w:r>
            <w:r w:rsidR="00532461" w:rsidRPr="00E8442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05" w:type="dxa"/>
            <w:gridSpan w:val="2"/>
            <w:tcBorders>
              <w:bottom w:val="single" w:sz="4" w:space="0" w:color="auto"/>
            </w:tcBorders>
            <w:vAlign w:val="bottom"/>
          </w:tcPr>
          <w:p w14:paraId="63C177E4" w14:textId="670DACA5" w:rsidR="00532461" w:rsidRPr="00E84424" w:rsidRDefault="001A0D0A" w:rsidP="0056761B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8442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</w:t>
            </w:r>
            <w:r w:rsidR="00532461" w:rsidRPr="00E8442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นบาท</w:t>
            </w:r>
          </w:p>
        </w:tc>
        <w:tc>
          <w:tcPr>
            <w:tcW w:w="1405" w:type="dxa"/>
            <w:tcBorders>
              <w:bottom w:val="single" w:sz="4" w:space="0" w:color="auto"/>
            </w:tcBorders>
            <w:vAlign w:val="bottom"/>
          </w:tcPr>
          <w:p w14:paraId="10215D31" w14:textId="47C58A3A" w:rsidR="00532461" w:rsidRPr="00E84424" w:rsidRDefault="001A0D0A" w:rsidP="0056761B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8442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</w:t>
            </w:r>
            <w:r w:rsidR="00532461" w:rsidRPr="00E8442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05" w:type="dxa"/>
            <w:tcBorders>
              <w:bottom w:val="single" w:sz="4" w:space="0" w:color="auto"/>
            </w:tcBorders>
            <w:vAlign w:val="bottom"/>
          </w:tcPr>
          <w:p w14:paraId="6B00E1D6" w14:textId="226F7662" w:rsidR="00532461" w:rsidRPr="00E84424" w:rsidRDefault="001A0D0A" w:rsidP="0056761B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8442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</w:t>
            </w:r>
            <w:r w:rsidR="00532461" w:rsidRPr="00E8442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532461" w:rsidRPr="00E84424" w14:paraId="555B4970" w14:textId="77777777" w:rsidTr="00E018A4">
        <w:trPr>
          <w:trHeight w:val="20"/>
        </w:trPr>
        <w:tc>
          <w:tcPr>
            <w:tcW w:w="3261" w:type="dxa"/>
            <w:vAlign w:val="center"/>
          </w:tcPr>
          <w:p w14:paraId="071E66A4" w14:textId="77777777" w:rsidR="00532461" w:rsidRPr="00E84424" w:rsidRDefault="00532461" w:rsidP="0056761B">
            <w:pPr>
              <w:autoSpaceDE w:val="0"/>
              <w:autoSpaceDN w:val="0"/>
              <w:spacing w:line="240" w:lineRule="auto"/>
              <w:ind w:left="427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8442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อัตราดอกเบี้ยลอยตัว</w:t>
            </w:r>
          </w:p>
        </w:tc>
        <w:tc>
          <w:tcPr>
            <w:tcW w:w="1405" w:type="dxa"/>
            <w:shd w:val="clear" w:color="auto" w:fill="FAFAFA"/>
            <w:vAlign w:val="bottom"/>
          </w:tcPr>
          <w:p w14:paraId="34546251" w14:textId="77777777" w:rsidR="00532461" w:rsidRPr="00E84424" w:rsidRDefault="00532461" w:rsidP="0056761B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05" w:type="dxa"/>
            <w:gridSpan w:val="2"/>
          </w:tcPr>
          <w:p w14:paraId="244C94DE" w14:textId="77777777" w:rsidR="00532461" w:rsidRPr="00E84424" w:rsidRDefault="00532461" w:rsidP="0056761B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FAFAFA"/>
            <w:vAlign w:val="bottom"/>
          </w:tcPr>
          <w:p w14:paraId="28F7E184" w14:textId="77777777" w:rsidR="00532461" w:rsidRPr="00E84424" w:rsidRDefault="00532461" w:rsidP="0056761B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05" w:type="dxa"/>
          </w:tcPr>
          <w:p w14:paraId="489348C3" w14:textId="77777777" w:rsidR="00532461" w:rsidRPr="00E84424" w:rsidRDefault="00532461" w:rsidP="0056761B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32461" w:rsidRPr="00E84424" w14:paraId="7CC701AA" w14:textId="77777777" w:rsidTr="00E018A4">
        <w:trPr>
          <w:trHeight w:val="20"/>
        </w:trPr>
        <w:tc>
          <w:tcPr>
            <w:tcW w:w="3261" w:type="dxa"/>
            <w:vAlign w:val="center"/>
          </w:tcPr>
          <w:p w14:paraId="2A1D3D68" w14:textId="77777777" w:rsidR="00532461" w:rsidRPr="00E84424" w:rsidRDefault="00532461" w:rsidP="0056761B">
            <w:pPr>
              <w:autoSpaceDE w:val="0"/>
              <w:autoSpaceDN w:val="0"/>
              <w:spacing w:line="240" w:lineRule="auto"/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  <w:r w:rsidRPr="00E84424">
              <w:rPr>
                <w:rFonts w:ascii="Browallia New" w:hAnsi="Browallia New" w:cs="Browallia New"/>
                <w:sz w:val="26"/>
                <w:szCs w:val="26"/>
                <w:cs/>
              </w:rPr>
              <w:t>หมดอายุภายในหนึ่งปี</w:t>
            </w:r>
          </w:p>
        </w:tc>
        <w:tc>
          <w:tcPr>
            <w:tcW w:w="1405" w:type="dxa"/>
            <w:shd w:val="clear" w:color="auto" w:fill="FAFAFA"/>
            <w:vAlign w:val="bottom"/>
          </w:tcPr>
          <w:p w14:paraId="3EC991F4" w14:textId="77777777" w:rsidR="00532461" w:rsidRPr="00E84424" w:rsidRDefault="00532461" w:rsidP="0056761B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05" w:type="dxa"/>
            <w:gridSpan w:val="2"/>
          </w:tcPr>
          <w:p w14:paraId="55F108F1" w14:textId="77777777" w:rsidR="00532461" w:rsidRPr="00E84424" w:rsidRDefault="00532461" w:rsidP="0056761B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FAFAFA"/>
            <w:vAlign w:val="bottom"/>
          </w:tcPr>
          <w:p w14:paraId="1AF0F472" w14:textId="77777777" w:rsidR="00532461" w:rsidRPr="00E84424" w:rsidRDefault="00532461" w:rsidP="0056761B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05" w:type="dxa"/>
          </w:tcPr>
          <w:p w14:paraId="28DE8CA9" w14:textId="77777777" w:rsidR="00532461" w:rsidRPr="00E84424" w:rsidRDefault="00532461" w:rsidP="0056761B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32461" w:rsidRPr="00E84424" w14:paraId="29AD0714" w14:textId="77777777" w:rsidTr="00E018A4">
        <w:trPr>
          <w:trHeight w:val="20"/>
        </w:trPr>
        <w:tc>
          <w:tcPr>
            <w:tcW w:w="3261" w:type="dxa"/>
            <w:vAlign w:val="center"/>
          </w:tcPr>
          <w:p w14:paraId="7997C187" w14:textId="5E44A9D5" w:rsidR="00532461" w:rsidRPr="00E84424" w:rsidRDefault="00532461" w:rsidP="0056761B">
            <w:pPr>
              <w:autoSpaceDE w:val="0"/>
              <w:autoSpaceDN w:val="0"/>
              <w:spacing w:line="240" w:lineRule="auto"/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  <w:r w:rsidRPr="00E84424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E84424">
              <w:rPr>
                <w:rFonts w:ascii="Browallia New" w:hAnsi="Browallia New" w:cs="Browallia New"/>
                <w:sz w:val="26"/>
                <w:szCs w:val="26"/>
                <w:cs/>
              </w:rPr>
              <w:t>- วงเงิน</w:t>
            </w:r>
            <w:r w:rsidR="00522054" w:rsidRPr="00E84424">
              <w:rPr>
                <w:rFonts w:ascii="Browallia New" w:hAnsi="Browallia New" w:cs="Browallia New"/>
                <w:sz w:val="26"/>
                <w:szCs w:val="26"/>
                <w:cs/>
              </w:rPr>
              <w:t>สินเชื่อระยะสั้น</w:t>
            </w:r>
          </w:p>
        </w:tc>
        <w:tc>
          <w:tcPr>
            <w:tcW w:w="1405" w:type="dxa"/>
            <w:shd w:val="clear" w:color="auto" w:fill="FAFAFA"/>
            <w:vAlign w:val="bottom"/>
          </w:tcPr>
          <w:p w14:paraId="4DE8521A" w14:textId="13E2255A" w:rsidR="00532461" w:rsidRPr="00E84424" w:rsidRDefault="00CF1017" w:rsidP="0056761B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F1017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522054" w:rsidRPr="00E8442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F1017">
              <w:rPr>
                <w:rFonts w:ascii="Browallia New" w:hAnsi="Browallia New" w:cs="Browallia New"/>
                <w:sz w:val="26"/>
                <w:szCs w:val="26"/>
                <w:lang w:val="en-GB"/>
              </w:rPr>
              <w:t>240</w:t>
            </w:r>
          </w:p>
        </w:tc>
        <w:tc>
          <w:tcPr>
            <w:tcW w:w="1405" w:type="dxa"/>
            <w:gridSpan w:val="2"/>
          </w:tcPr>
          <w:p w14:paraId="64A2853C" w14:textId="58D9CB7F" w:rsidR="00532461" w:rsidRPr="00E84424" w:rsidRDefault="00CF1017" w:rsidP="0056761B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1017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522054" w:rsidRPr="00E8442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1017">
              <w:rPr>
                <w:rFonts w:ascii="Browallia New" w:hAnsi="Browallia New" w:cs="Browallia New"/>
                <w:sz w:val="26"/>
                <w:szCs w:val="26"/>
                <w:lang w:val="en-GB"/>
              </w:rPr>
              <w:t>240</w:t>
            </w:r>
          </w:p>
        </w:tc>
        <w:tc>
          <w:tcPr>
            <w:tcW w:w="1405" w:type="dxa"/>
            <w:shd w:val="clear" w:color="auto" w:fill="FAFAFA"/>
            <w:vAlign w:val="bottom"/>
          </w:tcPr>
          <w:p w14:paraId="49DE4E2D" w14:textId="4DFD7464" w:rsidR="00532461" w:rsidRPr="00E84424" w:rsidRDefault="00CF1017" w:rsidP="0056761B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1017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522054" w:rsidRPr="00E8442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1017">
              <w:rPr>
                <w:rFonts w:ascii="Browallia New" w:hAnsi="Browallia New" w:cs="Browallia New"/>
                <w:sz w:val="26"/>
                <w:szCs w:val="26"/>
                <w:lang w:val="en-GB"/>
              </w:rPr>
              <w:t>700</w:t>
            </w:r>
          </w:p>
        </w:tc>
        <w:tc>
          <w:tcPr>
            <w:tcW w:w="1405" w:type="dxa"/>
          </w:tcPr>
          <w:p w14:paraId="7069E617" w14:textId="7B9560EE" w:rsidR="00532461" w:rsidRPr="00E84424" w:rsidRDefault="00CF1017" w:rsidP="0056761B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1017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522054" w:rsidRPr="00E8442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1017">
              <w:rPr>
                <w:rFonts w:ascii="Browallia New" w:hAnsi="Browallia New" w:cs="Browallia New"/>
                <w:sz w:val="26"/>
                <w:szCs w:val="26"/>
                <w:lang w:val="en-GB"/>
              </w:rPr>
              <w:t>700</w:t>
            </w:r>
          </w:p>
        </w:tc>
      </w:tr>
      <w:tr w:rsidR="00522054" w:rsidRPr="00E84424" w14:paraId="6E811853" w14:textId="77777777" w:rsidTr="00E018A4">
        <w:trPr>
          <w:trHeight w:val="20"/>
        </w:trPr>
        <w:tc>
          <w:tcPr>
            <w:tcW w:w="3261" w:type="dxa"/>
            <w:vAlign w:val="center"/>
          </w:tcPr>
          <w:p w14:paraId="305BF144" w14:textId="6F4D536F" w:rsidR="00522054" w:rsidRPr="00E84424" w:rsidRDefault="00522054" w:rsidP="00522054">
            <w:pPr>
              <w:autoSpaceDE w:val="0"/>
              <w:autoSpaceDN w:val="0"/>
              <w:spacing w:line="240" w:lineRule="auto"/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84424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E84424">
              <w:rPr>
                <w:rFonts w:ascii="Browallia New" w:hAnsi="Browallia New" w:cs="Browallia New"/>
                <w:sz w:val="26"/>
                <w:szCs w:val="26"/>
                <w:cs/>
              </w:rPr>
              <w:t>- วงเงินสินเชื่อระยะสั้นที่ไม่ผูกพัน</w:t>
            </w:r>
          </w:p>
        </w:tc>
        <w:tc>
          <w:tcPr>
            <w:tcW w:w="1405" w:type="dxa"/>
            <w:shd w:val="clear" w:color="auto" w:fill="FAFAFA"/>
            <w:vAlign w:val="bottom"/>
          </w:tcPr>
          <w:p w14:paraId="52438F73" w14:textId="4A3DF1A1" w:rsidR="00522054" w:rsidRPr="00E84424" w:rsidRDefault="00CF1017" w:rsidP="00522054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1017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522054" w:rsidRPr="00E8442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1017">
              <w:rPr>
                <w:rFonts w:ascii="Browallia New" w:hAnsi="Browallia New" w:cs="Browallia New"/>
                <w:sz w:val="26"/>
                <w:szCs w:val="26"/>
                <w:lang w:val="en-GB"/>
              </w:rPr>
              <w:t>208</w:t>
            </w:r>
          </w:p>
        </w:tc>
        <w:tc>
          <w:tcPr>
            <w:tcW w:w="1405" w:type="dxa"/>
            <w:gridSpan w:val="2"/>
          </w:tcPr>
          <w:p w14:paraId="04E30F24" w14:textId="233E8445" w:rsidR="00522054" w:rsidRPr="00E84424" w:rsidRDefault="00CF1017" w:rsidP="00522054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1017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522054" w:rsidRPr="00E8442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1017">
              <w:rPr>
                <w:rFonts w:ascii="Browallia New" w:hAnsi="Browallia New" w:cs="Browallia New"/>
                <w:sz w:val="26"/>
                <w:szCs w:val="26"/>
                <w:lang w:val="en-GB"/>
              </w:rPr>
              <w:t>713</w:t>
            </w:r>
          </w:p>
        </w:tc>
        <w:tc>
          <w:tcPr>
            <w:tcW w:w="1405" w:type="dxa"/>
            <w:shd w:val="clear" w:color="auto" w:fill="FAFAFA"/>
            <w:vAlign w:val="bottom"/>
          </w:tcPr>
          <w:p w14:paraId="15C87BD2" w14:textId="48619CA1" w:rsidR="00522054" w:rsidRPr="00E84424" w:rsidRDefault="00CF1017" w:rsidP="00522054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1017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522054" w:rsidRPr="00E8442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1017">
              <w:rPr>
                <w:rFonts w:ascii="Browallia New" w:hAnsi="Browallia New" w:cs="Browallia New"/>
                <w:sz w:val="26"/>
                <w:szCs w:val="26"/>
                <w:lang w:val="en-GB"/>
              </w:rPr>
              <w:t>708</w:t>
            </w:r>
          </w:p>
        </w:tc>
        <w:tc>
          <w:tcPr>
            <w:tcW w:w="1405" w:type="dxa"/>
          </w:tcPr>
          <w:p w14:paraId="4742F36B" w14:textId="5DDBEC40" w:rsidR="00522054" w:rsidRPr="00E84424" w:rsidRDefault="00CF1017" w:rsidP="00522054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1017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522054" w:rsidRPr="00E8442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1017">
              <w:rPr>
                <w:rFonts w:ascii="Browallia New" w:hAnsi="Browallia New" w:cs="Browallia New"/>
                <w:sz w:val="26"/>
                <w:szCs w:val="26"/>
                <w:lang w:val="en-GB"/>
              </w:rPr>
              <w:t>213</w:t>
            </w:r>
          </w:p>
        </w:tc>
      </w:tr>
      <w:tr w:rsidR="00522054" w:rsidRPr="00E84424" w14:paraId="663303A0" w14:textId="77777777" w:rsidTr="00E018A4">
        <w:trPr>
          <w:trHeight w:val="20"/>
        </w:trPr>
        <w:tc>
          <w:tcPr>
            <w:tcW w:w="3261" w:type="dxa"/>
            <w:vAlign w:val="center"/>
          </w:tcPr>
          <w:p w14:paraId="6DF55484" w14:textId="77777777" w:rsidR="00522054" w:rsidRPr="00E84424" w:rsidRDefault="00522054" w:rsidP="00522054">
            <w:pPr>
              <w:autoSpaceDE w:val="0"/>
              <w:autoSpaceDN w:val="0"/>
              <w:spacing w:line="240" w:lineRule="auto"/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  <w:r w:rsidRPr="00E84424">
              <w:rPr>
                <w:rFonts w:ascii="Browallia New" w:hAnsi="Browallia New" w:cs="Browallia New"/>
                <w:sz w:val="26"/>
                <w:szCs w:val="26"/>
                <w:cs/>
              </w:rPr>
              <w:t>หมดอายุเกินกว่าหนึ่งปี</w:t>
            </w:r>
          </w:p>
        </w:tc>
        <w:tc>
          <w:tcPr>
            <w:tcW w:w="1405" w:type="dxa"/>
            <w:shd w:val="clear" w:color="auto" w:fill="FAFAFA"/>
            <w:vAlign w:val="bottom"/>
          </w:tcPr>
          <w:p w14:paraId="77B84C61" w14:textId="77777777" w:rsidR="00522054" w:rsidRPr="00E84424" w:rsidRDefault="00522054" w:rsidP="00522054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05" w:type="dxa"/>
            <w:gridSpan w:val="2"/>
          </w:tcPr>
          <w:p w14:paraId="74570BF6" w14:textId="77777777" w:rsidR="00522054" w:rsidRPr="00E84424" w:rsidRDefault="00522054" w:rsidP="00522054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FAFAFA"/>
            <w:vAlign w:val="bottom"/>
          </w:tcPr>
          <w:p w14:paraId="4A72DDC5" w14:textId="77777777" w:rsidR="00522054" w:rsidRPr="00E84424" w:rsidRDefault="00522054" w:rsidP="00522054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05" w:type="dxa"/>
          </w:tcPr>
          <w:p w14:paraId="33B29CB8" w14:textId="77777777" w:rsidR="00522054" w:rsidRPr="00E84424" w:rsidRDefault="00522054" w:rsidP="00522054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22054" w:rsidRPr="00E84424" w14:paraId="5802B5EF" w14:textId="77777777" w:rsidTr="00E018A4">
        <w:trPr>
          <w:trHeight w:val="20"/>
        </w:trPr>
        <w:tc>
          <w:tcPr>
            <w:tcW w:w="3261" w:type="dxa"/>
            <w:vAlign w:val="center"/>
          </w:tcPr>
          <w:p w14:paraId="4E1F0796" w14:textId="77777777" w:rsidR="00522054" w:rsidRPr="00E84424" w:rsidRDefault="00522054" w:rsidP="00522054">
            <w:pPr>
              <w:tabs>
                <w:tab w:val="right" w:pos="9990"/>
                <w:tab w:val="right" w:pos="10890"/>
              </w:tabs>
              <w:autoSpaceDE w:val="0"/>
              <w:autoSpaceDN w:val="0"/>
              <w:spacing w:line="240" w:lineRule="auto"/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  <w:r w:rsidRPr="00E84424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E84424">
              <w:rPr>
                <w:rFonts w:ascii="Browallia New" w:hAnsi="Browallia New" w:cs="Browallia New"/>
                <w:sz w:val="26"/>
                <w:szCs w:val="26"/>
                <w:cs/>
              </w:rPr>
              <w:t>- วงเงินกู้ธนาคาร</w:t>
            </w:r>
          </w:p>
        </w:tc>
        <w:tc>
          <w:tcPr>
            <w:tcW w:w="140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772E601" w14:textId="352EBB6E" w:rsidR="00522054" w:rsidRPr="00E84424" w:rsidRDefault="00CF1017" w:rsidP="00522054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1017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522054" w:rsidRPr="00E8442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101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05" w:type="dxa"/>
            <w:gridSpan w:val="2"/>
            <w:tcBorders>
              <w:bottom w:val="single" w:sz="4" w:space="0" w:color="auto"/>
            </w:tcBorders>
          </w:tcPr>
          <w:p w14:paraId="2DEE660B" w14:textId="6BEB05BF" w:rsidR="00522054" w:rsidRPr="00E84424" w:rsidRDefault="00CF1017" w:rsidP="00522054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1017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522054" w:rsidRPr="00E8442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101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0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DCD77E2" w14:textId="16FD54F7" w:rsidR="00522054" w:rsidRPr="00E84424" w:rsidRDefault="00CF1017" w:rsidP="00522054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1017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522054" w:rsidRPr="00E8442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101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14:paraId="3E7CE24F" w14:textId="1E1479A0" w:rsidR="00522054" w:rsidRPr="00E84424" w:rsidRDefault="00CF1017" w:rsidP="00522054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1017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522054" w:rsidRPr="00E8442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101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522054" w:rsidRPr="00E84424" w14:paraId="09A925A8" w14:textId="77777777" w:rsidTr="00E018A4">
        <w:trPr>
          <w:trHeight w:val="20"/>
        </w:trPr>
        <w:tc>
          <w:tcPr>
            <w:tcW w:w="3261" w:type="dxa"/>
            <w:vAlign w:val="center"/>
          </w:tcPr>
          <w:p w14:paraId="7B0A655E" w14:textId="77777777" w:rsidR="00522054" w:rsidRPr="00E84424" w:rsidRDefault="00522054" w:rsidP="00522054">
            <w:pPr>
              <w:tabs>
                <w:tab w:val="right" w:pos="9990"/>
                <w:tab w:val="right" w:pos="10890"/>
              </w:tabs>
              <w:autoSpaceDE w:val="0"/>
              <w:autoSpaceDN w:val="0"/>
              <w:spacing w:line="240" w:lineRule="auto"/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8DFB54B" w14:textId="3C79A170" w:rsidR="00522054" w:rsidRPr="00E84424" w:rsidRDefault="00CF1017" w:rsidP="00522054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1017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522054" w:rsidRPr="00E8442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1017">
              <w:rPr>
                <w:rFonts w:ascii="Browallia New" w:hAnsi="Browallia New" w:cs="Browallia New"/>
                <w:sz w:val="26"/>
                <w:szCs w:val="26"/>
                <w:lang w:val="en-GB"/>
              </w:rPr>
              <w:t>448</w:t>
            </w:r>
          </w:p>
        </w:tc>
        <w:tc>
          <w:tcPr>
            <w:tcW w:w="140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3AD8B0" w14:textId="0039D0A6" w:rsidR="00522054" w:rsidRPr="00E84424" w:rsidRDefault="00CF1017" w:rsidP="00522054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1017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522054" w:rsidRPr="00E8442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1017">
              <w:rPr>
                <w:rFonts w:ascii="Browallia New" w:hAnsi="Browallia New" w:cs="Browallia New"/>
                <w:sz w:val="26"/>
                <w:szCs w:val="26"/>
                <w:lang w:val="en-GB"/>
              </w:rPr>
              <w:t>953</w:t>
            </w:r>
          </w:p>
        </w:tc>
        <w:tc>
          <w:tcPr>
            <w:tcW w:w="140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19794A2" w14:textId="4338D99A" w:rsidR="00522054" w:rsidRPr="00E84424" w:rsidRDefault="00CF1017" w:rsidP="00522054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1017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522054" w:rsidRPr="00E8442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1017">
              <w:rPr>
                <w:rFonts w:ascii="Browallia New" w:hAnsi="Browallia New" w:cs="Browallia New"/>
                <w:sz w:val="26"/>
                <w:szCs w:val="26"/>
                <w:lang w:val="en-GB"/>
              </w:rPr>
              <w:t>408</w:t>
            </w:r>
          </w:p>
        </w:tc>
        <w:tc>
          <w:tcPr>
            <w:tcW w:w="1405" w:type="dxa"/>
            <w:tcBorders>
              <w:top w:val="single" w:sz="4" w:space="0" w:color="auto"/>
              <w:bottom w:val="single" w:sz="4" w:space="0" w:color="auto"/>
            </w:tcBorders>
          </w:tcPr>
          <w:p w14:paraId="2F2DC346" w14:textId="19BF6880" w:rsidR="00522054" w:rsidRPr="00E84424" w:rsidRDefault="00CF1017" w:rsidP="00522054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1017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522054" w:rsidRPr="00E8442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1017">
              <w:rPr>
                <w:rFonts w:ascii="Browallia New" w:hAnsi="Browallia New" w:cs="Browallia New"/>
                <w:sz w:val="26"/>
                <w:szCs w:val="26"/>
                <w:lang w:val="en-GB"/>
              </w:rPr>
              <w:t>913</w:t>
            </w:r>
          </w:p>
        </w:tc>
      </w:tr>
    </w:tbl>
    <w:p w14:paraId="71211254" w14:textId="77777777" w:rsidR="00897FCE" w:rsidRPr="00DB367E" w:rsidRDefault="00897FCE" w:rsidP="0056761B">
      <w:pPr>
        <w:pStyle w:val="BlockText"/>
        <w:ind w:left="1066" w:right="0" w:firstLine="0"/>
        <w:jc w:val="both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500A6ADC" w14:textId="0FF51062" w:rsidR="00897FCE" w:rsidRPr="00DB367E" w:rsidRDefault="0041579E" w:rsidP="004157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DB367E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ข)</w:t>
      </w:r>
      <w:r w:rsidRPr="00DB367E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</w:r>
      <w:r w:rsidR="00897FCE" w:rsidRPr="00DB367E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วันครบกำหนดของหนี้สินทางการเงิน</w:t>
      </w:r>
    </w:p>
    <w:p w14:paraId="3916591D" w14:textId="77777777" w:rsidR="00532461" w:rsidRPr="00DB367E" w:rsidRDefault="00532461" w:rsidP="0041579E">
      <w:pPr>
        <w:tabs>
          <w:tab w:val="left" w:pos="720"/>
        </w:tabs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3830BFC9" w14:textId="2EE47481" w:rsidR="00532461" w:rsidRDefault="00532461" w:rsidP="0041579E">
      <w:pPr>
        <w:tabs>
          <w:tab w:val="left" w:pos="720"/>
        </w:tabs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DB367E">
        <w:rPr>
          <w:rFonts w:ascii="Browallia New" w:hAnsi="Browallia New" w:cs="Browallia New"/>
          <w:sz w:val="26"/>
          <w:szCs w:val="26"/>
          <w:cs/>
        </w:rPr>
        <w:t>ตารางต่อไปนี้แสดงให้เห็นถึงหนี้สินทางการเงินที่จัดประเภทตามระยะเวลาการครบกำหนดตามสัญญา ซึ่งแสดงด้วยจำนวนเงินตาม</w:t>
      </w:r>
      <w:r w:rsidRPr="00E84424">
        <w:rPr>
          <w:rFonts w:ascii="Browallia New" w:hAnsi="Browallia New" w:cs="Browallia New"/>
          <w:sz w:val="26"/>
          <w:szCs w:val="26"/>
          <w:cs/>
        </w:rPr>
        <w:t xml:space="preserve">สัญญาที่ไม่ได้มีการคิดลด ทั้งนี้ ยอดคงเหลือที่ครบกำหนดภายในระยะเวลา </w:t>
      </w:r>
      <w:r w:rsidR="00CF1017" w:rsidRPr="00CF1017">
        <w:rPr>
          <w:rFonts w:ascii="Browallia New" w:hAnsi="Browallia New" w:cs="Browallia New"/>
          <w:sz w:val="26"/>
          <w:szCs w:val="26"/>
          <w:lang w:val="en-GB"/>
        </w:rPr>
        <w:t>12</w:t>
      </w:r>
      <w:r w:rsidRPr="00E84424">
        <w:rPr>
          <w:rFonts w:ascii="Browallia New" w:hAnsi="Browallia New" w:cs="Browallia New"/>
          <w:sz w:val="26"/>
          <w:szCs w:val="26"/>
          <w:cs/>
        </w:rPr>
        <w:t xml:space="preserve"> เดือนจะเท่ากับมูลค่าตามบัญชีของหนี้สินที่เกี่ยวข้อง</w:t>
      </w:r>
      <w:r w:rsidR="006F5B68" w:rsidRPr="00E84424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E84424">
        <w:rPr>
          <w:rFonts w:ascii="Browallia New" w:hAnsi="Browallia New" w:cs="Browallia New"/>
          <w:sz w:val="26"/>
          <w:szCs w:val="26"/>
          <w:cs/>
        </w:rPr>
        <w:t>เนื่อง</w:t>
      </w:r>
      <w:r w:rsidR="006F5B68" w:rsidRPr="00E84424">
        <w:rPr>
          <w:rFonts w:ascii="Browallia New" w:hAnsi="Browallia New" w:cs="Browallia New"/>
          <w:sz w:val="26"/>
          <w:szCs w:val="26"/>
          <w:cs/>
        </w:rPr>
        <w:t>จาก</w:t>
      </w:r>
      <w:r w:rsidRPr="00E84424">
        <w:rPr>
          <w:rFonts w:ascii="Browallia New" w:hAnsi="Browallia New" w:cs="Browallia New"/>
          <w:sz w:val="26"/>
          <w:szCs w:val="26"/>
          <w:cs/>
        </w:rPr>
        <w:t>การคิดลดไม่มีนัยสำคัญ กระแสเงินสดที่แสดงภายใต้สัญญาแลกเปลี่ยนอัตราดอกเบี้ย</w:t>
      </w:r>
      <w:r w:rsidR="00420A7B">
        <w:rPr>
          <w:rFonts w:ascii="Browallia New" w:hAnsi="Browallia New" w:cs="Browallia New" w:hint="cs"/>
          <w:sz w:val="26"/>
          <w:szCs w:val="26"/>
          <w:cs/>
        </w:rPr>
        <w:t>และสัญญาแลกเปลี่ยนสกุลเงิน</w:t>
      </w:r>
      <w:r w:rsidRPr="00E84424">
        <w:rPr>
          <w:rFonts w:ascii="Browallia New" w:hAnsi="Browallia New" w:cs="Browallia New"/>
          <w:sz w:val="26"/>
          <w:szCs w:val="26"/>
          <w:cs/>
        </w:rPr>
        <w:t xml:space="preserve">นั้นเป็นกระแสเงินสดโดยประมาณจากอัตราดอกเบี้ยล่วงหน้าที่เกี่ยวข้อง </w:t>
      </w:r>
      <w:r w:rsidR="00E018A4">
        <w:rPr>
          <w:rFonts w:ascii="Browallia New" w:hAnsi="Browallia New" w:cs="Browallia New"/>
          <w:sz w:val="26"/>
          <w:szCs w:val="26"/>
        </w:rPr>
        <w:br/>
      </w:r>
      <w:r w:rsidRPr="00E84424">
        <w:rPr>
          <w:rFonts w:ascii="Browallia New" w:hAnsi="Browallia New" w:cs="Browallia New"/>
          <w:sz w:val="26"/>
          <w:szCs w:val="26"/>
          <w:cs/>
        </w:rPr>
        <w:t xml:space="preserve">ณ วันสิ้นรอบระยะเวลารายงาน </w:t>
      </w:r>
    </w:p>
    <w:p w14:paraId="0C5E1D40" w14:textId="1194E231" w:rsidR="00DB367E" w:rsidRDefault="00DB367E" w:rsidP="0041579E">
      <w:pPr>
        <w:tabs>
          <w:tab w:val="left" w:pos="720"/>
        </w:tabs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17B61F49" w14:textId="40DAF0D0" w:rsidR="00DB367E" w:rsidRDefault="00DB36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2A55255E" w14:textId="77777777" w:rsidR="00DB367E" w:rsidRPr="00E84424" w:rsidRDefault="00DB367E" w:rsidP="0041579E">
      <w:pPr>
        <w:tabs>
          <w:tab w:val="left" w:pos="720"/>
        </w:tabs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4678"/>
        <w:gridCol w:w="992"/>
        <w:gridCol w:w="993"/>
        <w:gridCol w:w="993"/>
        <w:gridCol w:w="819"/>
        <w:gridCol w:w="986"/>
      </w:tblGrid>
      <w:tr w:rsidR="00600B60" w:rsidRPr="00DB367E" w14:paraId="19E27EAE" w14:textId="77777777" w:rsidTr="00D05BA2">
        <w:trPr>
          <w:tblHeader/>
        </w:trPr>
        <w:tc>
          <w:tcPr>
            <w:tcW w:w="2472" w:type="pct"/>
            <w:shd w:val="clear" w:color="auto" w:fill="auto"/>
          </w:tcPr>
          <w:p w14:paraId="7E997ADF" w14:textId="77777777" w:rsidR="00600B60" w:rsidRPr="00DB367E" w:rsidRDefault="00600B60" w:rsidP="00837424">
            <w:pPr>
              <w:pStyle w:val="BlockText"/>
              <w:ind w:left="972" w:right="0" w:firstLine="0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</w:pPr>
            <w:bookmarkStart w:id="72" w:name="_Hlk62743702"/>
          </w:p>
        </w:tc>
        <w:tc>
          <w:tcPr>
            <w:tcW w:w="2528" w:type="pct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610BB9C4" w14:textId="77777777" w:rsidR="00600B60" w:rsidRPr="00DB367E" w:rsidRDefault="00600B60" w:rsidP="00837424">
            <w:pPr>
              <w:pStyle w:val="BlockText"/>
              <w:ind w:left="0" w:right="-72" w:firstLine="0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DB367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525BC0" w:rsidRPr="00DB367E" w14:paraId="1E525DFE" w14:textId="77777777" w:rsidTr="00D05BA2">
        <w:trPr>
          <w:tblHeader/>
        </w:trPr>
        <w:tc>
          <w:tcPr>
            <w:tcW w:w="2472" w:type="pct"/>
            <w:shd w:val="clear" w:color="auto" w:fill="auto"/>
            <w:vAlign w:val="bottom"/>
          </w:tcPr>
          <w:p w14:paraId="212290F6" w14:textId="77777777" w:rsidR="00525BC0" w:rsidRPr="00DB367E" w:rsidRDefault="00525BC0" w:rsidP="00837424">
            <w:pPr>
              <w:pStyle w:val="BlockText"/>
              <w:ind w:left="972" w:right="0" w:firstLine="0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52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D086D4" w14:textId="3B652C18" w:rsidR="00525BC0" w:rsidRPr="00DB367E" w:rsidRDefault="00525BC0" w:rsidP="0083742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</w:pPr>
            <w:r w:rsidRPr="00DB367E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 xml:space="preserve">ภายใน </w:t>
            </w:r>
            <w:r w:rsidR="00CF1017" w:rsidRPr="00CF1017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>1</w:t>
            </w:r>
            <w:r w:rsidRPr="00DB367E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 xml:space="preserve"> </w:t>
            </w:r>
            <w:r w:rsidRPr="00DB367E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ปี</w:t>
            </w:r>
          </w:p>
        </w:tc>
        <w:tc>
          <w:tcPr>
            <w:tcW w:w="52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D15698" w14:textId="45B9C126" w:rsidR="00525BC0" w:rsidRPr="00DB367E" w:rsidRDefault="00CF1017" w:rsidP="0083742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</w:pPr>
            <w:r w:rsidRPr="00CF1017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>1</w:t>
            </w:r>
            <w:r w:rsidR="00525BC0" w:rsidRPr="00DB367E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 xml:space="preserve"> – </w:t>
            </w:r>
            <w:r w:rsidRPr="00CF1017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>5</w:t>
            </w:r>
            <w:r w:rsidR="00525BC0" w:rsidRPr="00DB367E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 xml:space="preserve"> </w:t>
            </w:r>
            <w:r w:rsidR="00525BC0" w:rsidRPr="00DB367E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ปี</w:t>
            </w:r>
          </w:p>
        </w:tc>
        <w:tc>
          <w:tcPr>
            <w:tcW w:w="52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F3EE6A" w14:textId="10D70AC4" w:rsidR="00525BC0" w:rsidRPr="00DB367E" w:rsidRDefault="00525BC0" w:rsidP="0083742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</w:pPr>
            <w:r w:rsidRPr="00DB367E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 xml:space="preserve">มากกว่า </w:t>
            </w:r>
            <w:r w:rsidR="00CF1017" w:rsidRPr="00CF1017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>5</w:t>
            </w:r>
            <w:r w:rsidRPr="00DB367E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 xml:space="preserve"> </w:t>
            </w:r>
            <w:r w:rsidRPr="00DB367E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ปี</w:t>
            </w:r>
          </w:p>
        </w:tc>
        <w:tc>
          <w:tcPr>
            <w:tcW w:w="43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0E599C" w14:textId="77777777" w:rsidR="00525BC0" w:rsidRPr="00DB367E" w:rsidRDefault="00525BC0" w:rsidP="0083742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</w:pPr>
            <w:r w:rsidRPr="00DB367E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52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908E50" w14:textId="77777777" w:rsidR="00525BC0" w:rsidRPr="00DB367E" w:rsidRDefault="00525BC0" w:rsidP="00837424">
            <w:pPr>
              <w:pStyle w:val="BlockText"/>
              <w:ind w:left="-95" w:right="-72" w:firstLine="0"/>
              <w:jc w:val="right"/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lang w:val="en-GB"/>
              </w:rPr>
            </w:pPr>
            <w:r w:rsidRPr="00DB367E"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  <w:lang w:val="en-GB"/>
              </w:rPr>
              <w:t>มูลค่า</w:t>
            </w:r>
          </w:p>
          <w:p w14:paraId="79B06854" w14:textId="77777777" w:rsidR="00525BC0" w:rsidRPr="00DB367E" w:rsidRDefault="00525BC0" w:rsidP="00837424">
            <w:pPr>
              <w:pStyle w:val="BlockText"/>
              <w:ind w:left="-95" w:right="-72" w:firstLine="0"/>
              <w:jc w:val="right"/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lang w:val="en-GB"/>
              </w:rPr>
            </w:pPr>
            <w:r w:rsidRPr="00DB367E"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  <w:lang w:val="en-GB"/>
              </w:rPr>
              <w:t>ตามบัญชี</w:t>
            </w:r>
          </w:p>
          <w:p w14:paraId="7F9F537A" w14:textId="77777777" w:rsidR="00525BC0" w:rsidRPr="00DB367E" w:rsidRDefault="00525BC0" w:rsidP="0083742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</w:pPr>
            <w:r w:rsidRPr="00DB367E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(สินทรัพย์)/หนี้สิน</w:t>
            </w:r>
          </w:p>
        </w:tc>
      </w:tr>
      <w:tr w:rsidR="00525BC0" w:rsidRPr="00DB367E" w14:paraId="1A503856" w14:textId="77777777" w:rsidTr="00D05BA2">
        <w:trPr>
          <w:tblHeader/>
        </w:trPr>
        <w:tc>
          <w:tcPr>
            <w:tcW w:w="2472" w:type="pct"/>
            <w:shd w:val="clear" w:color="auto" w:fill="auto"/>
            <w:vAlign w:val="bottom"/>
          </w:tcPr>
          <w:p w14:paraId="58EC97B0" w14:textId="77777777" w:rsidR="00525BC0" w:rsidRPr="00DB367E" w:rsidRDefault="00525BC0" w:rsidP="00837424">
            <w:pPr>
              <w:pStyle w:val="BlockText"/>
              <w:ind w:left="0" w:right="0" w:firstLine="1025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52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E133A8" w14:textId="77777777" w:rsidR="00525BC0" w:rsidRPr="00DB367E" w:rsidRDefault="00525BC0" w:rsidP="00837424">
            <w:pPr>
              <w:pStyle w:val="BlockText"/>
              <w:ind w:left="0" w:right="-72" w:firstLine="0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52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87B8F4" w14:textId="77777777" w:rsidR="00525BC0" w:rsidRPr="00DB367E" w:rsidRDefault="00525BC0" w:rsidP="00837424">
            <w:pPr>
              <w:pStyle w:val="BlockText"/>
              <w:ind w:left="0" w:right="-72" w:firstLine="0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52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CF4B79" w14:textId="77777777" w:rsidR="00525BC0" w:rsidRPr="00DB367E" w:rsidRDefault="00525BC0" w:rsidP="00837424">
            <w:pPr>
              <w:pStyle w:val="BlockText"/>
              <w:ind w:left="0" w:right="-72" w:firstLine="0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</w:pPr>
          </w:p>
        </w:tc>
        <w:tc>
          <w:tcPr>
            <w:tcW w:w="43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8F2AD7" w14:textId="77777777" w:rsidR="00525BC0" w:rsidRPr="00DB367E" w:rsidRDefault="00525BC0" w:rsidP="00837424">
            <w:pPr>
              <w:pStyle w:val="BlockText"/>
              <w:ind w:left="0" w:right="-72" w:firstLine="0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52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6B3154" w14:textId="77777777" w:rsidR="00525BC0" w:rsidRPr="00DB367E" w:rsidRDefault="00525BC0" w:rsidP="0083742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</w:pPr>
            <w:r w:rsidRPr="00DB367E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ล้านบาท</w:t>
            </w:r>
          </w:p>
        </w:tc>
      </w:tr>
      <w:tr w:rsidR="00525BC0" w:rsidRPr="00DB367E" w14:paraId="5EE21BC2" w14:textId="77777777" w:rsidTr="00D05BA2">
        <w:trPr>
          <w:tblHeader/>
        </w:trPr>
        <w:tc>
          <w:tcPr>
            <w:tcW w:w="2472" w:type="pct"/>
            <w:shd w:val="clear" w:color="auto" w:fill="auto"/>
            <w:vAlign w:val="bottom"/>
          </w:tcPr>
          <w:p w14:paraId="128E0666" w14:textId="77777777" w:rsidR="00525BC0" w:rsidRPr="00DB367E" w:rsidRDefault="00525BC0" w:rsidP="00837424">
            <w:pPr>
              <w:pStyle w:val="BlockText"/>
              <w:ind w:left="972" w:right="0" w:firstLine="0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</w:pPr>
            <w:r w:rsidRPr="00DB367E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 xml:space="preserve">วันครบกำหนดของหนี้สินทางการเงิน </w:t>
            </w:r>
          </w:p>
        </w:tc>
        <w:tc>
          <w:tcPr>
            <w:tcW w:w="524" w:type="pct"/>
            <w:shd w:val="clear" w:color="auto" w:fill="FAFAFA"/>
            <w:vAlign w:val="bottom"/>
          </w:tcPr>
          <w:p w14:paraId="02B588CC" w14:textId="77777777" w:rsidR="00525BC0" w:rsidRPr="00DB367E" w:rsidRDefault="00525BC0" w:rsidP="0083742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525" w:type="pct"/>
            <w:shd w:val="clear" w:color="auto" w:fill="FAFAFA"/>
            <w:vAlign w:val="bottom"/>
          </w:tcPr>
          <w:p w14:paraId="094DA559" w14:textId="77777777" w:rsidR="00525BC0" w:rsidRPr="00DB367E" w:rsidRDefault="00525BC0" w:rsidP="0083742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525" w:type="pct"/>
            <w:shd w:val="clear" w:color="auto" w:fill="FAFAFA"/>
            <w:vAlign w:val="bottom"/>
          </w:tcPr>
          <w:p w14:paraId="02CCF365" w14:textId="77777777" w:rsidR="00525BC0" w:rsidRPr="00DB367E" w:rsidRDefault="00525BC0" w:rsidP="00837424">
            <w:pPr>
              <w:pStyle w:val="BlockText"/>
              <w:ind w:left="0" w:right="-72" w:firstLine="0"/>
              <w:jc w:val="center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433" w:type="pct"/>
            <w:shd w:val="clear" w:color="auto" w:fill="FAFAFA"/>
          </w:tcPr>
          <w:p w14:paraId="0BA22CAC" w14:textId="77777777" w:rsidR="00525BC0" w:rsidRPr="00DB367E" w:rsidRDefault="00525BC0" w:rsidP="00837424">
            <w:pPr>
              <w:pStyle w:val="BlockText"/>
              <w:ind w:left="0" w:right="-72" w:firstLine="0"/>
              <w:jc w:val="center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521" w:type="pct"/>
            <w:shd w:val="clear" w:color="auto" w:fill="FAFAFA"/>
          </w:tcPr>
          <w:p w14:paraId="6798758A" w14:textId="77777777" w:rsidR="00525BC0" w:rsidRPr="00DB367E" w:rsidRDefault="00525BC0" w:rsidP="00837424">
            <w:pPr>
              <w:pStyle w:val="BlockText"/>
              <w:ind w:left="0" w:right="-72" w:firstLine="0"/>
              <w:jc w:val="center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</w:tr>
      <w:tr w:rsidR="00525BC0" w:rsidRPr="00DB367E" w14:paraId="271A61EE" w14:textId="77777777" w:rsidTr="00D05BA2">
        <w:trPr>
          <w:tblHeader/>
        </w:trPr>
        <w:tc>
          <w:tcPr>
            <w:tcW w:w="2472" w:type="pct"/>
            <w:shd w:val="clear" w:color="auto" w:fill="auto"/>
          </w:tcPr>
          <w:p w14:paraId="234FD1B9" w14:textId="5D17A94F" w:rsidR="00525BC0" w:rsidRPr="00DB367E" w:rsidRDefault="00525BC0" w:rsidP="00837424">
            <w:pPr>
              <w:pStyle w:val="BlockText"/>
              <w:ind w:left="972" w:right="0" w:firstLine="0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DB367E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 xml:space="preserve">   ณ วันที่ </w:t>
            </w:r>
            <w:r w:rsidR="00CF1017" w:rsidRPr="00CF1017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  <w:t>31</w:t>
            </w:r>
            <w:r w:rsidRPr="00DB367E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  <w:t xml:space="preserve"> </w:t>
            </w:r>
            <w:r w:rsidRPr="00DB367E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 xml:space="preserve">ธันวาคม พ.ศ. </w:t>
            </w:r>
            <w:r w:rsidR="00CF1017" w:rsidRPr="00CF1017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  <w:t>2563</w:t>
            </w:r>
          </w:p>
        </w:tc>
        <w:tc>
          <w:tcPr>
            <w:tcW w:w="524" w:type="pct"/>
            <w:shd w:val="clear" w:color="auto" w:fill="FAFAFA"/>
            <w:vAlign w:val="bottom"/>
          </w:tcPr>
          <w:p w14:paraId="0F6619C8" w14:textId="77777777" w:rsidR="00525BC0" w:rsidRPr="00DB367E" w:rsidRDefault="00525BC0" w:rsidP="0083742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525" w:type="pct"/>
            <w:shd w:val="clear" w:color="auto" w:fill="FAFAFA"/>
            <w:vAlign w:val="bottom"/>
          </w:tcPr>
          <w:p w14:paraId="5AF7D8CF" w14:textId="77777777" w:rsidR="00525BC0" w:rsidRPr="00DB367E" w:rsidRDefault="00525BC0" w:rsidP="0083742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525" w:type="pct"/>
            <w:shd w:val="clear" w:color="auto" w:fill="FAFAFA"/>
            <w:vAlign w:val="bottom"/>
          </w:tcPr>
          <w:p w14:paraId="71455E27" w14:textId="77777777" w:rsidR="00525BC0" w:rsidRPr="00DB367E" w:rsidRDefault="00525BC0" w:rsidP="0083742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433" w:type="pct"/>
            <w:shd w:val="clear" w:color="auto" w:fill="FAFAFA"/>
            <w:vAlign w:val="bottom"/>
          </w:tcPr>
          <w:p w14:paraId="0D3A0006" w14:textId="77777777" w:rsidR="00525BC0" w:rsidRPr="00DB367E" w:rsidRDefault="00525BC0" w:rsidP="0083742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521" w:type="pct"/>
            <w:shd w:val="clear" w:color="auto" w:fill="FAFAFA"/>
          </w:tcPr>
          <w:p w14:paraId="051F916B" w14:textId="77777777" w:rsidR="00525BC0" w:rsidRPr="00DB367E" w:rsidRDefault="00525BC0" w:rsidP="0083742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</w:tr>
      <w:tr w:rsidR="00525BC0" w:rsidRPr="00DB367E" w14:paraId="71239591" w14:textId="77777777" w:rsidTr="00D05BA2">
        <w:trPr>
          <w:trHeight w:val="273"/>
          <w:tblHeader/>
        </w:trPr>
        <w:tc>
          <w:tcPr>
            <w:tcW w:w="2472" w:type="pct"/>
            <w:shd w:val="clear" w:color="auto" w:fill="auto"/>
          </w:tcPr>
          <w:p w14:paraId="3A840594" w14:textId="6838E99C" w:rsidR="00525BC0" w:rsidRPr="00DB367E" w:rsidRDefault="00525BC0" w:rsidP="00D05BA2">
            <w:pPr>
              <w:pStyle w:val="BlockText"/>
              <w:ind w:left="972" w:right="0" w:firstLine="0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DB367E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>เงินเกู้ยืมระยะสั้น</w:t>
            </w:r>
            <w:r w:rsidR="00D05BA2" w:rsidRPr="00DB367E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>จากสถาบันการเงิน</w:t>
            </w:r>
          </w:p>
        </w:tc>
        <w:tc>
          <w:tcPr>
            <w:tcW w:w="524" w:type="pct"/>
            <w:shd w:val="clear" w:color="auto" w:fill="FAFAFA"/>
            <w:vAlign w:val="bottom"/>
          </w:tcPr>
          <w:p w14:paraId="4CB3D5D4" w14:textId="0034043A" w:rsidR="00525BC0" w:rsidRPr="00DB367E" w:rsidRDefault="00CF1017" w:rsidP="0083742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CF101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713</w:t>
            </w:r>
          </w:p>
        </w:tc>
        <w:tc>
          <w:tcPr>
            <w:tcW w:w="525" w:type="pct"/>
            <w:shd w:val="clear" w:color="auto" w:fill="FAFAFA"/>
            <w:vAlign w:val="bottom"/>
          </w:tcPr>
          <w:p w14:paraId="2A1EF8AA" w14:textId="77777777" w:rsidR="00525BC0" w:rsidRPr="00DB367E" w:rsidRDefault="00525BC0" w:rsidP="0083742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DB367E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525" w:type="pct"/>
            <w:shd w:val="clear" w:color="auto" w:fill="FAFAFA"/>
            <w:vAlign w:val="bottom"/>
          </w:tcPr>
          <w:p w14:paraId="013652A6" w14:textId="77777777" w:rsidR="00525BC0" w:rsidRPr="00DB367E" w:rsidRDefault="00525BC0" w:rsidP="0083742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DB367E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433" w:type="pct"/>
            <w:shd w:val="clear" w:color="auto" w:fill="FAFAFA"/>
            <w:vAlign w:val="bottom"/>
          </w:tcPr>
          <w:p w14:paraId="1C0D6952" w14:textId="2AD7E10B" w:rsidR="00525BC0" w:rsidRPr="00DB367E" w:rsidRDefault="00525BC0" w:rsidP="0083742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DB367E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 xml:space="preserve"> </w:t>
            </w:r>
            <w:r w:rsidR="00CF1017" w:rsidRPr="00CF101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713</w:t>
            </w:r>
            <w:r w:rsidRPr="00DB367E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521" w:type="pct"/>
            <w:shd w:val="clear" w:color="auto" w:fill="FAFAFA"/>
            <w:vAlign w:val="bottom"/>
          </w:tcPr>
          <w:p w14:paraId="498E3F6A" w14:textId="76D132FA" w:rsidR="00525BC0" w:rsidRPr="00DB367E" w:rsidRDefault="00CF1017" w:rsidP="0083742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CF101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713</w:t>
            </w:r>
          </w:p>
        </w:tc>
      </w:tr>
      <w:tr w:rsidR="00525BC0" w:rsidRPr="00DB367E" w14:paraId="0BBA6FA1" w14:textId="77777777" w:rsidTr="00D05BA2">
        <w:trPr>
          <w:tblHeader/>
        </w:trPr>
        <w:tc>
          <w:tcPr>
            <w:tcW w:w="2472" w:type="pct"/>
            <w:shd w:val="clear" w:color="auto" w:fill="auto"/>
          </w:tcPr>
          <w:p w14:paraId="7D2DCBEA" w14:textId="77777777" w:rsidR="00525BC0" w:rsidRPr="00DB367E" w:rsidRDefault="00525BC0" w:rsidP="003103D6">
            <w:pPr>
              <w:pStyle w:val="BlockText"/>
              <w:ind w:left="972" w:right="0" w:firstLine="0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DB367E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524" w:type="pct"/>
            <w:shd w:val="clear" w:color="auto" w:fill="FAFAFA"/>
            <w:vAlign w:val="bottom"/>
          </w:tcPr>
          <w:p w14:paraId="2B79F2A4" w14:textId="7B1E75F0" w:rsidR="00525BC0" w:rsidRPr="00DB367E" w:rsidRDefault="00CF1017" w:rsidP="003103D6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CF101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13</w:t>
            </w:r>
            <w:r w:rsidR="00525BC0" w:rsidRPr="00DB367E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CF101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530</w:t>
            </w:r>
          </w:p>
        </w:tc>
        <w:tc>
          <w:tcPr>
            <w:tcW w:w="525" w:type="pct"/>
            <w:shd w:val="clear" w:color="auto" w:fill="FAFAFA"/>
            <w:vAlign w:val="bottom"/>
          </w:tcPr>
          <w:p w14:paraId="005E4776" w14:textId="77777777" w:rsidR="00525BC0" w:rsidRPr="00DB367E" w:rsidRDefault="00525BC0" w:rsidP="003103D6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DB367E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525" w:type="pct"/>
            <w:shd w:val="clear" w:color="auto" w:fill="FAFAFA"/>
            <w:vAlign w:val="bottom"/>
          </w:tcPr>
          <w:p w14:paraId="3BE83117" w14:textId="77777777" w:rsidR="00525BC0" w:rsidRPr="00DB367E" w:rsidRDefault="00525BC0" w:rsidP="003103D6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DB367E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433" w:type="pct"/>
            <w:shd w:val="clear" w:color="auto" w:fill="FAFAFA"/>
          </w:tcPr>
          <w:p w14:paraId="55B0142D" w14:textId="2FAA0ACE" w:rsidR="00525BC0" w:rsidRPr="00DB367E" w:rsidRDefault="00525BC0" w:rsidP="003103D6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DB367E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 xml:space="preserve"> </w:t>
            </w:r>
            <w:r w:rsidR="00CF1017" w:rsidRPr="00CF101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13</w:t>
            </w:r>
            <w:r w:rsidRPr="00DB367E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="00CF1017" w:rsidRPr="00CF101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530</w:t>
            </w:r>
            <w:r w:rsidRPr="00DB367E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521" w:type="pct"/>
            <w:shd w:val="clear" w:color="auto" w:fill="FAFAFA"/>
            <w:vAlign w:val="bottom"/>
          </w:tcPr>
          <w:p w14:paraId="5F02DBE3" w14:textId="616225DB" w:rsidR="00525BC0" w:rsidRPr="00DB367E" w:rsidRDefault="00CF1017" w:rsidP="003103D6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CF101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13</w:t>
            </w:r>
            <w:r w:rsidR="00525BC0" w:rsidRPr="00DB367E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CF101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530</w:t>
            </w:r>
          </w:p>
        </w:tc>
      </w:tr>
      <w:tr w:rsidR="00EA1F18" w:rsidRPr="00DB367E" w14:paraId="6F1B1408" w14:textId="77777777" w:rsidTr="00BE18B7">
        <w:trPr>
          <w:tblHeader/>
        </w:trPr>
        <w:tc>
          <w:tcPr>
            <w:tcW w:w="2472" w:type="pct"/>
            <w:shd w:val="clear" w:color="auto" w:fill="auto"/>
          </w:tcPr>
          <w:p w14:paraId="75DCFECC" w14:textId="506E7B72" w:rsidR="00EA1F18" w:rsidRPr="00DB367E" w:rsidRDefault="00EA1F18" w:rsidP="00EA1F18">
            <w:pPr>
              <w:pStyle w:val="BlockText"/>
              <w:ind w:left="972" w:right="0" w:firstLine="0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pacing w:val="-4"/>
                <w:sz w:val="24"/>
                <w:szCs w:val="24"/>
                <w:cs/>
                <w:lang w:val="en-GB"/>
              </w:rPr>
              <w:t>ดอกเบี้ยค้างจ่าย</w:t>
            </w:r>
          </w:p>
        </w:tc>
        <w:tc>
          <w:tcPr>
            <w:tcW w:w="524" w:type="pct"/>
            <w:shd w:val="clear" w:color="auto" w:fill="FAFAFA"/>
            <w:vAlign w:val="bottom"/>
          </w:tcPr>
          <w:p w14:paraId="3A27DDA2" w14:textId="4997E994" w:rsidR="00EA1F18" w:rsidRPr="00EA1F18" w:rsidRDefault="00EA1F18" w:rsidP="00EA1F18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spacing w:val="-4"/>
                <w:sz w:val="24"/>
                <w:szCs w:val="24"/>
                <w:lang w:val="en-US"/>
              </w:rPr>
              <w:t>6,786</w:t>
            </w:r>
          </w:p>
        </w:tc>
        <w:tc>
          <w:tcPr>
            <w:tcW w:w="525" w:type="pct"/>
            <w:shd w:val="clear" w:color="auto" w:fill="FAFAFA"/>
            <w:vAlign w:val="bottom"/>
          </w:tcPr>
          <w:p w14:paraId="266E5DB4" w14:textId="6697D22D" w:rsidR="00EA1F18" w:rsidRPr="00DB367E" w:rsidRDefault="00EA1F18" w:rsidP="00EA1F18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19,101</w:t>
            </w:r>
          </w:p>
        </w:tc>
        <w:tc>
          <w:tcPr>
            <w:tcW w:w="525" w:type="pct"/>
            <w:shd w:val="clear" w:color="auto" w:fill="FAFAFA"/>
          </w:tcPr>
          <w:p w14:paraId="730D91A9" w14:textId="250AEF8D" w:rsidR="00EA1F18" w:rsidRPr="00DB367E" w:rsidRDefault="00EA1F18" w:rsidP="00EA1F18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EA1F18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69,620</w:t>
            </w:r>
          </w:p>
        </w:tc>
        <w:tc>
          <w:tcPr>
            <w:tcW w:w="433" w:type="pct"/>
            <w:shd w:val="clear" w:color="auto" w:fill="FAFAFA"/>
          </w:tcPr>
          <w:p w14:paraId="6A9A0757" w14:textId="2F94C9CB" w:rsidR="00EA1F18" w:rsidRPr="00DB367E" w:rsidRDefault="00EA1F18" w:rsidP="00EA1F18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EA1F18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95,507</w:t>
            </w:r>
          </w:p>
        </w:tc>
        <w:tc>
          <w:tcPr>
            <w:tcW w:w="521" w:type="pct"/>
            <w:shd w:val="clear" w:color="auto" w:fill="FAFAFA"/>
          </w:tcPr>
          <w:p w14:paraId="321873B1" w14:textId="7A0E34DA" w:rsidR="00EA1F18" w:rsidRPr="00CF1017" w:rsidRDefault="00EA1F18" w:rsidP="00EA1F18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EA1F18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1,221</w:t>
            </w:r>
          </w:p>
        </w:tc>
      </w:tr>
      <w:tr w:rsidR="00525BC0" w:rsidRPr="00DB367E" w14:paraId="7FE12635" w14:textId="77777777" w:rsidTr="00D05BA2">
        <w:trPr>
          <w:tblHeader/>
        </w:trPr>
        <w:tc>
          <w:tcPr>
            <w:tcW w:w="2472" w:type="pct"/>
            <w:shd w:val="clear" w:color="auto" w:fill="auto"/>
          </w:tcPr>
          <w:p w14:paraId="0A593701" w14:textId="77777777" w:rsidR="00525BC0" w:rsidRPr="00DB367E" w:rsidRDefault="00525BC0" w:rsidP="00837424">
            <w:pPr>
              <w:pStyle w:val="BlockText"/>
              <w:ind w:left="972" w:right="0" w:firstLine="0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DB367E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524" w:type="pct"/>
            <w:shd w:val="clear" w:color="auto" w:fill="FAFAFA"/>
            <w:vAlign w:val="bottom"/>
          </w:tcPr>
          <w:p w14:paraId="5BBE0468" w14:textId="4C8E7786" w:rsidR="00525BC0" w:rsidRPr="00DB367E" w:rsidRDefault="00CF1017" w:rsidP="0083742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CF101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</w:t>
            </w:r>
            <w:r w:rsidR="00525BC0" w:rsidRPr="00DB367E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CF101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315</w:t>
            </w:r>
          </w:p>
        </w:tc>
        <w:tc>
          <w:tcPr>
            <w:tcW w:w="525" w:type="pct"/>
            <w:shd w:val="clear" w:color="auto" w:fill="FAFAFA"/>
            <w:vAlign w:val="bottom"/>
          </w:tcPr>
          <w:p w14:paraId="23BC01D2" w14:textId="547C3C9B" w:rsidR="00525BC0" w:rsidRPr="00DB367E" w:rsidRDefault="00CF1017" w:rsidP="0083742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CF101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</w:t>
            </w:r>
            <w:r w:rsidR="00525BC0" w:rsidRPr="00DB367E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CF101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913</w:t>
            </w:r>
          </w:p>
        </w:tc>
        <w:tc>
          <w:tcPr>
            <w:tcW w:w="525" w:type="pct"/>
            <w:shd w:val="clear" w:color="auto" w:fill="FAFAFA"/>
            <w:vAlign w:val="bottom"/>
          </w:tcPr>
          <w:p w14:paraId="7E9E8850" w14:textId="710CE3E8" w:rsidR="00525BC0" w:rsidRPr="00DB367E" w:rsidRDefault="00CF1017" w:rsidP="0083742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CF101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17</w:t>
            </w:r>
            <w:r w:rsidR="00525BC0" w:rsidRPr="00DB367E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CF101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158</w:t>
            </w:r>
          </w:p>
        </w:tc>
        <w:tc>
          <w:tcPr>
            <w:tcW w:w="433" w:type="pct"/>
            <w:shd w:val="clear" w:color="auto" w:fill="FAFAFA"/>
          </w:tcPr>
          <w:p w14:paraId="22E059A7" w14:textId="35EAD9EF" w:rsidR="00525BC0" w:rsidRPr="00DB367E" w:rsidRDefault="00525BC0" w:rsidP="0083742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DB367E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 xml:space="preserve"> </w:t>
            </w:r>
            <w:r w:rsidR="00CF1017" w:rsidRPr="00CF101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21</w:t>
            </w:r>
            <w:r w:rsidRPr="00DB367E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="00CF1017" w:rsidRPr="00CF101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386</w:t>
            </w:r>
            <w:r w:rsidRPr="00DB367E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521" w:type="pct"/>
            <w:shd w:val="clear" w:color="auto" w:fill="FAFAFA"/>
            <w:vAlign w:val="bottom"/>
          </w:tcPr>
          <w:p w14:paraId="13DC276C" w14:textId="52C3218B" w:rsidR="00525BC0" w:rsidRPr="00DB367E" w:rsidRDefault="00CF1017" w:rsidP="0083742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CF101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12</w:t>
            </w:r>
            <w:r w:rsidR="00525BC0" w:rsidRPr="00DB367E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CF101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111</w:t>
            </w:r>
          </w:p>
        </w:tc>
      </w:tr>
      <w:tr w:rsidR="00525BC0" w:rsidRPr="00DB367E" w14:paraId="6E963EA6" w14:textId="77777777" w:rsidTr="00D05BA2">
        <w:trPr>
          <w:tblHeader/>
        </w:trPr>
        <w:tc>
          <w:tcPr>
            <w:tcW w:w="2472" w:type="pct"/>
            <w:shd w:val="clear" w:color="auto" w:fill="auto"/>
          </w:tcPr>
          <w:p w14:paraId="7B83C67F" w14:textId="77777777" w:rsidR="00525BC0" w:rsidRPr="00DB367E" w:rsidRDefault="00525BC0" w:rsidP="00837424">
            <w:pPr>
              <w:pStyle w:val="BlockText"/>
              <w:ind w:left="972" w:right="0" w:firstLine="0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DB367E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524" w:type="pct"/>
            <w:shd w:val="clear" w:color="auto" w:fill="FAFAFA"/>
            <w:vAlign w:val="bottom"/>
          </w:tcPr>
          <w:p w14:paraId="33C80268" w14:textId="26304A21" w:rsidR="00525BC0" w:rsidRPr="00DB367E" w:rsidRDefault="00CF1017" w:rsidP="0083742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CF101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964</w:t>
            </w:r>
          </w:p>
        </w:tc>
        <w:tc>
          <w:tcPr>
            <w:tcW w:w="525" w:type="pct"/>
            <w:shd w:val="clear" w:color="auto" w:fill="FAFAFA"/>
            <w:vAlign w:val="bottom"/>
          </w:tcPr>
          <w:p w14:paraId="1B111DB6" w14:textId="5AB563A2" w:rsidR="00525BC0" w:rsidRPr="00DB367E" w:rsidRDefault="00CF1017" w:rsidP="0083742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CF101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4</w:t>
            </w:r>
            <w:r w:rsidR="00525BC0" w:rsidRPr="00DB367E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CF101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557</w:t>
            </w:r>
          </w:p>
        </w:tc>
        <w:tc>
          <w:tcPr>
            <w:tcW w:w="525" w:type="pct"/>
            <w:shd w:val="clear" w:color="auto" w:fill="FAFAFA"/>
            <w:vAlign w:val="bottom"/>
          </w:tcPr>
          <w:p w14:paraId="7AAD7EFE" w14:textId="5167A86C" w:rsidR="00525BC0" w:rsidRPr="00DB367E" w:rsidRDefault="00CF1017" w:rsidP="0083742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CF101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7</w:t>
            </w:r>
            <w:r w:rsidR="00525BC0" w:rsidRPr="00DB367E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CF101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638</w:t>
            </w:r>
          </w:p>
        </w:tc>
        <w:tc>
          <w:tcPr>
            <w:tcW w:w="433" w:type="pct"/>
            <w:shd w:val="clear" w:color="auto" w:fill="FAFAFA"/>
          </w:tcPr>
          <w:p w14:paraId="6CEDD919" w14:textId="6CEFB415" w:rsidR="00525BC0" w:rsidRPr="00DB367E" w:rsidRDefault="00525BC0" w:rsidP="0083742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DB367E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 xml:space="preserve"> </w:t>
            </w:r>
            <w:r w:rsidR="00CF1017" w:rsidRPr="00CF101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13</w:t>
            </w:r>
            <w:r w:rsidRPr="00DB367E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="00CF1017" w:rsidRPr="00CF101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159</w:t>
            </w:r>
            <w:r w:rsidRPr="00DB367E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521" w:type="pct"/>
            <w:shd w:val="clear" w:color="auto" w:fill="FAFAFA"/>
            <w:vAlign w:val="bottom"/>
          </w:tcPr>
          <w:p w14:paraId="7BAE739D" w14:textId="7F7D25E2" w:rsidR="00525BC0" w:rsidRPr="00DB367E" w:rsidRDefault="00CF1017" w:rsidP="0083742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CF101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13</w:t>
            </w:r>
            <w:r w:rsidR="00525BC0" w:rsidRPr="00DB367E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CF101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074</w:t>
            </w:r>
          </w:p>
        </w:tc>
      </w:tr>
      <w:tr w:rsidR="00525BC0" w:rsidRPr="00DB367E" w14:paraId="4DE56C8F" w14:textId="77777777" w:rsidTr="00D05BA2">
        <w:trPr>
          <w:tblHeader/>
        </w:trPr>
        <w:tc>
          <w:tcPr>
            <w:tcW w:w="2472" w:type="pct"/>
            <w:shd w:val="clear" w:color="auto" w:fill="auto"/>
          </w:tcPr>
          <w:p w14:paraId="14EE66CF" w14:textId="77777777" w:rsidR="00525BC0" w:rsidRPr="00DB367E" w:rsidRDefault="00525BC0" w:rsidP="00837424">
            <w:pPr>
              <w:pStyle w:val="BlockText"/>
              <w:ind w:left="972" w:right="0" w:firstLine="0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DB367E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>เงินกู้ยืมระยะยาวจากกิจการที่</w:t>
            </w:r>
          </w:p>
          <w:p w14:paraId="18EADA75" w14:textId="77777777" w:rsidR="00525BC0" w:rsidRPr="00DB367E" w:rsidRDefault="00525BC0" w:rsidP="00837424">
            <w:pPr>
              <w:pStyle w:val="BlockText"/>
              <w:ind w:left="972" w:right="0" w:firstLine="0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DB367E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 xml:space="preserve">   เกี่ยวข้องกันและกิจการอื่น</w:t>
            </w:r>
          </w:p>
        </w:tc>
        <w:tc>
          <w:tcPr>
            <w:tcW w:w="524" w:type="pct"/>
            <w:shd w:val="clear" w:color="auto" w:fill="FAFAFA"/>
            <w:vAlign w:val="bottom"/>
          </w:tcPr>
          <w:p w14:paraId="0F8876D8" w14:textId="79A6BBC7" w:rsidR="00525BC0" w:rsidRPr="00DB367E" w:rsidRDefault="00CF1017" w:rsidP="0083742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CF101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</w:t>
            </w:r>
            <w:r w:rsidR="00525BC0" w:rsidRPr="00DB367E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CF101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999</w:t>
            </w:r>
          </w:p>
        </w:tc>
        <w:tc>
          <w:tcPr>
            <w:tcW w:w="525" w:type="pct"/>
            <w:shd w:val="clear" w:color="auto" w:fill="FAFAFA"/>
            <w:vAlign w:val="bottom"/>
          </w:tcPr>
          <w:p w14:paraId="0143FA83" w14:textId="77777777" w:rsidR="00525BC0" w:rsidRPr="00DB367E" w:rsidRDefault="00525BC0" w:rsidP="0083742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</w:pPr>
            <w:r w:rsidRPr="00DB367E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525" w:type="pct"/>
            <w:shd w:val="clear" w:color="auto" w:fill="FAFAFA"/>
            <w:vAlign w:val="bottom"/>
          </w:tcPr>
          <w:p w14:paraId="27EE365A" w14:textId="73E0AD54" w:rsidR="00525BC0" w:rsidRPr="00DB367E" w:rsidRDefault="00CF1017" w:rsidP="0083742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CF101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279</w:t>
            </w:r>
          </w:p>
        </w:tc>
        <w:tc>
          <w:tcPr>
            <w:tcW w:w="433" w:type="pct"/>
            <w:shd w:val="clear" w:color="auto" w:fill="FAFAFA"/>
            <w:vAlign w:val="bottom"/>
          </w:tcPr>
          <w:p w14:paraId="78A7EE77" w14:textId="10B2912B" w:rsidR="00525BC0" w:rsidRPr="00DB367E" w:rsidRDefault="00525BC0" w:rsidP="0083742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DB367E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 xml:space="preserve"> </w:t>
            </w:r>
            <w:r w:rsidR="00CF1017" w:rsidRPr="00CF101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4</w:t>
            </w:r>
            <w:r w:rsidRPr="00DB367E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="00CF1017" w:rsidRPr="00CF101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278</w:t>
            </w:r>
            <w:r w:rsidRPr="00DB367E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521" w:type="pct"/>
            <w:shd w:val="clear" w:color="auto" w:fill="FAFAFA"/>
            <w:vAlign w:val="bottom"/>
          </w:tcPr>
          <w:p w14:paraId="5D74336B" w14:textId="693F7531" w:rsidR="00525BC0" w:rsidRPr="00DB367E" w:rsidRDefault="00CF1017" w:rsidP="0083742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CF101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4</w:t>
            </w:r>
            <w:r w:rsidR="00525BC0" w:rsidRPr="00DB367E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CF101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278</w:t>
            </w:r>
          </w:p>
        </w:tc>
      </w:tr>
      <w:tr w:rsidR="00525BC0" w:rsidRPr="00DB367E" w14:paraId="2CFA2F1C" w14:textId="77777777" w:rsidTr="00D05BA2">
        <w:trPr>
          <w:tblHeader/>
        </w:trPr>
        <w:tc>
          <w:tcPr>
            <w:tcW w:w="2472" w:type="pct"/>
            <w:shd w:val="clear" w:color="auto" w:fill="auto"/>
          </w:tcPr>
          <w:p w14:paraId="758277DF" w14:textId="77777777" w:rsidR="00525BC0" w:rsidRPr="00DB367E" w:rsidRDefault="00525BC0" w:rsidP="00837424">
            <w:pPr>
              <w:pStyle w:val="BlockText"/>
              <w:ind w:left="972" w:right="0" w:firstLine="0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</w:pPr>
            <w:r w:rsidRPr="00DB367E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>หุ้นกู้</w:t>
            </w:r>
          </w:p>
        </w:tc>
        <w:tc>
          <w:tcPr>
            <w:tcW w:w="524" w:type="pct"/>
            <w:shd w:val="clear" w:color="auto" w:fill="FAFAFA"/>
            <w:vAlign w:val="bottom"/>
          </w:tcPr>
          <w:p w14:paraId="3C9463EF" w14:textId="0A686AB3" w:rsidR="00525BC0" w:rsidRPr="00DB367E" w:rsidRDefault="00CF1017" w:rsidP="0083742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CF101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</w:t>
            </w:r>
            <w:r w:rsidR="00525BC0" w:rsidRPr="00DB367E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CF101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000</w:t>
            </w:r>
          </w:p>
        </w:tc>
        <w:tc>
          <w:tcPr>
            <w:tcW w:w="525" w:type="pct"/>
            <w:shd w:val="clear" w:color="auto" w:fill="FAFAFA"/>
            <w:vAlign w:val="bottom"/>
          </w:tcPr>
          <w:p w14:paraId="23CAAE2E" w14:textId="46789506" w:rsidR="00525BC0" w:rsidRPr="00DB367E" w:rsidRDefault="00CF1017" w:rsidP="0083742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CF101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25</w:t>
            </w:r>
            <w:r w:rsidR="00525BC0" w:rsidRPr="00DB367E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CF101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055</w:t>
            </w:r>
          </w:p>
        </w:tc>
        <w:tc>
          <w:tcPr>
            <w:tcW w:w="525" w:type="pct"/>
            <w:shd w:val="clear" w:color="auto" w:fill="FAFAFA"/>
            <w:vAlign w:val="bottom"/>
          </w:tcPr>
          <w:p w14:paraId="3188D2D5" w14:textId="2D79DBEF" w:rsidR="00525BC0" w:rsidRPr="00DB367E" w:rsidRDefault="00CF1017" w:rsidP="0083742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CF101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100</w:t>
            </w:r>
            <w:r w:rsidR="00525BC0" w:rsidRPr="00DB367E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CF101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694</w:t>
            </w:r>
          </w:p>
        </w:tc>
        <w:tc>
          <w:tcPr>
            <w:tcW w:w="433" w:type="pct"/>
            <w:shd w:val="clear" w:color="auto" w:fill="FAFAFA"/>
          </w:tcPr>
          <w:p w14:paraId="690D1117" w14:textId="44D3A749" w:rsidR="00525BC0" w:rsidRPr="00DB367E" w:rsidRDefault="00525BC0" w:rsidP="0083742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DB367E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 xml:space="preserve"> </w:t>
            </w:r>
            <w:r w:rsidR="00CF1017" w:rsidRPr="00CF101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128</w:t>
            </w:r>
            <w:r w:rsidRPr="00DB367E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="00CF1017" w:rsidRPr="00CF101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749</w:t>
            </w:r>
            <w:r w:rsidRPr="00DB367E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521" w:type="pct"/>
            <w:shd w:val="clear" w:color="auto" w:fill="FAFAFA"/>
            <w:vAlign w:val="bottom"/>
          </w:tcPr>
          <w:p w14:paraId="355585C9" w14:textId="42BF0F20" w:rsidR="00525BC0" w:rsidRPr="00DB367E" w:rsidRDefault="00CF1017" w:rsidP="0083742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CF101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126</w:t>
            </w:r>
            <w:r w:rsidR="00525BC0" w:rsidRPr="00DB367E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CF101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837</w:t>
            </w:r>
          </w:p>
        </w:tc>
      </w:tr>
      <w:tr w:rsidR="00EA1F18" w:rsidRPr="00DB367E" w14:paraId="3DB46209" w14:textId="77777777" w:rsidTr="00BE18B7">
        <w:trPr>
          <w:tblHeader/>
        </w:trPr>
        <w:tc>
          <w:tcPr>
            <w:tcW w:w="2472" w:type="pct"/>
            <w:shd w:val="clear" w:color="auto" w:fill="auto"/>
          </w:tcPr>
          <w:p w14:paraId="14EE1CC4" w14:textId="77777777" w:rsidR="00EA1F18" w:rsidRPr="00DB367E" w:rsidRDefault="00EA1F18" w:rsidP="00EA1F18">
            <w:pPr>
              <w:pStyle w:val="BlockText"/>
              <w:ind w:left="972" w:right="0" w:firstLine="0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</w:pPr>
            <w:r w:rsidRPr="00DB367E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>หนี้สินทางการเงินอื่น</w:t>
            </w:r>
          </w:p>
        </w:tc>
        <w:tc>
          <w:tcPr>
            <w:tcW w:w="524" w:type="pct"/>
            <w:tcBorders>
              <w:bottom w:val="single" w:sz="4" w:space="0" w:color="auto"/>
            </w:tcBorders>
            <w:shd w:val="clear" w:color="auto" w:fill="FAFAFA"/>
          </w:tcPr>
          <w:p w14:paraId="57ACB482" w14:textId="13837D13" w:rsidR="00EA1F18" w:rsidRPr="00DB367E" w:rsidRDefault="00EA1F18" w:rsidP="00EA1F18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EA1F18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285</w:t>
            </w:r>
          </w:p>
        </w:tc>
        <w:tc>
          <w:tcPr>
            <w:tcW w:w="525" w:type="pct"/>
            <w:tcBorders>
              <w:bottom w:val="single" w:sz="4" w:space="0" w:color="auto"/>
            </w:tcBorders>
            <w:shd w:val="clear" w:color="auto" w:fill="FAFAFA"/>
          </w:tcPr>
          <w:p w14:paraId="1795C894" w14:textId="6717FB85" w:rsidR="00EA1F18" w:rsidRPr="00DB367E" w:rsidRDefault="00EA1F18" w:rsidP="00EA1F18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EA1F18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2,320</w:t>
            </w:r>
          </w:p>
        </w:tc>
        <w:tc>
          <w:tcPr>
            <w:tcW w:w="525" w:type="pct"/>
            <w:tcBorders>
              <w:bottom w:val="single" w:sz="4" w:space="0" w:color="auto"/>
            </w:tcBorders>
            <w:shd w:val="clear" w:color="auto" w:fill="FAFAFA"/>
          </w:tcPr>
          <w:p w14:paraId="683C9813" w14:textId="42A2BF1A" w:rsidR="00EA1F18" w:rsidRPr="00DB367E" w:rsidRDefault="00EA1F18" w:rsidP="00EA1F18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EA1F18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14</w:t>
            </w:r>
          </w:p>
        </w:tc>
        <w:tc>
          <w:tcPr>
            <w:tcW w:w="433" w:type="pct"/>
            <w:tcBorders>
              <w:bottom w:val="single" w:sz="4" w:space="0" w:color="auto"/>
            </w:tcBorders>
            <w:shd w:val="clear" w:color="auto" w:fill="FAFAFA"/>
          </w:tcPr>
          <w:p w14:paraId="77A30796" w14:textId="68602486" w:rsidR="00EA1F18" w:rsidRPr="00DB367E" w:rsidRDefault="00EA1F18" w:rsidP="00EA1F18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EA1F18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 xml:space="preserve">2,619 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shd w:val="clear" w:color="auto" w:fill="FAFAFA"/>
          </w:tcPr>
          <w:p w14:paraId="4466FAE8" w14:textId="25642401" w:rsidR="00EA1F18" w:rsidRPr="00DB367E" w:rsidRDefault="00EA1F18" w:rsidP="00EA1F18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EA1F18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2,619</w:t>
            </w:r>
          </w:p>
        </w:tc>
      </w:tr>
      <w:tr w:rsidR="00EA1F18" w:rsidRPr="00DB367E" w14:paraId="55F9FE21" w14:textId="77777777" w:rsidTr="00D05BA2">
        <w:trPr>
          <w:tblHeader/>
        </w:trPr>
        <w:tc>
          <w:tcPr>
            <w:tcW w:w="2472" w:type="pct"/>
            <w:shd w:val="clear" w:color="auto" w:fill="auto"/>
          </w:tcPr>
          <w:p w14:paraId="4C21BF3F" w14:textId="77777777" w:rsidR="00EA1F18" w:rsidRPr="00DB367E" w:rsidRDefault="00EA1F18" w:rsidP="00EA1F18">
            <w:pPr>
              <w:pStyle w:val="BlockText"/>
              <w:ind w:left="972" w:right="0" w:firstLine="0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DB367E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>รวมหนี้สินทางการเงินที่มิใช่อนุพันธ์</w:t>
            </w:r>
          </w:p>
        </w:tc>
        <w:tc>
          <w:tcPr>
            <w:tcW w:w="52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3CDBE15" w14:textId="016F72AC" w:rsidR="00EA1F18" w:rsidRPr="00DB367E" w:rsidRDefault="00EA1F18" w:rsidP="00EA1F18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EA1F18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30,592</w:t>
            </w:r>
          </w:p>
        </w:tc>
        <w:tc>
          <w:tcPr>
            <w:tcW w:w="52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70227A3" w14:textId="23F4643B" w:rsidR="00EA1F18" w:rsidRPr="00DB367E" w:rsidRDefault="00EA1F18" w:rsidP="00EA1F18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EA1F18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53,946</w:t>
            </w:r>
          </w:p>
        </w:tc>
        <w:tc>
          <w:tcPr>
            <w:tcW w:w="52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8B7635E" w14:textId="6DB77E64" w:rsidR="00EA1F18" w:rsidRPr="00DB367E" w:rsidRDefault="00EA1F18" w:rsidP="00EA1F18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EA1F18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195,403</w:t>
            </w:r>
          </w:p>
        </w:tc>
        <w:tc>
          <w:tcPr>
            <w:tcW w:w="43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E6BEE1B" w14:textId="371CD793" w:rsidR="00EA1F18" w:rsidRPr="00DB367E" w:rsidRDefault="00EA1F18" w:rsidP="00EA1F18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EA1F18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279,941</w:t>
            </w:r>
          </w:p>
        </w:tc>
        <w:tc>
          <w:tcPr>
            <w:tcW w:w="52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D9A5D4B" w14:textId="7817B1F2" w:rsidR="00EA1F18" w:rsidRPr="00DB367E" w:rsidRDefault="00EA1F18" w:rsidP="00EA1F18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174,383</w:t>
            </w:r>
          </w:p>
        </w:tc>
      </w:tr>
      <w:tr w:rsidR="00525BC0" w:rsidRPr="00DB367E" w14:paraId="2139BD01" w14:textId="77777777" w:rsidTr="00D05BA2">
        <w:trPr>
          <w:tblHeader/>
        </w:trPr>
        <w:tc>
          <w:tcPr>
            <w:tcW w:w="2472" w:type="pct"/>
            <w:shd w:val="clear" w:color="auto" w:fill="auto"/>
          </w:tcPr>
          <w:p w14:paraId="729729CD" w14:textId="77777777" w:rsidR="00525BC0" w:rsidRPr="00DB367E" w:rsidRDefault="00525BC0" w:rsidP="00837424">
            <w:pPr>
              <w:pStyle w:val="BlockText"/>
              <w:ind w:left="972" w:right="0" w:firstLine="0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52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CB6D7E" w14:textId="77777777" w:rsidR="00525BC0" w:rsidRPr="00DB367E" w:rsidRDefault="00525BC0" w:rsidP="0083742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525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A34355E" w14:textId="77777777" w:rsidR="00525BC0" w:rsidRPr="00DB367E" w:rsidRDefault="00525BC0" w:rsidP="0083742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525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F032A3" w14:textId="77777777" w:rsidR="00525BC0" w:rsidRPr="00DB367E" w:rsidRDefault="00525BC0" w:rsidP="0083742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433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CD368BC" w14:textId="77777777" w:rsidR="00525BC0" w:rsidRPr="00DB367E" w:rsidRDefault="00525BC0" w:rsidP="0083742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521" w:type="pct"/>
            <w:tcBorders>
              <w:top w:val="single" w:sz="4" w:space="0" w:color="auto"/>
            </w:tcBorders>
            <w:shd w:val="clear" w:color="auto" w:fill="FAFAFA"/>
          </w:tcPr>
          <w:p w14:paraId="3565E61D" w14:textId="77777777" w:rsidR="00525BC0" w:rsidRPr="00DB367E" w:rsidRDefault="00525BC0" w:rsidP="0083742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</w:tr>
      <w:tr w:rsidR="00525BC0" w:rsidRPr="00DB367E" w14:paraId="46B95BE6" w14:textId="77777777" w:rsidTr="00D05BA2">
        <w:trPr>
          <w:tblHeader/>
        </w:trPr>
        <w:tc>
          <w:tcPr>
            <w:tcW w:w="2472" w:type="pct"/>
            <w:shd w:val="clear" w:color="auto" w:fill="auto"/>
          </w:tcPr>
          <w:p w14:paraId="3F149A5E" w14:textId="77777777" w:rsidR="00525BC0" w:rsidRPr="00DB367E" w:rsidRDefault="00525BC0" w:rsidP="00837424">
            <w:pPr>
              <w:pStyle w:val="BlockText"/>
              <w:ind w:left="972" w:right="-93" w:firstLine="0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</w:pPr>
            <w:r w:rsidRPr="00DB367E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>สัญญาอนุพันธ์</w:t>
            </w:r>
          </w:p>
        </w:tc>
        <w:tc>
          <w:tcPr>
            <w:tcW w:w="524" w:type="pct"/>
            <w:shd w:val="clear" w:color="auto" w:fill="FAFAFA"/>
            <w:vAlign w:val="bottom"/>
          </w:tcPr>
          <w:p w14:paraId="154EE45B" w14:textId="77777777" w:rsidR="00525BC0" w:rsidRPr="00DB367E" w:rsidRDefault="00525BC0" w:rsidP="0083742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525" w:type="pct"/>
            <w:shd w:val="clear" w:color="auto" w:fill="FAFAFA"/>
            <w:vAlign w:val="bottom"/>
          </w:tcPr>
          <w:p w14:paraId="0E9B2179" w14:textId="77777777" w:rsidR="00525BC0" w:rsidRPr="00DB367E" w:rsidRDefault="00525BC0" w:rsidP="0083742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525" w:type="pct"/>
            <w:shd w:val="clear" w:color="auto" w:fill="FAFAFA"/>
            <w:vAlign w:val="bottom"/>
          </w:tcPr>
          <w:p w14:paraId="705FCB16" w14:textId="77777777" w:rsidR="00525BC0" w:rsidRPr="00DB367E" w:rsidRDefault="00525BC0" w:rsidP="0083742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433" w:type="pct"/>
            <w:shd w:val="clear" w:color="auto" w:fill="FAFAFA"/>
            <w:vAlign w:val="bottom"/>
          </w:tcPr>
          <w:p w14:paraId="25FF0AAC" w14:textId="77777777" w:rsidR="00525BC0" w:rsidRPr="00DB367E" w:rsidRDefault="00525BC0" w:rsidP="0083742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521" w:type="pct"/>
            <w:shd w:val="clear" w:color="auto" w:fill="FAFAFA"/>
          </w:tcPr>
          <w:p w14:paraId="44492FBE" w14:textId="77777777" w:rsidR="00525BC0" w:rsidRPr="00DB367E" w:rsidRDefault="00525BC0" w:rsidP="0083742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</w:tr>
      <w:tr w:rsidR="00525BC0" w:rsidRPr="00DB367E" w14:paraId="252E0E5C" w14:textId="77777777" w:rsidTr="00D05BA2">
        <w:trPr>
          <w:tblHeader/>
        </w:trPr>
        <w:tc>
          <w:tcPr>
            <w:tcW w:w="2472" w:type="pct"/>
            <w:shd w:val="clear" w:color="auto" w:fill="auto"/>
          </w:tcPr>
          <w:p w14:paraId="43E7ACEF" w14:textId="5E24551D" w:rsidR="00525BC0" w:rsidRPr="00DB367E" w:rsidRDefault="00525BC0" w:rsidP="00525BC0">
            <w:pPr>
              <w:pStyle w:val="BlockText"/>
              <w:ind w:left="972" w:right="-93" w:firstLine="0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  <w:r w:rsidRPr="00DB367E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>สัญญา</w:t>
            </w:r>
            <w:r w:rsidR="00D05BA2" w:rsidRPr="00DB367E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>แลกเปลี่ยน</w:t>
            </w:r>
            <w:r w:rsidR="00011941" w:rsidRPr="00DB367E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>เ</w:t>
            </w:r>
            <w:r w:rsidRPr="00DB367E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>งินตราต่างประเทศล่วงหน้า</w:t>
            </w:r>
            <w:r w:rsidRPr="00DB367E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 xml:space="preserve"> </w:t>
            </w:r>
            <w:r w:rsidRPr="00DB367E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>- เพื่อค้า</w:t>
            </w:r>
          </w:p>
        </w:tc>
        <w:tc>
          <w:tcPr>
            <w:tcW w:w="524" w:type="pct"/>
            <w:shd w:val="clear" w:color="auto" w:fill="FAFAFA"/>
            <w:vAlign w:val="bottom"/>
          </w:tcPr>
          <w:p w14:paraId="663C7F0C" w14:textId="5E5F912C" w:rsidR="00525BC0" w:rsidRPr="00DB367E" w:rsidRDefault="00CF1017" w:rsidP="00525BC0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CF101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109</w:t>
            </w:r>
          </w:p>
        </w:tc>
        <w:tc>
          <w:tcPr>
            <w:tcW w:w="525" w:type="pct"/>
            <w:shd w:val="clear" w:color="auto" w:fill="FAFAFA"/>
            <w:vAlign w:val="bottom"/>
          </w:tcPr>
          <w:p w14:paraId="39E2CC0C" w14:textId="428791A2" w:rsidR="00525BC0" w:rsidRPr="00DB367E" w:rsidRDefault="00525BC0" w:rsidP="00525BC0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DB367E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525" w:type="pct"/>
            <w:shd w:val="clear" w:color="auto" w:fill="FAFAFA"/>
            <w:vAlign w:val="bottom"/>
          </w:tcPr>
          <w:p w14:paraId="4CBAB649" w14:textId="65EAC479" w:rsidR="00525BC0" w:rsidRPr="00DB367E" w:rsidRDefault="00525BC0" w:rsidP="00525BC0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DB367E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433" w:type="pct"/>
            <w:shd w:val="clear" w:color="auto" w:fill="FAFAFA"/>
            <w:vAlign w:val="bottom"/>
          </w:tcPr>
          <w:p w14:paraId="31EFE4C3" w14:textId="2CF55559" w:rsidR="00525BC0" w:rsidRPr="00DB367E" w:rsidRDefault="00CF1017" w:rsidP="00525BC0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CF101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109</w:t>
            </w:r>
          </w:p>
        </w:tc>
        <w:tc>
          <w:tcPr>
            <w:tcW w:w="521" w:type="pct"/>
            <w:shd w:val="clear" w:color="auto" w:fill="FAFAFA"/>
            <w:vAlign w:val="bottom"/>
          </w:tcPr>
          <w:p w14:paraId="5B27E94D" w14:textId="2BC4916E" w:rsidR="00525BC0" w:rsidRPr="00DB367E" w:rsidRDefault="00CF1017" w:rsidP="00525BC0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CF101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109</w:t>
            </w:r>
          </w:p>
        </w:tc>
      </w:tr>
      <w:tr w:rsidR="00525BC0" w:rsidRPr="00DB367E" w14:paraId="482DFFB3" w14:textId="77777777" w:rsidTr="00D05BA2">
        <w:trPr>
          <w:tblHeader/>
        </w:trPr>
        <w:tc>
          <w:tcPr>
            <w:tcW w:w="2472" w:type="pct"/>
            <w:shd w:val="clear" w:color="auto" w:fill="auto"/>
          </w:tcPr>
          <w:p w14:paraId="60EFFC83" w14:textId="77777777" w:rsidR="00525BC0" w:rsidRPr="00DB367E" w:rsidRDefault="00525BC0" w:rsidP="00525BC0">
            <w:pPr>
              <w:pStyle w:val="BlockText"/>
              <w:ind w:left="972" w:right="-93" w:firstLine="0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DB367E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>สัญญาแลกเปลี่ยนส่วนต่างราคาน้ำมัน</w:t>
            </w:r>
          </w:p>
          <w:p w14:paraId="18D533E8" w14:textId="1974670B" w:rsidR="00525BC0" w:rsidRPr="00DB367E" w:rsidRDefault="00525BC0" w:rsidP="00525BC0">
            <w:pPr>
              <w:pStyle w:val="BlockText"/>
              <w:ind w:left="972" w:right="-93" w:firstLine="0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  <w:r w:rsidRPr="00DB367E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 xml:space="preserve">   สำเร็จรูปและน้ำมันดิบล่วงหน้า</w:t>
            </w:r>
            <w:r w:rsidRPr="00DB367E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 xml:space="preserve"> </w:t>
            </w:r>
            <w:r w:rsidRPr="00DB367E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>- เพื่อค้า</w:t>
            </w:r>
          </w:p>
        </w:tc>
        <w:tc>
          <w:tcPr>
            <w:tcW w:w="524" w:type="pct"/>
            <w:shd w:val="clear" w:color="auto" w:fill="FAFAFA"/>
            <w:vAlign w:val="bottom"/>
          </w:tcPr>
          <w:p w14:paraId="7CE70A12" w14:textId="6AB5F836" w:rsidR="00525BC0" w:rsidRPr="00DB367E" w:rsidRDefault="00525BC0" w:rsidP="00525BC0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DB367E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>(</w:t>
            </w:r>
            <w:r w:rsidR="00CF1017" w:rsidRPr="00CF101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251</w:t>
            </w:r>
            <w:r w:rsidRPr="00DB367E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)</w:t>
            </w:r>
          </w:p>
        </w:tc>
        <w:tc>
          <w:tcPr>
            <w:tcW w:w="525" w:type="pct"/>
            <w:shd w:val="clear" w:color="auto" w:fill="FAFAFA"/>
            <w:vAlign w:val="bottom"/>
          </w:tcPr>
          <w:p w14:paraId="467A6214" w14:textId="04B5840D" w:rsidR="00525BC0" w:rsidRPr="00DB367E" w:rsidRDefault="00525BC0" w:rsidP="00525BC0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DB367E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525" w:type="pct"/>
            <w:shd w:val="clear" w:color="auto" w:fill="FAFAFA"/>
            <w:vAlign w:val="bottom"/>
          </w:tcPr>
          <w:p w14:paraId="601177C0" w14:textId="4297A8BC" w:rsidR="00525BC0" w:rsidRPr="00DB367E" w:rsidRDefault="00525BC0" w:rsidP="00525BC0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DB367E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433" w:type="pct"/>
            <w:shd w:val="clear" w:color="auto" w:fill="FAFAFA"/>
            <w:vAlign w:val="bottom"/>
          </w:tcPr>
          <w:p w14:paraId="192BDC77" w14:textId="3A968FB7" w:rsidR="00525BC0" w:rsidRPr="00DB367E" w:rsidRDefault="00525BC0" w:rsidP="00525BC0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DB367E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>(</w:t>
            </w:r>
            <w:r w:rsidR="00CF1017" w:rsidRPr="00CF101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251</w:t>
            </w:r>
            <w:r w:rsidRPr="00DB367E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521" w:type="pct"/>
            <w:shd w:val="clear" w:color="auto" w:fill="FAFAFA"/>
            <w:vAlign w:val="bottom"/>
          </w:tcPr>
          <w:p w14:paraId="42B5814B" w14:textId="4966CD4D" w:rsidR="00525BC0" w:rsidRPr="00DB367E" w:rsidRDefault="00525BC0" w:rsidP="00525BC0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DB367E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(</w:t>
            </w:r>
            <w:r w:rsidR="00CF1017" w:rsidRPr="00CF101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251</w:t>
            </w:r>
            <w:r w:rsidRPr="00DB367E">
              <w:rPr>
                <w:rFonts w:ascii="Browallia New" w:hAnsi="Browallia New" w:cs="Browallia New"/>
                <w:spacing w:val="-4"/>
                <w:sz w:val="24"/>
                <w:szCs w:val="24"/>
                <w:lang w:val="en-US"/>
              </w:rPr>
              <w:t>)</w:t>
            </w:r>
          </w:p>
        </w:tc>
      </w:tr>
      <w:tr w:rsidR="00525BC0" w:rsidRPr="00DB367E" w14:paraId="08BAD212" w14:textId="77777777" w:rsidTr="00D05BA2">
        <w:trPr>
          <w:tblHeader/>
        </w:trPr>
        <w:tc>
          <w:tcPr>
            <w:tcW w:w="2472" w:type="pct"/>
            <w:shd w:val="clear" w:color="auto" w:fill="auto"/>
          </w:tcPr>
          <w:p w14:paraId="1B98630E" w14:textId="42310225" w:rsidR="00525BC0" w:rsidRPr="00DB367E" w:rsidRDefault="00525BC0" w:rsidP="00837424">
            <w:pPr>
              <w:pStyle w:val="BlockText"/>
              <w:ind w:left="972" w:right="-93" w:firstLine="0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DB367E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>สัญญา</w:t>
            </w:r>
            <w:r w:rsidR="00D05BA2" w:rsidRPr="00DB367E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>แลกเปลี่ยน</w:t>
            </w:r>
            <w:r w:rsidRPr="00DB367E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>เงินตราต่างประเทศล่วงหน้า</w:t>
            </w:r>
          </w:p>
          <w:p w14:paraId="401CCD74" w14:textId="77777777" w:rsidR="00525BC0" w:rsidRPr="00DB367E" w:rsidRDefault="00525BC0" w:rsidP="00837424">
            <w:pPr>
              <w:pStyle w:val="BlockText"/>
              <w:ind w:left="972" w:right="0" w:firstLine="0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  <w:r w:rsidRPr="00DB367E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 xml:space="preserve">   </w:t>
            </w:r>
            <w:r w:rsidRPr="00DB367E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>- ป้องกันความเสี่ยงด้านกระแสเงินสด</w:t>
            </w:r>
          </w:p>
        </w:tc>
        <w:tc>
          <w:tcPr>
            <w:tcW w:w="524" w:type="pct"/>
            <w:shd w:val="clear" w:color="auto" w:fill="FAFAFA"/>
            <w:vAlign w:val="bottom"/>
          </w:tcPr>
          <w:p w14:paraId="7D8A0280" w14:textId="77777777" w:rsidR="00525BC0" w:rsidRPr="00DB367E" w:rsidRDefault="00525BC0" w:rsidP="0083742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525" w:type="pct"/>
            <w:shd w:val="clear" w:color="auto" w:fill="FAFAFA"/>
            <w:vAlign w:val="bottom"/>
          </w:tcPr>
          <w:p w14:paraId="328EE82E" w14:textId="77777777" w:rsidR="00525BC0" w:rsidRPr="00DB367E" w:rsidRDefault="00525BC0" w:rsidP="0083742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525" w:type="pct"/>
            <w:shd w:val="clear" w:color="auto" w:fill="FAFAFA"/>
            <w:vAlign w:val="bottom"/>
          </w:tcPr>
          <w:p w14:paraId="2F6DF3F8" w14:textId="77777777" w:rsidR="00525BC0" w:rsidRPr="00DB367E" w:rsidRDefault="00525BC0" w:rsidP="0083742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433" w:type="pct"/>
            <w:shd w:val="clear" w:color="auto" w:fill="FAFAFA"/>
            <w:vAlign w:val="bottom"/>
          </w:tcPr>
          <w:p w14:paraId="283540F8" w14:textId="77777777" w:rsidR="00525BC0" w:rsidRPr="00DB367E" w:rsidRDefault="00525BC0" w:rsidP="0083742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521" w:type="pct"/>
            <w:shd w:val="clear" w:color="auto" w:fill="FAFAFA"/>
            <w:vAlign w:val="bottom"/>
          </w:tcPr>
          <w:p w14:paraId="1E0A35B3" w14:textId="77777777" w:rsidR="00525BC0" w:rsidRPr="00DB367E" w:rsidRDefault="00525BC0" w:rsidP="0083742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</w:tr>
      <w:tr w:rsidR="00525BC0" w:rsidRPr="00DB367E" w14:paraId="5CBCEC54" w14:textId="77777777" w:rsidTr="00D05BA2">
        <w:trPr>
          <w:tblHeader/>
        </w:trPr>
        <w:tc>
          <w:tcPr>
            <w:tcW w:w="2472" w:type="pct"/>
            <w:shd w:val="clear" w:color="auto" w:fill="auto"/>
          </w:tcPr>
          <w:p w14:paraId="0219BF4E" w14:textId="77777777" w:rsidR="00525BC0" w:rsidRPr="00DB367E" w:rsidRDefault="00525BC0" w:rsidP="003103D6">
            <w:pPr>
              <w:pStyle w:val="BlockText"/>
              <w:ind w:left="972" w:right="0" w:firstLine="0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  <w:r w:rsidRPr="00DB367E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 xml:space="preserve">     (</w:t>
            </w:r>
            <w:r w:rsidRPr="00DB367E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>กระแสเงินสดรับ)</w:t>
            </w:r>
          </w:p>
        </w:tc>
        <w:tc>
          <w:tcPr>
            <w:tcW w:w="524" w:type="pct"/>
            <w:shd w:val="clear" w:color="auto" w:fill="FAFAFA"/>
            <w:vAlign w:val="bottom"/>
          </w:tcPr>
          <w:p w14:paraId="3A0B15B6" w14:textId="2D132EF0" w:rsidR="00525BC0" w:rsidRPr="00DB367E" w:rsidRDefault="00525BC0" w:rsidP="003103D6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DB367E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525" w:type="pct"/>
            <w:shd w:val="clear" w:color="auto" w:fill="FAFAFA"/>
            <w:vAlign w:val="bottom"/>
          </w:tcPr>
          <w:p w14:paraId="564CCC0B" w14:textId="79D4F5C7" w:rsidR="00525BC0" w:rsidRPr="00DB367E" w:rsidRDefault="00525BC0" w:rsidP="003103D6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DB367E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(</w:t>
            </w:r>
            <w:r w:rsidR="00CF1017" w:rsidRPr="00CF101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5</w:t>
            </w:r>
            <w:r w:rsidRPr="00DB367E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="00CF1017" w:rsidRPr="00CF101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135</w:t>
            </w:r>
            <w:r w:rsidRPr="00DB367E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)</w:t>
            </w:r>
          </w:p>
        </w:tc>
        <w:tc>
          <w:tcPr>
            <w:tcW w:w="525" w:type="pct"/>
            <w:shd w:val="clear" w:color="auto" w:fill="FAFAFA"/>
            <w:vAlign w:val="bottom"/>
          </w:tcPr>
          <w:p w14:paraId="5B3CB589" w14:textId="331CBCBF" w:rsidR="00525BC0" w:rsidRPr="00DB367E" w:rsidRDefault="00525BC0" w:rsidP="003103D6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DB367E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433" w:type="pct"/>
            <w:shd w:val="clear" w:color="auto" w:fill="FAFAFA"/>
            <w:vAlign w:val="bottom"/>
          </w:tcPr>
          <w:p w14:paraId="430D260E" w14:textId="5925975A" w:rsidR="00525BC0" w:rsidRPr="00DB367E" w:rsidRDefault="00525BC0" w:rsidP="003103D6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DB367E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(</w:t>
            </w:r>
            <w:r w:rsidR="00CF1017" w:rsidRPr="00CF101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5</w:t>
            </w:r>
            <w:r w:rsidRPr="00DB367E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="00CF1017" w:rsidRPr="00CF101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135</w:t>
            </w:r>
            <w:r w:rsidRPr="00DB367E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)</w:t>
            </w:r>
          </w:p>
        </w:tc>
        <w:tc>
          <w:tcPr>
            <w:tcW w:w="521" w:type="pct"/>
            <w:shd w:val="clear" w:color="auto" w:fill="FAFAFA"/>
            <w:vAlign w:val="bottom"/>
          </w:tcPr>
          <w:p w14:paraId="6A79C664" w14:textId="724F39F8" w:rsidR="00525BC0" w:rsidRPr="00DB367E" w:rsidRDefault="00525BC0" w:rsidP="003103D6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DB367E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-</w:t>
            </w:r>
          </w:p>
        </w:tc>
      </w:tr>
      <w:tr w:rsidR="00525BC0" w:rsidRPr="00DB367E" w14:paraId="70BA8F1A" w14:textId="77777777" w:rsidTr="00D05BA2">
        <w:trPr>
          <w:tblHeader/>
        </w:trPr>
        <w:tc>
          <w:tcPr>
            <w:tcW w:w="2472" w:type="pct"/>
            <w:shd w:val="clear" w:color="auto" w:fill="auto"/>
          </w:tcPr>
          <w:p w14:paraId="56C331F9" w14:textId="77777777" w:rsidR="00525BC0" w:rsidRPr="00DB367E" w:rsidRDefault="00525BC0" w:rsidP="00837424">
            <w:pPr>
              <w:pStyle w:val="BlockText"/>
              <w:ind w:left="972" w:right="0" w:firstLine="0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  <w:r w:rsidRPr="00DB367E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 xml:space="preserve">     กระแสเงินสดจ่าย</w:t>
            </w:r>
          </w:p>
        </w:tc>
        <w:tc>
          <w:tcPr>
            <w:tcW w:w="524" w:type="pct"/>
            <w:shd w:val="clear" w:color="auto" w:fill="FAFAFA"/>
            <w:vAlign w:val="bottom"/>
          </w:tcPr>
          <w:p w14:paraId="3A579520" w14:textId="77777777" w:rsidR="00525BC0" w:rsidRPr="00DB367E" w:rsidRDefault="00525BC0" w:rsidP="0083742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DB367E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525" w:type="pct"/>
            <w:shd w:val="clear" w:color="auto" w:fill="FAFAFA"/>
            <w:vAlign w:val="bottom"/>
          </w:tcPr>
          <w:p w14:paraId="4D00B096" w14:textId="1645E948" w:rsidR="00525BC0" w:rsidRPr="00DB367E" w:rsidRDefault="00CF1017" w:rsidP="0083742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CF101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5</w:t>
            </w:r>
            <w:r w:rsidR="00525BC0" w:rsidRPr="00DB367E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CF101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276</w:t>
            </w:r>
          </w:p>
        </w:tc>
        <w:tc>
          <w:tcPr>
            <w:tcW w:w="525" w:type="pct"/>
            <w:shd w:val="clear" w:color="auto" w:fill="FAFAFA"/>
            <w:vAlign w:val="bottom"/>
          </w:tcPr>
          <w:p w14:paraId="2E833AAB" w14:textId="77777777" w:rsidR="00525BC0" w:rsidRPr="00DB367E" w:rsidRDefault="00525BC0" w:rsidP="0083742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DB367E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433" w:type="pct"/>
            <w:shd w:val="clear" w:color="auto" w:fill="FAFAFA"/>
            <w:vAlign w:val="bottom"/>
          </w:tcPr>
          <w:p w14:paraId="7B6E733B" w14:textId="6340AEB3" w:rsidR="00525BC0" w:rsidRPr="00DB367E" w:rsidRDefault="00CF1017" w:rsidP="0083742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CF101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5</w:t>
            </w:r>
            <w:r w:rsidR="00525BC0" w:rsidRPr="00DB367E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CF101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276</w:t>
            </w:r>
          </w:p>
        </w:tc>
        <w:tc>
          <w:tcPr>
            <w:tcW w:w="521" w:type="pct"/>
            <w:shd w:val="clear" w:color="auto" w:fill="FAFAFA"/>
            <w:vAlign w:val="bottom"/>
          </w:tcPr>
          <w:p w14:paraId="574798B7" w14:textId="5DB440EE" w:rsidR="00525BC0" w:rsidRPr="00DB367E" w:rsidRDefault="00CF1017" w:rsidP="0083742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CF101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172</w:t>
            </w:r>
          </w:p>
        </w:tc>
      </w:tr>
      <w:tr w:rsidR="00525BC0" w:rsidRPr="00DB367E" w14:paraId="57ACB6CB" w14:textId="77777777" w:rsidTr="00D05BA2">
        <w:trPr>
          <w:tblHeader/>
        </w:trPr>
        <w:tc>
          <w:tcPr>
            <w:tcW w:w="2472" w:type="pct"/>
            <w:shd w:val="clear" w:color="auto" w:fill="auto"/>
          </w:tcPr>
          <w:p w14:paraId="4010C47E" w14:textId="77777777" w:rsidR="00525BC0" w:rsidRPr="00DB367E" w:rsidRDefault="00525BC0" w:rsidP="00837424">
            <w:pPr>
              <w:pStyle w:val="BlockText"/>
              <w:ind w:left="972" w:right="-93" w:firstLine="0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DB367E"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  <w:t>สัญญาแลกเปลี่ยนอัตราดอกเบี้ย</w:t>
            </w:r>
          </w:p>
          <w:p w14:paraId="5E4EECEA" w14:textId="77777777" w:rsidR="00525BC0" w:rsidRPr="00DB367E" w:rsidRDefault="00525BC0" w:rsidP="00837424">
            <w:pPr>
              <w:pStyle w:val="BlockText"/>
              <w:ind w:left="972" w:right="0" w:firstLine="0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  <w:r w:rsidRPr="00DB367E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 xml:space="preserve">   </w:t>
            </w:r>
            <w:r w:rsidRPr="00DB367E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>- ป้องกันความเสี่ยงด้านกระแสเงินสด</w:t>
            </w:r>
          </w:p>
        </w:tc>
        <w:tc>
          <w:tcPr>
            <w:tcW w:w="524" w:type="pct"/>
            <w:shd w:val="clear" w:color="auto" w:fill="FAFAFA"/>
            <w:vAlign w:val="bottom"/>
          </w:tcPr>
          <w:p w14:paraId="7DF1B413" w14:textId="77777777" w:rsidR="00525BC0" w:rsidRPr="00DB367E" w:rsidRDefault="00525BC0" w:rsidP="0083742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525" w:type="pct"/>
            <w:shd w:val="clear" w:color="auto" w:fill="FAFAFA"/>
            <w:vAlign w:val="bottom"/>
          </w:tcPr>
          <w:p w14:paraId="3C964A5E" w14:textId="77777777" w:rsidR="00525BC0" w:rsidRPr="00DB367E" w:rsidRDefault="00525BC0" w:rsidP="0083742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525" w:type="pct"/>
            <w:shd w:val="clear" w:color="auto" w:fill="FAFAFA"/>
            <w:vAlign w:val="bottom"/>
          </w:tcPr>
          <w:p w14:paraId="6CAFCF96" w14:textId="77777777" w:rsidR="00525BC0" w:rsidRPr="00DB367E" w:rsidRDefault="00525BC0" w:rsidP="0083742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433" w:type="pct"/>
            <w:shd w:val="clear" w:color="auto" w:fill="FAFAFA"/>
            <w:vAlign w:val="bottom"/>
          </w:tcPr>
          <w:p w14:paraId="2FBBACB9" w14:textId="77777777" w:rsidR="00525BC0" w:rsidRPr="00DB367E" w:rsidRDefault="00525BC0" w:rsidP="0083742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521" w:type="pct"/>
            <w:shd w:val="clear" w:color="auto" w:fill="FAFAFA"/>
            <w:vAlign w:val="bottom"/>
          </w:tcPr>
          <w:p w14:paraId="4DDDF92B" w14:textId="77777777" w:rsidR="00525BC0" w:rsidRPr="00DB367E" w:rsidRDefault="00525BC0" w:rsidP="0083742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</w:tr>
      <w:tr w:rsidR="00525BC0" w:rsidRPr="00DB367E" w14:paraId="7EBA8F25" w14:textId="77777777" w:rsidTr="00D05BA2">
        <w:trPr>
          <w:tblHeader/>
        </w:trPr>
        <w:tc>
          <w:tcPr>
            <w:tcW w:w="2472" w:type="pct"/>
            <w:shd w:val="clear" w:color="auto" w:fill="auto"/>
          </w:tcPr>
          <w:p w14:paraId="17ED713A" w14:textId="77777777" w:rsidR="00525BC0" w:rsidRPr="00DB367E" w:rsidRDefault="00525BC0" w:rsidP="00837424">
            <w:pPr>
              <w:pStyle w:val="BlockText"/>
              <w:ind w:left="972" w:right="0" w:firstLine="0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  <w:r w:rsidRPr="00DB367E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 xml:space="preserve">     (</w:t>
            </w:r>
            <w:r w:rsidRPr="00DB367E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>กระแสเงินสดรับ)</w:t>
            </w:r>
          </w:p>
        </w:tc>
        <w:tc>
          <w:tcPr>
            <w:tcW w:w="524" w:type="pct"/>
            <w:shd w:val="clear" w:color="auto" w:fill="FAFAFA"/>
            <w:vAlign w:val="bottom"/>
          </w:tcPr>
          <w:p w14:paraId="02B6C3C1" w14:textId="765F177C" w:rsidR="00525BC0" w:rsidRPr="00DB367E" w:rsidRDefault="00525BC0" w:rsidP="0083742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DB367E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(</w:t>
            </w:r>
            <w:r w:rsidR="00CF1017" w:rsidRPr="00CF101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119</w:t>
            </w:r>
            <w:r w:rsidRPr="00DB367E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)</w:t>
            </w:r>
          </w:p>
        </w:tc>
        <w:tc>
          <w:tcPr>
            <w:tcW w:w="525" w:type="pct"/>
            <w:shd w:val="clear" w:color="auto" w:fill="FAFAFA"/>
            <w:vAlign w:val="bottom"/>
          </w:tcPr>
          <w:p w14:paraId="3880626F" w14:textId="531BD010" w:rsidR="00525BC0" w:rsidRPr="00DB367E" w:rsidRDefault="00525BC0" w:rsidP="0083742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DB367E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(</w:t>
            </w:r>
            <w:r w:rsidR="00CF1017" w:rsidRPr="00CF101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418</w:t>
            </w:r>
            <w:r w:rsidRPr="00DB367E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)</w:t>
            </w:r>
          </w:p>
        </w:tc>
        <w:tc>
          <w:tcPr>
            <w:tcW w:w="525" w:type="pct"/>
            <w:shd w:val="clear" w:color="auto" w:fill="FAFAFA"/>
            <w:vAlign w:val="bottom"/>
          </w:tcPr>
          <w:p w14:paraId="304D1352" w14:textId="7138111A" w:rsidR="00525BC0" w:rsidRPr="00DB367E" w:rsidRDefault="00525BC0" w:rsidP="0083742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DB367E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(</w:t>
            </w:r>
            <w:r w:rsidR="00CF1017" w:rsidRPr="00CF101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190</w:t>
            </w:r>
            <w:r w:rsidRPr="00DB367E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)</w:t>
            </w:r>
          </w:p>
        </w:tc>
        <w:tc>
          <w:tcPr>
            <w:tcW w:w="433" w:type="pct"/>
            <w:shd w:val="clear" w:color="auto" w:fill="FAFAFA"/>
            <w:vAlign w:val="bottom"/>
          </w:tcPr>
          <w:p w14:paraId="17EAF6DA" w14:textId="4D281E65" w:rsidR="00525BC0" w:rsidRPr="00DB367E" w:rsidRDefault="00525BC0" w:rsidP="0083742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DB367E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(</w:t>
            </w:r>
            <w:r w:rsidR="00CF1017" w:rsidRPr="00CF101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727</w:t>
            </w:r>
            <w:r w:rsidRPr="00DB367E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)</w:t>
            </w:r>
          </w:p>
        </w:tc>
        <w:tc>
          <w:tcPr>
            <w:tcW w:w="521" w:type="pct"/>
            <w:shd w:val="clear" w:color="auto" w:fill="FAFAFA"/>
            <w:vAlign w:val="bottom"/>
          </w:tcPr>
          <w:p w14:paraId="2C0CB64E" w14:textId="77777777" w:rsidR="00525BC0" w:rsidRPr="00DB367E" w:rsidRDefault="00525BC0" w:rsidP="0083742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DB367E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-</w:t>
            </w:r>
          </w:p>
        </w:tc>
      </w:tr>
      <w:tr w:rsidR="00525BC0" w:rsidRPr="00DB367E" w14:paraId="40C5B040" w14:textId="77777777" w:rsidTr="00D05BA2">
        <w:trPr>
          <w:tblHeader/>
        </w:trPr>
        <w:tc>
          <w:tcPr>
            <w:tcW w:w="2472" w:type="pct"/>
            <w:shd w:val="clear" w:color="auto" w:fill="auto"/>
          </w:tcPr>
          <w:p w14:paraId="56128337" w14:textId="77777777" w:rsidR="00525BC0" w:rsidRPr="00DB367E" w:rsidRDefault="00525BC0" w:rsidP="00837424">
            <w:pPr>
              <w:pStyle w:val="BlockText"/>
              <w:ind w:left="972" w:right="0" w:firstLine="0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  <w:r w:rsidRPr="00DB367E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 xml:space="preserve">     กระแสเงินสดจ่าย</w:t>
            </w:r>
          </w:p>
        </w:tc>
        <w:tc>
          <w:tcPr>
            <w:tcW w:w="524" w:type="pct"/>
            <w:shd w:val="clear" w:color="auto" w:fill="FAFAFA"/>
            <w:vAlign w:val="bottom"/>
          </w:tcPr>
          <w:p w14:paraId="0EBC08C2" w14:textId="3035DFE3" w:rsidR="00525BC0" w:rsidRPr="00DB367E" w:rsidRDefault="00CF1017" w:rsidP="0083742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CF101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248</w:t>
            </w:r>
          </w:p>
        </w:tc>
        <w:tc>
          <w:tcPr>
            <w:tcW w:w="525" w:type="pct"/>
            <w:shd w:val="clear" w:color="auto" w:fill="FAFAFA"/>
            <w:vAlign w:val="bottom"/>
          </w:tcPr>
          <w:p w14:paraId="5EA8B931" w14:textId="1B4247A8" w:rsidR="00525BC0" w:rsidRPr="00DB367E" w:rsidRDefault="00CF1017" w:rsidP="0083742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CF101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868</w:t>
            </w:r>
          </w:p>
        </w:tc>
        <w:tc>
          <w:tcPr>
            <w:tcW w:w="525" w:type="pct"/>
            <w:shd w:val="clear" w:color="auto" w:fill="FAFAFA"/>
            <w:vAlign w:val="bottom"/>
          </w:tcPr>
          <w:p w14:paraId="09D567EB" w14:textId="6B495715" w:rsidR="00525BC0" w:rsidRPr="00DB367E" w:rsidRDefault="00CF1017" w:rsidP="0083742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CF101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395</w:t>
            </w:r>
          </w:p>
        </w:tc>
        <w:tc>
          <w:tcPr>
            <w:tcW w:w="433" w:type="pct"/>
            <w:shd w:val="clear" w:color="auto" w:fill="FAFAFA"/>
            <w:vAlign w:val="bottom"/>
          </w:tcPr>
          <w:p w14:paraId="5B00510D" w14:textId="4CB398B1" w:rsidR="00525BC0" w:rsidRPr="00DB367E" w:rsidRDefault="00CF1017" w:rsidP="0083742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CF101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</w:t>
            </w:r>
            <w:r w:rsidR="00525BC0" w:rsidRPr="00DB367E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CF101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511</w:t>
            </w:r>
          </w:p>
        </w:tc>
        <w:tc>
          <w:tcPr>
            <w:tcW w:w="521" w:type="pct"/>
            <w:shd w:val="clear" w:color="auto" w:fill="FAFAFA"/>
            <w:vAlign w:val="bottom"/>
          </w:tcPr>
          <w:p w14:paraId="36323FC8" w14:textId="034B3586" w:rsidR="00525BC0" w:rsidRPr="00DB367E" w:rsidRDefault="00CF1017" w:rsidP="0083742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CF101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535</w:t>
            </w:r>
          </w:p>
        </w:tc>
      </w:tr>
      <w:tr w:rsidR="00525BC0" w:rsidRPr="00DB367E" w14:paraId="121E1270" w14:textId="77777777" w:rsidTr="00D05BA2">
        <w:trPr>
          <w:tblHeader/>
        </w:trPr>
        <w:tc>
          <w:tcPr>
            <w:tcW w:w="2472" w:type="pct"/>
            <w:shd w:val="clear" w:color="auto" w:fill="auto"/>
          </w:tcPr>
          <w:p w14:paraId="7B0763DC" w14:textId="77777777" w:rsidR="00525BC0" w:rsidRPr="00DB367E" w:rsidRDefault="00525BC0" w:rsidP="00837424">
            <w:pPr>
              <w:pStyle w:val="BlockText"/>
              <w:ind w:left="972" w:right="-93" w:firstLine="0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DB367E"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  <w:t>สัญญาแลกเปลี่ยนสกุลเงิน</w:t>
            </w:r>
          </w:p>
          <w:p w14:paraId="658EDC3E" w14:textId="77777777" w:rsidR="00525BC0" w:rsidRPr="00DB367E" w:rsidRDefault="00525BC0" w:rsidP="00837424">
            <w:pPr>
              <w:pStyle w:val="BlockText"/>
              <w:ind w:left="972" w:right="0" w:firstLine="0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  <w:r w:rsidRPr="00DB367E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 xml:space="preserve">   </w:t>
            </w:r>
            <w:r w:rsidRPr="00DB367E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>- ป้องกันความเสี่ยงด้านกระแสเงินสด</w:t>
            </w:r>
          </w:p>
        </w:tc>
        <w:tc>
          <w:tcPr>
            <w:tcW w:w="524" w:type="pct"/>
            <w:shd w:val="clear" w:color="auto" w:fill="FAFAFA"/>
            <w:vAlign w:val="bottom"/>
          </w:tcPr>
          <w:p w14:paraId="152B906D" w14:textId="77777777" w:rsidR="00525BC0" w:rsidRPr="00DB367E" w:rsidRDefault="00525BC0" w:rsidP="0083742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525" w:type="pct"/>
            <w:shd w:val="clear" w:color="auto" w:fill="FAFAFA"/>
            <w:vAlign w:val="bottom"/>
          </w:tcPr>
          <w:p w14:paraId="43505E05" w14:textId="77777777" w:rsidR="00525BC0" w:rsidRPr="00DB367E" w:rsidRDefault="00525BC0" w:rsidP="0083742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525" w:type="pct"/>
            <w:shd w:val="clear" w:color="auto" w:fill="FAFAFA"/>
            <w:vAlign w:val="bottom"/>
          </w:tcPr>
          <w:p w14:paraId="7D33B709" w14:textId="77777777" w:rsidR="00525BC0" w:rsidRPr="00DB367E" w:rsidRDefault="00525BC0" w:rsidP="0083742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433" w:type="pct"/>
            <w:shd w:val="clear" w:color="auto" w:fill="FAFAFA"/>
            <w:vAlign w:val="bottom"/>
          </w:tcPr>
          <w:p w14:paraId="4401D093" w14:textId="77777777" w:rsidR="00525BC0" w:rsidRPr="00DB367E" w:rsidRDefault="00525BC0" w:rsidP="0083742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521" w:type="pct"/>
            <w:shd w:val="clear" w:color="auto" w:fill="FAFAFA"/>
            <w:vAlign w:val="bottom"/>
          </w:tcPr>
          <w:p w14:paraId="14AB7E6F" w14:textId="77777777" w:rsidR="00525BC0" w:rsidRPr="00DB367E" w:rsidRDefault="00525BC0" w:rsidP="0083742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</w:tr>
      <w:tr w:rsidR="00525BC0" w:rsidRPr="00DB367E" w14:paraId="5258039F" w14:textId="77777777" w:rsidTr="00D05BA2">
        <w:trPr>
          <w:tblHeader/>
        </w:trPr>
        <w:tc>
          <w:tcPr>
            <w:tcW w:w="2472" w:type="pct"/>
            <w:shd w:val="clear" w:color="auto" w:fill="auto"/>
          </w:tcPr>
          <w:p w14:paraId="26B60950" w14:textId="77777777" w:rsidR="00525BC0" w:rsidRPr="00DB367E" w:rsidRDefault="00525BC0" w:rsidP="00837424">
            <w:pPr>
              <w:pStyle w:val="BlockText"/>
              <w:ind w:left="972" w:right="0" w:firstLine="0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  <w:r w:rsidRPr="00DB367E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 xml:space="preserve">     (</w:t>
            </w:r>
            <w:r w:rsidRPr="00DB367E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>กระแสเงินสดรับ)</w:t>
            </w:r>
          </w:p>
        </w:tc>
        <w:tc>
          <w:tcPr>
            <w:tcW w:w="524" w:type="pct"/>
            <w:shd w:val="clear" w:color="auto" w:fill="FAFAFA"/>
            <w:vAlign w:val="bottom"/>
          </w:tcPr>
          <w:p w14:paraId="202FC543" w14:textId="1B8754AF" w:rsidR="00525BC0" w:rsidRPr="00DB367E" w:rsidRDefault="00525BC0" w:rsidP="0083742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DB367E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(</w:t>
            </w:r>
            <w:r w:rsidR="00CF1017" w:rsidRPr="00CF101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595</w:t>
            </w:r>
            <w:r w:rsidRPr="00DB367E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)</w:t>
            </w:r>
          </w:p>
        </w:tc>
        <w:tc>
          <w:tcPr>
            <w:tcW w:w="525" w:type="pct"/>
            <w:shd w:val="clear" w:color="auto" w:fill="FAFAFA"/>
            <w:vAlign w:val="bottom"/>
          </w:tcPr>
          <w:p w14:paraId="63AF52EF" w14:textId="68F8A4F8" w:rsidR="00525BC0" w:rsidRPr="00DB367E" w:rsidRDefault="00525BC0" w:rsidP="0083742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DB367E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(</w:t>
            </w:r>
            <w:r w:rsidR="00CF1017" w:rsidRPr="00CF101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</w:t>
            </w:r>
            <w:r w:rsidRPr="00DB367E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="00CF1017" w:rsidRPr="00CF101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381</w:t>
            </w:r>
            <w:r w:rsidRPr="00DB367E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)</w:t>
            </w:r>
          </w:p>
        </w:tc>
        <w:tc>
          <w:tcPr>
            <w:tcW w:w="525" w:type="pct"/>
            <w:shd w:val="clear" w:color="auto" w:fill="FAFAFA"/>
            <w:vAlign w:val="bottom"/>
          </w:tcPr>
          <w:p w14:paraId="580D927C" w14:textId="1633B6C7" w:rsidR="00525BC0" w:rsidRPr="00DB367E" w:rsidRDefault="00525BC0" w:rsidP="0083742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DB367E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(</w:t>
            </w:r>
            <w:r w:rsidR="006657A2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20,906</w:t>
            </w:r>
            <w:r w:rsidRPr="00DB367E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)</w:t>
            </w:r>
          </w:p>
        </w:tc>
        <w:tc>
          <w:tcPr>
            <w:tcW w:w="433" w:type="pct"/>
            <w:shd w:val="clear" w:color="auto" w:fill="FAFAFA"/>
            <w:vAlign w:val="bottom"/>
          </w:tcPr>
          <w:p w14:paraId="1BB97BF6" w14:textId="57BE7074" w:rsidR="00525BC0" w:rsidRPr="00DB367E" w:rsidRDefault="00525BC0" w:rsidP="0083742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DB367E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(</w:t>
            </w:r>
            <w:r w:rsidR="006657A2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23,882</w:t>
            </w:r>
            <w:r w:rsidRPr="00DB367E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)</w:t>
            </w:r>
          </w:p>
        </w:tc>
        <w:tc>
          <w:tcPr>
            <w:tcW w:w="521" w:type="pct"/>
            <w:shd w:val="clear" w:color="auto" w:fill="FAFAFA"/>
            <w:vAlign w:val="bottom"/>
          </w:tcPr>
          <w:p w14:paraId="35D548D6" w14:textId="77777777" w:rsidR="00525BC0" w:rsidRPr="00DB367E" w:rsidRDefault="00525BC0" w:rsidP="0083742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DB367E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-</w:t>
            </w:r>
          </w:p>
        </w:tc>
      </w:tr>
      <w:tr w:rsidR="00525BC0" w:rsidRPr="00DB367E" w14:paraId="0ABD0417" w14:textId="77777777" w:rsidTr="00D05BA2">
        <w:trPr>
          <w:tblHeader/>
        </w:trPr>
        <w:tc>
          <w:tcPr>
            <w:tcW w:w="2472" w:type="pct"/>
            <w:shd w:val="clear" w:color="auto" w:fill="auto"/>
          </w:tcPr>
          <w:p w14:paraId="158FC85A" w14:textId="77777777" w:rsidR="00525BC0" w:rsidRPr="00DB367E" w:rsidRDefault="00525BC0" w:rsidP="00837424">
            <w:pPr>
              <w:pStyle w:val="BlockText"/>
              <w:ind w:left="972" w:right="0" w:firstLine="0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  <w:r w:rsidRPr="00DB367E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 xml:space="preserve"> </w:t>
            </w:r>
            <w:r w:rsidRPr="00DB367E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 xml:space="preserve"> </w:t>
            </w:r>
            <w:r w:rsidRPr="00DB367E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 xml:space="preserve">   กระแสเงินสดจ่าย</w:t>
            </w:r>
          </w:p>
        </w:tc>
        <w:tc>
          <w:tcPr>
            <w:tcW w:w="524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2824A53" w14:textId="48EAF63B" w:rsidR="00525BC0" w:rsidRPr="00DB367E" w:rsidRDefault="00CF1017" w:rsidP="0083742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CF101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600</w:t>
            </w:r>
          </w:p>
        </w:tc>
        <w:tc>
          <w:tcPr>
            <w:tcW w:w="525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B6A0CBE" w14:textId="1935B97A" w:rsidR="00525BC0" w:rsidRPr="00DB367E" w:rsidRDefault="00CF1017" w:rsidP="0083742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CF101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</w:t>
            </w:r>
            <w:r w:rsidR="00525BC0" w:rsidRPr="00DB367E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CF101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404</w:t>
            </w:r>
          </w:p>
        </w:tc>
        <w:tc>
          <w:tcPr>
            <w:tcW w:w="525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E77D6E0" w14:textId="6C43BACE" w:rsidR="00525BC0" w:rsidRPr="00DB367E" w:rsidRDefault="006657A2" w:rsidP="0083742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21,898</w:t>
            </w:r>
          </w:p>
        </w:tc>
        <w:tc>
          <w:tcPr>
            <w:tcW w:w="433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67B20F9" w14:textId="777ED6A2" w:rsidR="00525BC0" w:rsidRPr="00DB367E" w:rsidRDefault="006657A2" w:rsidP="0083742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24,902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CACC2E0" w14:textId="4EA9481C" w:rsidR="00525BC0" w:rsidRPr="00DB367E" w:rsidRDefault="00CF1017" w:rsidP="0083742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CF101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</w:t>
            </w:r>
            <w:r w:rsidR="00525BC0" w:rsidRPr="00DB367E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CF101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125</w:t>
            </w:r>
          </w:p>
        </w:tc>
      </w:tr>
      <w:tr w:rsidR="00525BC0" w:rsidRPr="00DB367E" w14:paraId="58343FAF" w14:textId="77777777" w:rsidTr="00D05BA2">
        <w:trPr>
          <w:tblHeader/>
        </w:trPr>
        <w:tc>
          <w:tcPr>
            <w:tcW w:w="2472" w:type="pct"/>
            <w:shd w:val="clear" w:color="auto" w:fill="auto"/>
          </w:tcPr>
          <w:p w14:paraId="10528B73" w14:textId="77777777" w:rsidR="00525BC0" w:rsidRPr="00DB367E" w:rsidRDefault="00525BC0" w:rsidP="00837424">
            <w:pPr>
              <w:pStyle w:val="BlockText"/>
              <w:ind w:left="972" w:right="0" w:firstLine="0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</w:pPr>
            <w:r w:rsidRPr="00DB367E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>รวมหนี้สินอนุพันธ์</w:t>
            </w:r>
          </w:p>
        </w:tc>
        <w:tc>
          <w:tcPr>
            <w:tcW w:w="52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C5D2B1A" w14:textId="40966858" w:rsidR="00525BC0" w:rsidRPr="00DB367E" w:rsidRDefault="00525BC0" w:rsidP="0083742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DB367E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 xml:space="preserve"> </w:t>
            </w:r>
            <w:r w:rsidR="00140253" w:rsidRPr="00DB367E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(</w:t>
            </w:r>
            <w:r w:rsidR="00CF1017" w:rsidRPr="00CF101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8</w:t>
            </w:r>
            <w:r w:rsidR="00140253" w:rsidRPr="00DB367E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)</w:t>
            </w:r>
            <w:r w:rsidRPr="00DB367E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52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D4B7DD3" w14:textId="7AEC969A" w:rsidR="00525BC0" w:rsidRPr="00DB367E" w:rsidRDefault="00525BC0" w:rsidP="0083742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DB367E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 xml:space="preserve"> </w:t>
            </w:r>
            <w:r w:rsidR="00CF1017" w:rsidRPr="00CF101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614</w:t>
            </w:r>
            <w:r w:rsidRPr="00DB367E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52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42711BF" w14:textId="49C98708" w:rsidR="00525BC0" w:rsidRPr="00DB367E" w:rsidRDefault="00525BC0" w:rsidP="0083742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DB367E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 xml:space="preserve"> </w:t>
            </w:r>
            <w:r w:rsidR="006657A2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1,197</w:t>
            </w:r>
            <w:r w:rsidRPr="00DB367E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43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9E09D3B" w14:textId="7FB8838C" w:rsidR="00525BC0" w:rsidRPr="00DB367E" w:rsidRDefault="00525BC0" w:rsidP="0083742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DB367E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 xml:space="preserve"> </w:t>
            </w:r>
            <w:r w:rsidR="006657A2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1,803</w:t>
            </w:r>
            <w:r w:rsidRPr="00DB367E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52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8FCE043" w14:textId="2E3A2D94" w:rsidR="00525BC0" w:rsidRPr="00DB367E" w:rsidRDefault="00525BC0" w:rsidP="0083742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DB367E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 xml:space="preserve"> </w:t>
            </w:r>
            <w:r w:rsidR="00CF1017" w:rsidRPr="00CF101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</w:t>
            </w:r>
            <w:r w:rsidRPr="00DB367E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="00CF1017" w:rsidRPr="00CF101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690</w:t>
            </w:r>
            <w:r w:rsidRPr="00DB367E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 xml:space="preserve"> </w:t>
            </w:r>
          </w:p>
        </w:tc>
      </w:tr>
      <w:tr w:rsidR="00525BC0" w:rsidRPr="00DB367E" w14:paraId="13FAA982" w14:textId="77777777" w:rsidTr="00D05BA2">
        <w:trPr>
          <w:tblHeader/>
        </w:trPr>
        <w:tc>
          <w:tcPr>
            <w:tcW w:w="2472" w:type="pct"/>
            <w:shd w:val="clear" w:color="auto" w:fill="auto"/>
          </w:tcPr>
          <w:p w14:paraId="677BF224" w14:textId="77777777" w:rsidR="00525BC0" w:rsidRPr="00DB367E" w:rsidRDefault="00525BC0" w:rsidP="00837424">
            <w:pPr>
              <w:pStyle w:val="BlockText"/>
              <w:ind w:left="972" w:right="0" w:firstLine="0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52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87DB454" w14:textId="77777777" w:rsidR="00525BC0" w:rsidRPr="00DB367E" w:rsidRDefault="00525BC0" w:rsidP="0083742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525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97C001E" w14:textId="77777777" w:rsidR="00525BC0" w:rsidRPr="00DB367E" w:rsidRDefault="00525BC0" w:rsidP="0083742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525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1D2D47" w14:textId="77777777" w:rsidR="00525BC0" w:rsidRPr="00DB367E" w:rsidRDefault="00525BC0" w:rsidP="0083742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433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5EE756" w14:textId="77777777" w:rsidR="00525BC0" w:rsidRPr="00DB367E" w:rsidRDefault="00525BC0" w:rsidP="006657A2">
            <w:pPr>
              <w:pStyle w:val="BlockText"/>
              <w:ind w:left="0" w:right="-72" w:firstLine="0"/>
              <w:jc w:val="center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521" w:type="pct"/>
            <w:tcBorders>
              <w:top w:val="single" w:sz="4" w:space="0" w:color="auto"/>
            </w:tcBorders>
            <w:shd w:val="clear" w:color="auto" w:fill="FAFAFA"/>
          </w:tcPr>
          <w:p w14:paraId="02DDD9D6" w14:textId="77777777" w:rsidR="00525BC0" w:rsidRPr="00DB367E" w:rsidRDefault="00525BC0" w:rsidP="0083742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</w:tr>
      <w:tr w:rsidR="00EA1F18" w:rsidRPr="00DB367E" w14:paraId="486CF9B6" w14:textId="77777777" w:rsidTr="00D05BA2">
        <w:trPr>
          <w:tblHeader/>
        </w:trPr>
        <w:tc>
          <w:tcPr>
            <w:tcW w:w="2472" w:type="pct"/>
            <w:shd w:val="clear" w:color="auto" w:fill="auto"/>
          </w:tcPr>
          <w:p w14:paraId="12458DA3" w14:textId="77777777" w:rsidR="00EA1F18" w:rsidRPr="00DB367E" w:rsidRDefault="00EA1F18" w:rsidP="00EA1F18">
            <w:pPr>
              <w:pStyle w:val="BlockText"/>
              <w:ind w:left="972" w:right="0" w:firstLine="0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</w:pPr>
            <w:r w:rsidRPr="00DB367E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524" w:type="pct"/>
            <w:tcBorders>
              <w:bottom w:val="single" w:sz="4" w:space="0" w:color="auto"/>
            </w:tcBorders>
            <w:shd w:val="clear" w:color="auto" w:fill="FAFAFA"/>
          </w:tcPr>
          <w:p w14:paraId="62F8605A" w14:textId="132F4720" w:rsidR="00EA1F18" w:rsidRPr="00DB367E" w:rsidRDefault="00EA1F18" w:rsidP="00EA1F18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EA1F18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30,584</w:t>
            </w:r>
          </w:p>
        </w:tc>
        <w:tc>
          <w:tcPr>
            <w:tcW w:w="525" w:type="pct"/>
            <w:tcBorders>
              <w:bottom w:val="single" w:sz="4" w:space="0" w:color="auto"/>
            </w:tcBorders>
            <w:shd w:val="clear" w:color="auto" w:fill="FAFAFA"/>
          </w:tcPr>
          <w:p w14:paraId="6D955A1F" w14:textId="7DC08BB8" w:rsidR="00EA1F18" w:rsidRPr="00DB367E" w:rsidRDefault="00EA1F18" w:rsidP="00EA1F18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EA1F18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54,560</w:t>
            </w:r>
          </w:p>
        </w:tc>
        <w:tc>
          <w:tcPr>
            <w:tcW w:w="525" w:type="pct"/>
            <w:tcBorders>
              <w:bottom w:val="single" w:sz="4" w:space="0" w:color="auto"/>
            </w:tcBorders>
            <w:shd w:val="clear" w:color="auto" w:fill="FAFAFA"/>
          </w:tcPr>
          <w:p w14:paraId="15AF5A04" w14:textId="1ACBD636" w:rsidR="00EA1F18" w:rsidRPr="00DB367E" w:rsidRDefault="00EA1F18" w:rsidP="00EA1F18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EA1F18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19</w:t>
            </w:r>
            <w:r w:rsidR="006657A2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6,600</w:t>
            </w:r>
          </w:p>
        </w:tc>
        <w:tc>
          <w:tcPr>
            <w:tcW w:w="433" w:type="pct"/>
            <w:tcBorders>
              <w:bottom w:val="single" w:sz="4" w:space="0" w:color="auto"/>
            </w:tcBorders>
            <w:shd w:val="clear" w:color="auto" w:fill="FAFAFA"/>
          </w:tcPr>
          <w:p w14:paraId="031CFD96" w14:textId="754271CE" w:rsidR="00EA1F18" w:rsidRPr="00DB367E" w:rsidRDefault="00EA1F18" w:rsidP="00EA1F18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EA1F18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28</w:t>
            </w:r>
            <w:r w:rsidR="006657A2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1,744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shd w:val="clear" w:color="auto" w:fill="FAFAFA"/>
          </w:tcPr>
          <w:p w14:paraId="0A390477" w14:textId="3DBD3F6B" w:rsidR="00EA1F18" w:rsidRPr="00DB367E" w:rsidRDefault="00EA1F18" w:rsidP="00EA1F18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EA1F18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 xml:space="preserve"> 176,073 </w:t>
            </w:r>
          </w:p>
        </w:tc>
      </w:tr>
      <w:bookmarkEnd w:id="72"/>
    </w:tbl>
    <w:p w14:paraId="331B367B" w14:textId="269F370F" w:rsidR="00532461" w:rsidRPr="00E84424" w:rsidRDefault="00532461" w:rsidP="0056761B">
      <w:pPr>
        <w:spacing w:line="240" w:lineRule="auto"/>
        <w:rPr>
          <w:rFonts w:ascii="Browallia New" w:hAnsi="Browallia New" w:cs="Browallia New"/>
          <w:sz w:val="26"/>
          <w:szCs w:val="26"/>
        </w:rPr>
      </w:pPr>
    </w:p>
    <w:p w14:paraId="3605CBD9" w14:textId="0ABC0516" w:rsidR="00CA60BF" w:rsidRPr="00E84424" w:rsidRDefault="00CA60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6"/>
          <w:szCs w:val="26"/>
          <w:cs/>
        </w:rPr>
      </w:pPr>
      <w:r w:rsidRPr="00E84424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6A1BCA66" w14:textId="77777777" w:rsidR="00532461" w:rsidRPr="00E84424" w:rsidRDefault="00532461" w:rsidP="0056761B">
      <w:pPr>
        <w:spacing w:line="240" w:lineRule="auto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5015" w:type="pct"/>
        <w:tblLook w:val="04A0" w:firstRow="1" w:lastRow="0" w:firstColumn="1" w:lastColumn="0" w:noHBand="0" w:noVBand="1"/>
      </w:tblPr>
      <w:tblGrid>
        <w:gridCol w:w="4677"/>
        <w:gridCol w:w="991"/>
        <w:gridCol w:w="993"/>
        <w:gridCol w:w="993"/>
        <w:gridCol w:w="848"/>
        <w:gridCol w:w="987"/>
      </w:tblGrid>
      <w:tr w:rsidR="00D05BA2" w:rsidRPr="00EA1F18" w14:paraId="7C87857A" w14:textId="77777777" w:rsidTr="00EA1F18">
        <w:trPr>
          <w:tblHeader/>
        </w:trPr>
        <w:tc>
          <w:tcPr>
            <w:tcW w:w="2465" w:type="pct"/>
            <w:shd w:val="clear" w:color="auto" w:fill="auto"/>
            <w:vAlign w:val="bottom"/>
          </w:tcPr>
          <w:p w14:paraId="0502FC04" w14:textId="77777777" w:rsidR="00D05BA2" w:rsidRPr="00EA1F18" w:rsidRDefault="00D05BA2" w:rsidP="00837424">
            <w:pPr>
              <w:pStyle w:val="BlockText"/>
              <w:ind w:left="976" w:right="0" w:firstLine="0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2535" w:type="pct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7DD600" w14:textId="1DB263D9" w:rsidR="00D05BA2" w:rsidRPr="00EA1F18" w:rsidRDefault="00D05BA2" w:rsidP="00D05BA2">
            <w:pPr>
              <w:pStyle w:val="BlockText"/>
              <w:ind w:left="-95" w:right="-72" w:firstLine="0"/>
              <w:jc w:val="center"/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  <w:lang w:val="en-GB"/>
              </w:rPr>
            </w:pPr>
            <w:r w:rsidRPr="00EA1F18"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EA1F18" w:rsidRPr="00EA1F18" w14:paraId="0CC59859" w14:textId="77777777" w:rsidTr="00EA1F18">
        <w:trPr>
          <w:tblHeader/>
        </w:trPr>
        <w:tc>
          <w:tcPr>
            <w:tcW w:w="2465" w:type="pct"/>
            <w:shd w:val="clear" w:color="auto" w:fill="auto"/>
            <w:vAlign w:val="bottom"/>
          </w:tcPr>
          <w:p w14:paraId="61606316" w14:textId="77777777" w:rsidR="00D05BA2" w:rsidRPr="00EA1F18" w:rsidRDefault="00D05BA2" w:rsidP="00837424">
            <w:pPr>
              <w:pStyle w:val="BlockText"/>
              <w:ind w:left="976" w:right="0" w:firstLine="0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522" w:type="pct"/>
            <w:tcBorders>
              <w:bottom w:val="single" w:sz="4" w:space="0" w:color="auto"/>
            </w:tcBorders>
            <w:vAlign w:val="bottom"/>
          </w:tcPr>
          <w:p w14:paraId="51FC15A7" w14:textId="086D1596" w:rsidR="00D05BA2" w:rsidRPr="00EA1F18" w:rsidRDefault="00D05BA2" w:rsidP="0083742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EA1F18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 xml:space="preserve">ภายใน </w:t>
            </w:r>
            <w:r w:rsidR="00CF1017" w:rsidRPr="00EA1F18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>1</w:t>
            </w:r>
            <w:r w:rsidRPr="00EA1F18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 xml:space="preserve"> </w:t>
            </w:r>
            <w:r w:rsidRPr="00EA1F18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ปี</w:t>
            </w:r>
          </w:p>
        </w:tc>
        <w:tc>
          <w:tcPr>
            <w:tcW w:w="523" w:type="pct"/>
            <w:tcBorders>
              <w:bottom w:val="single" w:sz="4" w:space="0" w:color="auto"/>
            </w:tcBorders>
            <w:vAlign w:val="bottom"/>
          </w:tcPr>
          <w:p w14:paraId="4ED77CB6" w14:textId="380EA23C" w:rsidR="00D05BA2" w:rsidRPr="00EA1F18" w:rsidRDefault="00CF1017" w:rsidP="0083742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EA1F18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>1</w:t>
            </w:r>
            <w:r w:rsidR="00D05BA2" w:rsidRPr="00EA1F18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 xml:space="preserve"> – </w:t>
            </w:r>
            <w:r w:rsidRPr="00EA1F18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>5</w:t>
            </w:r>
            <w:r w:rsidR="00D05BA2" w:rsidRPr="00EA1F18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 xml:space="preserve"> </w:t>
            </w:r>
            <w:r w:rsidR="00D05BA2" w:rsidRPr="00EA1F18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ปี</w:t>
            </w:r>
          </w:p>
        </w:tc>
        <w:tc>
          <w:tcPr>
            <w:tcW w:w="523" w:type="pct"/>
            <w:tcBorders>
              <w:bottom w:val="single" w:sz="4" w:space="0" w:color="auto"/>
            </w:tcBorders>
            <w:vAlign w:val="bottom"/>
          </w:tcPr>
          <w:p w14:paraId="3BD8322D" w14:textId="5F6BC801" w:rsidR="00D05BA2" w:rsidRPr="00EA1F18" w:rsidRDefault="00D05BA2" w:rsidP="0083742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EA1F18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 xml:space="preserve">มากกว่า </w:t>
            </w:r>
            <w:r w:rsidR="00CF1017" w:rsidRPr="00EA1F18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>5</w:t>
            </w:r>
            <w:r w:rsidRPr="00EA1F18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 xml:space="preserve"> </w:t>
            </w:r>
            <w:r w:rsidRPr="00EA1F18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ปี</w:t>
            </w:r>
          </w:p>
        </w:tc>
        <w:tc>
          <w:tcPr>
            <w:tcW w:w="447" w:type="pct"/>
            <w:tcBorders>
              <w:bottom w:val="single" w:sz="4" w:space="0" w:color="auto"/>
            </w:tcBorders>
            <w:vAlign w:val="bottom"/>
          </w:tcPr>
          <w:p w14:paraId="7009BCF0" w14:textId="77777777" w:rsidR="00D05BA2" w:rsidRPr="00EA1F18" w:rsidRDefault="00D05BA2" w:rsidP="0083742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EA1F18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520" w:type="pct"/>
            <w:tcBorders>
              <w:bottom w:val="single" w:sz="4" w:space="0" w:color="auto"/>
            </w:tcBorders>
            <w:vAlign w:val="bottom"/>
          </w:tcPr>
          <w:p w14:paraId="7B808FAF" w14:textId="77777777" w:rsidR="00EA1F18" w:rsidRDefault="00D05BA2" w:rsidP="00837424">
            <w:pPr>
              <w:pStyle w:val="BlockText"/>
              <w:ind w:left="-95" w:right="-72" w:firstLine="0"/>
              <w:jc w:val="right"/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lang w:val="en-GB"/>
              </w:rPr>
            </w:pPr>
            <w:r w:rsidRPr="00EA1F18"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  <w:lang w:val="en-GB"/>
              </w:rPr>
              <w:t>มูลค่า</w:t>
            </w:r>
          </w:p>
          <w:p w14:paraId="40A2462A" w14:textId="24E18A3A" w:rsidR="00D05BA2" w:rsidRPr="00EA1F18" w:rsidRDefault="00D05BA2" w:rsidP="00837424">
            <w:pPr>
              <w:pStyle w:val="BlockText"/>
              <w:ind w:left="-95" w:right="-72" w:firstLine="0"/>
              <w:jc w:val="right"/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lang w:val="en-GB"/>
              </w:rPr>
            </w:pPr>
            <w:r w:rsidRPr="00EA1F18"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  <w:lang w:val="en-GB"/>
              </w:rPr>
              <w:t>ตามบัญชี</w:t>
            </w:r>
          </w:p>
          <w:p w14:paraId="2C6A8037" w14:textId="77777777" w:rsidR="00D05BA2" w:rsidRPr="00EA1F18" w:rsidRDefault="00D05BA2" w:rsidP="0083742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EA1F18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(สินทรัพย์)/หนี้สิน</w:t>
            </w:r>
          </w:p>
        </w:tc>
      </w:tr>
      <w:tr w:rsidR="00EA1F18" w:rsidRPr="00EA1F18" w14:paraId="0EF4B815" w14:textId="77777777" w:rsidTr="00EA1F18">
        <w:trPr>
          <w:tblHeader/>
        </w:trPr>
        <w:tc>
          <w:tcPr>
            <w:tcW w:w="2465" w:type="pct"/>
            <w:shd w:val="clear" w:color="auto" w:fill="auto"/>
            <w:vAlign w:val="bottom"/>
          </w:tcPr>
          <w:p w14:paraId="1372440F" w14:textId="77777777" w:rsidR="00D05BA2" w:rsidRPr="00EA1F18" w:rsidRDefault="00D05BA2" w:rsidP="00837424">
            <w:pPr>
              <w:pStyle w:val="BlockText"/>
              <w:ind w:left="976" w:right="0" w:firstLine="0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52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D17420" w14:textId="77777777" w:rsidR="00D05BA2" w:rsidRPr="00EA1F18" w:rsidRDefault="00D05BA2" w:rsidP="0083742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52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60A2BA" w14:textId="77777777" w:rsidR="00D05BA2" w:rsidRPr="00EA1F18" w:rsidRDefault="00D05BA2" w:rsidP="0083742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52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4F8EC3" w14:textId="77777777" w:rsidR="00D05BA2" w:rsidRPr="00EA1F18" w:rsidRDefault="00D05BA2" w:rsidP="0083742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44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24BCD7" w14:textId="77777777" w:rsidR="00D05BA2" w:rsidRPr="00EA1F18" w:rsidRDefault="00D05BA2" w:rsidP="0083742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52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6D2A17" w14:textId="77777777" w:rsidR="00D05BA2" w:rsidRPr="00EA1F18" w:rsidRDefault="00D05BA2" w:rsidP="0083742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</w:pPr>
            <w:r w:rsidRPr="00EA1F18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ล้านบาท</w:t>
            </w:r>
          </w:p>
        </w:tc>
      </w:tr>
      <w:tr w:rsidR="00EA1F18" w:rsidRPr="00EA1F18" w14:paraId="7ACE5C11" w14:textId="77777777" w:rsidTr="00EA1F18">
        <w:tc>
          <w:tcPr>
            <w:tcW w:w="2465" w:type="pct"/>
            <w:shd w:val="clear" w:color="auto" w:fill="auto"/>
            <w:vAlign w:val="bottom"/>
          </w:tcPr>
          <w:p w14:paraId="5D46BDB1" w14:textId="77777777" w:rsidR="00D05BA2" w:rsidRPr="00EA1F18" w:rsidRDefault="00D05BA2" w:rsidP="00837424">
            <w:pPr>
              <w:pStyle w:val="BlockText"/>
              <w:ind w:left="976" w:right="0" w:firstLine="0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</w:pPr>
            <w:r w:rsidRPr="00EA1F18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 xml:space="preserve">วันครบกำหนดของหนี้สินทางการเงิน </w:t>
            </w:r>
          </w:p>
        </w:tc>
        <w:tc>
          <w:tcPr>
            <w:tcW w:w="522" w:type="pct"/>
            <w:shd w:val="clear" w:color="auto" w:fill="FAFAFA"/>
            <w:vAlign w:val="bottom"/>
          </w:tcPr>
          <w:p w14:paraId="4B7107B4" w14:textId="77777777" w:rsidR="00D05BA2" w:rsidRPr="00EA1F18" w:rsidRDefault="00D05BA2" w:rsidP="0083742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523" w:type="pct"/>
            <w:shd w:val="clear" w:color="auto" w:fill="FAFAFA"/>
            <w:vAlign w:val="bottom"/>
          </w:tcPr>
          <w:p w14:paraId="4A416B44" w14:textId="77777777" w:rsidR="00D05BA2" w:rsidRPr="00EA1F18" w:rsidRDefault="00D05BA2" w:rsidP="0083742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523" w:type="pct"/>
            <w:shd w:val="clear" w:color="auto" w:fill="FAFAFA"/>
            <w:vAlign w:val="bottom"/>
          </w:tcPr>
          <w:p w14:paraId="4ABCF89A" w14:textId="77777777" w:rsidR="00D05BA2" w:rsidRPr="00EA1F18" w:rsidRDefault="00D05BA2" w:rsidP="00837424">
            <w:pPr>
              <w:pStyle w:val="BlockText"/>
              <w:ind w:left="0" w:right="-72" w:firstLine="0"/>
              <w:jc w:val="center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447" w:type="pct"/>
            <w:shd w:val="clear" w:color="auto" w:fill="FAFAFA"/>
          </w:tcPr>
          <w:p w14:paraId="4E9A112C" w14:textId="77777777" w:rsidR="00D05BA2" w:rsidRPr="00EA1F18" w:rsidRDefault="00D05BA2" w:rsidP="00837424">
            <w:pPr>
              <w:pStyle w:val="BlockText"/>
              <w:ind w:left="0" w:right="-72" w:firstLine="0"/>
              <w:jc w:val="center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520" w:type="pct"/>
            <w:shd w:val="clear" w:color="auto" w:fill="FAFAFA"/>
          </w:tcPr>
          <w:p w14:paraId="0791AE0A" w14:textId="77777777" w:rsidR="00D05BA2" w:rsidRPr="00EA1F18" w:rsidRDefault="00D05BA2" w:rsidP="00837424">
            <w:pPr>
              <w:pStyle w:val="BlockText"/>
              <w:ind w:left="0" w:right="-72" w:firstLine="0"/>
              <w:jc w:val="center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</w:tr>
      <w:tr w:rsidR="00EA1F18" w:rsidRPr="00EA1F18" w14:paraId="32252E15" w14:textId="77777777" w:rsidTr="00EA1F18">
        <w:tc>
          <w:tcPr>
            <w:tcW w:w="2465" w:type="pct"/>
            <w:shd w:val="clear" w:color="auto" w:fill="auto"/>
          </w:tcPr>
          <w:p w14:paraId="59AEFF58" w14:textId="5DF3942C" w:rsidR="00D05BA2" w:rsidRPr="00EA1F18" w:rsidRDefault="00D05BA2" w:rsidP="00837424">
            <w:pPr>
              <w:pStyle w:val="BlockText"/>
              <w:ind w:left="976" w:right="0" w:firstLine="0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EA1F18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 xml:space="preserve">   ณ วันที่ </w:t>
            </w:r>
            <w:r w:rsidR="00CF1017" w:rsidRPr="00EA1F18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  <w:t>31</w:t>
            </w:r>
            <w:r w:rsidRPr="00EA1F18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  <w:t xml:space="preserve"> </w:t>
            </w:r>
            <w:r w:rsidRPr="00EA1F18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 xml:space="preserve">ธันวาคม พ.ศ. </w:t>
            </w:r>
            <w:r w:rsidR="00CF1017" w:rsidRPr="00EA1F18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  <w:t>2563</w:t>
            </w:r>
          </w:p>
        </w:tc>
        <w:tc>
          <w:tcPr>
            <w:tcW w:w="522" w:type="pct"/>
            <w:shd w:val="clear" w:color="auto" w:fill="FAFAFA"/>
            <w:vAlign w:val="bottom"/>
          </w:tcPr>
          <w:p w14:paraId="3288A5DE" w14:textId="77777777" w:rsidR="00D05BA2" w:rsidRPr="00EA1F18" w:rsidRDefault="00D05BA2" w:rsidP="0083742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highlight w:val="lightGray"/>
                <w:lang w:val="en-GB"/>
              </w:rPr>
            </w:pPr>
          </w:p>
        </w:tc>
        <w:tc>
          <w:tcPr>
            <w:tcW w:w="523" w:type="pct"/>
            <w:shd w:val="clear" w:color="auto" w:fill="FAFAFA"/>
            <w:vAlign w:val="bottom"/>
          </w:tcPr>
          <w:p w14:paraId="3F50005A" w14:textId="77777777" w:rsidR="00D05BA2" w:rsidRPr="00EA1F18" w:rsidRDefault="00D05BA2" w:rsidP="0083742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highlight w:val="lightGray"/>
                <w:lang w:val="en-GB"/>
              </w:rPr>
            </w:pPr>
          </w:p>
        </w:tc>
        <w:tc>
          <w:tcPr>
            <w:tcW w:w="523" w:type="pct"/>
            <w:shd w:val="clear" w:color="auto" w:fill="FAFAFA"/>
            <w:vAlign w:val="bottom"/>
          </w:tcPr>
          <w:p w14:paraId="7B2A5A34" w14:textId="77777777" w:rsidR="00D05BA2" w:rsidRPr="00EA1F18" w:rsidRDefault="00D05BA2" w:rsidP="0083742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highlight w:val="lightGray"/>
                <w:lang w:val="en-GB"/>
              </w:rPr>
            </w:pPr>
          </w:p>
        </w:tc>
        <w:tc>
          <w:tcPr>
            <w:tcW w:w="447" w:type="pct"/>
            <w:shd w:val="clear" w:color="auto" w:fill="FAFAFA"/>
            <w:vAlign w:val="bottom"/>
          </w:tcPr>
          <w:p w14:paraId="22D3711B" w14:textId="77777777" w:rsidR="00D05BA2" w:rsidRPr="00EA1F18" w:rsidRDefault="00D05BA2" w:rsidP="0083742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highlight w:val="lightGray"/>
                <w:lang w:val="en-GB"/>
              </w:rPr>
            </w:pPr>
          </w:p>
        </w:tc>
        <w:tc>
          <w:tcPr>
            <w:tcW w:w="520" w:type="pct"/>
            <w:shd w:val="clear" w:color="auto" w:fill="FAFAFA"/>
          </w:tcPr>
          <w:p w14:paraId="24A6E829" w14:textId="77777777" w:rsidR="00D05BA2" w:rsidRPr="00EA1F18" w:rsidRDefault="00D05BA2" w:rsidP="0083742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highlight w:val="lightGray"/>
                <w:lang w:val="en-GB"/>
              </w:rPr>
            </w:pPr>
          </w:p>
        </w:tc>
      </w:tr>
      <w:tr w:rsidR="00EA1F18" w:rsidRPr="00EA1F18" w14:paraId="7DC74469" w14:textId="77777777" w:rsidTr="00EA1F18">
        <w:tc>
          <w:tcPr>
            <w:tcW w:w="2465" w:type="pct"/>
            <w:shd w:val="clear" w:color="auto" w:fill="auto"/>
          </w:tcPr>
          <w:p w14:paraId="5765B684" w14:textId="77777777" w:rsidR="00D05BA2" w:rsidRPr="00EA1F18" w:rsidRDefault="00D05BA2" w:rsidP="00837424">
            <w:pPr>
              <w:pStyle w:val="BlockText"/>
              <w:ind w:left="976" w:right="0" w:firstLine="0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EA1F18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522" w:type="pct"/>
            <w:shd w:val="clear" w:color="auto" w:fill="FAFAFA"/>
            <w:vAlign w:val="bottom"/>
          </w:tcPr>
          <w:p w14:paraId="500B6A90" w14:textId="6CFC8C5D" w:rsidR="00D05BA2" w:rsidRPr="00EA1F18" w:rsidRDefault="00CF1017" w:rsidP="0083742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highlight w:val="lightGray"/>
                <w:lang w:val="en-GB"/>
              </w:rPr>
            </w:pPr>
            <w:r w:rsidRPr="00EA1F18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57</w:t>
            </w:r>
          </w:p>
        </w:tc>
        <w:tc>
          <w:tcPr>
            <w:tcW w:w="523" w:type="pct"/>
            <w:shd w:val="clear" w:color="auto" w:fill="FAFAFA"/>
            <w:vAlign w:val="bottom"/>
          </w:tcPr>
          <w:p w14:paraId="6103E9DB" w14:textId="77777777" w:rsidR="00D05BA2" w:rsidRPr="00EA1F18" w:rsidRDefault="00D05BA2" w:rsidP="0083742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highlight w:val="lightGray"/>
                <w:lang w:val="en-GB"/>
              </w:rPr>
            </w:pPr>
            <w:r w:rsidRPr="00EA1F18">
              <w:rPr>
                <w:rFonts w:ascii="Browallia New" w:hAnsi="Browallia New" w:cs="Browallia New"/>
                <w:spacing w:val="-4"/>
                <w:sz w:val="24"/>
                <w:szCs w:val="24"/>
                <w:lang w:val="en-US"/>
              </w:rPr>
              <w:t>-</w:t>
            </w:r>
          </w:p>
        </w:tc>
        <w:tc>
          <w:tcPr>
            <w:tcW w:w="523" w:type="pct"/>
            <w:shd w:val="clear" w:color="auto" w:fill="FAFAFA"/>
            <w:vAlign w:val="bottom"/>
          </w:tcPr>
          <w:p w14:paraId="6E2F64B3" w14:textId="77777777" w:rsidR="00D05BA2" w:rsidRPr="00EA1F18" w:rsidRDefault="00D05BA2" w:rsidP="0083742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highlight w:val="lightGray"/>
                <w:lang w:val="en-GB"/>
              </w:rPr>
            </w:pPr>
            <w:r w:rsidRPr="00EA1F18">
              <w:rPr>
                <w:rFonts w:ascii="Browallia New" w:hAnsi="Browallia New" w:cs="Browallia New"/>
                <w:spacing w:val="-4"/>
                <w:sz w:val="24"/>
                <w:szCs w:val="24"/>
                <w:lang w:val="en-US"/>
              </w:rPr>
              <w:t>-</w:t>
            </w:r>
          </w:p>
        </w:tc>
        <w:tc>
          <w:tcPr>
            <w:tcW w:w="447" w:type="pct"/>
            <w:shd w:val="clear" w:color="auto" w:fill="FAFAFA"/>
          </w:tcPr>
          <w:p w14:paraId="2B3727AE" w14:textId="692A87F9" w:rsidR="00D05BA2" w:rsidRPr="00EA1F18" w:rsidRDefault="00D05BA2" w:rsidP="0083742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highlight w:val="lightGray"/>
                <w:lang w:val="en-GB"/>
              </w:rPr>
            </w:pPr>
            <w:r w:rsidRPr="00EA1F18">
              <w:rPr>
                <w:rFonts w:ascii="Browallia New" w:hAnsi="Browallia New" w:cs="Browallia New"/>
                <w:spacing w:val="-4"/>
                <w:sz w:val="24"/>
                <w:szCs w:val="24"/>
                <w:lang w:val="en-US"/>
              </w:rPr>
              <w:t xml:space="preserve"> </w:t>
            </w:r>
            <w:r w:rsidR="00CF1017" w:rsidRPr="00EA1F18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57</w:t>
            </w:r>
            <w:r w:rsidRPr="00EA1F18">
              <w:rPr>
                <w:rFonts w:ascii="Browallia New" w:hAnsi="Browallia New" w:cs="Browallia New"/>
                <w:spacing w:val="-4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520" w:type="pct"/>
            <w:shd w:val="clear" w:color="auto" w:fill="FAFAFA"/>
            <w:vAlign w:val="bottom"/>
          </w:tcPr>
          <w:p w14:paraId="7DFA1367" w14:textId="2398E85F" w:rsidR="00D05BA2" w:rsidRPr="00EA1F18" w:rsidRDefault="00CF1017" w:rsidP="0083742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highlight w:val="lightGray"/>
                <w:lang w:val="en-GB"/>
              </w:rPr>
            </w:pPr>
            <w:r w:rsidRPr="00EA1F18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57</w:t>
            </w:r>
          </w:p>
        </w:tc>
      </w:tr>
      <w:tr w:rsidR="00EA1F18" w:rsidRPr="00EA1F18" w14:paraId="72AC05B3" w14:textId="77777777" w:rsidTr="00EA1F18">
        <w:tc>
          <w:tcPr>
            <w:tcW w:w="2465" w:type="pct"/>
            <w:shd w:val="clear" w:color="auto" w:fill="auto"/>
          </w:tcPr>
          <w:p w14:paraId="609862DC" w14:textId="77777777" w:rsidR="00D05BA2" w:rsidRPr="00EA1F18" w:rsidRDefault="00D05BA2" w:rsidP="003103D6">
            <w:pPr>
              <w:pStyle w:val="BlockText"/>
              <w:ind w:left="976" w:right="0" w:firstLine="0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EA1F18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522" w:type="pct"/>
            <w:shd w:val="clear" w:color="auto" w:fill="FAFAFA"/>
            <w:vAlign w:val="bottom"/>
          </w:tcPr>
          <w:p w14:paraId="3E5DE34E" w14:textId="5AFE14DF" w:rsidR="00D05BA2" w:rsidRPr="00EA1F18" w:rsidRDefault="00CF1017" w:rsidP="003103D6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highlight w:val="lightGray"/>
                <w:lang w:val="en-GB"/>
              </w:rPr>
            </w:pPr>
            <w:r w:rsidRPr="00EA1F18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14</w:t>
            </w:r>
            <w:r w:rsidR="00D05BA2" w:rsidRPr="00EA1F18">
              <w:rPr>
                <w:rFonts w:ascii="Browallia New" w:hAnsi="Browallia New" w:cs="Browallia New"/>
                <w:spacing w:val="-4"/>
                <w:sz w:val="24"/>
                <w:szCs w:val="24"/>
                <w:lang w:val="en-US"/>
              </w:rPr>
              <w:t>,</w:t>
            </w:r>
            <w:r w:rsidRPr="00EA1F18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561</w:t>
            </w:r>
          </w:p>
        </w:tc>
        <w:tc>
          <w:tcPr>
            <w:tcW w:w="523" w:type="pct"/>
            <w:shd w:val="clear" w:color="auto" w:fill="FAFAFA"/>
            <w:vAlign w:val="bottom"/>
          </w:tcPr>
          <w:p w14:paraId="32E5FABB" w14:textId="77777777" w:rsidR="00D05BA2" w:rsidRPr="00EA1F18" w:rsidRDefault="00D05BA2" w:rsidP="003103D6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highlight w:val="lightGray"/>
                <w:lang w:val="en-GB"/>
              </w:rPr>
            </w:pPr>
            <w:r w:rsidRPr="00EA1F18">
              <w:rPr>
                <w:rFonts w:ascii="Browallia New" w:hAnsi="Browallia New" w:cs="Browallia New"/>
                <w:spacing w:val="-4"/>
                <w:sz w:val="24"/>
                <w:szCs w:val="24"/>
                <w:lang w:val="en-US"/>
              </w:rPr>
              <w:t>-</w:t>
            </w:r>
          </w:p>
        </w:tc>
        <w:tc>
          <w:tcPr>
            <w:tcW w:w="523" w:type="pct"/>
            <w:shd w:val="clear" w:color="auto" w:fill="FAFAFA"/>
            <w:vAlign w:val="bottom"/>
          </w:tcPr>
          <w:p w14:paraId="3BD0B824" w14:textId="77777777" w:rsidR="00D05BA2" w:rsidRPr="00EA1F18" w:rsidRDefault="00D05BA2" w:rsidP="003103D6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highlight w:val="lightGray"/>
                <w:lang w:val="en-GB"/>
              </w:rPr>
            </w:pPr>
            <w:r w:rsidRPr="00EA1F18">
              <w:rPr>
                <w:rFonts w:ascii="Browallia New" w:hAnsi="Browallia New" w:cs="Browallia New"/>
                <w:spacing w:val="-4"/>
                <w:sz w:val="24"/>
                <w:szCs w:val="24"/>
                <w:lang w:val="en-US"/>
              </w:rPr>
              <w:t>-</w:t>
            </w:r>
          </w:p>
        </w:tc>
        <w:tc>
          <w:tcPr>
            <w:tcW w:w="447" w:type="pct"/>
            <w:shd w:val="clear" w:color="auto" w:fill="FAFAFA"/>
          </w:tcPr>
          <w:p w14:paraId="51351F9C" w14:textId="4D610D54" w:rsidR="00D05BA2" w:rsidRPr="00EA1F18" w:rsidRDefault="00D05BA2" w:rsidP="003103D6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highlight w:val="lightGray"/>
                <w:lang w:val="en-GB"/>
              </w:rPr>
            </w:pPr>
            <w:r w:rsidRPr="00EA1F18">
              <w:rPr>
                <w:rFonts w:ascii="Browallia New" w:hAnsi="Browallia New" w:cs="Browallia New"/>
                <w:spacing w:val="-4"/>
                <w:sz w:val="24"/>
                <w:szCs w:val="24"/>
                <w:lang w:val="en-US"/>
              </w:rPr>
              <w:t xml:space="preserve"> </w:t>
            </w:r>
            <w:r w:rsidR="00CF1017" w:rsidRPr="00EA1F18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14</w:t>
            </w:r>
            <w:r w:rsidRPr="00EA1F18">
              <w:rPr>
                <w:rFonts w:ascii="Browallia New" w:hAnsi="Browallia New" w:cs="Browallia New"/>
                <w:spacing w:val="-4"/>
                <w:sz w:val="24"/>
                <w:szCs w:val="24"/>
                <w:lang w:val="en-US"/>
              </w:rPr>
              <w:t>,</w:t>
            </w:r>
            <w:r w:rsidR="00CF1017" w:rsidRPr="00EA1F18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561</w:t>
            </w:r>
            <w:r w:rsidRPr="00EA1F18">
              <w:rPr>
                <w:rFonts w:ascii="Browallia New" w:hAnsi="Browallia New" w:cs="Browallia New"/>
                <w:spacing w:val="-4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520" w:type="pct"/>
            <w:shd w:val="clear" w:color="auto" w:fill="FAFAFA"/>
            <w:vAlign w:val="bottom"/>
          </w:tcPr>
          <w:p w14:paraId="7E0A780A" w14:textId="57483CC3" w:rsidR="00D05BA2" w:rsidRPr="00EA1F18" w:rsidRDefault="00CF1017" w:rsidP="003103D6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highlight w:val="lightGray"/>
                <w:lang w:val="en-GB"/>
              </w:rPr>
            </w:pPr>
            <w:r w:rsidRPr="00EA1F18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14</w:t>
            </w:r>
            <w:r w:rsidR="00D05BA2" w:rsidRPr="00EA1F18">
              <w:rPr>
                <w:rFonts w:ascii="Browallia New" w:hAnsi="Browallia New" w:cs="Browallia New"/>
                <w:spacing w:val="-4"/>
                <w:sz w:val="24"/>
                <w:szCs w:val="24"/>
                <w:lang w:val="en-US"/>
              </w:rPr>
              <w:t>,</w:t>
            </w:r>
            <w:r w:rsidRPr="00EA1F18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561</w:t>
            </w:r>
          </w:p>
        </w:tc>
      </w:tr>
      <w:tr w:rsidR="00EA1F18" w:rsidRPr="00EA1F18" w14:paraId="682F2162" w14:textId="77777777" w:rsidTr="00EA1F18">
        <w:tc>
          <w:tcPr>
            <w:tcW w:w="2465" w:type="pct"/>
            <w:shd w:val="clear" w:color="auto" w:fill="auto"/>
          </w:tcPr>
          <w:p w14:paraId="6B5794BA" w14:textId="6F60A23B" w:rsidR="00EA1F18" w:rsidRPr="00EA1F18" w:rsidRDefault="00EA1F18" w:rsidP="00EA1F18">
            <w:pPr>
              <w:pStyle w:val="BlockText"/>
              <w:ind w:left="976" w:right="0" w:firstLine="0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</w:pPr>
            <w:r w:rsidRPr="00EA1F18">
              <w:rPr>
                <w:rFonts w:ascii="Browallia New" w:hAnsi="Browallia New" w:cs="Browallia New" w:hint="cs"/>
                <w:spacing w:val="-4"/>
                <w:sz w:val="24"/>
                <w:szCs w:val="24"/>
                <w:cs/>
                <w:lang w:val="en-GB"/>
              </w:rPr>
              <w:t>ดอกเบี้ยค้างจ่าย</w:t>
            </w:r>
          </w:p>
        </w:tc>
        <w:tc>
          <w:tcPr>
            <w:tcW w:w="522" w:type="pct"/>
            <w:shd w:val="clear" w:color="auto" w:fill="FAFAFA"/>
          </w:tcPr>
          <w:p w14:paraId="19F1A1E7" w14:textId="4B27599B" w:rsidR="00EA1F18" w:rsidRPr="00EA1F18" w:rsidRDefault="00EA1F18" w:rsidP="00EA1F18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EA1F18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7,009</w:t>
            </w:r>
          </w:p>
        </w:tc>
        <w:tc>
          <w:tcPr>
            <w:tcW w:w="523" w:type="pct"/>
            <w:shd w:val="clear" w:color="auto" w:fill="FAFAFA"/>
          </w:tcPr>
          <w:p w14:paraId="65DCD7FC" w14:textId="3FA5743D" w:rsidR="00EA1F18" w:rsidRPr="00EA1F18" w:rsidRDefault="00EA1F18" w:rsidP="00EA1F18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EA1F18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19,980</w:t>
            </w:r>
          </w:p>
        </w:tc>
        <w:tc>
          <w:tcPr>
            <w:tcW w:w="523" w:type="pct"/>
            <w:shd w:val="clear" w:color="auto" w:fill="FAFAFA"/>
          </w:tcPr>
          <w:p w14:paraId="6456B9CF" w14:textId="49691556" w:rsidR="00EA1F18" w:rsidRPr="00EA1F18" w:rsidRDefault="00EA1F18" w:rsidP="00EA1F18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EA1F18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76,130</w:t>
            </w:r>
          </w:p>
        </w:tc>
        <w:tc>
          <w:tcPr>
            <w:tcW w:w="447" w:type="pct"/>
            <w:shd w:val="clear" w:color="auto" w:fill="FAFAFA"/>
          </w:tcPr>
          <w:p w14:paraId="6E231D2D" w14:textId="5F646187" w:rsidR="00EA1F18" w:rsidRPr="00EA1F18" w:rsidRDefault="00EA1F18" w:rsidP="00EA1F18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EA1F18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103,119</w:t>
            </w:r>
          </w:p>
        </w:tc>
        <w:tc>
          <w:tcPr>
            <w:tcW w:w="520" w:type="pct"/>
            <w:shd w:val="clear" w:color="auto" w:fill="FAFAFA"/>
          </w:tcPr>
          <w:p w14:paraId="54234587" w14:textId="28FE575A" w:rsidR="00EA1F18" w:rsidRPr="00EA1F18" w:rsidRDefault="00EA1F18" w:rsidP="00EA1F18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EA1F18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1,293</w:t>
            </w:r>
          </w:p>
        </w:tc>
      </w:tr>
      <w:tr w:rsidR="00EA1F18" w:rsidRPr="00EA1F18" w14:paraId="321B8404" w14:textId="77777777" w:rsidTr="00EA1F18">
        <w:tc>
          <w:tcPr>
            <w:tcW w:w="2465" w:type="pct"/>
            <w:shd w:val="clear" w:color="auto" w:fill="auto"/>
          </w:tcPr>
          <w:p w14:paraId="4C639DC9" w14:textId="77777777" w:rsidR="00D05BA2" w:rsidRPr="00EA1F18" w:rsidRDefault="00D05BA2" w:rsidP="003103D6">
            <w:pPr>
              <w:pStyle w:val="BlockText"/>
              <w:ind w:left="976" w:right="0" w:firstLine="0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EA1F18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522" w:type="pct"/>
            <w:shd w:val="clear" w:color="auto" w:fill="FAFAFA"/>
            <w:vAlign w:val="bottom"/>
          </w:tcPr>
          <w:p w14:paraId="03B05B7A" w14:textId="57B14FCC" w:rsidR="00D05BA2" w:rsidRPr="00EA1F18" w:rsidRDefault="00CF1017" w:rsidP="003103D6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highlight w:val="lightGray"/>
                <w:lang w:val="en-GB"/>
              </w:rPr>
            </w:pPr>
            <w:r w:rsidRPr="00EA1F18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</w:t>
            </w:r>
            <w:r w:rsidR="00D05BA2" w:rsidRPr="00EA1F18">
              <w:rPr>
                <w:rFonts w:ascii="Browallia New" w:hAnsi="Browallia New" w:cs="Browallia New"/>
                <w:spacing w:val="-4"/>
                <w:sz w:val="24"/>
                <w:szCs w:val="24"/>
                <w:lang w:val="en-US"/>
              </w:rPr>
              <w:t>,</w:t>
            </w:r>
            <w:r w:rsidRPr="00EA1F18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262</w:t>
            </w:r>
          </w:p>
        </w:tc>
        <w:tc>
          <w:tcPr>
            <w:tcW w:w="523" w:type="pct"/>
            <w:shd w:val="clear" w:color="auto" w:fill="FAFAFA"/>
            <w:vAlign w:val="bottom"/>
          </w:tcPr>
          <w:p w14:paraId="1FB20135" w14:textId="42FF7001" w:rsidR="00D05BA2" w:rsidRPr="00EA1F18" w:rsidRDefault="00CF1017" w:rsidP="003103D6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highlight w:val="lightGray"/>
                <w:lang w:val="en-GB"/>
              </w:rPr>
            </w:pPr>
            <w:r w:rsidRPr="00EA1F18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</w:t>
            </w:r>
            <w:r w:rsidR="00D05BA2" w:rsidRPr="00EA1F18">
              <w:rPr>
                <w:rFonts w:ascii="Browallia New" w:hAnsi="Browallia New" w:cs="Browallia New"/>
                <w:spacing w:val="-4"/>
                <w:sz w:val="24"/>
                <w:szCs w:val="24"/>
                <w:lang w:val="en-US"/>
              </w:rPr>
              <w:t>,</w:t>
            </w:r>
            <w:r w:rsidRPr="00EA1F18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830</w:t>
            </w:r>
          </w:p>
        </w:tc>
        <w:tc>
          <w:tcPr>
            <w:tcW w:w="523" w:type="pct"/>
            <w:shd w:val="clear" w:color="auto" w:fill="FAFAFA"/>
            <w:vAlign w:val="bottom"/>
          </w:tcPr>
          <w:p w14:paraId="0AE51657" w14:textId="0B56AD2E" w:rsidR="00D05BA2" w:rsidRPr="00EA1F18" w:rsidRDefault="00CF1017" w:rsidP="003103D6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highlight w:val="lightGray"/>
                <w:lang w:val="en-GB"/>
              </w:rPr>
            </w:pPr>
            <w:r w:rsidRPr="00EA1F18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17</w:t>
            </w:r>
            <w:r w:rsidR="00D05BA2" w:rsidRPr="00EA1F18">
              <w:rPr>
                <w:rFonts w:ascii="Browallia New" w:hAnsi="Browallia New" w:cs="Browallia New"/>
                <w:spacing w:val="-4"/>
                <w:sz w:val="24"/>
                <w:szCs w:val="24"/>
                <w:lang w:val="en-US"/>
              </w:rPr>
              <w:t>,</w:t>
            </w:r>
            <w:r w:rsidRPr="00EA1F18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098</w:t>
            </w:r>
          </w:p>
        </w:tc>
        <w:tc>
          <w:tcPr>
            <w:tcW w:w="447" w:type="pct"/>
            <w:shd w:val="clear" w:color="auto" w:fill="FAFAFA"/>
          </w:tcPr>
          <w:p w14:paraId="1196B10B" w14:textId="508C1B7D" w:rsidR="00D05BA2" w:rsidRPr="00EA1F18" w:rsidRDefault="00D05BA2" w:rsidP="003103D6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highlight w:val="lightGray"/>
                <w:lang w:val="en-GB"/>
              </w:rPr>
            </w:pPr>
            <w:r w:rsidRPr="00EA1F18">
              <w:rPr>
                <w:rFonts w:ascii="Browallia New" w:hAnsi="Browallia New" w:cs="Browallia New"/>
                <w:spacing w:val="-4"/>
                <w:sz w:val="24"/>
                <w:szCs w:val="24"/>
                <w:lang w:val="en-US"/>
              </w:rPr>
              <w:t xml:space="preserve"> </w:t>
            </w:r>
            <w:r w:rsidR="00CF1017" w:rsidRPr="00EA1F18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21</w:t>
            </w:r>
            <w:r w:rsidRPr="00EA1F18">
              <w:rPr>
                <w:rFonts w:ascii="Browallia New" w:hAnsi="Browallia New" w:cs="Browallia New"/>
                <w:spacing w:val="-4"/>
                <w:sz w:val="24"/>
                <w:szCs w:val="24"/>
                <w:lang w:val="en-US"/>
              </w:rPr>
              <w:t>,</w:t>
            </w:r>
            <w:r w:rsidR="00CF1017" w:rsidRPr="00EA1F18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190</w:t>
            </w:r>
            <w:r w:rsidRPr="00EA1F18">
              <w:rPr>
                <w:rFonts w:ascii="Browallia New" w:hAnsi="Browallia New" w:cs="Browallia New"/>
                <w:spacing w:val="-4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520" w:type="pct"/>
            <w:shd w:val="clear" w:color="auto" w:fill="FAFAFA"/>
            <w:vAlign w:val="bottom"/>
          </w:tcPr>
          <w:p w14:paraId="5D12B7A1" w14:textId="7B275FB1" w:rsidR="00D05BA2" w:rsidRPr="00EA1F18" w:rsidRDefault="00CF1017" w:rsidP="003103D6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highlight w:val="lightGray"/>
                <w:lang w:val="en-GB"/>
              </w:rPr>
            </w:pPr>
            <w:r w:rsidRPr="00EA1F18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11</w:t>
            </w:r>
            <w:r w:rsidR="00D05BA2" w:rsidRPr="00EA1F18">
              <w:rPr>
                <w:rFonts w:ascii="Browallia New" w:hAnsi="Browallia New" w:cs="Browallia New"/>
                <w:spacing w:val="-4"/>
                <w:sz w:val="24"/>
                <w:szCs w:val="24"/>
                <w:lang w:val="en-US"/>
              </w:rPr>
              <w:t>,</w:t>
            </w:r>
            <w:r w:rsidRPr="00EA1F18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937</w:t>
            </w:r>
          </w:p>
        </w:tc>
      </w:tr>
      <w:tr w:rsidR="00EA1F18" w:rsidRPr="00EA1F18" w14:paraId="0842C56A" w14:textId="77777777" w:rsidTr="00EA1F18">
        <w:tc>
          <w:tcPr>
            <w:tcW w:w="2465" w:type="pct"/>
            <w:shd w:val="clear" w:color="auto" w:fill="auto"/>
          </w:tcPr>
          <w:p w14:paraId="0E97C266" w14:textId="08899FC8" w:rsidR="00D05BA2" w:rsidRPr="00EA1F18" w:rsidRDefault="00D05BA2" w:rsidP="00011941">
            <w:pPr>
              <w:pStyle w:val="BlockText"/>
              <w:ind w:left="976" w:right="0" w:firstLine="0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EA1F18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522" w:type="pct"/>
            <w:shd w:val="clear" w:color="auto" w:fill="FAFAFA"/>
            <w:vAlign w:val="bottom"/>
          </w:tcPr>
          <w:p w14:paraId="5C98C899" w14:textId="77777777" w:rsidR="00D05BA2" w:rsidRPr="00EA1F18" w:rsidRDefault="00D05BA2" w:rsidP="003103D6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highlight w:val="lightGray"/>
                <w:lang w:val="en-GB"/>
              </w:rPr>
            </w:pPr>
            <w:r w:rsidRPr="00EA1F18">
              <w:rPr>
                <w:rFonts w:ascii="Browallia New" w:hAnsi="Browallia New" w:cs="Browallia New"/>
                <w:spacing w:val="-4"/>
                <w:sz w:val="24"/>
                <w:szCs w:val="24"/>
                <w:lang w:val="en-US"/>
              </w:rPr>
              <w:t>-</w:t>
            </w:r>
          </w:p>
        </w:tc>
        <w:tc>
          <w:tcPr>
            <w:tcW w:w="523" w:type="pct"/>
            <w:shd w:val="clear" w:color="auto" w:fill="FAFAFA"/>
            <w:vAlign w:val="bottom"/>
          </w:tcPr>
          <w:p w14:paraId="6C547D81" w14:textId="1F05B51E" w:rsidR="00D05BA2" w:rsidRPr="00EA1F18" w:rsidRDefault="00CF1017" w:rsidP="003103D6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highlight w:val="lightGray"/>
                <w:lang w:val="en-GB"/>
              </w:rPr>
            </w:pPr>
            <w:r w:rsidRPr="00EA1F18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8</w:t>
            </w:r>
            <w:r w:rsidR="00D05BA2" w:rsidRPr="00EA1F18">
              <w:rPr>
                <w:rFonts w:ascii="Browallia New" w:hAnsi="Browallia New" w:cs="Browallia New"/>
                <w:spacing w:val="-4"/>
                <w:sz w:val="24"/>
                <w:szCs w:val="24"/>
                <w:lang w:val="en-US"/>
              </w:rPr>
              <w:t>,</w:t>
            </w:r>
            <w:r w:rsidRPr="00EA1F18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567</w:t>
            </w:r>
          </w:p>
        </w:tc>
        <w:tc>
          <w:tcPr>
            <w:tcW w:w="523" w:type="pct"/>
            <w:shd w:val="clear" w:color="auto" w:fill="FAFAFA"/>
            <w:vAlign w:val="bottom"/>
          </w:tcPr>
          <w:p w14:paraId="005FBB99" w14:textId="78C2FEBF" w:rsidR="00D05BA2" w:rsidRPr="00EA1F18" w:rsidRDefault="00CF1017" w:rsidP="003103D6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highlight w:val="lightGray"/>
                <w:lang w:val="en-GB"/>
              </w:rPr>
            </w:pPr>
            <w:r w:rsidRPr="00EA1F18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86</w:t>
            </w:r>
            <w:r w:rsidR="00D05BA2" w:rsidRPr="00EA1F18">
              <w:rPr>
                <w:rFonts w:ascii="Browallia New" w:hAnsi="Browallia New" w:cs="Browallia New"/>
                <w:spacing w:val="-4"/>
                <w:sz w:val="24"/>
                <w:szCs w:val="24"/>
                <w:lang w:val="en-US"/>
              </w:rPr>
              <w:t>,</w:t>
            </w:r>
            <w:r w:rsidRPr="00EA1F18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928</w:t>
            </w:r>
          </w:p>
        </w:tc>
        <w:tc>
          <w:tcPr>
            <w:tcW w:w="447" w:type="pct"/>
            <w:shd w:val="clear" w:color="auto" w:fill="FAFAFA"/>
            <w:vAlign w:val="bottom"/>
          </w:tcPr>
          <w:p w14:paraId="73AC8843" w14:textId="1B825A60" w:rsidR="00D05BA2" w:rsidRPr="00EA1F18" w:rsidRDefault="00D05BA2" w:rsidP="003103D6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highlight w:val="lightGray"/>
                <w:lang w:val="en-GB"/>
              </w:rPr>
            </w:pPr>
            <w:r w:rsidRPr="00EA1F18">
              <w:rPr>
                <w:rFonts w:ascii="Browallia New" w:hAnsi="Browallia New" w:cs="Browallia New"/>
                <w:spacing w:val="-4"/>
                <w:sz w:val="24"/>
                <w:szCs w:val="24"/>
                <w:lang w:val="en-US"/>
              </w:rPr>
              <w:t xml:space="preserve"> </w:t>
            </w:r>
            <w:r w:rsidR="00CF1017" w:rsidRPr="00EA1F18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95</w:t>
            </w:r>
            <w:r w:rsidRPr="00EA1F18">
              <w:rPr>
                <w:rFonts w:ascii="Browallia New" w:hAnsi="Browallia New" w:cs="Browallia New"/>
                <w:spacing w:val="-4"/>
                <w:sz w:val="24"/>
                <w:szCs w:val="24"/>
                <w:lang w:val="en-US"/>
              </w:rPr>
              <w:t>,</w:t>
            </w:r>
            <w:r w:rsidR="00CF1017" w:rsidRPr="00EA1F18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495</w:t>
            </w:r>
            <w:r w:rsidRPr="00EA1F18">
              <w:rPr>
                <w:rFonts w:ascii="Browallia New" w:hAnsi="Browallia New" w:cs="Browallia New"/>
                <w:spacing w:val="-4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520" w:type="pct"/>
            <w:shd w:val="clear" w:color="auto" w:fill="FAFAFA"/>
            <w:vAlign w:val="bottom"/>
          </w:tcPr>
          <w:p w14:paraId="3CF46E93" w14:textId="77F3F45A" w:rsidR="00D05BA2" w:rsidRPr="00EA1F18" w:rsidRDefault="00CF1017" w:rsidP="003103D6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highlight w:val="lightGray"/>
                <w:lang w:val="en-GB"/>
              </w:rPr>
            </w:pPr>
            <w:r w:rsidRPr="00EA1F18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95</w:t>
            </w:r>
            <w:r w:rsidR="00D05BA2" w:rsidRPr="00EA1F18">
              <w:rPr>
                <w:rFonts w:ascii="Browallia New" w:hAnsi="Browallia New" w:cs="Browallia New"/>
                <w:spacing w:val="-4"/>
                <w:sz w:val="24"/>
                <w:szCs w:val="24"/>
                <w:lang w:val="en-US"/>
              </w:rPr>
              <w:t>,</w:t>
            </w:r>
            <w:r w:rsidRPr="00EA1F18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135</w:t>
            </w:r>
          </w:p>
        </w:tc>
      </w:tr>
      <w:tr w:rsidR="00EA1F18" w:rsidRPr="00EA1F18" w14:paraId="34B53784" w14:textId="77777777" w:rsidTr="00EA1F18">
        <w:tc>
          <w:tcPr>
            <w:tcW w:w="2465" w:type="pct"/>
            <w:shd w:val="clear" w:color="auto" w:fill="auto"/>
          </w:tcPr>
          <w:p w14:paraId="049C15FB" w14:textId="77777777" w:rsidR="00D05BA2" w:rsidRPr="00EA1F18" w:rsidRDefault="00D05BA2" w:rsidP="003103D6">
            <w:pPr>
              <w:pStyle w:val="BlockText"/>
              <w:ind w:left="976" w:right="0" w:firstLine="0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</w:pPr>
            <w:r w:rsidRPr="00EA1F18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>หุ้นกู้</w:t>
            </w:r>
          </w:p>
        </w:tc>
        <w:tc>
          <w:tcPr>
            <w:tcW w:w="522" w:type="pct"/>
            <w:shd w:val="clear" w:color="auto" w:fill="FAFAFA"/>
            <w:vAlign w:val="bottom"/>
          </w:tcPr>
          <w:p w14:paraId="76CB4F8D" w14:textId="7FF0592B" w:rsidR="00D05BA2" w:rsidRPr="00EA1F18" w:rsidRDefault="00CF1017" w:rsidP="003103D6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EA1F18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</w:t>
            </w:r>
            <w:r w:rsidR="00D05BA2" w:rsidRPr="00EA1F18">
              <w:rPr>
                <w:rFonts w:ascii="Browallia New" w:hAnsi="Browallia New" w:cs="Browallia New"/>
                <w:spacing w:val="-4"/>
                <w:sz w:val="24"/>
                <w:szCs w:val="24"/>
                <w:lang w:val="en-US"/>
              </w:rPr>
              <w:t>,</w:t>
            </w:r>
            <w:r w:rsidRPr="00EA1F18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000</w:t>
            </w:r>
          </w:p>
        </w:tc>
        <w:tc>
          <w:tcPr>
            <w:tcW w:w="523" w:type="pct"/>
            <w:shd w:val="clear" w:color="auto" w:fill="FAFAFA"/>
            <w:vAlign w:val="bottom"/>
          </w:tcPr>
          <w:p w14:paraId="70B7C0A4" w14:textId="13F56F77" w:rsidR="00D05BA2" w:rsidRPr="00EA1F18" w:rsidRDefault="00CF1017" w:rsidP="003103D6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EA1F18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16</w:t>
            </w:r>
            <w:r w:rsidR="00D05BA2" w:rsidRPr="00EA1F18">
              <w:rPr>
                <w:rFonts w:ascii="Browallia New" w:hAnsi="Browallia New" w:cs="Browallia New"/>
                <w:spacing w:val="-4"/>
                <w:sz w:val="24"/>
                <w:szCs w:val="24"/>
                <w:lang w:val="en-US"/>
              </w:rPr>
              <w:t>,</w:t>
            </w:r>
            <w:r w:rsidRPr="00EA1F18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536</w:t>
            </w:r>
          </w:p>
        </w:tc>
        <w:tc>
          <w:tcPr>
            <w:tcW w:w="523" w:type="pct"/>
            <w:shd w:val="clear" w:color="auto" w:fill="FAFAFA"/>
            <w:vAlign w:val="bottom"/>
          </w:tcPr>
          <w:p w14:paraId="54664D7C" w14:textId="1C259059" w:rsidR="00D05BA2" w:rsidRPr="00EA1F18" w:rsidRDefault="00CF1017" w:rsidP="003103D6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EA1F18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12</w:t>
            </w:r>
            <w:r w:rsidR="00D05BA2" w:rsidRPr="00EA1F18">
              <w:rPr>
                <w:rFonts w:ascii="Browallia New" w:hAnsi="Browallia New" w:cs="Browallia New"/>
                <w:spacing w:val="-4"/>
                <w:sz w:val="24"/>
                <w:szCs w:val="24"/>
                <w:lang w:val="en-US"/>
              </w:rPr>
              <w:t>,</w:t>
            </w:r>
            <w:r w:rsidRPr="00EA1F18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708</w:t>
            </w:r>
          </w:p>
        </w:tc>
        <w:tc>
          <w:tcPr>
            <w:tcW w:w="447" w:type="pct"/>
            <w:shd w:val="clear" w:color="auto" w:fill="FAFAFA"/>
          </w:tcPr>
          <w:p w14:paraId="73B77C43" w14:textId="3CD71374" w:rsidR="00D05BA2" w:rsidRPr="00EA1F18" w:rsidRDefault="00D05BA2" w:rsidP="003103D6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EA1F18">
              <w:rPr>
                <w:rFonts w:ascii="Browallia New" w:hAnsi="Browallia New" w:cs="Browallia New"/>
                <w:spacing w:val="-4"/>
                <w:sz w:val="24"/>
                <w:szCs w:val="24"/>
                <w:lang w:val="en-US"/>
              </w:rPr>
              <w:t xml:space="preserve"> </w:t>
            </w:r>
            <w:r w:rsidR="00CF1017" w:rsidRPr="00EA1F18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32</w:t>
            </w:r>
            <w:r w:rsidRPr="00EA1F18">
              <w:rPr>
                <w:rFonts w:ascii="Browallia New" w:hAnsi="Browallia New" w:cs="Browallia New"/>
                <w:spacing w:val="-4"/>
                <w:sz w:val="24"/>
                <w:szCs w:val="24"/>
                <w:lang w:val="en-US"/>
              </w:rPr>
              <w:t>,</w:t>
            </w:r>
            <w:r w:rsidR="00CF1017" w:rsidRPr="00EA1F18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244</w:t>
            </w:r>
            <w:r w:rsidRPr="00EA1F18">
              <w:rPr>
                <w:rFonts w:ascii="Browallia New" w:hAnsi="Browallia New" w:cs="Browallia New"/>
                <w:spacing w:val="-4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520" w:type="pct"/>
            <w:shd w:val="clear" w:color="auto" w:fill="FAFAFA"/>
            <w:vAlign w:val="bottom"/>
          </w:tcPr>
          <w:p w14:paraId="61271DF5" w14:textId="2D8420F8" w:rsidR="00D05BA2" w:rsidRPr="00EA1F18" w:rsidRDefault="00CF1017" w:rsidP="003103D6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EA1F18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32</w:t>
            </w:r>
            <w:r w:rsidR="00D05BA2" w:rsidRPr="00EA1F18">
              <w:rPr>
                <w:rFonts w:ascii="Browallia New" w:hAnsi="Browallia New" w:cs="Browallia New"/>
                <w:spacing w:val="-4"/>
                <w:sz w:val="24"/>
                <w:szCs w:val="24"/>
                <w:lang w:val="en-US"/>
              </w:rPr>
              <w:t>,</w:t>
            </w:r>
            <w:r w:rsidRPr="00EA1F18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104</w:t>
            </w:r>
          </w:p>
        </w:tc>
      </w:tr>
      <w:tr w:rsidR="00EA1F18" w:rsidRPr="00EA1F18" w14:paraId="2E25AC3C" w14:textId="77777777" w:rsidTr="00EA1F18">
        <w:tc>
          <w:tcPr>
            <w:tcW w:w="2465" w:type="pct"/>
            <w:shd w:val="clear" w:color="auto" w:fill="auto"/>
          </w:tcPr>
          <w:p w14:paraId="271F91EE" w14:textId="77777777" w:rsidR="00EA1F18" w:rsidRPr="00EA1F18" w:rsidRDefault="00EA1F18" w:rsidP="00EA1F18">
            <w:pPr>
              <w:pStyle w:val="BlockText"/>
              <w:ind w:left="976" w:right="0" w:firstLine="0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</w:pPr>
            <w:r w:rsidRPr="00EA1F18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>หนี้สินทางการเงินอื่น</w:t>
            </w:r>
          </w:p>
        </w:tc>
        <w:tc>
          <w:tcPr>
            <w:tcW w:w="522" w:type="pct"/>
            <w:tcBorders>
              <w:bottom w:val="single" w:sz="4" w:space="0" w:color="auto"/>
            </w:tcBorders>
            <w:shd w:val="clear" w:color="auto" w:fill="FAFAFA"/>
          </w:tcPr>
          <w:p w14:paraId="60FB8D1D" w14:textId="06DF6ED0" w:rsidR="00EA1F18" w:rsidRPr="00EA1F18" w:rsidRDefault="00EA1F18" w:rsidP="00EA1F18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EA1F18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48</w:t>
            </w:r>
          </w:p>
        </w:tc>
        <w:tc>
          <w:tcPr>
            <w:tcW w:w="523" w:type="pct"/>
            <w:tcBorders>
              <w:bottom w:val="single" w:sz="4" w:space="0" w:color="auto"/>
            </w:tcBorders>
            <w:shd w:val="clear" w:color="auto" w:fill="FAFAFA"/>
          </w:tcPr>
          <w:p w14:paraId="2D61762B" w14:textId="6A7EFE00" w:rsidR="00EA1F18" w:rsidRPr="00EA1F18" w:rsidRDefault="00EA1F18" w:rsidP="00EA1F18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EA1F18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2,962</w:t>
            </w:r>
          </w:p>
        </w:tc>
        <w:tc>
          <w:tcPr>
            <w:tcW w:w="523" w:type="pct"/>
            <w:tcBorders>
              <w:bottom w:val="single" w:sz="4" w:space="0" w:color="auto"/>
            </w:tcBorders>
            <w:shd w:val="clear" w:color="auto" w:fill="FAFAFA"/>
          </w:tcPr>
          <w:p w14:paraId="0EFF0C64" w14:textId="38FE64A1" w:rsidR="00EA1F18" w:rsidRPr="00EA1F18" w:rsidRDefault="00EA1F18" w:rsidP="00EA1F18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EA1F18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27</w:t>
            </w:r>
          </w:p>
        </w:tc>
        <w:tc>
          <w:tcPr>
            <w:tcW w:w="447" w:type="pct"/>
            <w:tcBorders>
              <w:bottom w:val="single" w:sz="4" w:space="0" w:color="auto"/>
            </w:tcBorders>
            <w:shd w:val="clear" w:color="auto" w:fill="FAFAFA"/>
          </w:tcPr>
          <w:p w14:paraId="698B17B7" w14:textId="21798F93" w:rsidR="00EA1F18" w:rsidRPr="00EA1F18" w:rsidRDefault="00EA1F18" w:rsidP="00EA1F18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EA1F18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 xml:space="preserve"> 3,037</w:t>
            </w:r>
          </w:p>
        </w:tc>
        <w:tc>
          <w:tcPr>
            <w:tcW w:w="520" w:type="pct"/>
            <w:tcBorders>
              <w:bottom w:val="single" w:sz="4" w:space="0" w:color="auto"/>
            </w:tcBorders>
            <w:shd w:val="clear" w:color="auto" w:fill="FAFAFA"/>
          </w:tcPr>
          <w:p w14:paraId="1819BAF3" w14:textId="5B4ECA27" w:rsidR="00EA1F18" w:rsidRPr="00EA1F18" w:rsidRDefault="00EA1F18" w:rsidP="00EA1F18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EA1F18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3,037</w:t>
            </w:r>
          </w:p>
        </w:tc>
      </w:tr>
      <w:tr w:rsidR="00EA1F18" w:rsidRPr="00EA1F18" w14:paraId="57791A86" w14:textId="77777777" w:rsidTr="00EA1F18">
        <w:tc>
          <w:tcPr>
            <w:tcW w:w="2465" w:type="pct"/>
            <w:shd w:val="clear" w:color="auto" w:fill="auto"/>
          </w:tcPr>
          <w:p w14:paraId="764D36DC" w14:textId="77777777" w:rsidR="00EA1F18" w:rsidRPr="00EA1F18" w:rsidRDefault="00EA1F18" w:rsidP="00EA1F18">
            <w:pPr>
              <w:pStyle w:val="BlockText"/>
              <w:ind w:left="976" w:right="0" w:firstLine="0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EA1F18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>รวมหนี้สินทางการเงินที่มิใช่อนุพันธ์</w:t>
            </w:r>
          </w:p>
        </w:tc>
        <w:tc>
          <w:tcPr>
            <w:tcW w:w="52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B48B8FC" w14:textId="323297AB" w:rsidR="00EA1F18" w:rsidRPr="00EA1F18" w:rsidRDefault="00EA1F18" w:rsidP="00EA1F18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EA1F18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25,937</w:t>
            </w:r>
          </w:p>
        </w:tc>
        <w:tc>
          <w:tcPr>
            <w:tcW w:w="52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FEDA7AA" w14:textId="1783B381" w:rsidR="00EA1F18" w:rsidRPr="00EA1F18" w:rsidRDefault="00EA1F18" w:rsidP="00EA1F18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EA1F18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50,875</w:t>
            </w:r>
          </w:p>
        </w:tc>
        <w:tc>
          <w:tcPr>
            <w:tcW w:w="52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B45F202" w14:textId="75337182" w:rsidR="00EA1F18" w:rsidRPr="00EA1F18" w:rsidRDefault="00EA1F18" w:rsidP="00EA1F18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EA1F18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192,891</w:t>
            </w:r>
          </w:p>
        </w:tc>
        <w:tc>
          <w:tcPr>
            <w:tcW w:w="44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5621AFB" w14:textId="151CAB3C" w:rsidR="00EA1F18" w:rsidRPr="00EA1F18" w:rsidRDefault="00EA1F18" w:rsidP="00EA1F18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EA1F18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269,703</w:t>
            </w:r>
          </w:p>
        </w:tc>
        <w:tc>
          <w:tcPr>
            <w:tcW w:w="52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FB1EA5F" w14:textId="74DB71EA" w:rsidR="00EA1F18" w:rsidRPr="00EA1F18" w:rsidRDefault="00EA1F18" w:rsidP="00EA1F18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EA1F18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158,124</w:t>
            </w:r>
          </w:p>
        </w:tc>
      </w:tr>
      <w:tr w:rsidR="00EA1F18" w:rsidRPr="00EA1F18" w14:paraId="3D8F0D2A" w14:textId="77777777" w:rsidTr="00EA1F18">
        <w:tc>
          <w:tcPr>
            <w:tcW w:w="2465" w:type="pct"/>
            <w:shd w:val="clear" w:color="auto" w:fill="auto"/>
          </w:tcPr>
          <w:p w14:paraId="5BFB629E" w14:textId="77777777" w:rsidR="00D05BA2" w:rsidRPr="00EA1F18" w:rsidRDefault="00D05BA2" w:rsidP="003103D6">
            <w:pPr>
              <w:pStyle w:val="BlockText"/>
              <w:ind w:left="976" w:right="0" w:firstLine="0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52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0641B3D" w14:textId="77777777" w:rsidR="00D05BA2" w:rsidRPr="00EA1F18" w:rsidRDefault="00D05BA2" w:rsidP="003103D6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523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B75CBE0" w14:textId="77777777" w:rsidR="00D05BA2" w:rsidRPr="00EA1F18" w:rsidRDefault="00D05BA2" w:rsidP="003103D6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523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1B2C9C" w14:textId="77777777" w:rsidR="00D05BA2" w:rsidRPr="00EA1F18" w:rsidRDefault="00D05BA2" w:rsidP="003103D6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447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A8B4D83" w14:textId="77777777" w:rsidR="00D05BA2" w:rsidRPr="00EA1F18" w:rsidRDefault="00D05BA2" w:rsidP="003103D6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520" w:type="pct"/>
            <w:tcBorders>
              <w:top w:val="single" w:sz="4" w:space="0" w:color="auto"/>
            </w:tcBorders>
            <w:shd w:val="clear" w:color="auto" w:fill="FAFAFA"/>
          </w:tcPr>
          <w:p w14:paraId="7D29898E" w14:textId="77777777" w:rsidR="00D05BA2" w:rsidRPr="00EA1F18" w:rsidRDefault="00D05BA2" w:rsidP="003103D6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</w:tr>
      <w:tr w:rsidR="00EA1F18" w:rsidRPr="00EA1F18" w14:paraId="407793D2" w14:textId="77777777" w:rsidTr="00EA1F18">
        <w:tc>
          <w:tcPr>
            <w:tcW w:w="2465" w:type="pct"/>
            <w:shd w:val="clear" w:color="auto" w:fill="auto"/>
          </w:tcPr>
          <w:p w14:paraId="33F8D269" w14:textId="77777777" w:rsidR="00D05BA2" w:rsidRPr="00EA1F18" w:rsidRDefault="00D05BA2" w:rsidP="003103D6">
            <w:pPr>
              <w:pStyle w:val="BlockText"/>
              <w:ind w:left="976" w:right="-94" w:firstLine="0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</w:pPr>
            <w:r w:rsidRPr="00EA1F18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>สัญญาอนุพันธ์</w:t>
            </w:r>
          </w:p>
        </w:tc>
        <w:tc>
          <w:tcPr>
            <w:tcW w:w="522" w:type="pct"/>
            <w:shd w:val="clear" w:color="auto" w:fill="FAFAFA"/>
            <w:vAlign w:val="bottom"/>
          </w:tcPr>
          <w:p w14:paraId="5EF1DC8F" w14:textId="77777777" w:rsidR="00D05BA2" w:rsidRPr="00EA1F18" w:rsidRDefault="00D05BA2" w:rsidP="003103D6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523" w:type="pct"/>
            <w:shd w:val="clear" w:color="auto" w:fill="FAFAFA"/>
            <w:vAlign w:val="bottom"/>
          </w:tcPr>
          <w:p w14:paraId="7FA73A87" w14:textId="77777777" w:rsidR="00D05BA2" w:rsidRPr="00EA1F18" w:rsidRDefault="00D05BA2" w:rsidP="003103D6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523" w:type="pct"/>
            <w:shd w:val="clear" w:color="auto" w:fill="FAFAFA"/>
            <w:vAlign w:val="bottom"/>
          </w:tcPr>
          <w:p w14:paraId="4D7D526A" w14:textId="77777777" w:rsidR="00D05BA2" w:rsidRPr="00EA1F18" w:rsidRDefault="00D05BA2" w:rsidP="003103D6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447" w:type="pct"/>
            <w:shd w:val="clear" w:color="auto" w:fill="FAFAFA"/>
            <w:vAlign w:val="bottom"/>
          </w:tcPr>
          <w:p w14:paraId="5BCF92A2" w14:textId="77777777" w:rsidR="00D05BA2" w:rsidRPr="00EA1F18" w:rsidRDefault="00D05BA2" w:rsidP="003103D6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520" w:type="pct"/>
            <w:shd w:val="clear" w:color="auto" w:fill="FAFAFA"/>
          </w:tcPr>
          <w:p w14:paraId="453940CB" w14:textId="77777777" w:rsidR="00D05BA2" w:rsidRPr="00EA1F18" w:rsidRDefault="00D05BA2" w:rsidP="003103D6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</w:tr>
      <w:tr w:rsidR="00EA1F18" w:rsidRPr="00EA1F18" w14:paraId="7F25CB22" w14:textId="77777777" w:rsidTr="00EA1F18">
        <w:tc>
          <w:tcPr>
            <w:tcW w:w="2465" w:type="pct"/>
            <w:shd w:val="clear" w:color="auto" w:fill="auto"/>
          </w:tcPr>
          <w:p w14:paraId="2278C4E0" w14:textId="44105B2E" w:rsidR="00D05BA2" w:rsidRPr="00BE18B7" w:rsidRDefault="00D05BA2" w:rsidP="00BE18B7">
            <w:pPr>
              <w:pStyle w:val="BlockText"/>
              <w:ind w:left="976" w:right="0" w:firstLine="0"/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</w:pPr>
            <w:r w:rsidRPr="00BE18B7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>สัญญาแลกเปลี่ยนเงินตราต่างประเทศล่วงหน้า</w:t>
            </w:r>
            <w:r w:rsidRPr="00BE18B7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 xml:space="preserve"> </w:t>
            </w:r>
            <w:r w:rsidRPr="00BE18B7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>- เพื่อค้า</w:t>
            </w:r>
          </w:p>
        </w:tc>
        <w:tc>
          <w:tcPr>
            <w:tcW w:w="522" w:type="pct"/>
            <w:shd w:val="clear" w:color="auto" w:fill="FAFAFA"/>
            <w:vAlign w:val="bottom"/>
          </w:tcPr>
          <w:p w14:paraId="51C79044" w14:textId="051B23D8" w:rsidR="00D05BA2" w:rsidRPr="00EA1F18" w:rsidRDefault="00CF1017" w:rsidP="003103D6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EA1F18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109</w:t>
            </w:r>
          </w:p>
        </w:tc>
        <w:tc>
          <w:tcPr>
            <w:tcW w:w="523" w:type="pct"/>
            <w:shd w:val="clear" w:color="auto" w:fill="FAFAFA"/>
            <w:vAlign w:val="bottom"/>
          </w:tcPr>
          <w:p w14:paraId="6FF67118" w14:textId="4E16CDF5" w:rsidR="00D05BA2" w:rsidRPr="00EA1F18" w:rsidRDefault="00D05BA2" w:rsidP="003103D6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EA1F18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523" w:type="pct"/>
            <w:shd w:val="clear" w:color="auto" w:fill="FAFAFA"/>
            <w:vAlign w:val="bottom"/>
          </w:tcPr>
          <w:p w14:paraId="5C5D913D" w14:textId="5BE81A67" w:rsidR="00D05BA2" w:rsidRPr="00EA1F18" w:rsidRDefault="00D05BA2" w:rsidP="003103D6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EA1F18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447" w:type="pct"/>
            <w:shd w:val="clear" w:color="auto" w:fill="FAFAFA"/>
            <w:vAlign w:val="bottom"/>
          </w:tcPr>
          <w:p w14:paraId="0C99C42E" w14:textId="53D416BB" w:rsidR="00D05BA2" w:rsidRPr="00EA1F18" w:rsidRDefault="00CF1017" w:rsidP="003103D6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EA1F18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109</w:t>
            </w:r>
          </w:p>
        </w:tc>
        <w:tc>
          <w:tcPr>
            <w:tcW w:w="520" w:type="pct"/>
            <w:shd w:val="clear" w:color="auto" w:fill="FAFAFA"/>
            <w:vAlign w:val="bottom"/>
          </w:tcPr>
          <w:p w14:paraId="0207C539" w14:textId="5B95B2F1" w:rsidR="00D05BA2" w:rsidRPr="00EA1F18" w:rsidRDefault="00CF1017" w:rsidP="003103D6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EA1F18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109</w:t>
            </w:r>
          </w:p>
        </w:tc>
      </w:tr>
      <w:tr w:rsidR="00EA1F18" w:rsidRPr="00EA1F18" w14:paraId="0F1349FA" w14:textId="77777777" w:rsidTr="00EA1F18">
        <w:tc>
          <w:tcPr>
            <w:tcW w:w="2465" w:type="pct"/>
            <w:shd w:val="clear" w:color="auto" w:fill="auto"/>
          </w:tcPr>
          <w:p w14:paraId="365C5145" w14:textId="2C380519" w:rsidR="00D05BA2" w:rsidRPr="00EA1F18" w:rsidRDefault="00D05BA2" w:rsidP="003103D6">
            <w:pPr>
              <w:pStyle w:val="BlockText"/>
              <w:ind w:left="976" w:right="0" w:firstLine="0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EA1F18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>สัญญาแลกเปลี่ยนส่วนต่างราคาน้ำมัน</w:t>
            </w:r>
            <w:r w:rsidR="00BE18B7" w:rsidRPr="00EA1F18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>สำเร็จรูป</w:t>
            </w:r>
          </w:p>
          <w:p w14:paraId="27C2AD70" w14:textId="422F50B5" w:rsidR="00D05BA2" w:rsidRPr="00EA1F18" w:rsidRDefault="00D05BA2" w:rsidP="00BE18B7">
            <w:pPr>
              <w:pStyle w:val="BlockText"/>
              <w:ind w:left="976" w:right="0" w:firstLine="0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</w:pPr>
            <w:r w:rsidRPr="00EA1F18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 xml:space="preserve">   และน้ำมันดิบล่วงหน้า</w:t>
            </w:r>
            <w:r w:rsidR="00E06C70" w:rsidRPr="00EA1F18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 xml:space="preserve"> </w:t>
            </w:r>
            <w:r w:rsidRPr="00EA1F18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>- เพื่อค้า</w:t>
            </w:r>
            <w:r w:rsidR="00A837B6" w:rsidRPr="00EA1F18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 xml:space="preserve"> </w:t>
            </w:r>
            <w:r w:rsidR="00BE18B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(</w:t>
            </w:r>
            <w:r w:rsidR="00A837B6" w:rsidRPr="00EA1F18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>สินทรัพย์)</w:t>
            </w:r>
          </w:p>
        </w:tc>
        <w:tc>
          <w:tcPr>
            <w:tcW w:w="522" w:type="pct"/>
            <w:shd w:val="clear" w:color="auto" w:fill="FAFAFA"/>
            <w:vAlign w:val="bottom"/>
          </w:tcPr>
          <w:p w14:paraId="5FA07A6C" w14:textId="77A9B058" w:rsidR="00D05BA2" w:rsidRPr="00EA1F18" w:rsidRDefault="00D05BA2" w:rsidP="003103D6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EA1F18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(</w:t>
            </w:r>
            <w:r w:rsidR="00CF1017" w:rsidRPr="00EA1F18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251</w:t>
            </w:r>
            <w:r w:rsidRPr="00EA1F18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)</w:t>
            </w:r>
          </w:p>
        </w:tc>
        <w:tc>
          <w:tcPr>
            <w:tcW w:w="523" w:type="pct"/>
            <w:shd w:val="clear" w:color="auto" w:fill="FAFAFA"/>
            <w:vAlign w:val="bottom"/>
          </w:tcPr>
          <w:p w14:paraId="2A8557C7" w14:textId="409C0C81" w:rsidR="00D05BA2" w:rsidRPr="00EA1F18" w:rsidRDefault="00D05BA2" w:rsidP="003103D6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EA1F18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523" w:type="pct"/>
            <w:shd w:val="clear" w:color="auto" w:fill="FAFAFA"/>
            <w:vAlign w:val="bottom"/>
          </w:tcPr>
          <w:p w14:paraId="58853F43" w14:textId="3D988FDF" w:rsidR="00D05BA2" w:rsidRPr="00EA1F18" w:rsidRDefault="00D05BA2" w:rsidP="003103D6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EA1F18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447" w:type="pct"/>
            <w:shd w:val="clear" w:color="auto" w:fill="FAFAFA"/>
            <w:vAlign w:val="bottom"/>
          </w:tcPr>
          <w:p w14:paraId="0AD8E29B" w14:textId="5E10B5B3" w:rsidR="00D05BA2" w:rsidRPr="00EA1F18" w:rsidRDefault="00D05BA2" w:rsidP="003103D6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EA1F18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(</w:t>
            </w:r>
            <w:r w:rsidR="00CF1017" w:rsidRPr="00EA1F18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251</w:t>
            </w:r>
            <w:r w:rsidRPr="00EA1F18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)</w:t>
            </w:r>
          </w:p>
        </w:tc>
        <w:tc>
          <w:tcPr>
            <w:tcW w:w="520" w:type="pct"/>
            <w:shd w:val="clear" w:color="auto" w:fill="FAFAFA"/>
            <w:vAlign w:val="bottom"/>
          </w:tcPr>
          <w:p w14:paraId="3D7A120D" w14:textId="1BDB216A" w:rsidR="00D05BA2" w:rsidRPr="00EA1F18" w:rsidRDefault="00D05BA2" w:rsidP="003103D6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EA1F18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(</w:t>
            </w:r>
            <w:r w:rsidR="00CF1017" w:rsidRPr="00EA1F18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251</w:t>
            </w:r>
            <w:r w:rsidRPr="00EA1F18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)</w:t>
            </w:r>
          </w:p>
        </w:tc>
      </w:tr>
      <w:tr w:rsidR="00EA1F18" w:rsidRPr="00EA1F18" w14:paraId="5F022901" w14:textId="77777777" w:rsidTr="00EA1F18">
        <w:tc>
          <w:tcPr>
            <w:tcW w:w="2465" w:type="pct"/>
            <w:shd w:val="clear" w:color="auto" w:fill="auto"/>
          </w:tcPr>
          <w:p w14:paraId="43B4A9FC" w14:textId="7740B185" w:rsidR="00E06C70" w:rsidRPr="00EA1F18" w:rsidRDefault="00E06C70" w:rsidP="00E06C70">
            <w:pPr>
              <w:pStyle w:val="BlockText"/>
              <w:ind w:left="976" w:right="0" w:firstLine="0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EA1F18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>สัญญาแลกเปลี่ยนส่วนต่างราคาน้ำมัน</w:t>
            </w:r>
            <w:r w:rsidR="00BE18B7" w:rsidRPr="00EA1F18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>สำเร็จรูป</w:t>
            </w:r>
          </w:p>
          <w:p w14:paraId="002C010E" w14:textId="441FDDF2" w:rsidR="00EE273E" w:rsidRPr="00EA1F18" w:rsidRDefault="00E06C70" w:rsidP="00BE18B7">
            <w:pPr>
              <w:pStyle w:val="BlockText"/>
              <w:ind w:right="0" w:firstLine="1002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</w:pPr>
            <w:r w:rsidRPr="00EA1F18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 xml:space="preserve">   และน้ำมันดิบล่วงหน้า</w:t>
            </w:r>
            <w:r w:rsidR="00EE273E" w:rsidRPr="00EA1F18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 xml:space="preserve"> </w:t>
            </w:r>
            <w:r w:rsidR="00EE273E" w:rsidRPr="00EA1F18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 xml:space="preserve">- </w:t>
            </w:r>
            <w:r w:rsidR="00EE273E" w:rsidRPr="00EA1F18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>เพื่อค้า</w:t>
            </w:r>
            <w:r w:rsidR="00A837B6" w:rsidRPr="00EA1F18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 xml:space="preserve"> (หนี้สิน)</w:t>
            </w:r>
          </w:p>
        </w:tc>
        <w:tc>
          <w:tcPr>
            <w:tcW w:w="522" w:type="pct"/>
            <w:shd w:val="clear" w:color="auto" w:fill="FAFAFA"/>
            <w:vAlign w:val="bottom"/>
          </w:tcPr>
          <w:p w14:paraId="333125AB" w14:textId="38F7252D" w:rsidR="00EE273E" w:rsidRPr="00EA1F18" w:rsidRDefault="00CF1017" w:rsidP="003103D6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EA1F18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21</w:t>
            </w:r>
          </w:p>
        </w:tc>
        <w:tc>
          <w:tcPr>
            <w:tcW w:w="523" w:type="pct"/>
            <w:shd w:val="clear" w:color="auto" w:fill="FAFAFA"/>
            <w:vAlign w:val="bottom"/>
          </w:tcPr>
          <w:p w14:paraId="7F7ED1B5" w14:textId="28445BA6" w:rsidR="00EE273E" w:rsidRPr="00EA1F18" w:rsidRDefault="00EE273E" w:rsidP="003103D6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EA1F18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523" w:type="pct"/>
            <w:shd w:val="clear" w:color="auto" w:fill="FAFAFA"/>
            <w:vAlign w:val="bottom"/>
          </w:tcPr>
          <w:p w14:paraId="3F400B02" w14:textId="617CA481" w:rsidR="00EE273E" w:rsidRPr="00EA1F18" w:rsidRDefault="00EE273E" w:rsidP="003103D6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EA1F18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447" w:type="pct"/>
            <w:shd w:val="clear" w:color="auto" w:fill="FAFAFA"/>
            <w:vAlign w:val="bottom"/>
          </w:tcPr>
          <w:p w14:paraId="16F3281E" w14:textId="24E5CAB3" w:rsidR="00EE273E" w:rsidRPr="00EA1F18" w:rsidRDefault="00CF1017" w:rsidP="003103D6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EA1F18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21</w:t>
            </w:r>
          </w:p>
        </w:tc>
        <w:tc>
          <w:tcPr>
            <w:tcW w:w="520" w:type="pct"/>
            <w:shd w:val="clear" w:color="auto" w:fill="FAFAFA"/>
            <w:vAlign w:val="bottom"/>
          </w:tcPr>
          <w:p w14:paraId="0956B8F4" w14:textId="2BBC653A" w:rsidR="00EE273E" w:rsidRPr="00EA1F18" w:rsidRDefault="00CF1017" w:rsidP="003103D6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EA1F18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21</w:t>
            </w:r>
          </w:p>
        </w:tc>
      </w:tr>
      <w:tr w:rsidR="00EA1F18" w:rsidRPr="00EA1F18" w14:paraId="07AB481A" w14:textId="77777777" w:rsidTr="00EA1F18">
        <w:tc>
          <w:tcPr>
            <w:tcW w:w="2465" w:type="pct"/>
            <w:shd w:val="clear" w:color="auto" w:fill="auto"/>
          </w:tcPr>
          <w:p w14:paraId="1E5B70CC" w14:textId="61D9533F" w:rsidR="00D05BA2" w:rsidRPr="00EA1F18" w:rsidRDefault="00D05BA2" w:rsidP="003103D6">
            <w:pPr>
              <w:pStyle w:val="BlockText"/>
              <w:ind w:left="976" w:right="0" w:firstLine="0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EA1F18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>สัญญาแลกเปลี่ยนเงินตราต่างประเทศล่วงหน้า</w:t>
            </w:r>
          </w:p>
          <w:p w14:paraId="3502F4D6" w14:textId="77777777" w:rsidR="00D05BA2" w:rsidRPr="00EA1F18" w:rsidRDefault="00D05BA2" w:rsidP="003103D6">
            <w:pPr>
              <w:pStyle w:val="BlockText"/>
              <w:ind w:left="976" w:right="0" w:firstLine="0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</w:pPr>
            <w:r w:rsidRPr="00EA1F18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 xml:space="preserve">   </w:t>
            </w:r>
            <w:r w:rsidRPr="00EA1F18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>- ป้องกันความเสี่ยงด้านกระแสเงินสด</w:t>
            </w:r>
          </w:p>
        </w:tc>
        <w:tc>
          <w:tcPr>
            <w:tcW w:w="522" w:type="pct"/>
            <w:shd w:val="clear" w:color="auto" w:fill="FAFAFA"/>
            <w:vAlign w:val="bottom"/>
          </w:tcPr>
          <w:p w14:paraId="7EA0FABD" w14:textId="77777777" w:rsidR="00D05BA2" w:rsidRPr="00EA1F18" w:rsidRDefault="00D05BA2" w:rsidP="003103D6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523" w:type="pct"/>
            <w:shd w:val="clear" w:color="auto" w:fill="FAFAFA"/>
            <w:vAlign w:val="bottom"/>
          </w:tcPr>
          <w:p w14:paraId="00C01582" w14:textId="77777777" w:rsidR="00D05BA2" w:rsidRPr="00EA1F18" w:rsidRDefault="00D05BA2" w:rsidP="003103D6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523" w:type="pct"/>
            <w:shd w:val="clear" w:color="auto" w:fill="FAFAFA"/>
            <w:vAlign w:val="bottom"/>
          </w:tcPr>
          <w:p w14:paraId="6405BE9E" w14:textId="77777777" w:rsidR="00D05BA2" w:rsidRPr="00EA1F18" w:rsidRDefault="00D05BA2" w:rsidP="003103D6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447" w:type="pct"/>
            <w:shd w:val="clear" w:color="auto" w:fill="FAFAFA"/>
            <w:vAlign w:val="bottom"/>
          </w:tcPr>
          <w:p w14:paraId="4B6E9B8D" w14:textId="77777777" w:rsidR="00D05BA2" w:rsidRPr="00EA1F18" w:rsidRDefault="00D05BA2" w:rsidP="003103D6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520" w:type="pct"/>
            <w:shd w:val="clear" w:color="auto" w:fill="FAFAFA"/>
            <w:vAlign w:val="bottom"/>
          </w:tcPr>
          <w:p w14:paraId="6D524198" w14:textId="77777777" w:rsidR="00D05BA2" w:rsidRPr="00EA1F18" w:rsidRDefault="00D05BA2" w:rsidP="003103D6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</w:tr>
      <w:tr w:rsidR="00EA1F18" w:rsidRPr="00EA1F18" w14:paraId="1B46D395" w14:textId="77777777" w:rsidTr="00EA1F18">
        <w:tc>
          <w:tcPr>
            <w:tcW w:w="2465" w:type="pct"/>
            <w:shd w:val="clear" w:color="auto" w:fill="auto"/>
          </w:tcPr>
          <w:p w14:paraId="50F9C5DE" w14:textId="77777777" w:rsidR="00D05BA2" w:rsidRPr="00EA1F18" w:rsidRDefault="00D05BA2" w:rsidP="003103D6">
            <w:pPr>
              <w:pStyle w:val="BlockText"/>
              <w:ind w:left="976" w:right="0" w:firstLine="0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</w:pPr>
            <w:r w:rsidRPr="00EA1F18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 xml:space="preserve">     (</w:t>
            </w:r>
            <w:r w:rsidRPr="00EA1F18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>กระแสเงินสดรับ)</w:t>
            </w:r>
          </w:p>
        </w:tc>
        <w:tc>
          <w:tcPr>
            <w:tcW w:w="522" w:type="pct"/>
            <w:shd w:val="clear" w:color="auto" w:fill="FAFAFA"/>
          </w:tcPr>
          <w:p w14:paraId="47968EF4" w14:textId="77777777" w:rsidR="00D05BA2" w:rsidRPr="00EA1F18" w:rsidRDefault="00D05BA2" w:rsidP="003103D6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EA1F18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523" w:type="pct"/>
            <w:shd w:val="clear" w:color="auto" w:fill="FAFAFA"/>
          </w:tcPr>
          <w:p w14:paraId="75F70D97" w14:textId="326E7B77" w:rsidR="00D05BA2" w:rsidRPr="00EA1F18" w:rsidRDefault="00D05BA2" w:rsidP="003103D6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EA1F18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(</w:t>
            </w:r>
            <w:r w:rsidR="00CF1017" w:rsidRPr="00EA1F18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5</w:t>
            </w:r>
            <w:r w:rsidRPr="00EA1F18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="00CF1017" w:rsidRPr="00EA1F18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135</w:t>
            </w:r>
            <w:r w:rsidRPr="00EA1F18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)</w:t>
            </w:r>
          </w:p>
        </w:tc>
        <w:tc>
          <w:tcPr>
            <w:tcW w:w="523" w:type="pct"/>
            <w:shd w:val="clear" w:color="auto" w:fill="FAFAFA"/>
          </w:tcPr>
          <w:p w14:paraId="21D149BA" w14:textId="53C41D0B" w:rsidR="00D05BA2" w:rsidRPr="00EA1F18" w:rsidRDefault="00D05BA2" w:rsidP="003103D6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EA1F18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447" w:type="pct"/>
            <w:shd w:val="clear" w:color="auto" w:fill="FAFAFA"/>
          </w:tcPr>
          <w:p w14:paraId="75061F63" w14:textId="30E30596" w:rsidR="00D05BA2" w:rsidRPr="00EA1F18" w:rsidRDefault="00D05BA2" w:rsidP="003103D6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EA1F18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(</w:t>
            </w:r>
            <w:r w:rsidR="00CF1017" w:rsidRPr="00EA1F18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5</w:t>
            </w:r>
            <w:r w:rsidRPr="00EA1F18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="00CF1017" w:rsidRPr="00EA1F18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135</w:t>
            </w:r>
            <w:r w:rsidRPr="00EA1F18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)</w:t>
            </w:r>
          </w:p>
        </w:tc>
        <w:tc>
          <w:tcPr>
            <w:tcW w:w="520" w:type="pct"/>
            <w:shd w:val="clear" w:color="auto" w:fill="FAFAFA"/>
          </w:tcPr>
          <w:p w14:paraId="06EF095C" w14:textId="41DCFAB1" w:rsidR="00D05BA2" w:rsidRPr="00EA1F18" w:rsidRDefault="00D05BA2" w:rsidP="003103D6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EA1F18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-</w:t>
            </w:r>
          </w:p>
        </w:tc>
      </w:tr>
      <w:tr w:rsidR="00EA1F18" w:rsidRPr="00EA1F18" w14:paraId="01BEB55E" w14:textId="77777777" w:rsidTr="00EA1F18">
        <w:tc>
          <w:tcPr>
            <w:tcW w:w="2465" w:type="pct"/>
            <w:shd w:val="clear" w:color="auto" w:fill="auto"/>
          </w:tcPr>
          <w:p w14:paraId="072FC7B6" w14:textId="77777777" w:rsidR="00D05BA2" w:rsidRPr="00EA1F18" w:rsidRDefault="00D05BA2" w:rsidP="003103D6">
            <w:pPr>
              <w:pStyle w:val="BlockText"/>
              <w:ind w:left="976" w:right="0" w:firstLine="0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</w:pPr>
            <w:r w:rsidRPr="00EA1F18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 xml:space="preserve">     กระแสเงินสดจ่าย</w:t>
            </w:r>
          </w:p>
        </w:tc>
        <w:tc>
          <w:tcPr>
            <w:tcW w:w="522" w:type="pct"/>
            <w:shd w:val="clear" w:color="auto" w:fill="FAFAFA"/>
          </w:tcPr>
          <w:p w14:paraId="48F6A4F2" w14:textId="77777777" w:rsidR="00D05BA2" w:rsidRPr="00EA1F18" w:rsidRDefault="00D05BA2" w:rsidP="003103D6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EA1F18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523" w:type="pct"/>
            <w:shd w:val="clear" w:color="auto" w:fill="FAFAFA"/>
          </w:tcPr>
          <w:p w14:paraId="3922B08E" w14:textId="36054097" w:rsidR="00D05BA2" w:rsidRPr="00EA1F18" w:rsidRDefault="00CF1017" w:rsidP="003103D6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EA1F18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5</w:t>
            </w:r>
            <w:r w:rsidR="00D05BA2" w:rsidRPr="00EA1F18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EA1F18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276</w:t>
            </w:r>
          </w:p>
        </w:tc>
        <w:tc>
          <w:tcPr>
            <w:tcW w:w="523" w:type="pct"/>
            <w:shd w:val="clear" w:color="auto" w:fill="FAFAFA"/>
          </w:tcPr>
          <w:p w14:paraId="02DC0CDC" w14:textId="77777777" w:rsidR="00D05BA2" w:rsidRPr="00EA1F18" w:rsidRDefault="00D05BA2" w:rsidP="003103D6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EA1F18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447" w:type="pct"/>
            <w:shd w:val="clear" w:color="auto" w:fill="FAFAFA"/>
          </w:tcPr>
          <w:p w14:paraId="4EE5FC28" w14:textId="468E8470" w:rsidR="00D05BA2" w:rsidRPr="00EA1F18" w:rsidRDefault="00CF1017" w:rsidP="003103D6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EA1F18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5</w:t>
            </w:r>
            <w:r w:rsidR="00D05BA2" w:rsidRPr="00EA1F18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EA1F18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276</w:t>
            </w:r>
          </w:p>
        </w:tc>
        <w:tc>
          <w:tcPr>
            <w:tcW w:w="520" w:type="pct"/>
            <w:shd w:val="clear" w:color="auto" w:fill="FAFAFA"/>
          </w:tcPr>
          <w:p w14:paraId="68077920" w14:textId="74E5DABB" w:rsidR="00D05BA2" w:rsidRPr="00EA1F18" w:rsidRDefault="00CF1017" w:rsidP="003103D6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EA1F18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172</w:t>
            </w:r>
          </w:p>
        </w:tc>
      </w:tr>
      <w:tr w:rsidR="00EA1F18" w:rsidRPr="00EA1F18" w14:paraId="68BB5B88" w14:textId="77777777" w:rsidTr="00EA1F18">
        <w:tc>
          <w:tcPr>
            <w:tcW w:w="2465" w:type="pct"/>
            <w:shd w:val="clear" w:color="auto" w:fill="auto"/>
          </w:tcPr>
          <w:p w14:paraId="0C408A7A" w14:textId="77777777" w:rsidR="00D05BA2" w:rsidRPr="00EA1F18" w:rsidRDefault="00D05BA2" w:rsidP="003103D6">
            <w:pPr>
              <w:pStyle w:val="BlockText"/>
              <w:ind w:left="976" w:right="0" w:firstLine="0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EA1F18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>สัญญาแลกเปลี่ยนสกุลเงิน</w:t>
            </w:r>
          </w:p>
          <w:p w14:paraId="230D2E0F" w14:textId="77777777" w:rsidR="00D05BA2" w:rsidRPr="00EA1F18" w:rsidRDefault="00D05BA2" w:rsidP="003103D6">
            <w:pPr>
              <w:pStyle w:val="BlockText"/>
              <w:ind w:left="976" w:right="0" w:firstLine="0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</w:pPr>
            <w:r w:rsidRPr="00EA1F18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 xml:space="preserve">   </w:t>
            </w:r>
            <w:r w:rsidRPr="00EA1F18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>- ป้องกันความเสี่ยงด้านกระแสเงินสด</w:t>
            </w:r>
          </w:p>
        </w:tc>
        <w:tc>
          <w:tcPr>
            <w:tcW w:w="522" w:type="pct"/>
            <w:shd w:val="clear" w:color="auto" w:fill="FAFAFA"/>
            <w:vAlign w:val="bottom"/>
          </w:tcPr>
          <w:p w14:paraId="3E766CA4" w14:textId="77777777" w:rsidR="00D05BA2" w:rsidRPr="00EA1F18" w:rsidRDefault="00D05BA2" w:rsidP="003103D6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523" w:type="pct"/>
            <w:shd w:val="clear" w:color="auto" w:fill="FAFAFA"/>
            <w:vAlign w:val="bottom"/>
          </w:tcPr>
          <w:p w14:paraId="6032B7BA" w14:textId="77777777" w:rsidR="00D05BA2" w:rsidRPr="00EA1F18" w:rsidRDefault="00D05BA2" w:rsidP="003103D6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523" w:type="pct"/>
            <w:shd w:val="clear" w:color="auto" w:fill="FAFAFA"/>
            <w:vAlign w:val="bottom"/>
          </w:tcPr>
          <w:p w14:paraId="14BF46D8" w14:textId="77777777" w:rsidR="00D05BA2" w:rsidRPr="00EA1F18" w:rsidRDefault="00D05BA2" w:rsidP="003103D6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447" w:type="pct"/>
            <w:shd w:val="clear" w:color="auto" w:fill="FAFAFA"/>
            <w:vAlign w:val="bottom"/>
          </w:tcPr>
          <w:p w14:paraId="090D9202" w14:textId="77777777" w:rsidR="00D05BA2" w:rsidRPr="00EA1F18" w:rsidRDefault="00D05BA2" w:rsidP="003103D6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520" w:type="pct"/>
            <w:shd w:val="clear" w:color="auto" w:fill="FAFAFA"/>
            <w:vAlign w:val="bottom"/>
          </w:tcPr>
          <w:p w14:paraId="68A6F96B" w14:textId="77777777" w:rsidR="00D05BA2" w:rsidRPr="00EA1F18" w:rsidRDefault="00D05BA2" w:rsidP="003103D6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</w:tr>
      <w:tr w:rsidR="00EA1F18" w:rsidRPr="00EA1F18" w14:paraId="40A64593" w14:textId="77777777" w:rsidTr="00EA1F18">
        <w:tc>
          <w:tcPr>
            <w:tcW w:w="2465" w:type="pct"/>
            <w:shd w:val="clear" w:color="auto" w:fill="auto"/>
          </w:tcPr>
          <w:p w14:paraId="76B34C31" w14:textId="77777777" w:rsidR="00D05BA2" w:rsidRPr="00EA1F18" w:rsidRDefault="00D05BA2" w:rsidP="003103D6">
            <w:pPr>
              <w:pStyle w:val="BlockText"/>
              <w:ind w:left="976" w:right="0" w:firstLine="0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</w:pPr>
            <w:r w:rsidRPr="00EA1F18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 xml:space="preserve">     (</w:t>
            </w:r>
            <w:r w:rsidRPr="00EA1F18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>กระแสเงินสดรับ)</w:t>
            </w:r>
          </w:p>
        </w:tc>
        <w:tc>
          <w:tcPr>
            <w:tcW w:w="522" w:type="pct"/>
            <w:shd w:val="clear" w:color="auto" w:fill="FAFAFA"/>
            <w:vAlign w:val="bottom"/>
          </w:tcPr>
          <w:p w14:paraId="39921C7F" w14:textId="7F4DDF49" w:rsidR="00D05BA2" w:rsidRPr="00EA1F18" w:rsidRDefault="00D05BA2" w:rsidP="003103D6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EA1F18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(</w:t>
            </w:r>
            <w:r w:rsidR="00CF1017" w:rsidRPr="00EA1F18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595</w:t>
            </w:r>
            <w:r w:rsidRPr="00EA1F18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)</w:t>
            </w:r>
          </w:p>
        </w:tc>
        <w:tc>
          <w:tcPr>
            <w:tcW w:w="523" w:type="pct"/>
            <w:shd w:val="clear" w:color="auto" w:fill="FAFAFA"/>
            <w:vAlign w:val="bottom"/>
          </w:tcPr>
          <w:p w14:paraId="355C0C1A" w14:textId="0778D64B" w:rsidR="00D05BA2" w:rsidRPr="00EA1F18" w:rsidRDefault="00D05BA2" w:rsidP="003103D6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EA1F18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(</w:t>
            </w:r>
            <w:r w:rsidR="00CF1017" w:rsidRPr="00EA1F18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</w:t>
            </w:r>
            <w:r w:rsidRPr="00EA1F18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="00CF1017" w:rsidRPr="00EA1F18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381</w:t>
            </w:r>
            <w:r w:rsidRPr="00EA1F18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)</w:t>
            </w:r>
          </w:p>
        </w:tc>
        <w:tc>
          <w:tcPr>
            <w:tcW w:w="523" w:type="pct"/>
            <w:shd w:val="clear" w:color="auto" w:fill="FAFAFA"/>
            <w:vAlign w:val="bottom"/>
          </w:tcPr>
          <w:p w14:paraId="274924BA" w14:textId="3A2C877B" w:rsidR="00D05BA2" w:rsidRPr="00EA1F18" w:rsidRDefault="00D05BA2" w:rsidP="003103D6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EA1F18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(</w:t>
            </w:r>
            <w:r w:rsidR="006657A2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20,906</w:t>
            </w:r>
            <w:r w:rsidRPr="00EA1F18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)</w:t>
            </w:r>
          </w:p>
        </w:tc>
        <w:tc>
          <w:tcPr>
            <w:tcW w:w="447" w:type="pct"/>
            <w:shd w:val="clear" w:color="auto" w:fill="FAFAFA"/>
            <w:vAlign w:val="bottom"/>
          </w:tcPr>
          <w:p w14:paraId="3C12C0E6" w14:textId="60CB4A19" w:rsidR="00D05BA2" w:rsidRPr="00EA1F18" w:rsidRDefault="00D05BA2" w:rsidP="003103D6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EA1F18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(</w:t>
            </w:r>
            <w:r w:rsidR="006657A2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23,882</w:t>
            </w:r>
            <w:r w:rsidRPr="00EA1F18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)</w:t>
            </w:r>
          </w:p>
        </w:tc>
        <w:tc>
          <w:tcPr>
            <w:tcW w:w="520" w:type="pct"/>
            <w:shd w:val="clear" w:color="auto" w:fill="FAFAFA"/>
            <w:vAlign w:val="bottom"/>
          </w:tcPr>
          <w:p w14:paraId="367EFC6A" w14:textId="77777777" w:rsidR="00D05BA2" w:rsidRPr="00EA1F18" w:rsidRDefault="00D05BA2" w:rsidP="003103D6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EA1F18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-</w:t>
            </w:r>
          </w:p>
        </w:tc>
      </w:tr>
      <w:tr w:rsidR="00EA1F18" w:rsidRPr="00EA1F18" w14:paraId="4C2D25E0" w14:textId="77777777" w:rsidTr="00EA1F18">
        <w:tc>
          <w:tcPr>
            <w:tcW w:w="2465" w:type="pct"/>
            <w:shd w:val="clear" w:color="auto" w:fill="auto"/>
          </w:tcPr>
          <w:p w14:paraId="45C7F4CA" w14:textId="77777777" w:rsidR="00D05BA2" w:rsidRPr="00EA1F18" w:rsidRDefault="00D05BA2" w:rsidP="003103D6">
            <w:pPr>
              <w:pStyle w:val="BlockText"/>
              <w:ind w:left="976" w:right="0" w:firstLine="0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</w:pPr>
            <w:r w:rsidRPr="00EA1F18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 xml:space="preserve"> </w:t>
            </w:r>
            <w:r w:rsidRPr="00EA1F18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 xml:space="preserve">    กระแสเงินสดจ่าย</w:t>
            </w:r>
          </w:p>
        </w:tc>
        <w:tc>
          <w:tcPr>
            <w:tcW w:w="522" w:type="pct"/>
            <w:shd w:val="clear" w:color="auto" w:fill="FAFAFA"/>
            <w:vAlign w:val="bottom"/>
          </w:tcPr>
          <w:p w14:paraId="554595D6" w14:textId="366A3719" w:rsidR="00D05BA2" w:rsidRPr="00EA1F18" w:rsidRDefault="00CF1017" w:rsidP="003103D6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EA1F18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600</w:t>
            </w:r>
          </w:p>
        </w:tc>
        <w:tc>
          <w:tcPr>
            <w:tcW w:w="523" w:type="pct"/>
            <w:shd w:val="clear" w:color="auto" w:fill="FAFAFA"/>
            <w:vAlign w:val="bottom"/>
          </w:tcPr>
          <w:p w14:paraId="69920DB4" w14:textId="0D89C584" w:rsidR="00D05BA2" w:rsidRPr="00EA1F18" w:rsidRDefault="00CF1017" w:rsidP="003103D6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EA1F18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</w:t>
            </w:r>
            <w:r w:rsidR="00D05BA2" w:rsidRPr="00EA1F18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EA1F18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404</w:t>
            </w:r>
          </w:p>
        </w:tc>
        <w:tc>
          <w:tcPr>
            <w:tcW w:w="523" w:type="pct"/>
            <w:shd w:val="clear" w:color="auto" w:fill="FAFAFA"/>
            <w:vAlign w:val="bottom"/>
          </w:tcPr>
          <w:p w14:paraId="23249FDD" w14:textId="7A2379A1" w:rsidR="00D05BA2" w:rsidRPr="00EA1F18" w:rsidRDefault="006657A2" w:rsidP="003103D6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21,898</w:t>
            </w:r>
          </w:p>
        </w:tc>
        <w:tc>
          <w:tcPr>
            <w:tcW w:w="447" w:type="pct"/>
            <w:shd w:val="clear" w:color="auto" w:fill="FAFAFA"/>
            <w:vAlign w:val="bottom"/>
          </w:tcPr>
          <w:p w14:paraId="4F15A339" w14:textId="4FB92DEB" w:rsidR="00D05BA2" w:rsidRPr="00EA1F18" w:rsidRDefault="006657A2" w:rsidP="003103D6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24,902</w:t>
            </w:r>
          </w:p>
        </w:tc>
        <w:tc>
          <w:tcPr>
            <w:tcW w:w="520" w:type="pct"/>
            <w:shd w:val="clear" w:color="auto" w:fill="FAFAFA"/>
            <w:vAlign w:val="bottom"/>
          </w:tcPr>
          <w:p w14:paraId="0C23958E" w14:textId="6906C17A" w:rsidR="00D05BA2" w:rsidRPr="00EA1F18" w:rsidRDefault="00CF1017" w:rsidP="003103D6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EA1F18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</w:t>
            </w:r>
            <w:r w:rsidR="00D05BA2" w:rsidRPr="00EA1F18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EA1F18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125</w:t>
            </w:r>
          </w:p>
        </w:tc>
      </w:tr>
      <w:tr w:rsidR="00EA1F18" w:rsidRPr="00EA1F18" w14:paraId="0F308201" w14:textId="77777777" w:rsidTr="00EA1F18">
        <w:tc>
          <w:tcPr>
            <w:tcW w:w="2465" w:type="pct"/>
            <w:shd w:val="clear" w:color="auto" w:fill="auto"/>
          </w:tcPr>
          <w:p w14:paraId="7B12F28A" w14:textId="77777777" w:rsidR="00D05BA2" w:rsidRPr="00EA1F18" w:rsidRDefault="00D05BA2" w:rsidP="003103D6">
            <w:pPr>
              <w:pStyle w:val="BlockText"/>
              <w:ind w:left="976" w:right="0" w:firstLine="0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</w:pPr>
            <w:r w:rsidRPr="00EA1F18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>รวมหนี้สินอนุพันธ์</w:t>
            </w:r>
          </w:p>
        </w:tc>
        <w:tc>
          <w:tcPr>
            <w:tcW w:w="52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238527A" w14:textId="7BA0CF69" w:rsidR="00D05BA2" w:rsidRPr="00EA1F18" w:rsidRDefault="00D05BA2" w:rsidP="003103D6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EA1F18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 xml:space="preserve"> </w:t>
            </w:r>
            <w:r w:rsidR="00EE273E" w:rsidRPr="00EA1F18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(</w:t>
            </w:r>
            <w:r w:rsidR="00CF1017" w:rsidRPr="00EA1F18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116</w:t>
            </w:r>
            <w:r w:rsidR="00EE273E" w:rsidRPr="00EA1F18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)</w:t>
            </w:r>
            <w:r w:rsidRPr="00EA1F18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52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5C0DD19" w14:textId="70E47965" w:rsidR="00D05BA2" w:rsidRPr="00EA1F18" w:rsidRDefault="00D05BA2" w:rsidP="003103D6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EA1F18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 xml:space="preserve"> </w:t>
            </w:r>
            <w:r w:rsidR="00CF1017" w:rsidRPr="00EA1F18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164</w:t>
            </w:r>
          </w:p>
        </w:tc>
        <w:tc>
          <w:tcPr>
            <w:tcW w:w="52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2EEEC90" w14:textId="6E114901" w:rsidR="00D05BA2" w:rsidRPr="00EA1F18" w:rsidRDefault="00D05BA2" w:rsidP="003103D6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EA1F18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 xml:space="preserve"> </w:t>
            </w:r>
            <w:r w:rsidR="006657A2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9</w:t>
            </w:r>
            <w:r w:rsidR="00A75F9E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92</w:t>
            </w:r>
            <w:r w:rsidRPr="00EA1F18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44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2F61A0C" w14:textId="57E82BA6" w:rsidR="00D05BA2" w:rsidRPr="00EA1F18" w:rsidRDefault="00D05BA2" w:rsidP="003103D6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EA1F18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 xml:space="preserve"> </w:t>
            </w:r>
            <w:r w:rsidR="006657A2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1,040</w:t>
            </w:r>
            <w:r w:rsidRPr="00EA1F18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52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651E7A6" w14:textId="5214AAFF" w:rsidR="00D05BA2" w:rsidRPr="00EA1F18" w:rsidRDefault="00D05BA2" w:rsidP="003103D6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EA1F18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 xml:space="preserve"> </w:t>
            </w:r>
            <w:r w:rsidR="00CF1017" w:rsidRPr="00EA1F18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</w:t>
            </w:r>
            <w:r w:rsidRPr="00EA1F18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="00CF1017" w:rsidRPr="00EA1F18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176</w:t>
            </w:r>
            <w:r w:rsidRPr="00EA1F18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 xml:space="preserve"> </w:t>
            </w:r>
          </w:p>
        </w:tc>
      </w:tr>
      <w:tr w:rsidR="00EA1F18" w:rsidRPr="00EA1F18" w14:paraId="503E79FE" w14:textId="77777777" w:rsidTr="00EA1F18">
        <w:tc>
          <w:tcPr>
            <w:tcW w:w="2465" w:type="pct"/>
            <w:shd w:val="clear" w:color="auto" w:fill="auto"/>
          </w:tcPr>
          <w:p w14:paraId="52F82AC4" w14:textId="77777777" w:rsidR="00D05BA2" w:rsidRPr="00EA1F18" w:rsidRDefault="00D05BA2" w:rsidP="003103D6">
            <w:pPr>
              <w:pStyle w:val="BlockText"/>
              <w:ind w:left="976" w:right="0" w:firstLine="0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52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1D56E39" w14:textId="77777777" w:rsidR="00D05BA2" w:rsidRPr="00EA1F18" w:rsidRDefault="00D05BA2" w:rsidP="003103D6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523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F274D9" w14:textId="77777777" w:rsidR="00D05BA2" w:rsidRPr="00EA1F18" w:rsidRDefault="00D05BA2" w:rsidP="003103D6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523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79714A" w14:textId="77777777" w:rsidR="00D05BA2" w:rsidRPr="00EA1F18" w:rsidRDefault="00D05BA2" w:rsidP="003103D6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447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8FBF028" w14:textId="77777777" w:rsidR="00D05BA2" w:rsidRPr="00EA1F18" w:rsidRDefault="00D05BA2" w:rsidP="003103D6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520" w:type="pct"/>
            <w:tcBorders>
              <w:top w:val="single" w:sz="4" w:space="0" w:color="auto"/>
            </w:tcBorders>
            <w:shd w:val="clear" w:color="auto" w:fill="FAFAFA"/>
          </w:tcPr>
          <w:p w14:paraId="74392B49" w14:textId="77777777" w:rsidR="00D05BA2" w:rsidRPr="00EA1F18" w:rsidRDefault="00D05BA2" w:rsidP="003103D6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</w:tr>
      <w:tr w:rsidR="00EA1F18" w:rsidRPr="00EA1F18" w14:paraId="21F9467A" w14:textId="77777777" w:rsidTr="00EA1F18">
        <w:tc>
          <w:tcPr>
            <w:tcW w:w="2465" w:type="pct"/>
            <w:shd w:val="clear" w:color="auto" w:fill="auto"/>
          </w:tcPr>
          <w:p w14:paraId="07DAE376" w14:textId="77777777" w:rsidR="00EA1F18" w:rsidRPr="00EA1F18" w:rsidRDefault="00EA1F18" w:rsidP="00EA1F18">
            <w:pPr>
              <w:pStyle w:val="BlockText"/>
              <w:ind w:left="976" w:right="0" w:firstLine="0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</w:pPr>
            <w:r w:rsidRPr="00EA1F18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522" w:type="pct"/>
            <w:tcBorders>
              <w:bottom w:val="single" w:sz="4" w:space="0" w:color="auto"/>
            </w:tcBorders>
            <w:shd w:val="clear" w:color="auto" w:fill="FAFAFA"/>
          </w:tcPr>
          <w:p w14:paraId="1AFD214E" w14:textId="7B77A340" w:rsidR="00EA1F18" w:rsidRPr="00EA1F18" w:rsidRDefault="00EA1F18" w:rsidP="00EA1F18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EA1F18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 xml:space="preserve"> 25,821</w:t>
            </w:r>
          </w:p>
        </w:tc>
        <w:tc>
          <w:tcPr>
            <w:tcW w:w="523" w:type="pct"/>
            <w:tcBorders>
              <w:bottom w:val="single" w:sz="4" w:space="0" w:color="auto"/>
            </w:tcBorders>
            <w:shd w:val="clear" w:color="auto" w:fill="FAFAFA"/>
          </w:tcPr>
          <w:p w14:paraId="7BF36B00" w14:textId="2B0F0BD4" w:rsidR="00EA1F18" w:rsidRPr="00EA1F18" w:rsidRDefault="00EA1F18" w:rsidP="00EA1F18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EA1F18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 xml:space="preserve">51,039 </w:t>
            </w:r>
          </w:p>
        </w:tc>
        <w:tc>
          <w:tcPr>
            <w:tcW w:w="523" w:type="pct"/>
            <w:tcBorders>
              <w:bottom w:val="single" w:sz="4" w:space="0" w:color="auto"/>
            </w:tcBorders>
            <w:shd w:val="clear" w:color="auto" w:fill="FAFAFA"/>
          </w:tcPr>
          <w:p w14:paraId="445CCBA5" w14:textId="1E52855A" w:rsidR="00EA1F18" w:rsidRPr="00EA1F18" w:rsidRDefault="00EA1F18" w:rsidP="00EA1F18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EA1F18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 xml:space="preserve"> 19</w:t>
            </w:r>
            <w:r w:rsidR="006657A2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</w:t>
            </w:r>
            <w:r w:rsidR="00A75F9E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,883</w:t>
            </w:r>
            <w:r w:rsidRPr="00EA1F18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447" w:type="pct"/>
            <w:tcBorders>
              <w:bottom w:val="single" w:sz="4" w:space="0" w:color="auto"/>
            </w:tcBorders>
            <w:shd w:val="clear" w:color="auto" w:fill="FAFAFA"/>
          </w:tcPr>
          <w:p w14:paraId="36FD6178" w14:textId="558D9B68" w:rsidR="00EA1F18" w:rsidRPr="00EA1F18" w:rsidRDefault="00EA1F18" w:rsidP="00EA1F18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EA1F18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 xml:space="preserve"> 2</w:t>
            </w:r>
            <w:r w:rsidR="006657A2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70,743</w:t>
            </w:r>
            <w:r w:rsidRPr="00EA1F18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520" w:type="pct"/>
            <w:tcBorders>
              <w:bottom w:val="single" w:sz="4" w:space="0" w:color="auto"/>
            </w:tcBorders>
            <w:shd w:val="clear" w:color="auto" w:fill="FAFAFA"/>
          </w:tcPr>
          <w:p w14:paraId="3190FAFB" w14:textId="027E9DF7" w:rsidR="00EA1F18" w:rsidRPr="00EA1F18" w:rsidRDefault="00EA1F18" w:rsidP="00EA1F18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EA1F18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 xml:space="preserve"> 159,300 </w:t>
            </w:r>
          </w:p>
        </w:tc>
      </w:tr>
    </w:tbl>
    <w:p w14:paraId="22E1BFA6" w14:textId="1242831B" w:rsidR="007B60FC" w:rsidRPr="00E84424" w:rsidRDefault="007B60FC" w:rsidP="0056761B">
      <w:pPr>
        <w:pStyle w:val="BlockText"/>
        <w:ind w:left="0" w:right="0" w:firstLine="0"/>
        <w:jc w:val="both"/>
        <w:rPr>
          <w:rFonts w:ascii="Browallia New" w:hAnsi="Browallia New" w:cs="Browallia New"/>
          <w:sz w:val="26"/>
          <w:szCs w:val="26"/>
          <w:lang w:val="en-GB"/>
        </w:rPr>
      </w:pPr>
    </w:p>
    <w:p w14:paraId="1CAC6C51" w14:textId="77777777" w:rsidR="007B60FC" w:rsidRPr="00E84424" w:rsidRDefault="007B60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6"/>
          <w:szCs w:val="26"/>
          <w:lang w:val="en-GB"/>
        </w:rPr>
      </w:pPr>
      <w:r w:rsidRPr="00E84424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41631C53" w14:textId="77777777" w:rsidR="00532461" w:rsidRPr="00E84424" w:rsidRDefault="00532461" w:rsidP="0056761B">
      <w:pPr>
        <w:pStyle w:val="BlockText"/>
        <w:ind w:left="0" w:right="0" w:firstLine="0"/>
        <w:jc w:val="both"/>
        <w:rPr>
          <w:rFonts w:ascii="Browallia New" w:hAnsi="Browallia New" w:cs="Browallia New"/>
          <w:sz w:val="26"/>
          <w:szCs w:val="26"/>
          <w:lang w:val="en-GB"/>
        </w:rPr>
      </w:pPr>
    </w:p>
    <w:p w14:paraId="672A2161" w14:textId="37629575" w:rsidR="00532461" w:rsidRPr="00E84424" w:rsidRDefault="00CF1017" w:rsidP="00CA60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bookmarkStart w:id="73" w:name="_Toc48681837"/>
      <w:r w:rsidRPr="00CF101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7</w:t>
      </w:r>
      <w:r w:rsidR="00532461" w:rsidRPr="00E8442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CF101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532461" w:rsidRPr="00E8442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532461" w:rsidRPr="00E8442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การบริหารส่วนของเงินทุน</w:t>
      </w:r>
      <w:bookmarkEnd w:id="73"/>
    </w:p>
    <w:p w14:paraId="564F7F79" w14:textId="77777777" w:rsidR="00532461" w:rsidRPr="00E84424" w:rsidRDefault="00532461" w:rsidP="0056761B">
      <w:pPr>
        <w:spacing w:line="240" w:lineRule="auto"/>
        <w:rPr>
          <w:rFonts w:ascii="Browallia New" w:hAnsi="Browallia New" w:cs="Browallia New"/>
          <w:sz w:val="26"/>
          <w:szCs w:val="26"/>
        </w:rPr>
      </w:pPr>
    </w:p>
    <w:p w14:paraId="42DA1AC0" w14:textId="711175F5" w:rsidR="00532461" w:rsidRPr="00E84424" w:rsidRDefault="00CF1017" w:rsidP="00CA60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bookmarkStart w:id="74" w:name="_Toc48681838"/>
      <w:r w:rsidRPr="00CF101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7</w:t>
      </w:r>
      <w:r w:rsidR="00532461" w:rsidRPr="00E8442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CF101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532461" w:rsidRPr="00E8442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CF101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532461" w:rsidRPr="00E8442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การบริหารความเสี่ยง</w:t>
      </w:r>
      <w:bookmarkEnd w:id="74"/>
    </w:p>
    <w:p w14:paraId="444110C4" w14:textId="77777777" w:rsidR="00532461" w:rsidRPr="00E84424" w:rsidRDefault="00532461" w:rsidP="0056761B">
      <w:pPr>
        <w:spacing w:line="240" w:lineRule="auto"/>
        <w:ind w:left="1080"/>
        <w:rPr>
          <w:rFonts w:ascii="Browallia New" w:hAnsi="Browallia New" w:cs="Browallia New"/>
          <w:sz w:val="26"/>
          <w:szCs w:val="26"/>
        </w:rPr>
      </w:pPr>
    </w:p>
    <w:p w14:paraId="0F2D00F4" w14:textId="77777777" w:rsidR="00532461" w:rsidRPr="00E84424" w:rsidRDefault="00532461" w:rsidP="0056761B">
      <w:pPr>
        <w:spacing w:line="240" w:lineRule="auto"/>
        <w:ind w:left="1080"/>
        <w:rPr>
          <w:rFonts w:ascii="Browallia New" w:hAnsi="Browallia New" w:cs="Browallia New"/>
          <w:spacing w:val="-2"/>
          <w:sz w:val="26"/>
          <w:szCs w:val="26"/>
        </w:rPr>
      </w:pPr>
      <w:r w:rsidRPr="00E84424">
        <w:rPr>
          <w:rFonts w:ascii="Browallia New" w:hAnsi="Browallia New" w:cs="Browallia New"/>
          <w:spacing w:val="-2"/>
          <w:sz w:val="26"/>
          <w:szCs w:val="26"/>
          <w:cs/>
        </w:rPr>
        <w:t>ว้ตถุประสงค์ของการบริหารส่วนของทุน คือ</w:t>
      </w:r>
    </w:p>
    <w:p w14:paraId="4C8A4AA2" w14:textId="77777777" w:rsidR="00532461" w:rsidRPr="00E84424" w:rsidRDefault="00532461" w:rsidP="0056761B">
      <w:pPr>
        <w:spacing w:line="240" w:lineRule="auto"/>
        <w:ind w:left="1080"/>
        <w:rPr>
          <w:rFonts w:ascii="Browallia New" w:hAnsi="Browallia New" w:cs="Browallia New"/>
          <w:spacing w:val="-2"/>
          <w:sz w:val="26"/>
          <w:szCs w:val="26"/>
        </w:rPr>
      </w:pPr>
    </w:p>
    <w:p w14:paraId="705E1951" w14:textId="13CA585C" w:rsidR="00532461" w:rsidRPr="00E84424" w:rsidRDefault="00532461" w:rsidP="0056761B">
      <w:pPr>
        <w:pStyle w:val="ListParagraph"/>
        <w:numPr>
          <w:ilvl w:val="0"/>
          <w:numId w:val="1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440"/>
        <w:contextualSpacing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E84424">
        <w:rPr>
          <w:rFonts w:ascii="Browallia New" w:hAnsi="Browallia New" w:cs="Browallia New"/>
          <w:spacing w:val="-2"/>
          <w:sz w:val="26"/>
          <w:szCs w:val="26"/>
          <w:cs/>
        </w:rPr>
        <w:t>รักษาไว้ซึ่งการดำเนินงานต่อเนื่องและเพื่อที่จะสามารถก่อให้เกิดผลตอบแทนแก่ผู้ถือหุ้นและยังประโยชน์ให้แก่</w:t>
      </w:r>
      <w:r w:rsidR="003100F3" w:rsidRPr="00E84424">
        <w:rPr>
          <w:rFonts w:ascii="Browallia New" w:hAnsi="Browallia New" w:cs="Browallia New"/>
          <w:spacing w:val="-2"/>
          <w:sz w:val="26"/>
          <w:szCs w:val="26"/>
        </w:rPr>
        <w:br/>
      </w:r>
      <w:r w:rsidRPr="00E84424">
        <w:rPr>
          <w:rFonts w:ascii="Browallia New" w:hAnsi="Browallia New" w:cs="Browallia New"/>
          <w:spacing w:val="-2"/>
          <w:sz w:val="26"/>
          <w:szCs w:val="26"/>
          <w:cs/>
        </w:rPr>
        <w:t>ผู้มีส่วนได้เสียอื่น</w:t>
      </w:r>
      <w:r w:rsidR="008635AA" w:rsidRPr="00E84424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Pr="00E84424">
        <w:rPr>
          <w:rFonts w:ascii="Browallia New" w:hAnsi="Browallia New" w:cs="Browallia New"/>
          <w:spacing w:val="-2"/>
          <w:sz w:val="26"/>
          <w:szCs w:val="26"/>
          <w:cs/>
        </w:rPr>
        <w:t>ๆ และ</w:t>
      </w:r>
    </w:p>
    <w:p w14:paraId="64FE2AEA" w14:textId="12F70910" w:rsidR="00532461" w:rsidRPr="00E84424" w:rsidRDefault="00532461" w:rsidP="0056761B">
      <w:pPr>
        <w:pStyle w:val="ListParagraph"/>
        <w:numPr>
          <w:ilvl w:val="0"/>
          <w:numId w:val="1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440"/>
        <w:contextualSpacing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E84424">
        <w:rPr>
          <w:rFonts w:ascii="Browallia New" w:hAnsi="Browallia New" w:cs="Browallia New"/>
          <w:spacing w:val="-2"/>
          <w:sz w:val="26"/>
          <w:szCs w:val="26"/>
          <w:cs/>
        </w:rPr>
        <w:t>รักษาโครงสร้างเงินทุนไว้ให้อยู่ในระดับที่ก่อให้เกิดประโยชน์สูงสุดและลดต้นทุนเงินทุน</w:t>
      </w:r>
    </w:p>
    <w:p w14:paraId="3CE3E772" w14:textId="77777777" w:rsidR="00DB367E" w:rsidRDefault="00DB367E" w:rsidP="00C41C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contextualSpacing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6E35E77D" w14:textId="6198C5AA" w:rsidR="00C41C27" w:rsidRPr="00E84424" w:rsidRDefault="00C41C27" w:rsidP="00C41C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contextualSpacing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E84424">
        <w:rPr>
          <w:rFonts w:ascii="Browallia New" w:hAnsi="Browallia New" w:cs="Browallia New"/>
          <w:spacing w:val="-2"/>
          <w:sz w:val="26"/>
          <w:szCs w:val="26"/>
          <w:cs/>
        </w:rPr>
        <w:t xml:space="preserve">เช่นเดียวกับกิจการอื่นในอุตสาหกรรมเดียวกัน กลุ่มกิจการพิจารณาระดับเงินทุนอย่างสม่ำเสมอจากอัตราส่วนหนี้สินสุทธิต่อทุน ซึ่งคำนวณจากหนี้สินสุทธิหารส่วนของเจ้าของ </w:t>
      </w:r>
    </w:p>
    <w:p w14:paraId="2C9E82EB" w14:textId="58112EA9" w:rsidR="00C41C27" w:rsidRPr="00E84424" w:rsidRDefault="00C41C27" w:rsidP="00C41C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contextualSpacing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2637F990" w14:textId="7BCFD853" w:rsidR="00C41C27" w:rsidRPr="00E84424" w:rsidRDefault="00C41C27" w:rsidP="00C41C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contextualSpacing/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  <w:r w:rsidRPr="00E84424">
        <w:rPr>
          <w:rFonts w:ascii="Browallia New" w:hAnsi="Browallia New" w:cs="Browallia New"/>
          <w:spacing w:val="-2"/>
          <w:sz w:val="26"/>
          <w:szCs w:val="26"/>
          <w:cs/>
        </w:rPr>
        <w:t xml:space="preserve">ในระหว่างปี พ.ศ. </w:t>
      </w:r>
      <w:r w:rsidR="00CF1017" w:rsidRPr="00CF1017">
        <w:rPr>
          <w:rFonts w:ascii="Browallia New" w:hAnsi="Browallia New" w:cs="Browallia New"/>
          <w:spacing w:val="-2"/>
          <w:sz w:val="26"/>
          <w:szCs w:val="26"/>
          <w:lang w:val="en-GB"/>
        </w:rPr>
        <w:t>2563</w:t>
      </w:r>
      <w:r w:rsidRPr="00E84424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E84424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กลยุทธ์ของกลุ่มกิจการยังคงเดิม คือการรักษาอัตราส่วนหนี้สินสุทธิต่อทุนให้ไม่เกิน </w:t>
      </w:r>
      <w:r w:rsidR="00CF1017" w:rsidRPr="00CF1017">
        <w:rPr>
          <w:rFonts w:ascii="Browallia New" w:hAnsi="Browallia New" w:cs="Browallia New"/>
          <w:spacing w:val="-2"/>
          <w:sz w:val="26"/>
          <w:szCs w:val="26"/>
          <w:lang w:val="en-GB"/>
        </w:rPr>
        <w:t>1</w:t>
      </w:r>
      <w:r w:rsidRPr="00E84424">
        <w:rPr>
          <w:rFonts w:ascii="Browallia New" w:hAnsi="Browallia New" w:cs="Browallia New"/>
          <w:spacing w:val="-2"/>
          <w:sz w:val="26"/>
          <w:szCs w:val="26"/>
          <w:lang w:val="en-GB"/>
        </w:rPr>
        <w:t>.</w:t>
      </w:r>
      <w:r w:rsidR="00CF1017" w:rsidRPr="00CF1017">
        <w:rPr>
          <w:rFonts w:ascii="Browallia New" w:hAnsi="Browallia New" w:cs="Browallia New"/>
          <w:spacing w:val="-2"/>
          <w:sz w:val="26"/>
          <w:szCs w:val="26"/>
          <w:lang w:val="en-GB"/>
        </w:rPr>
        <w:t>0</w:t>
      </w:r>
      <w:r w:rsidRPr="00E84424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E84424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เท่าและ</w:t>
      </w:r>
      <w:r w:rsidRPr="00DB367E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รักษาอันดับเครดิตที่ระดับ </w:t>
      </w:r>
      <w:r w:rsidRPr="00DB367E">
        <w:rPr>
          <w:rFonts w:ascii="Browallia New" w:hAnsi="Browallia New" w:cs="Browallia New"/>
          <w:spacing w:val="-6"/>
          <w:sz w:val="26"/>
          <w:szCs w:val="26"/>
          <w:lang w:val="en-GB"/>
        </w:rPr>
        <w:t>Baa</w:t>
      </w:r>
      <w:r w:rsidR="00CF1017" w:rsidRPr="00CF1017">
        <w:rPr>
          <w:rFonts w:ascii="Browallia New" w:hAnsi="Browallia New" w:cs="Browallia New"/>
          <w:spacing w:val="-6"/>
          <w:sz w:val="26"/>
          <w:szCs w:val="26"/>
          <w:lang w:val="en-GB"/>
        </w:rPr>
        <w:t>2</w:t>
      </w:r>
      <w:r w:rsidRPr="00DB367E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DB367E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สำหรับ </w:t>
      </w:r>
      <w:r w:rsidRPr="00DB367E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Moody’s </w:t>
      </w:r>
      <w:r w:rsidRPr="00DB367E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และ </w:t>
      </w:r>
      <w:r w:rsidRPr="00DB367E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BBB+ </w:t>
      </w:r>
      <w:r w:rsidRPr="00DB367E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สำหรับ </w:t>
      </w:r>
      <w:r w:rsidRPr="00DB367E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S&amp;P’s </w:t>
      </w:r>
      <w:r w:rsidRPr="00DB367E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ทั้งนี้ อันดับเครดิตของกลุ่มกิจการยังคงเดิม</w:t>
      </w:r>
      <w:r w:rsidRPr="00E84424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โดย ณ วันที่ </w:t>
      </w:r>
      <w:r w:rsidR="00CF1017" w:rsidRPr="00CF1017">
        <w:rPr>
          <w:rFonts w:ascii="Browallia New" w:hAnsi="Browallia New" w:cs="Browallia New"/>
          <w:spacing w:val="-2"/>
          <w:sz w:val="26"/>
          <w:szCs w:val="26"/>
          <w:lang w:val="en-GB"/>
        </w:rPr>
        <w:t>31</w:t>
      </w:r>
      <w:r w:rsidRPr="00E84424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E84424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ธันวาคม กลุ่มกิจการมีอัตราส่วนหนี้สินสุทธิต่อทุน ดังนี้ </w:t>
      </w:r>
    </w:p>
    <w:p w14:paraId="2C0D41B2" w14:textId="77777777" w:rsidR="00C41C27" w:rsidRPr="00E84424" w:rsidRDefault="00C41C27" w:rsidP="00C41C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contextualSpacing/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</w:p>
    <w:tbl>
      <w:tblPr>
        <w:tblW w:w="4475" w:type="pct"/>
        <w:tblInd w:w="993" w:type="dxa"/>
        <w:tblLook w:val="0000" w:firstRow="0" w:lastRow="0" w:firstColumn="0" w:lastColumn="0" w:noHBand="0" w:noVBand="0"/>
      </w:tblPr>
      <w:tblGrid>
        <w:gridCol w:w="4678"/>
        <w:gridCol w:w="1983"/>
        <w:gridCol w:w="1807"/>
      </w:tblGrid>
      <w:tr w:rsidR="00C41C27" w:rsidRPr="00E84424" w14:paraId="4B77C16E" w14:textId="77777777" w:rsidTr="00C41C27">
        <w:trPr>
          <w:trHeight w:val="20"/>
        </w:trPr>
        <w:tc>
          <w:tcPr>
            <w:tcW w:w="2762" w:type="pct"/>
            <w:vAlign w:val="center"/>
          </w:tcPr>
          <w:p w14:paraId="36326A86" w14:textId="77777777" w:rsidR="00C41C27" w:rsidRPr="00E84424" w:rsidRDefault="00C41C27" w:rsidP="00DB3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left="-12" w:hanging="9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238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2D59D1" w14:textId="77777777" w:rsidR="00C41C27" w:rsidRPr="00E84424" w:rsidRDefault="00C41C27" w:rsidP="008922AB">
            <w:pPr>
              <w:autoSpaceDE w:val="0"/>
              <w:autoSpaceDN w:val="0"/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8442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C41C27" w:rsidRPr="00E84424" w14:paraId="5A1E2D37" w14:textId="77777777" w:rsidTr="00C41C27">
        <w:trPr>
          <w:trHeight w:val="20"/>
        </w:trPr>
        <w:tc>
          <w:tcPr>
            <w:tcW w:w="2762" w:type="pct"/>
            <w:vAlign w:val="center"/>
          </w:tcPr>
          <w:p w14:paraId="4C4468C2" w14:textId="77777777" w:rsidR="00C41C27" w:rsidRPr="00E84424" w:rsidRDefault="00C41C27" w:rsidP="00DB3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left="-12" w:hanging="9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71" w:type="pct"/>
            <w:tcBorders>
              <w:top w:val="single" w:sz="4" w:space="0" w:color="auto"/>
            </w:tcBorders>
            <w:vAlign w:val="center"/>
          </w:tcPr>
          <w:p w14:paraId="7773C579" w14:textId="09368D1B" w:rsidR="00C41C27" w:rsidRPr="00E84424" w:rsidRDefault="00C41C27" w:rsidP="008922AB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8442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F1017" w:rsidRPr="00CF101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067" w:type="pct"/>
            <w:tcBorders>
              <w:top w:val="single" w:sz="4" w:space="0" w:color="auto"/>
            </w:tcBorders>
          </w:tcPr>
          <w:p w14:paraId="2F6B9B7C" w14:textId="1FC5AD98" w:rsidR="00C41C27" w:rsidRPr="00E84424" w:rsidRDefault="00C41C27" w:rsidP="008922AB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8442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F1017" w:rsidRPr="00CF101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C41C27" w:rsidRPr="00E84424" w14:paraId="180AEA3F" w14:textId="77777777" w:rsidTr="00C41C27">
        <w:trPr>
          <w:trHeight w:val="20"/>
        </w:trPr>
        <w:tc>
          <w:tcPr>
            <w:tcW w:w="2762" w:type="pct"/>
            <w:vAlign w:val="bottom"/>
          </w:tcPr>
          <w:p w14:paraId="52B989D8" w14:textId="77777777" w:rsidR="00C41C27" w:rsidRPr="00E84424" w:rsidRDefault="00C41C27" w:rsidP="00DB3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left="-12" w:hanging="9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71" w:type="pct"/>
            <w:tcBorders>
              <w:bottom w:val="single" w:sz="4" w:space="0" w:color="auto"/>
            </w:tcBorders>
            <w:vAlign w:val="bottom"/>
          </w:tcPr>
          <w:p w14:paraId="32EA0EC4" w14:textId="77777777" w:rsidR="00C41C27" w:rsidRPr="00E84424" w:rsidRDefault="00C41C27" w:rsidP="008922AB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8442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067" w:type="pct"/>
            <w:tcBorders>
              <w:bottom w:val="single" w:sz="4" w:space="0" w:color="auto"/>
            </w:tcBorders>
            <w:vAlign w:val="bottom"/>
          </w:tcPr>
          <w:p w14:paraId="5845533D" w14:textId="77777777" w:rsidR="00C41C27" w:rsidRPr="00E84424" w:rsidRDefault="00C41C27" w:rsidP="008922AB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8442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C41C27" w:rsidRPr="00E84424" w14:paraId="66134006" w14:textId="77777777" w:rsidTr="00C41C27">
        <w:trPr>
          <w:trHeight w:val="20"/>
        </w:trPr>
        <w:tc>
          <w:tcPr>
            <w:tcW w:w="2762" w:type="pct"/>
            <w:vAlign w:val="center"/>
          </w:tcPr>
          <w:p w14:paraId="75C94036" w14:textId="444ECBF1" w:rsidR="00C41C27" w:rsidRPr="00E84424" w:rsidRDefault="00C41C27" w:rsidP="00DB3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left="-12" w:hanging="9"/>
              <w:rPr>
                <w:rFonts w:ascii="Browallia New" w:hAnsi="Browallia New" w:cs="Browallia New"/>
                <w:b/>
                <w:bCs/>
                <w:lang w:val="en-GB"/>
              </w:rPr>
            </w:pPr>
          </w:p>
        </w:tc>
        <w:tc>
          <w:tcPr>
            <w:tcW w:w="1171" w:type="pct"/>
            <w:shd w:val="clear" w:color="auto" w:fill="FAFAFA"/>
            <w:vAlign w:val="bottom"/>
          </w:tcPr>
          <w:p w14:paraId="44B142D7" w14:textId="77777777" w:rsidR="00C41C27" w:rsidRPr="00E84424" w:rsidRDefault="00C41C27" w:rsidP="008922AB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67" w:type="pct"/>
          </w:tcPr>
          <w:p w14:paraId="5F5E093F" w14:textId="77777777" w:rsidR="00C41C27" w:rsidRPr="00E84424" w:rsidRDefault="00C41C27" w:rsidP="008922AB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C41C27" w:rsidRPr="00E84424" w14:paraId="661F18B9" w14:textId="77777777" w:rsidTr="00C41C27">
        <w:trPr>
          <w:trHeight w:val="20"/>
        </w:trPr>
        <w:tc>
          <w:tcPr>
            <w:tcW w:w="2762" w:type="pct"/>
            <w:vAlign w:val="center"/>
          </w:tcPr>
          <w:p w14:paraId="0B8C23FD" w14:textId="44E2D56B" w:rsidR="00C41C27" w:rsidRPr="00E84424" w:rsidRDefault="00C41C27" w:rsidP="00DB3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left="-12" w:hanging="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84424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หนี้สินสุทธิ (รวมหนี้สินตามสัญญาเช่า)</w:t>
            </w:r>
          </w:p>
        </w:tc>
        <w:tc>
          <w:tcPr>
            <w:tcW w:w="1171" w:type="pct"/>
            <w:shd w:val="clear" w:color="auto" w:fill="FAFAFA"/>
            <w:vAlign w:val="bottom"/>
          </w:tcPr>
          <w:p w14:paraId="1A4D536A" w14:textId="64E1730A" w:rsidR="00C41C27" w:rsidRPr="00E84424" w:rsidRDefault="00CF1017" w:rsidP="008922AB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F1017">
              <w:rPr>
                <w:rFonts w:ascii="Browallia New" w:hAnsi="Browallia New" w:cs="Browallia New"/>
                <w:sz w:val="26"/>
                <w:szCs w:val="26"/>
                <w:lang w:val="en-GB"/>
              </w:rPr>
              <w:t>85</w:t>
            </w:r>
            <w:r w:rsidR="00C41C27" w:rsidRPr="00E8442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F1017">
              <w:rPr>
                <w:rFonts w:ascii="Browallia New" w:hAnsi="Browallia New" w:cs="Browallia New"/>
                <w:sz w:val="26"/>
                <w:szCs w:val="26"/>
                <w:lang w:val="en-GB"/>
              </w:rPr>
              <w:t>332</w:t>
            </w:r>
          </w:p>
        </w:tc>
        <w:tc>
          <w:tcPr>
            <w:tcW w:w="1067" w:type="pct"/>
          </w:tcPr>
          <w:p w14:paraId="2385CD52" w14:textId="31AA1E9D" w:rsidR="00C41C27" w:rsidRPr="00E84424" w:rsidRDefault="00CF1017" w:rsidP="008922AB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F1017">
              <w:rPr>
                <w:rFonts w:ascii="Browallia New" w:hAnsi="Browallia New" w:cs="Browallia New"/>
                <w:sz w:val="26"/>
                <w:szCs w:val="26"/>
                <w:lang w:val="en-GB"/>
              </w:rPr>
              <w:t>41</w:t>
            </w:r>
            <w:r w:rsidR="00C41C27" w:rsidRPr="00E8442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F1017">
              <w:rPr>
                <w:rFonts w:ascii="Browallia New" w:hAnsi="Browallia New" w:cs="Browallia New"/>
                <w:sz w:val="26"/>
                <w:szCs w:val="26"/>
                <w:lang w:val="en-GB"/>
              </w:rPr>
              <w:t>262</w:t>
            </w:r>
          </w:p>
        </w:tc>
      </w:tr>
      <w:tr w:rsidR="00C41C27" w:rsidRPr="00E84424" w14:paraId="6FA15B5C" w14:textId="77777777" w:rsidTr="00C41C27">
        <w:trPr>
          <w:trHeight w:val="20"/>
        </w:trPr>
        <w:tc>
          <w:tcPr>
            <w:tcW w:w="2762" w:type="pct"/>
            <w:vAlign w:val="center"/>
          </w:tcPr>
          <w:p w14:paraId="520462DF" w14:textId="0AA0D50A" w:rsidR="00C41C27" w:rsidRPr="00E84424" w:rsidRDefault="00C41C27" w:rsidP="00DB3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left="-12" w:hanging="9"/>
              <w:rPr>
                <w:rFonts w:ascii="Browallia New" w:hAnsi="Browallia New" w:cs="Browallia New"/>
                <w:sz w:val="26"/>
                <w:szCs w:val="26"/>
              </w:rPr>
            </w:pPr>
            <w:r w:rsidRPr="00E84424">
              <w:rPr>
                <w:rFonts w:ascii="Browallia New" w:hAnsi="Browallia New" w:cs="Browallia New"/>
                <w:sz w:val="26"/>
                <w:szCs w:val="26"/>
                <w:cs/>
              </w:rPr>
              <w:t>ส่วนของเจ้าของ (รวมส่วนได้เสียที่ไม่มีอำนาจควบคุม)</w:t>
            </w:r>
          </w:p>
        </w:tc>
        <w:tc>
          <w:tcPr>
            <w:tcW w:w="1171" w:type="pct"/>
            <w:shd w:val="clear" w:color="auto" w:fill="FAFAFA"/>
            <w:vAlign w:val="bottom"/>
          </w:tcPr>
          <w:p w14:paraId="0D51F3E9" w14:textId="07277498" w:rsidR="00C41C27" w:rsidRPr="00E84424" w:rsidRDefault="00CF1017" w:rsidP="008922AB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F1017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  <w:r w:rsidR="00C41C27" w:rsidRPr="00E8442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F1017">
              <w:rPr>
                <w:rFonts w:ascii="Browallia New" w:hAnsi="Browallia New" w:cs="Browallia New"/>
                <w:sz w:val="26"/>
                <w:szCs w:val="26"/>
                <w:lang w:val="en-GB"/>
              </w:rPr>
              <w:t>118</w:t>
            </w:r>
          </w:p>
        </w:tc>
        <w:tc>
          <w:tcPr>
            <w:tcW w:w="1067" w:type="pct"/>
          </w:tcPr>
          <w:p w14:paraId="1C06DE87" w14:textId="4E6D4062" w:rsidR="00C41C27" w:rsidRPr="00E84424" w:rsidRDefault="00CF1017" w:rsidP="008922AB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1017">
              <w:rPr>
                <w:rFonts w:ascii="Browallia New" w:hAnsi="Browallia New" w:cs="Browallia New"/>
                <w:sz w:val="26"/>
                <w:szCs w:val="26"/>
                <w:lang w:val="en-GB"/>
              </w:rPr>
              <w:t>123</w:t>
            </w:r>
            <w:r w:rsidR="00C41C27" w:rsidRPr="00E8442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1017">
              <w:rPr>
                <w:rFonts w:ascii="Browallia New" w:hAnsi="Browallia New" w:cs="Browallia New"/>
                <w:sz w:val="26"/>
                <w:szCs w:val="26"/>
                <w:lang w:val="en-GB"/>
              </w:rPr>
              <w:t>924</w:t>
            </w:r>
          </w:p>
        </w:tc>
      </w:tr>
      <w:tr w:rsidR="00C41C27" w:rsidRPr="00E84424" w14:paraId="1227C97B" w14:textId="77777777" w:rsidTr="00C41C27">
        <w:trPr>
          <w:trHeight w:val="20"/>
        </w:trPr>
        <w:tc>
          <w:tcPr>
            <w:tcW w:w="2762" w:type="pct"/>
            <w:vAlign w:val="center"/>
          </w:tcPr>
          <w:p w14:paraId="1F3C4A93" w14:textId="25E79CDC" w:rsidR="00C41C27" w:rsidRPr="00E84424" w:rsidRDefault="00C41C27" w:rsidP="00DB3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left="-12" w:hanging="9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8442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อัตราส่วนหนี้สินสุทธิต่อทุน</w:t>
            </w:r>
          </w:p>
        </w:tc>
        <w:tc>
          <w:tcPr>
            <w:tcW w:w="11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705A844" w14:textId="30624084" w:rsidR="00C41C27" w:rsidRPr="00E84424" w:rsidRDefault="00CF1017" w:rsidP="008922AB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1017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C41C27" w:rsidRPr="00E8442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CF1017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C41C27" w:rsidRPr="00E8442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41C27" w:rsidRPr="00E84424">
              <w:rPr>
                <w:rFonts w:ascii="Browallia New" w:hAnsi="Browallia New" w:cs="Browallia New"/>
                <w:sz w:val="26"/>
                <w:szCs w:val="26"/>
                <w:cs/>
              </w:rPr>
              <w:t>เท่า</w:t>
            </w:r>
          </w:p>
        </w:tc>
        <w:tc>
          <w:tcPr>
            <w:tcW w:w="1067" w:type="pct"/>
            <w:tcBorders>
              <w:top w:val="single" w:sz="4" w:space="0" w:color="auto"/>
              <w:bottom w:val="single" w:sz="4" w:space="0" w:color="auto"/>
            </w:tcBorders>
          </w:tcPr>
          <w:p w14:paraId="5F1521C0" w14:textId="066385C2" w:rsidR="00C41C27" w:rsidRPr="00E84424" w:rsidRDefault="00CF1017" w:rsidP="008922AB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F1017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C41C27" w:rsidRPr="00E84424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CF1017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C41C27" w:rsidRPr="00E84424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41C27" w:rsidRPr="00E8442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เท่า</w:t>
            </w:r>
          </w:p>
        </w:tc>
      </w:tr>
    </w:tbl>
    <w:p w14:paraId="1C0A8318" w14:textId="5A53F374" w:rsidR="00C41C27" w:rsidRPr="00DB367E" w:rsidRDefault="00C41C27" w:rsidP="00C41C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contextualSpacing/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</w:p>
    <w:p w14:paraId="6352E789" w14:textId="77777777" w:rsidR="00532461" w:rsidRPr="00DB367E" w:rsidRDefault="00532461" w:rsidP="00CA60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rPr>
          <w:rFonts w:ascii="Browallia New" w:hAnsi="Browallia New" w:cs="Browallia New"/>
          <w:b/>
          <w:bCs/>
          <w:i/>
          <w:iCs/>
          <w:color w:val="CF4A02"/>
          <w:sz w:val="26"/>
          <w:szCs w:val="26"/>
        </w:rPr>
      </w:pPr>
      <w:r w:rsidRPr="00DB367E">
        <w:rPr>
          <w:rFonts w:ascii="Browallia New" w:hAnsi="Browallia New" w:cs="Browallia New"/>
          <w:b/>
          <w:bCs/>
          <w:i/>
          <w:iCs/>
          <w:color w:val="CF4A02"/>
          <w:sz w:val="26"/>
          <w:szCs w:val="26"/>
          <w:cs/>
        </w:rPr>
        <w:t xml:space="preserve">การคงไว้ซึ่งอัตราส่วนตามสัญญาเงินกู้ </w:t>
      </w:r>
      <w:r w:rsidRPr="00DB367E">
        <w:rPr>
          <w:rFonts w:ascii="Browallia New" w:hAnsi="Browallia New" w:cs="Browallia New"/>
          <w:b/>
          <w:bCs/>
          <w:i/>
          <w:iCs/>
          <w:color w:val="CF4A02"/>
          <w:sz w:val="26"/>
          <w:szCs w:val="26"/>
        </w:rPr>
        <w:t>(Loan covenants)</w:t>
      </w:r>
    </w:p>
    <w:p w14:paraId="7E896CE6" w14:textId="77777777" w:rsidR="00532461" w:rsidRPr="00DB367E" w:rsidRDefault="00532461" w:rsidP="00CA60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rPr>
          <w:rFonts w:ascii="Browallia New" w:hAnsi="Browallia New" w:cs="Browallia New"/>
          <w:sz w:val="26"/>
          <w:szCs w:val="26"/>
          <w:lang w:val="en-GB"/>
        </w:rPr>
      </w:pPr>
    </w:p>
    <w:p w14:paraId="7923B69A" w14:textId="4A702E53" w:rsidR="00532461" w:rsidRDefault="00532461" w:rsidP="007753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  <w:r w:rsidRPr="00DB367E">
        <w:rPr>
          <w:rFonts w:ascii="Browallia New" w:hAnsi="Browallia New" w:cs="Browallia New"/>
          <w:spacing w:val="-2"/>
          <w:sz w:val="26"/>
          <w:szCs w:val="26"/>
          <w:cs/>
        </w:rPr>
        <w:t>ภายใต้เงื่อนไขของวงเงินกู้หลักของกลุ่มกิจการ กลุ่มกิจการ</w:t>
      </w:r>
      <w:r w:rsidR="003231FA">
        <w:rPr>
          <w:rFonts w:ascii="Browallia New" w:hAnsi="Browallia New" w:cs="Browallia New" w:hint="cs"/>
          <w:spacing w:val="-2"/>
          <w:sz w:val="26"/>
          <w:szCs w:val="26"/>
          <w:cs/>
        </w:rPr>
        <w:t>และบริษัท</w:t>
      </w:r>
      <w:r w:rsidR="00F7192B" w:rsidRPr="00DB367E">
        <w:rPr>
          <w:rFonts w:ascii="Browallia New" w:hAnsi="Browallia New" w:cs="Browallia New"/>
          <w:spacing w:val="-2"/>
          <w:sz w:val="26"/>
          <w:szCs w:val="26"/>
          <w:cs/>
        </w:rPr>
        <w:t>ต้องปฎิบัติตามข้อกำหนดและข้อจำกัดบางประการตามที่ได้กำหนดไว้ เช่น</w:t>
      </w:r>
      <w:r w:rsidR="00775310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775310" w:rsidRPr="00E84424">
        <w:rPr>
          <w:rFonts w:ascii="Browallia New" w:eastAsia="Arial Unicode MS" w:hAnsi="Browallia New" w:cs="Browallia New"/>
          <w:sz w:val="26"/>
          <w:szCs w:val="26"/>
          <w:cs/>
        </w:rPr>
        <w:t>การรักษาสัดส่วนการถือหุ้น การดำรงอัตราส่วนของหนี้สินต่อส่วนของผู้ถือหุ้นตามอัตราที่ระบุไว้ในสัญญา</w:t>
      </w:r>
      <w:r w:rsidR="00775310" w:rsidRPr="00E8442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75310" w:rsidRPr="00E84424">
        <w:rPr>
          <w:rFonts w:ascii="Browallia New" w:eastAsia="Arial Unicode MS" w:hAnsi="Browallia New" w:cs="Browallia New"/>
          <w:sz w:val="26"/>
          <w:szCs w:val="26"/>
          <w:cs/>
        </w:rPr>
        <w:t>และการให้การสนับสนุนทางการเงินตามสัดส่วนการถือหุ้น เป็นต้น</w:t>
      </w:r>
      <w:r w:rsidR="00775310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="00E74435" w:rsidRPr="00E84424">
        <w:rPr>
          <w:rFonts w:ascii="Browallia New" w:hAnsi="Browallia New" w:cs="Browallia New"/>
          <w:spacing w:val="-2"/>
          <w:sz w:val="26"/>
          <w:szCs w:val="26"/>
          <w:cs/>
        </w:rPr>
        <w:t xml:space="preserve">ซึ่ง ณ วันที่ </w:t>
      </w:r>
      <w:r w:rsidR="00CF1017" w:rsidRPr="00CF1017">
        <w:rPr>
          <w:rFonts w:ascii="Browallia New" w:hAnsi="Browallia New" w:cs="Browallia New"/>
          <w:spacing w:val="-2"/>
          <w:sz w:val="26"/>
          <w:szCs w:val="26"/>
          <w:lang w:val="en-GB"/>
        </w:rPr>
        <w:t>31</w:t>
      </w:r>
      <w:r w:rsidR="00E74435" w:rsidRPr="00E84424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="00E74435" w:rsidRPr="00E84424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ธันวาคม พ.ศ. </w:t>
      </w:r>
      <w:r w:rsidR="00CF1017" w:rsidRPr="00CF1017">
        <w:rPr>
          <w:rFonts w:ascii="Browallia New" w:hAnsi="Browallia New" w:cs="Browallia New"/>
          <w:spacing w:val="-2"/>
          <w:sz w:val="26"/>
          <w:szCs w:val="26"/>
          <w:lang w:val="en-GB"/>
        </w:rPr>
        <w:t>2563</w:t>
      </w:r>
      <w:r w:rsidR="00E74435" w:rsidRPr="00E84424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="007B60FC" w:rsidRPr="00E84424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กลุ่มกิจการและบริษัท</w:t>
      </w:r>
      <w:r w:rsidR="00E74435" w:rsidRPr="00E84424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ยังคงสามารถ</w:t>
      </w:r>
      <w:r w:rsidR="00E06C70">
        <w:rPr>
          <w:rFonts w:ascii="Browallia New" w:hAnsi="Browallia New" w:cs="Browallia New" w:hint="cs"/>
          <w:spacing w:val="-2"/>
          <w:sz w:val="26"/>
          <w:szCs w:val="26"/>
          <w:cs/>
          <w:lang w:val="en-GB"/>
        </w:rPr>
        <w:t>ปฏิบัติตามข้อกำหนดและข้อจำกัด</w:t>
      </w:r>
      <w:r w:rsidR="00E74435" w:rsidRPr="00E84424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ได้ตามที่ระบุไว้ในสัญญา</w:t>
      </w:r>
    </w:p>
    <w:p w14:paraId="52BD7DCD" w14:textId="4A8FF612" w:rsidR="00775310" w:rsidRDefault="00775310" w:rsidP="007B60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</w:p>
    <w:p w14:paraId="16A9A850" w14:textId="77777777" w:rsidR="00E018A4" w:rsidRPr="00E84424" w:rsidRDefault="00E018A4" w:rsidP="007B60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  <w:cs/>
          <w:lang w:val="en-GB"/>
        </w:rPr>
      </w:pPr>
    </w:p>
    <w:p w14:paraId="683365EC" w14:textId="2022B1BA" w:rsidR="004D2FB1" w:rsidRPr="00E84424" w:rsidRDefault="004D2F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pacing w:val="-2"/>
          <w:sz w:val="26"/>
          <w:szCs w:val="26"/>
          <w:cs/>
        </w:rPr>
      </w:pPr>
      <w:bookmarkStart w:id="75" w:name="_Hlk50879276"/>
      <w:r w:rsidRPr="00E84424">
        <w:rPr>
          <w:rFonts w:ascii="Browallia New" w:hAnsi="Browallia New" w:cs="Browallia New"/>
          <w:spacing w:val="-2"/>
          <w:sz w:val="26"/>
          <w:szCs w:val="26"/>
          <w:cs/>
        </w:rPr>
        <w:br w:type="page"/>
      </w:r>
    </w:p>
    <w:p w14:paraId="6E08E43D" w14:textId="77777777" w:rsidR="002A7BC2" w:rsidRPr="00E84424" w:rsidRDefault="002A7B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Style w:val="TableGrid"/>
        <w:tblW w:w="9475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F35006" w:rsidRPr="00E84424" w14:paraId="60F2C033" w14:textId="77777777" w:rsidTr="00DB367E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5EB1AACF" w14:textId="06F596A2" w:rsidR="00F35006" w:rsidRPr="00E84424" w:rsidRDefault="00CF1017" w:rsidP="00567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</w:pPr>
            <w:r w:rsidRPr="00CF101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8</w:t>
            </w:r>
            <w:r w:rsidR="00F35006" w:rsidRPr="00E8442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ab/>
            </w:r>
            <w:r w:rsidR="00F35006" w:rsidRPr="00E8442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  <w:t>มูลค่ายุติธรรม</w:t>
            </w:r>
          </w:p>
        </w:tc>
      </w:tr>
      <w:bookmarkEnd w:id="75"/>
    </w:tbl>
    <w:p w14:paraId="5BC43C7E" w14:textId="1E27D97E" w:rsidR="00F35006" w:rsidRPr="00E84424" w:rsidRDefault="00F35006" w:rsidP="005676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eastAsia="Arial Unicode MS" w:hAnsi="Browallia New" w:cs="Browallia New"/>
          <w:b/>
          <w:bCs/>
          <w:sz w:val="20"/>
          <w:szCs w:val="20"/>
        </w:rPr>
      </w:pPr>
    </w:p>
    <w:p w14:paraId="6D5C7AE8" w14:textId="14A7BCCD" w:rsidR="006E7428" w:rsidRPr="00E84424" w:rsidRDefault="00302A82" w:rsidP="00F31CF1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E84424">
        <w:rPr>
          <w:rFonts w:ascii="Browallia New" w:eastAsia="Arial Unicode MS" w:hAnsi="Browallia New" w:cs="Browallia New"/>
          <w:sz w:val="26"/>
          <w:szCs w:val="26"/>
          <w:cs/>
        </w:rPr>
        <w:t>ตารางต่อไปนี้แสดงมูลค่ายุติธรรมและมูลค่าตามบัญชีของสินทรัพย์ทางการเงินและหนี้สินทางการเงินในแต่ละประเภท แต่ไม่รวมถึง</w:t>
      </w:r>
      <w:r w:rsidR="00F31CF1" w:rsidRPr="00E84424">
        <w:rPr>
          <w:rFonts w:ascii="Browallia New" w:eastAsia="Arial Unicode MS" w:hAnsi="Browallia New" w:cs="Browallia New"/>
          <w:sz w:val="26"/>
          <w:szCs w:val="26"/>
          <w:cs/>
        </w:rPr>
        <w:t>รายการสินทรัพย์และหนี้สินทางการเงินที่ราคาตามบัญชีวัดมูลค่าด้วยวิธีราคาทุนตัดจำหน่าย</w:t>
      </w:r>
      <w:r w:rsidR="00EF3483" w:rsidRPr="00E84424">
        <w:rPr>
          <w:rFonts w:ascii="Browallia New" w:eastAsia="Arial Unicode MS" w:hAnsi="Browallia New" w:cs="Browallia New"/>
          <w:sz w:val="26"/>
          <w:szCs w:val="26"/>
          <w:cs/>
        </w:rPr>
        <w:t>และมีมูลค่า</w:t>
      </w:r>
      <w:r w:rsidR="00F31CF1" w:rsidRPr="00E84424">
        <w:rPr>
          <w:rFonts w:ascii="Browallia New" w:eastAsia="Arial Unicode MS" w:hAnsi="Browallia New" w:cs="Browallia New"/>
          <w:sz w:val="26"/>
          <w:szCs w:val="26"/>
          <w:cs/>
        </w:rPr>
        <w:t>ใกล้เคียงกับมูลค่ายุติธรรม</w:t>
      </w:r>
    </w:p>
    <w:p w14:paraId="728BDB85" w14:textId="77777777" w:rsidR="00302A82" w:rsidRPr="00E84424" w:rsidRDefault="00302A82" w:rsidP="0056761B">
      <w:pPr>
        <w:spacing w:line="240" w:lineRule="auto"/>
        <w:jc w:val="thaiDistribute"/>
        <w:rPr>
          <w:rFonts w:ascii="Browallia New" w:eastAsia="Arial Unicode MS" w:hAnsi="Browallia New" w:cs="Browallia New"/>
          <w:sz w:val="24"/>
          <w:szCs w:val="24"/>
          <w:cs/>
        </w:rPr>
      </w:pPr>
    </w:p>
    <w:tbl>
      <w:tblPr>
        <w:tblW w:w="9475" w:type="dxa"/>
        <w:tblLayout w:type="fixed"/>
        <w:tblLook w:val="04A0" w:firstRow="1" w:lastRow="0" w:firstColumn="1" w:lastColumn="0" w:noHBand="0" w:noVBand="1"/>
      </w:tblPr>
      <w:tblGrid>
        <w:gridCol w:w="3402"/>
        <w:gridCol w:w="1314"/>
        <w:gridCol w:w="1296"/>
        <w:gridCol w:w="1152"/>
        <w:gridCol w:w="1152"/>
        <w:gridCol w:w="1152"/>
        <w:gridCol w:w="7"/>
      </w:tblGrid>
      <w:tr w:rsidR="00600B60" w:rsidRPr="00E84424" w14:paraId="2369C0B5" w14:textId="77777777" w:rsidTr="00F22E25">
        <w:trPr>
          <w:trHeight w:val="266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9B9CA3" w14:textId="77777777" w:rsidR="00600B60" w:rsidRPr="00E84424" w:rsidRDefault="00600B60" w:rsidP="00600B60">
            <w:pPr>
              <w:spacing w:line="240" w:lineRule="auto"/>
              <w:ind w:lef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607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FD4D7DA" w14:textId="77777777" w:rsidR="00600B60" w:rsidRPr="00E84424" w:rsidRDefault="00600B60" w:rsidP="00600B60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E8442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งบการเงินรวม</w:t>
            </w:r>
          </w:p>
        </w:tc>
      </w:tr>
      <w:tr w:rsidR="00600B60" w:rsidRPr="00E84424" w14:paraId="3C1213CC" w14:textId="77777777" w:rsidTr="00600B60">
        <w:trPr>
          <w:gridAfter w:val="1"/>
          <w:wAfter w:w="7" w:type="dxa"/>
          <w:trHeight w:val="7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1292A2" w14:textId="77777777" w:rsidR="00600B60" w:rsidRPr="00E84424" w:rsidRDefault="00600B60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2901125" w14:textId="77777777" w:rsidR="00600B60" w:rsidRPr="00E84424" w:rsidRDefault="00600B60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 w:eastAsia="en-GB"/>
              </w:rPr>
            </w:pPr>
            <w:r w:rsidRPr="00E84424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 w:eastAsia="en-GB"/>
              </w:rPr>
              <w:t>มูลค่ายุติธรรมผ่านกำไรหรือขาดทุน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BEE6612" w14:textId="77777777" w:rsidR="00600B60" w:rsidRPr="00E84424" w:rsidRDefault="00600B60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 w:eastAsia="en-GB"/>
              </w:rPr>
            </w:pPr>
            <w:r w:rsidRPr="00E84424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 w:eastAsia="en-GB"/>
              </w:rPr>
              <w:t>มูลค่ายุติธรรม</w:t>
            </w:r>
            <w:r w:rsidRPr="00E84424"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  <w:lang w:val="en-GB" w:eastAsia="en-GB"/>
              </w:rPr>
              <w:t>ผ่านกำไรขาดทุน</w:t>
            </w:r>
            <w:r w:rsidRPr="00E84424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 w:eastAsia="en-GB"/>
              </w:rPr>
              <w:t>เบ็ดเสร็จอื่น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3CEB222" w14:textId="77777777" w:rsidR="00600B60" w:rsidRPr="00E84424" w:rsidRDefault="00600B60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 w:eastAsia="en-GB"/>
              </w:rPr>
            </w:pPr>
            <w:r w:rsidRPr="00E84424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 w:eastAsia="en-GB"/>
              </w:rPr>
              <w:t>ราคาทุน</w:t>
            </w:r>
          </w:p>
          <w:p w14:paraId="1B949AFF" w14:textId="77777777" w:rsidR="00600B60" w:rsidRPr="00E84424" w:rsidRDefault="00600B60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 w:eastAsia="en-GB"/>
              </w:rPr>
            </w:pPr>
            <w:r w:rsidRPr="00E84424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 w:eastAsia="en-GB"/>
              </w:rPr>
              <w:t>ตัดจำหน่าย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F0AD78B" w14:textId="77777777" w:rsidR="00600B60" w:rsidRPr="00E84424" w:rsidRDefault="00600B60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 w:eastAsia="en-GB"/>
              </w:rPr>
            </w:pPr>
            <w:r w:rsidRPr="00E84424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 w:eastAsia="en-GB"/>
              </w:rPr>
              <w:t>รวมราคา</w:t>
            </w:r>
          </w:p>
          <w:p w14:paraId="4DFBBE18" w14:textId="77777777" w:rsidR="00600B60" w:rsidRPr="00E84424" w:rsidRDefault="00600B60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 w:eastAsia="en-GB"/>
              </w:rPr>
            </w:pPr>
            <w:r w:rsidRPr="00E84424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 w:eastAsia="en-GB"/>
              </w:rPr>
              <w:t>ตามบัญชี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DB88D50" w14:textId="77777777" w:rsidR="00600B60" w:rsidRPr="00E84424" w:rsidRDefault="00600B60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 w:eastAsia="en-GB"/>
              </w:rPr>
            </w:pPr>
            <w:r w:rsidRPr="00E84424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 w:eastAsia="en-GB"/>
              </w:rPr>
              <w:t>มูลค่ายุติธรรม</w:t>
            </w:r>
          </w:p>
        </w:tc>
      </w:tr>
      <w:tr w:rsidR="00600B60" w:rsidRPr="00E84424" w14:paraId="0C02E45C" w14:textId="77777777" w:rsidTr="00600B60">
        <w:trPr>
          <w:gridAfter w:val="1"/>
          <w:wAfter w:w="7" w:type="dxa"/>
          <w:trHeight w:val="29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8E5BDE" w14:textId="77777777" w:rsidR="00600B60" w:rsidRPr="00E84424" w:rsidRDefault="00600B60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C671690" w14:textId="77777777" w:rsidR="00600B60" w:rsidRPr="00E84424" w:rsidRDefault="00600B60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9D94DA8" w14:textId="77777777" w:rsidR="00600B60" w:rsidRPr="00E84424" w:rsidRDefault="00600B60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084FA79" w14:textId="77777777" w:rsidR="00600B60" w:rsidRPr="00E84424" w:rsidRDefault="00600B60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889E8FE" w14:textId="77777777" w:rsidR="00600B60" w:rsidRPr="00E84424" w:rsidRDefault="00600B60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DBC4DD7" w14:textId="77777777" w:rsidR="00600B60" w:rsidRPr="00E84424" w:rsidRDefault="00600B60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  <w:r w:rsidRPr="00E8442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ล้านบาท</w:t>
            </w:r>
          </w:p>
        </w:tc>
      </w:tr>
      <w:tr w:rsidR="00600B60" w:rsidRPr="00E84424" w14:paraId="0107E203" w14:textId="77777777" w:rsidTr="00600B60">
        <w:trPr>
          <w:gridAfter w:val="1"/>
          <w:wAfter w:w="7" w:type="dxa"/>
          <w:trHeight w:val="29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FF5A30" w14:textId="77777777" w:rsidR="00600B60" w:rsidRPr="00E84424" w:rsidRDefault="00600B60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1033C932" w14:textId="77777777" w:rsidR="00600B60" w:rsidRPr="00E84424" w:rsidRDefault="00600B60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2DBA29E7" w14:textId="77777777" w:rsidR="00600B60" w:rsidRPr="00E84424" w:rsidRDefault="00600B60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59E6593C" w14:textId="77777777" w:rsidR="00600B60" w:rsidRPr="00E84424" w:rsidRDefault="00600B60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74FA3639" w14:textId="77777777" w:rsidR="00600B60" w:rsidRPr="00E84424" w:rsidRDefault="00600B60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3DFF2A55" w14:textId="77777777" w:rsidR="00600B60" w:rsidRPr="00E84424" w:rsidRDefault="00600B60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</w:p>
        </w:tc>
      </w:tr>
      <w:tr w:rsidR="00600B60" w:rsidRPr="00E84424" w14:paraId="3BA1D70D" w14:textId="77777777" w:rsidTr="00600B60">
        <w:trPr>
          <w:gridAfter w:val="1"/>
          <w:wAfter w:w="7" w:type="dxa"/>
          <w:trHeight w:val="29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764C7B" w14:textId="75876055" w:rsidR="00600B60" w:rsidRPr="00E84424" w:rsidRDefault="00600B60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  <w:r w:rsidRPr="00E8442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 xml:space="preserve">ณ วันที่ </w:t>
            </w:r>
            <w:r w:rsidR="00CF1017" w:rsidRPr="00CF101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  <w:t>31</w:t>
            </w:r>
            <w:r w:rsidRPr="00E8442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  <w:t xml:space="preserve"> </w:t>
            </w:r>
            <w:r w:rsidRPr="00E8442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 xml:space="preserve">ธันวาคม พ.ศ. </w:t>
            </w:r>
            <w:r w:rsidR="00CF1017" w:rsidRPr="00CF101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  <w:t>2563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2360D7CA" w14:textId="77777777" w:rsidR="00600B60" w:rsidRPr="00E84424" w:rsidRDefault="00600B60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55431BD6" w14:textId="77777777" w:rsidR="00600B60" w:rsidRPr="00E84424" w:rsidRDefault="00600B60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0A8FD2D3" w14:textId="77777777" w:rsidR="00600B60" w:rsidRPr="00E84424" w:rsidRDefault="00600B60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4A979E00" w14:textId="77777777" w:rsidR="00600B60" w:rsidRPr="00E84424" w:rsidRDefault="00600B60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35954C6E" w14:textId="77777777" w:rsidR="00600B60" w:rsidRPr="00E84424" w:rsidRDefault="00600B60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</w:tr>
      <w:tr w:rsidR="00600B60" w:rsidRPr="00E84424" w14:paraId="467B20AD" w14:textId="77777777" w:rsidTr="00600B60">
        <w:trPr>
          <w:gridAfter w:val="1"/>
          <w:wAfter w:w="7" w:type="dxa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C3E550" w14:textId="77777777" w:rsidR="00600B60" w:rsidRPr="00E84424" w:rsidRDefault="00600B60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 w:eastAsia="en-GB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584114DD" w14:textId="77777777" w:rsidR="00600B60" w:rsidRPr="00E84424" w:rsidRDefault="00600B60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lang w:val="en-GB" w:eastAsia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53CA4437" w14:textId="77777777" w:rsidR="00600B60" w:rsidRPr="00E84424" w:rsidRDefault="00600B60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11A7DB55" w14:textId="77777777" w:rsidR="00600B60" w:rsidRPr="00E84424" w:rsidRDefault="00600B60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6F960E30" w14:textId="77777777" w:rsidR="00600B60" w:rsidRPr="00E84424" w:rsidRDefault="00600B60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6AAB3E1F" w14:textId="77777777" w:rsidR="00600B60" w:rsidRPr="00E84424" w:rsidRDefault="00600B60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</w:pPr>
          </w:p>
        </w:tc>
      </w:tr>
      <w:tr w:rsidR="00600B60" w:rsidRPr="00E84424" w14:paraId="3CC4099C" w14:textId="77777777" w:rsidTr="00600B60">
        <w:trPr>
          <w:gridAfter w:val="1"/>
          <w:wAfter w:w="7" w:type="dxa"/>
          <w:trHeight w:val="29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A15886" w14:textId="77777777" w:rsidR="00600B60" w:rsidRPr="00E84424" w:rsidRDefault="00600B60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105"/>
              <w:rPr>
                <w:rFonts w:ascii="Browallia New" w:hAnsi="Browallia New" w:cs="Browallia New"/>
                <w:b/>
                <w:bCs/>
                <w:i/>
                <w:iCs/>
                <w:spacing w:val="-6"/>
                <w:sz w:val="24"/>
                <w:szCs w:val="24"/>
                <w:highlight w:val="yellow"/>
                <w:lang w:val="en-GB" w:eastAsia="en-GB"/>
              </w:rPr>
            </w:pPr>
            <w:r w:rsidRPr="00E84424">
              <w:rPr>
                <w:rFonts w:ascii="Browallia New" w:hAnsi="Browallia New" w:cs="Browallia New"/>
                <w:b/>
                <w:bCs/>
                <w:i/>
                <w:iCs/>
                <w:spacing w:val="-6"/>
                <w:sz w:val="24"/>
                <w:szCs w:val="24"/>
                <w:cs/>
                <w:lang w:val="en-GB" w:eastAsia="en-GB"/>
              </w:rPr>
              <w:t>สินทรัพย์ทางการเงินที่วัดด้วยมูลค่ายุติธรรม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54CDF80D" w14:textId="77777777" w:rsidR="00600B60" w:rsidRPr="00E84424" w:rsidRDefault="00600B60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i/>
                <w:iCs/>
                <w:sz w:val="24"/>
                <w:szCs w:val="24"/>
                <w:lang w:val="en-GB" w:eastAsia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7CB1EFCC" w14:textId="77777777" w:rsidR="00600B60" w:rsidRPr="00E84424" w:rsidRDefault="00600B60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51496696" w14:textId="77777777" w:rsidR="00600B60" w:rsidRPr="00E84424" w:rsidRDefault="00600B60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07F15D8A" w14:textId="77777777" w:rsidR="00600B60" w:rsidRPr="00E84424" w:rsidRDefault="00600B60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519E30D4" w14:textId="77777777" w:rsidR="00600B60" w:rsidRPr="00E84424" w:rsidRDefault="00600B60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</w:tr>
      <w:tr w:rsidR="00600B60" w:rsidRPr="00E84424" w14:paraId="576A5229" w14:textId="77777777" w:rsidTr="00600B60">
        <w:trPr>
          <w:gridAfter w:val="1"/>
          <w:wAfter w:w="7" w:type="dxa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B18248" w14:textId="77777777" w:rsidR="00600B60" w:rsidRPr="00E84424" w:rsidRDefault="00600B60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 w:eastAsia="en-GB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7FDFF179" w14:textId="77777777" w:rsidR="00600B60" w:rsidRPr="00E84424" w:rsidRDefault="00600B60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 New" w:hAnsi="Browallia New" w:cs="Browallia New"/>
                <w:b/>
                <w:bCs/>
                <w:sz w:val="21"/>
                <w:szCs w:val="21"/>
                <w:lang w:val="en-GB" w:eastAsia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4D3FAFAF" w14:textId="77777777" w:rsidR="00600B60" w:rsidRPr="00E84424" w:rsidRDefault="00600B60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 New" w:hAnsi="Browallia New" w:cs="Browallia New"/>
                <w:b/>
                <w:bCs/>
                <w:sz w:val="21"/>
                <w:szCs w:val="21"/>
                <w:lang w:val="en-GB" w:eastAsia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1F43A8D0" w14:textId="77777777" w:rsidR="00600B60" w:rsidRPr="00E84424" w:rsidRDefault="00600B60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 New" w:hAnsi="Browallia New" w:cs="Browallia New"/>
                <w:b/>
                <w:bCs/>
                <w:sz w:val="21"/>
                <w:szCs w:val="21"/>
                <w:lang w:val="en-GB" w:eastAsia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01AFFE0C" w14:textId="77777777" w:rsidR="00600B60" w:rsidRPr="00E84424" w:rsidRDefault="00600B60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 New" w:hAnsi="Browallia New" w:cs="Browallia New"/>
                <w:b/>
                <w:bCs/>
                <w:sz w:val="21"/>
                <w:szCs w:val="21"/>
                <w:lang w:val="en-GB" w:eastAsia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57B1B49A" w14:textId="77777777" w:rsidR="00600B60" w:rsidRPr="00E84424" w:rsidRDefault="00600B60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 New" w:hAnsi="Browallia New" w:cs="Browallia New"/>
                <w:b/>
                <w:bCs/>
                <w:sz w:val="21"/>
                <w:szCs w:val="21"/>
                <w:lang w:val="en-GB" w:eastAsia="en-GB"/>
              </w:rPr>
            </w:pPr>
          </w:p>
        </w:tc>
      </w:tr>
      <w:tr w:rsidR="00600B60" w:rsidRPr="00E84424" w14:paraId="6067A837" w14:textId="77777777" w:rsidTr="00600B60">
        <w:trPr>
          <w:gridAfter w:val="1"/>
          <w:wAfter w:w="7" w:type="dxa"/>
          <w:trHeight w:val="58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DED40D" w14:textId="77777777" w:rsidR="00600B60" w:rsidRPr="00E84424" w:rsidRDefault="00600B60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  <w:r w:rsidRPr="00E8442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สินทรัพย์ทางการเงินที่วัดด้วย</w:t>
            </w:r>
          </w:p>
          <w:p w14:paraId="1379B272" w14:textId="77777777" w:rsidR="00600B60" w:rsidRPr="00E84424" w:rsidRDefault="00600B60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  <w:r w:rsidRPr="00E8442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  <w:t xml:space="preserve">   </w:t>
            </w:r>
            <w:r w:rsidRPr="00E8442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มูลค่ายุติธรรมผ่านกำไรหรือขาดทุน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3EBF69F9" w14:textId="77777777" w:rsidR="00600B60" w:rsidRPr="00E84424" w:rsidRDefault="00600B60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505155E4" w14:textId="77777777" w:rsidR="00600B60" w:rsidRPr="00E84424" w:rsidRDefault="00600B60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5B58DCE6" w14:textId="77777777" w:rsidR="00600B60" w:rsidRPr="00E84424" w:rsidRDefault="00600B60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7B1F51EC" w14:textId="77777777" w:rsidR="00600B60" w:rsidRPr="00E84424" w:rsidRDefault="00600B60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7B96B9ED" w14:textId="77777777" w:rsidR="00600B60" w:rsidRPr="00E84424" w:rsidRDefault="00600B60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</w:tr>
      <w:tr w:rsidR="00600B60" w:rsidRPr="00E84424" w14:paraId="613FE168" w14:textId="77777777" w:rsidTr="00600B60">
        <w:trPr>
          <w:gridAfter w:val="1"/>
          <w:wAfter w:w="7" w:type="dxa"/>
          <w:trHeight w:val="221"/>
        </w:trPr>
        <w:tc>
          <w:tcPr>
            <w:tcW w:w="3402" w:type="dxa"/>
            <w:shd w:val="clear" w:color="auto" w:fill="auto"/>
            <w:vAlign w:val="bottom"/>
          </w:tcPr>
          <w:p w14:paraId="03AD2E36" w14:textId="77777777" w:rsidR="00600B60" w:rsidRPr="00E84424" w:rsidRDefault="00600B60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E84424"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  <w:t>ตราสารหนี้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25D27422" w14:textId="1BFB9EE6" w:rsidR="00600B60" w:rsidRPr="00E84424" w:rsidRDefault="00CF101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CF1017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461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15BDFDC4" w14:textId="77777777" w:rsidR="00600B60" w:rsidRPr="00E84424" w:rsidRDefault="00600B60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E84424"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34BD11A2" w14:textId="77777777" w:rsidR="00600B60" w:rsidRPr="00E84424" w:rsidRDefault="00600B60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E84424"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545A4DFD" w14:textId="1CC72F0D" w:rsidR="00600B60" w:rsidRPr="00E84424" w:rsidRDefault="00CF101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CF1017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461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276ED075" w14:textId="54E4F6E5" w:rsidR="00600B60" w:rsidRPr="00E84424" w:rsidRDefault="00CF101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CF1017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461</w:t>
            </w:r>
          </w:p>
        </w:tc>
      </w:tr>
      <w:tr w:rsidR="00600B60" w:rsidRPr="00E84424" w14:paraId="10218E02" w14:textId="77777777" w:rsidTr="00600B60">
        <w:trPr>
          <w:gridAfter w:val="1"/>
          <w:wAfter w:w="7" w:type="dxa"/>
        </w:trPr>
        <w:tc>
          <w:tcPr>
            <w:tcW w:w="3402" w:type="dxa"/>
            <w:shd w:val="clear" w:color="auto" w:fill="auto"/>
            <w:vAlign w:val="bottom"/>
          </w:tcPr>
          <w:p w14:paraId="6AB748DE" w14:textId="77777777" w:rsidR="00600B60" w:rsidRPr="00E84424" w:rsidRDefault="00600B60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 w:eastAsia="en-GB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147350AE" w14:textId="77777777" w:rsidR="00600B60" w:rsidRPr="00E84424" w:rsidRDefault="00600B60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lang w:val="en-GB" w:eastAsia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26EAE97F" w14:textId="77777777" w:rsidR="00600B60" w:rsidRPr="00E84424" w:rsidRDefault="00600B60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lang w:val="en-GB" w:eastAsia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1D0C6F27" w14:textId="77777777" w:rsidR="00600B60" w:rsidRPr="00E84424" w:rsidRDefault="00600B60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lang w:val="en-GB" w:eastAsia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0110DF9F" w14:textId="77777777" w:rsidR="00600B60" w:rsidRPr="00E84424" w:rsidRDefault="00600B60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lang w:val="en-GB" w:eastAsia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7F5F8FEE" w14:textId="77777777" w:rsidR="00600B60" w:rsidRPr="00E84424" w:rsidRDefault="00600B60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lang w:val="en-GB" w:eastAsia="en-GB"/>
              </w:rPr>
            </w:pPr>
          </w:p>
        </w:tc>
      </w:tr>
      <w:tr w:rsidR="00600B60" w:rsidRPr="00E84424" w14:paraId="314BECF8" w14:textId="77777777" w:rsidTr="00600B60">
        <w:trPr>
          <w:gridAfter w:val="1"/>
          <w:wAfter w:w="7" w:type="dxa"/>
          <w:trHeight w:val="58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519AFF" w14:textId="77777777" w:rsidR="00600B60" w:rsidRPr="00E84424" w:rsidRDefault="00600B60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 w:eastAsia="en-GB"/>
              </w:rPr>
            </w:pPr>
            <w:r w:rsidRPr="00E84424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 w:eastAsia="en-GB"/>
              </w:rPr>
              <w:t>สินทรัพย์ทางการเงินที่วัดด้วยมูลค่า</w:t>
            </w:r>
          </w:p>
          <w:p w14:paraId="3FB41249" w14:textId="77777777" w:rsidR="00600B60" w:rsidRPr="00E84424" w:rsidRDefault="00600B60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 w:eastAsia="en-GB"/>
              </w:rPr>
            </w:pPr>
            <w:r w:rsidRPr="00E84424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 w:eastAsia="en-GB"/>
              </w:rPr>
              <w:t xml:space="preserve">   ยุติธรรม</w:t>
            </w:r>
            <w:r w:rsidRPr="00E8442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ผ่านกำไรขาดทุนเบ็ดเสร็จอื่น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7A2E58DA" w14:textId="77777777" w:rsidR="00600B60" w:rsidRPr="00E84424" w:rsidRDefault="00600B60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5F139755" w14:textId="77777777" w:rsidR="00600B60" w:rsidRPr="00E84424" w:rsidRDefault="00600B60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0DA186B4" w14:textId="77777777" w:rsidR="00600B60" w:rsidRPr="00E84424" w:rsidRDefault="00600B60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08B94D4F" w14:textId="77777777" w:rsidR="00600B60" w:rsidRPr="00E84424" w:rsidRDefault="00600B60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47D77FBA" w14:textId="77777777" w:rsidR="00600B60" w:rsidRPr="00E84424" w:rsidRDefault="00600B60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</w:tr>
      <w:tr w:rsidR="00600B60" w:rsidRPr="00E84424" w14:paraId="225DD832" w14:textId="77777777" w:rsidTr="00600B60">
        <w:trPr>
          <w:gridAfter w:val="1"/>
          <w:wAfter w:w="7" w:type="dxa"/>
          <w:trHeight w:val="29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CEBD3C" w14:textId="77777777" w:rsidR="00600B60" w:rsidRPr="00E84424" w:rsidRDefault="00600B60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E84424"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  <w:t>ตราสารทุน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3E3E8A27" w14:textId="77777777" w:rsidR="00600B60" w:rsidRPr="00E84424" w:rsidRDefault="00600B60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E84424"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0046CE77" w14:textId="0F501A77" w:rsidR="00600B60" w:rsidRPr="00E84424" w:rsidRDefault="00CF101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CF1017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77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376B6BF8" w14:textId="77777777" w:rsidR="00600B60" w:rsidRPr="00E84424" w:rsidRDefault="00600B60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E84424"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2F19E08A" w14:textId="1277C389" w:rsidR="00600B60" w:rsidRPr="00E84424" w:rsidRDefault="00CF101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CF1017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77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0EC7CF06" w14:textId="0A14231C" w:rsidR="00600B60" w:rsidRPr="00E84424" w:rsidRDefault="00CF101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CF1017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77</w:t>
            </w:r>
          </w:p>
        </w:tc>
      </w:tr>
      <w:tr w:rsidR="00600B60" w:rsidRPr="00E84424" w14:paraId="303517A8" w14:textId="77777777" w:rsidTr="00600B60">
        <w:trPr>
          <w:gridAfter w:val="1"/>
          <w:wAfter w:w="7" w:type="dxa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007718" w14:textId="77777777" w:rsidR="00600B60" w:rsidRPr="00E84424" w:rsidRDefault="00600B60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 w:eastAsia="en-GB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6AE5C3A9" w14:textId="77777777" w:rsidR="00600B60" w:rsidRPr="00E84424" w:rsidRDefault="00600B60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lang w:val="en-GB" w:eastAsia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0B901DF0" w14:textId="77777777" w:rsidR="00600B60" w:rsidRPr="00E84424" w:rsidRDefault="00600B60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lang w:val="en-GB" w:eastAsia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32D93743" w14:textId="77777777" w:rsidR="00600B60" w:rsidRPr="00E84424" w:rsidRDefault="00600B60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lang w:val="en-GB" w:eastAsia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5229CC39" w14:textId="77777777" w:rsidR="00600B60" w:rsidRPr="00E84424" w:rsidRDefault="00600B60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lang w:val="en-GB" w:eastAsia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288C7A1B" w14:textId="77777777" w:rsidR="00600B60" w:rsidRPr="00E84424" w:rsidRDefault="00600B60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lang w:val="en-GB" w:eastAsia="en-GB"/>
              </w:rPr>
            </w:pPr>
          </w:p>
        </w:tc>
      </w:tr>
      <w:tr w:rsidR="00600B60" w:rsidRPr="00E84424" w14:paraId="7FBE1FC3" w14:textId="77777777" w:rsidTr="00600B60">
        <w:trPr>
          <w:gridAfter w:val="1"/>
          <w:wAfter w:w="7" w:type="dxa"/>
          <w:trHeight w:val="29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D94432" w14:textId="77777777" w:rsidR="00600B60" w:rsidRPr="00E84424" w:rsidRDefault="00600B60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  <w:r w:rsidRPr="00E8442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ตราสารอนุพันธ์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4D1A2CE5" w14:textId="77777777" w:rsidR="00600B60" w:rsidRPr="00E84424" w:rsidRDefault="00600B60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00393B6A" w14:textId="77777777" w:rsidR="00600B60" w:rsidRPr="00E84424" w:rsidRDefault="00600B60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2EA90C67" w14:textId="77777777" w:rsidR="00600B60" w:rsidRPr="00E84424" w:rsidRDefault="00600B60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264D9C6B" w14:textId="77777777" w:rsidR="00600B60" w:rsidRPr="00E84424" w:rsidRDefault="00600B60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0A76844C" w14:textId="77777777" w:rsidR="00600B60" w:rsidRPr="00E84424" w:rsidRDefault="00600B60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</w:tr>
      <w:tr w:rsidR="00600B60" w:rsidRPr="00E84424" w14:paraId="5CE18DC5" w14:textId="77777777" w:rsidTr="00600B60">
        <w:trPr>
          <w:gridAfter w:val="1"/>
          <w:wAfter w:w="7" w:type="dxa"/>
          <w:trHeight w:val="290"/>
        </w:trPr>
        <w:tc>
          <w:tcPr>
            <w:tcW w:w="3402" w:type="dxa"/>
            <w:shd w:val="clear" w:color="auto" w:fill="auto"/>
            <w:noWrap/>
          </w:tcPr>
          <w:p w14:paraId="3BD578F8" w14:textId="77777777" w:rsidR="00600B60" w:rsidRPr="00E84424" w:rsidRDefault="00600B60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72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สัญญาแลกเปลี่ยนส่วนต่างราคาน้ำมัน</w:t>
            </w:r>
          </w:p>
          <w:p w14:paraId="078EA920" w14:textId="77777777" w:rsidR="00600B60" w:rsidRPr="00E84424" w:rsidRDefault="00600B60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72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 xml:space="preserve">   สำเร็จรูปและน้ำมันดิบล่วงหน้า</w:t>
            </w:r>
          </w:p>
        </w:tc>
        <w:tc>
          <w:tcPr>
            <w:tcW w:w="1314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06FADABD" w14:textId="087FCDD2" w:rsidR="00600B60" w:rsidRPr="00E84424" w:rsidRDefault="00CF101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CF1017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251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60A63B48" w14:textId="77777777" w:rsidR="00600B60" w:rsidRPr="00E84424" w:rsidRDefault="00600B60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E84424"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643D22F4" w14:textId="77777777" w:rsidR="00600B60" w:rsidRPr="00E84424" w:rsidRDefault="00600B60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E84424"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1872D6C4" w14:textId="017F8DEF" w:rsidR="00600B60" w:rsidRPr="00E84424" w:rsidRDefault="00CF101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CF1017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251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08A5D4CE" w14:textId="37BAA53D" w:rsidR="00600B60" w:rsidRPr="00E84424" w:rsidRDefault="00CF101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CF1017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251</w:t>
            </w:r>
          </w:p>
        </w:tc>
      </w:tr>
      <w:tr w:rsidR="00600B60" w:rsidRPr="00E84424" w14:paraId="20D930BD" w14:textId="77777777" w:rsidTr="00600B60">
        <w:trPr>
          <w:gridAfter w:val="1"/>
          <w:wAfter w:w="7" w:type="dxa"/>
          <w:trHeight w:val="30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089B7A" w14:textId="77777777" w:rsidR="00600B60" w:rsidRPr="00E84424" w:rsidRDefault="00600B60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8F8F8"/>
            <w:noWrap/>
            <w:vAlign w:val="bottom"/>
          </w:tcPr>
          <w:p w14:paraId="69417A26" w14:textId="59883FF9" w:rsidR="00600B60" w:rsidRPr="00E84424" w:rsidRDefault="00CF101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CF1017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712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8F8F8"/>
            <w:noWrap/>
            <w:vAlign w:val="bottom"/>
          </w:tcPr>
          <w:p w14:paraId="0FF7F40D" w14:textId="358E84FB" w:rsidR="00600B60" w:rsidRPr="00E84424" w:rsidRDefault="00CF101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CF1017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77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8F8F8"/>
            <w:noWrap/>
            <w:vAlign w:val="bottom"/>
          </w:tcPr>
          <w:p w14:paraId="365A4DF2" w14:textId="77777777" w:rsidR="00600B60" w:rsidRPr="00E84424" w:rsidRDefault="00600B60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E84424"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8F8F8"/>
            <w:noWrap/>
            <w:vAlign w:val="bottom"/>
          </w:tcPr>
          <w:p w14:paraId="416D11BC" w14:textId="06A9C3A8" w:rsidR="00600B60" w:rsidRPr="00E84424" w:rsidRDefault="00CF101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CF1017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789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8F8F8"/>
            <w:noWrap/>
            <w:vAlign w:val="bottom"/>
          </w:tcPr>
          <w:p w14:paraId="104E2474" w14:textId="25F0760E" w:rsidR="00600B60" w:rsidRPr="00E84424" w:rsidRDefault="00CF101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CF1017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789</w:t>
            </w:r>
          </w:p>
        </w:tc>
      </w:tr>
      <w:tr w:rsidR="00600B60" w:rsidRPr="00E84424" w14:paraId="45DA817F" w14:textId="77777777" w:rsidTr="00600B60">
        <w:trPr>
          <w:gridAfter w:val="1"/>
          <w:wAfter w:w="7" w:type="dxa"/>
          <w:trHeight w:val="30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2F77C9" w14:textId="77777777" w:rsidR="00600B60" w:rsidRPr="00E84424" w:rsidRDefault="00600B60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rPr>
                <w:rFonts w:ascii="Browallia New" w:hAnsi="Browallia New" w:cs="Browallia New"/>
                <w:b/>
                <w:bCs/>
                <w:i/>
                <w:iCs/>
                <w:sz w:val="24"/>
                <w:szCs w:val="24"/>
                <w:lang w:val="en-GB" w:eastAsia="en-GB"/>
              </w:rPr>
            </w:pPr>
            <w:r w:rsidRPr="00E84424">
              <w:rPr>
                <w:rFonts w:ascii="Browallia New" w:hAnsi="Browallia New" w:cs="Browallia New"/>
                <w:b/>
                <w:bCs/>
                <w:i/>
                <w:iCs/>
                <w:sz w:val="24"/>
                <w:szCs w:val="24"/>
                <w:cs/>
                <w:lang w:val="en-GB" w:eastAsia="en-GB"/>
              </w:rPr>
              <w:t>หนี้สินทางการเงินที่วัดด้วยมูลค่ายุติธรรม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right w:val="nil"/>
            </w:tcBorders>
            <w:shd w:val="clear" w:color="auto" w:fill="F8F8F8"/>
            <w:noWrap/>
            <w:vAlign w:val="bottom"/>
          </w:tcPr>
          <w:p w14:paraId="03132B8C" w14:textId="77777777" w:rsidR="00600B60" w:rsidRPr="00E84424" w:rsidRDefault="00600B60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F8F8F8"/>
            <w:noWrap/>
            <w:vAlign w:val="bottom"/>
          </w:tcPr>
          <w:p w14:paraId="117A3EF4" w14:textId="77777777" w:rsidR="00600B60" w:rsidRPr="00E84424" w:rsidRDefault="00600B60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8F8F8"/>
            <w:noWrap/>
            <w:vAlign w:val="bottom"/>
          </w:tcPr>
          <w:p w14:paraId="19CDC6C0" w14:textId="77777777" w:rsidR="00600B60" w:rsidRPr="00E84424" w:rsidRDefault="00600B60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8F8F8"/>
            <w:noWrap/>
            <w:vAlign w:val="bottom"/>
          </w:tcPr>
          <w:p w14:paraId="064E6F66" w14:textId="77777777" w:rsidR="00600B60" w:rsidRPr="00E84424" w:rsidRDefault="00600B60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8F8F8"/>
            <w:noWrap/>
            <w:vAlign w:val="bottom"/>
          </w:tcPr>
          <w:p w14:paraId="0A143FA6" w14:textId="77777777" w:rsidR="00600B60" w:rsidRPr="00E84424" w:rsidRDefault="00600B60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</w:tr>
      <w:tr w:rsidR="00600B60" w:rsidRPr="00E84424" w14:paraId="35D20FBF" w14:textId="77777777" w:rsidTr="00600B60">
        <w:trPr>
          <w:gridAfter w:val="1"/>
          <w:wAfter w:w="7" w:type="dxa"/>
          <w:trHeight w:val="58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A6B5D5" w14:textId="77777777" w:rsidR="00600B60" w:rsidRPr="00E84424" w:rsidRDefault="00600B60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rPr>
                <w:rFonts w:ascii="Browallia New" w:hAnsi="Browallia New" w:cs="Browallia New"/>
                <w:sz w:val="21"/>
                <w:szCs w:val="21"/>
                <w:cs/>
                <w:lang w:val="en-GB" w:eastAsia="en-GB"/>
              </w:rPr>
            </w:pPr>
          </w:p>
        </w:tc>
        <w:tc>
          <w:tcPr>
            <w:tcW w:w="1314" w:type="dxa"/>
            <w:tcBorders>
              <w:left w:val="nil"/>
              <w:right w:val="nil"/>
            </w:tcBorders>
            <w:shd w:val="clear" w:color="auto" w:fill="F8F8F8"/>
            <w:noWrap/>
            <w:vAlign w:val="bottom"/>
          </w:tcPr>
          <w:p w14:paraId="189A9E46" w14:textId="77777777" w:rsidR="00600B60" w:rsidRPr="00E84424" w:rsidRDefault="00600B60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F8F8F8"/>
            <w:noWrap/>
            <w:vAlign w:val="bottom"/>
          </w:tcPr>
          <w:p w14:paraId="7EB69A80" w14:textId="77777777" w:rsidR="00600B60" w:rsidRPr="00E84424" w:rsidRDefault="00600B60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8F8F8"/>
            <w:noWrap/>
            <w:vAlign w:val="bottom"/>
          </w:tcPr>
          <w:p w14:paraId="3E520DBF" w14:textId="77777777" w:rsidR="00600B60" w:rsidRPr="00E84424" w:rsidRDefault="00600B60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8F8F8"/>
            <w:noWrap/>
            <w:vAlign w:val="bottom"/>
          </w:tcPr>
          <w:p w14:paraId="6CE62BEE" w14:textId="77777777" w:rsidR="00600B60" w:rsidRPr="00E84424" w:rsidRDefault="00600B60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8F8F8"/>
            <w:noWrap/>
            <w:vAlign w:val="bottom"/>
          </w:tcPr>
          <w:p w14:paraId="5530379B" w14:textId="77777777" w:rsidR="00600B60" w:rsidRPr="00E84424" w:rsidRDefault="00600B60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</w:pPr>
          </w:p>
        </w:tc>
      </w:tr>
      <w:tr w:rsidR="00600B60" w:rsidRPr="00E84424" w14:paraId="18558CE9" w14:textId="77777777" w:rsidTr="00600B60">
        <w:trPr>
          <w:gridAfter w:val="1"/>
          <w:wAfter w:w="7" w:type="dxa"/>
          <w:trHeight w:val="30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B2F571" w14:textId="77777777" w:rsidR="00600B60" w:rsidRPr="00E84424" w:rsidRDefault="00600B60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  <w:r w:rsidRPr="00E8442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ตราสารอนุพันธ์</w:t>
            </w:r>
          </w:p>
        </w:tc>
        <w:tc>
          <w:tcPr>
            <w:tcW w:w="1314" w:type="dxa"/>
            <w:tcBorders>
              <w:left w:val="nil"/>
              <w:right w:val="nil"/>
            </w:tcBorders>
            <w:shd w:val="clear" w:color="auto" w:fill="F8F8F8"/>
            <w:noWrap/>
            <w:vAlign w:val="bottom"/>
          </w:tcPr>
          <w:p w14:paraId="2A7ECED6" w14:textId="77777777" w:rsidR="00600B60" w:rsidRPr="00E84424" w:rsidRDefault="00600B60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F8F8F8"/>
            <w:noWrap/>
            <w:vAlign w:val="bottom"/>
          </w:tcPr>
          <w:p w14:paraId="5DD1B8F7" w14:textId="77777777" w:rsidR="00600B60" w:rsidRPr="00E84424" w:rsidRDefault="00600B60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8F8F8"/>
            <w:noWrap/>
            <w:vAlign w:val="bottom"/>
          </w:tcPr>
          <w:p w14:paraId="51B1B1AC" w14:textId="77777777" w:rsidR="00600B60" w:rsidRPr="00E84424" w:rsidRDefault="00600B60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8F8F8"/>
            <w:noWrap/>
            <w:vAlign w:val="bottom"/>
          </w:tcPr>
          <w:p w14:paraId="28F9FA70" w14:textId="77777777" w:rsidR="00600B60" w:rsidRPr="00E84424" w:rsidRDefault="00600B60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8F8F8"/>
            <w:noWrap/>
            <w:vAlign w:val="bottom"/>
          </w:tcPr>
          <w:p w14:paraId="19096432" w14:textId="77777777" w:rsidR="00600B60" w:rsidRPr="00E84424" w:rsidRDefault="00600B60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</w:tr>
      <w:tr w:rsidR="00600B60" w:rsidRPr="00E84424" w14:paraId="44224566" w14:textId="77777777" w:rsidTr="00600B60">
        <w:trPr>
          <w:gridAfter w:val="1"/>
          <w:wAfter w:w="7" w:type="dxa"/>
          <w:trHeight w:val="30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0B89B5" w14:textId="77777777" w:rsidR="00600B60" w:rsidRPr="00E84424" w:rsidRDefault="00600B60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 w:eastAsia="en-GB"/>
              </w:rPr>
            </w:pPr>
            <w:r w:rsidRPr="00E84424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 w:eastAsia="en-GB"/>
              </w:rPr>
              <w:t>สัญญาแลกเปลี่ยนเงินตราต่างประเทศล่วงหน้า</w:t>
            </w:r>
          </w:p>
        </w:tc>
        <w:tc>
          <w:tcPr>
            <w:tcW w:w="1314" w:type="dxa"/>
            <w:tcBorders>
              <w:left w:val="nil"/>
              <w:right w:val="nil"/>
            </w:tcBorders>
            <w:shd w:val="clear" w:color="auto" w:fill="F8F8F8"/>
            <w:noWrap/>
            <w:vAlign w:val="bottom"/>
          </w:tcPr>
          <w:p w14:paraId="46AEAE09" w14:textId="7DA69D1E" w:rsidR="00600B60" w:rsidRPr="00E84424" w:rsidRDefault="00CF101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CF1017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109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F8F8F8"/>
            <w:noWrap/>
            <w:vAlign w:val="bottom"/>
          </w:tcPr>
          <w:p w14:paraId="36575B79" w14:textId="77777777" w:rsidR="00600B60" w:rsidRPr="00E84424" w:rsidRDefault="00600B60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E84424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8F8F8"/>
            <w:noWrap/>
            <w:vAlign w:val="bottom"/>
          </w:tcPr>
          <w:p w14:paraId="505D0061" w14:textId="77777777" w:rsidR="00600B60" w:rsidRPr="00E84424" w:rsidRDefault="00600B60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E84424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8F8F8"/>
            <w:noWrap/>
            <w:vAlign w:val="bottom"/>
          </w:tcPr>
          <w:p w14:paraId="1AE477C3" w14:textId="55CC6185" w:rsidR="00600B60" w:rsidRPr="00E84424" w:rsidRDefault="00CF101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CF1017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109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8F8F8"/>
            <w:noWrap/>
            <w:vAlign w:val="bottom"/>
          </w:tcPr>
          <w:p w14:paraId="49D3243E" w14:textId="745BDA37" w:rsidR="00600B60" w:rsidRPr="00E84424" w:rsidRDefault="00CF101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CF1017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109</w:t>
            </w:r>
          </w:p>
        </w:tc>
      </w:tr>
      <w:tr w:rsidR="00600B60" w:rsidRPr="00E84424" w14:paraId="7B7B93AC" w14:textId="77777777" w:rsidTr="00600B60">
        <w:trPr>
          <w:gridAfter w:val="1"/>
          <w:wAfter w:w="7" w:type="dxa"/>
          <w:trHeight w:val="30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CD42F4" w14:textId="77777777" w:rsidR="00600B60" w:rsidRPr="00E84424" w:rsidRDefault="00600B60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rPr>
                <w:rFonts w:ascii="Browallia New" w:hAnsi="Browallia New" w:cs="Browallia New"/>
                <w:sz w:val="21"/>
                <w:szCs w:val="21"/>
                <w:cs/>
                <w:lang w:val="en-GB" w:eastAsia="en-GB"/>
              </w:rPr>
            </w:pPr>
          </w:p>
        </w:tc>
        <w:tc>
          <w:tcPr>
            <w:tcW w:w="1314" w:type="dxa"/>
            <w:tcBorders>
              <w:left w:val="nil"/>
              <w:right w:val="nil"/>
            </w:tcBorders>
            <w:shd w:val="clear" w:color="auto" w:fill="F8F8F8"/>
            <w:noWrap/>
            <w:vAlign w:val="bottom"/>
          </w:tcPr>
          <w:p w14:paraId="6A8E6FDE" w14:textId="77777777" w:rsidR="00600B60" w:rsidRPr="00E84424" w:rsidRDefault="00600B60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cs/>
                <w:lang w:val="en-GB" w:eastAsia="en-GB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F8F8F8"/>
            <w:noWrap/>
            <w:vAlign w:val="bottom"/>
          </w:tcPr>
          <w:p w14:paraId="756680C5" w14:textId="77777777" w:rsidR="00600B60" w:rsidRPr="00E84424" w:rsidRDefault="00600B60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8F8F8"/>
            <w:noWrap/>
            <w:vAlign w:val="bottom"/>
          </w:tcPr>
          <w:p w14:paraId="7866FFB2" w14:textId="77777777" w:rsidR="00600B60" w:rsidRPr="00E84424" w:rsidRDefault="00600B60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8F8F8"/>
            <w:noWrap/>
            <w:vAlign w:val="bottom"/>
          </w:tcPr>
          <w:p w14:paraId="226C52DE" w14:textId="77777777" w:rsidR="00600B60" w:rsidRPr="00E84424" w:rsidRDefault="00600B60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8F8F8"/>
            <w:noWrap/>
            <w:vAlign w:val="bottom"/>
          </w:tcPr>
          <w:p w14:paraId="30B3C439" w14:textId="77777777" w:rsidR="00600B60" w:rsidRPr="00E84424" w:rsidRDefault="00600B60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</w:pPr>
          </w:p>
        </w:tc>
      </w:tr>
      <w:tr w:rsidR="00600B60" w:rsidRPr="00E84424" w14:paraId="27A63BC5" w14:textId="77777777" w:rsidTr="00600B60">
        <w:trPr>
          <w:gridAfter w:val="1"/>
          <w:wAfter w:w="7" w:type="dxa"/>
          <w:trHeight w:val="30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DD2CF0" w14:textId="77777777" w:rsidR="00600B60" w:rsidRPr="00E84424" w:rsidRDefault="00600B60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  <w:r w:rsidRPr="00E8442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ตราสารอนุพันธ์ที่ใช้การบัญชีป้องกัน</w:t>
            </w:r>
          </w:p>
          <w:p w14:paraId="1611CBFB" w14:textId="77777777" w:rsidR="00600B60" w:rsidRPr="00E84424" w:rsidRDefault="00600B60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</w:pPr>
            <w:r w:rsidRPr="00E8442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 xml:space="preserve">   ความเสี่ยง</w:t>
            </w:r>
          </w:p>
        </w:tc>
        <w:tc>
          <w:tcPr>
            <w:tcW w:w="1314" w:type="dxa"/>
            <w:tcBorders>
              <w:left w:val="nil"/>
              <w:right w:val="nil"/>
            </w:tcBorders>
            <w:shd w:val="clear" w:color="auto" w:fill="F8F8F8"/>
            <w:noWrap/>
            <w:vAlign w:val="bottom"/>
          </w:tcPr>
          <w:p w14:paraId="43CB1907" w14:textId="77777777" w:rsidR="00600B60" w:rsidRPr="00E84424" w:rsidRDefault="00600B60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F8F8F8"/>
            <w:noWrap/>
            <w:vAlign w:val="bottom"/>
          </w:tcPr>
          <w:p w14:paraId="618BE7E6" w14:textId="77777777" w:rsidR="00600B60" w:rsidRPr="00E84424" w:rsidRDefault="00600B60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8F8F8"/>
            <w:noWrap/>
            <w:vAlign w:val="bottom"/>
          </w:tcPr>
          <w:p w14:paraId="4F4C51E6" w14:textId="77777777" w:rsidR="00600B60" w:rsidRPr="00E84424" w:rsidRDefault="00600B60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8F8F8"/>
            <w:noWrap/>
            <w:vAlign w:val="bottom"/>
          </w:tcPr>
          <w:p w14:paraId="3DEEBB3F" w14:textId="77777777" w:rsidR="00600B60" w:rsidRPr="00E84424" w:rsidRDefault="00600B60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8F8F8"/>
            <w:noWrap/>
            <w:vAlign w:val="bottom"/>
          </w:tcPr>
          <w:p w14:paraId="0A923FCC" w14:textId="77777777" w:rsidR="00600B60" w:rsidRPr="00E84424" w:rsidRDefault="00600B60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</w:tr>
      <w:tr w:rsidR="00E23FEF" w:rsidRPr="00E84424" w14:paraId="41C4B806" w14:textId="77777777" w:rsidTr="00600B60">
        <w:trPr>
          <w:gridAfter w:val="1"/>
          <w:wAfter w:w="7" w:type="dxa"/>
          <w:trHeight w:val="30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4FB30F" w14:textId="77777777" w:rsidR="00E23FEF" w:rsidRPr="00E84424" w:rsidRDefault="00E23FEF" w:rsidP="00E23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</w:pPr>
            <w:r w:rsidRPr="00E84424"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  <w:t>สัญญาแลกเปลี่ยนสกุลเงิน</w:t>
            </w:r>
          </w:p>
        </w:tc>
        <w:tc>
          <w:tcPr>
            <w:tcW w:w="1314" w:type="dxa"/>
            <w:tcBorders>
              <w:left w:val="nil"/>
              <w:right w:val="nil"/>
            </w:tcBorders>
            <w:shd w:val="clear" w:color="auto" w:fill="F8F8F8"/>
            <w:noWrap/>
            <w:vAlign w:val="bottom"/>
          </w:tcPr>
          <w:p w14:paraId="1F950CA9" w14:textId="5A6A5F31" w:rsidR="00E23FEF" w:rsidRPr="00E84424" w:rsidRDefault="00CF1017" w:rsidP="00E23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</w:pPr>
            <w:r w:rsidRPr="00CF1017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1</w:t>
            </w:r>
            <w:r w:rsidR="00E23FEF" w:rsidRPr="00E84424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,</w:t>
            </w:r>
            <w:r w:rsidRPr="00CF1017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125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F8F8F8"/>
            <w:noWrap/>
            <w:vAlign w:val="bottom"/>
          </w:tcPr>
          <w:p w14:paraId="34136A70" w14:textId="00671AD1" w:rsidR="00E23FEF" w:rsidRPr="00E84424" w:rsidRDefault="00E23FEF" w:rsidP="00E23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</w:pPr>
            <w:r w:rsidRPr="00E84424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8F8F8"/>
            <w:noWrap/>
            <w:vAlign w:val="bottom"/>
          </w:tcPr>
          <w:p w14:paraId="67E7299F" w14:textId="77777777" w:rsidR="00E23FEF" w:rsidRPr="00E84424" w:rsidRDefault="00E23FEF" w:rsidP="00E23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</w:pPr>
            <w:r w:rsidRPr="00E84424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8F8F8"/>
            <w:noWrap/>
            <w:vAlign w:val="bottom"/>
          </w:tcPr>
          <w:p w14:paraId="2A3497EC" w14:textId="598530EF" w:rsidR="00E23FEF" w:rsidRPr="00E84424" w:rsidRDefault="00CF1017" w:rsidP="00E23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</w:pPr>
            <w:r w:rsidRPr="00CF1017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1</w:t>
            </w:r>
            <w:r w:rsidR="00E23FEF" w:rsidRPr="00E84424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,</w:t>
            </w:r>
            <w:r w:rsidRPr="00CF1017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125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8F8F8"/>
            <w:noWrap/>
            <w:vAlign w:val="bottom"/>
          </w:tcPr>
          <w:p w14:paraId="3EB5066F" w14:textId="27A1C8ED" w:rsidR="00E23FEF" w:rsidRPr="00E84424" w:rsidRDefault="00CF1017" w:rsidP="00E23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</w:pPr>
            <w:r w:rsidRPr="00CF1017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1</w:t>
            </w:r>
            <w:r w:rsidR="00E23FEF" w:rsidRPr="00E84424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,</w:t>
            </w:r>
            <w:r w:rsidRPr="00CF1017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125</w:t>
            </w:r>
          </w:p>
        </w:tc>
      </w:tr>
      <w:tr w:rsidR="00E23FEF" w:rsidRPr="00E84424" w14:paraId="7CE90F9F" w14:textId="77777777" w:rsidTr="00600B60">
        <w:trPr>
          <w:gridAfter w:val="1"/>
          <w:wAfter w:w="7" w:type="dxa"/>
          <w:trHeight w:val="30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D4A701" w14:textId="77777777" w:rsidR="00E23FEF" w:rsidRPr="00E84424" w:rsidRDefault="00E23FEF" w:rsidP="00E23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</w:pPr>
            <w:r w:rsidRPr="00E84424"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  <w:t>สัญญาแลกเปลี่ยนอัตราดอกเบี้ย</w:t>
            </w:r>
          </w:p>
        </w:tc>
        <w:tc>
          <w:tcPr>
            <w:tcW w:w="1314" w:type="dxa"/>
            <w:tcBorders>
              <w:left w:val="nil"/>
              <w:right w:val="nil"/>
            </w:tcBorders>
            <w:shd w:val="clear" w:color="auto" w:fill="F8F8F8"/>
            <w:noWrap/>
            <w:vAlign w:val="bottom"/>
          </w:tcPr>
          <w:p w14:paraId="2317AFA0" w14:textId="277A987B" w:rsidR="00E23FEF" w:rsidRPr="00E84424" w:rsidRDefault="00CF1017" w:rsidP="00E23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CF1017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535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F8F8F8"/>
            <w:noWrap/>
            <w:vAlign w:val="bottom"/>
          </w:tcPr>
          <w:p w14:paraId="5EB953EE" w14:textId="0E7C777B" w:rsidR="00E23FEF" w:rsidRPr="00E84424" w:rsidRDefault="00E23FEF" w:rsidP="00E23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</w:pPr>
            <w:r w:rsidRPr="00E84424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8F8F8"/>
            <w:noWrap/>
            <w:vAlign w:val="bottom"/>
          </w:tcPr>
          <w:p w14:paraId="06D5C441" w14:textId="77777777" w:rsidR="00E23FEF" w:rsidRPr="00E84424" w:rsidRDefault="00E23FEF" w:rsidP="00E23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E84424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8F8F8"/>
            <w:noWrap/>
            <w:vAlign w:val="bottom"/>
          </w:tcPr>
          <w:p w14:paraId="51D6AF94" w14:textId="126C6A39" w:rsidR="00E23FEF" w:rsidRPr="00E84424" w:rsidRDefault="00CF1017" w:rsidP="00E23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CF1017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535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8F8F8"/>
            <w:noWrap/>
            <w:vAlign w:val="bottom"/>
          </w:tcPr>
          <w:p w14:paraId="341AA2EC" w14:textId="6F146E0C" w:rsidR="00E23FEF" w:rsidRPr="00E84424" w:rsidRDefault="00CF1017" w:rsidP="00E23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CF1017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535</w:t>
            </w:r>
          </w:p>
        </w:tc>
      </w:tr>
      <w:tr w:rsidR="00E23FEF" w:rsidRPr="00E84424" w14:paraId="3A636B77" w14:textId="77777777" w:rsidTr="00600B60">
        <w:trPr>
          <w:gridAfter w:val="1"/>
          <w:wAfter w:w="7" w:type="dxa"/>
          <w:trHeight w:val="30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094971" w14:textId="77777777" w:rsidR="00E23FEF" w:rsidRPr="00E84424" w:rsidRDefault="00E23FEF" w:rsidP="00E23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</w:pPr>
            <w:r w:rsidRPr="00E84424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 w:eastAsia="en-GB"/>
              </w:rPr>
              <w:t>สัญญาแลกเปลี่ยนเงินตราต่างประเทศล่วงหน้า</w:t>
            </w:r>
          </w:p>
        </w:tc>
        <w:tc>
          <w:tcPr>
            <w:tcW w:w="1314" w:type="dxa"/>
            <w:tcBorders>
              <w:left w:val="nil"/>
              <w:bottom w:val="single" w:sz="4" w:space="0" w:color="auto"/>
              <w:right w:val="nil"/>
            </w:tcBorders>
            <w:shd w:val="clear" w:color="auto" w:fill="F8F8F8"/>
            <w:noWrap/>
            <w:vAlign w:val="bottom"/>
          </w:tcPr>
          <w:p w14:paraId="43531F22" w14:textId="6CDE1AF2" w:rsidR="00E23FEF" w:rsidRPr="00E84424" w:rsidRDefault="00CF1017" w:rsidP="00E23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CF1017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172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F8F8F8"/>
            <w:noWrap/>
            <w:vAlign w:val="bottom"/>
          </w:tcPr>
          <w:p w14:paraId="66DE4632" w14:textId="58005BF6" w:rsidR="00E23FEF" w:rsidRPr="00E84424" w:rsidRDefault="00E23FEF" w:rsidP="00E23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</w:pPr>
            <w:r w:rsidRPr="00E84424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F8F8F8"/>
            <w:noWrap/>
            <w:vAlign w:val="bottom"/>
          </w:tcPr>
          <w:p w14:paraId="7837ED1D" w14:textId="77777777" w:rsidR="00E23FEF" w:rsidRPr="00E84424" w:rsidRDefault="00E23FEF" w:rsidP="00E23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E84424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F8F8F8"/>
            <w:noWrap/>
            <w:vAlign w:val="bottom"/>
          </w:tcPr>
          <w:p w14:paraId="14906288" w14:textId="2580F033" w:rsidR="00E23FEF" w:rsidRPr="00E84424" w:rsidRDefault="00CF1017" w:rsidP="00E23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CF1017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172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F8F8F8"/>
            <w:noWrap/>
            <w:vAlign w:val="bottom"/>
          </w:tcPr>
          <w:p w14:paraId="0220AB97" w14:textId="2C90E1A5" w:rsidR="00E23FEF" w:rsidRPr="00E84424" w:rsidRDefault="00CF1017" w:rsidP="00E23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CF1017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172</w:t>
            </w:r>
          </w:p>
        </w:tc>
      </w:tr>
      <w:tr w:rsidR="00E23FEF" w:rsidRPr="00E84424" w14:paraId="25642DBB" w14:textId="77777777" w:rsidTr="00600B60">
        <w:trPr>
          <w:gridAfter w:val="1"/>
          <w:wAfter w:w="7" w:type="dxa"/>
          <w:trHeight w:val="30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1E8323" w14:textId="77777777" w:rsidR="00E23FEF" w:rsidRPr="00E84424" w:rsidRDefault="00E23FEF" w:rsidP="00E23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8F8F8"/>
            <w:noWrap/>
            <w:vAlign w:val="bottom"/>
          </w:tcPr>
          <w:p w14:paraId="14998419" w14:textId="6C238067" w:rsidR="00E23FEF" w:rsidRPr="00E84424" w:rsidRDefault="00CF1017" w:rsidP="00E23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CF1017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1</w:t>
            </w:r>
            <w:r w:rsidR="00E23FEF" w:rsidRPr="00E84424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,</w:t>
            </w:r>
            <w:r w:rsidRPr="00CF1017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941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8F8F8"/>
            <w:noWrap/>
            <w:vAlign w:val="bottom"/>
          </w:tcPr>
          <w:p w14:paraId="606D7744" w14:textId="1F3C880A" w:rsidR="00E23FEF" w:rsidRPr="00E84424" w:rsidRDefault="00E23FEF" w:rsidP="00E23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E84424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8F8F8"/>
            <w:noWrap/>
            <w:vAlign w:val="bottom"/>
          </w:tcPr>
          <w:p w14:paraId="628550C8" w14:textId="77777777" w:rsidR="00E23FEF" w:rsidRPr="00E84424" w:rsidRDefault="00E23FEF" w:rsidP="00E23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E84424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8F8F8"/>
            <w:noWrap/>
            <w:vAlign w:val="bottom"/>
          </w:tcPr>
          <w:p w14:paraId="2F78E3C5" w14:textId="4980B8F4" w:rsidR="00E23FEF" w:rsidRPr="00E84424" w:rsidRDefault="00CF1017" w:rsidP="00E23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CF1017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1</w:t>
            </w:r>
            <w:r w:rsidR="00E23FEF" w:rsidRPr="00E84424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,</w:t>
            </w:r>
            <w:r w:rsidRPr="00CF1017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941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8F8F8"/>
            <w:noWrap/>
            <w:vAlign w:val="bottom"/>
          </w:tcPr>
          <w:p w14:paraId="4BC6D19C" w14:textId="566CA93A" w:rsidR="00E23FEF" w:rsidRPr="00E84424" w:rsidRDefault="00CF1017" w:rsidP="00E23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CF1017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1</w:t>
            </w:r>
            <w:r w:rsidR="00E23FEF" w:rsidRPr="00E84424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,</w:t>
            </w:r>
            <w:r w:rsidRPr="00CF1017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941</w:t>
            </w:r>
          </w:p>
        </w:tc>
      </w:tr>
      <w:tr w:rsidR="00E23FEF" w:rsidRPr="00E84424" w14:paraId="79A87E66" w14:textId="77777777" w:rsidTr="00600B60">
        <w:trPr>
          <w:gridAfter w:val="1"/>
          <w:wAfter w:w="7" w:type="dxa"/>
          <w:trHeight w:val="30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3B3388" w14:textId="77777777" w:rsidR="00E23FEF" w:rsidRPr="00E84424" w:rsidRDefault="00E23FEF" w:rsidP="00E23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105"/>
              <w:rPr>
                <w:rFonts w:ascii="Browallia New" w:hAnsi="Browallia New" w:cs="Browallia New"/>
                <w:b/>
                <w:bCs/>
                <w:i/>
                <w:iCs/>
                <w:spacing w:val="-8"/>
                <w:sz w:val="24"/>
                <w:szCs w:val="24"/>
                <w:lang w:val="en-GB" w:eastAsia="en-GB"/>
              </w:rPr>
            </w:pPr>
            <w:r w:rsidRPr="00E84424">
              <w:rPr>
                <w:rFonts w:ascii="Browallia New" w:hAnsi="Browallia New" w:cs="Browallia New"/>
                <w:b/>
                <w:bCs/>
                <w:i/>
                <w:iCs/>
                <w:spacing w:val="-8"/>
                <w:sz w:val="24"/>
                <w:szCs w:val="24"/>
                <w:cs/>
                <w:lang w:val="en-GB" w:eastAsia="en-GB"/>
              </w:rPr>
              <w:t>หนี้สินทางการเงินที่ไม่ได้วัดด้วย</w:t>
            </w:r>
          </w:p>
          <w:p w14:paraId="6D349EA7" w14:textId="77777777" w:rsidR="00E23FEF" w:rsidRPr="00E84424" w:rsidRDefault="00E23FEF" w:rsidP="00E23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105"/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  <w:lang w:val="en-GB" w:eastAsia="en-GB"/>
              </w:rPr>
            </w:pPr>
            <w:r w:rsidRPr="00E84424">
              <w:rPr>
                <w:rFonts w:ascii="Browallia New" w:hAnsi="Browallia New" w:cs="Browallia New"/>
                <w:b/>
                <w:bCs/>
                <w:i/>
                <w:iCs/>
                <w:spacing w:val="-8"/>
                <w:sz w:val="24"/>
                <w:szCs w:val="24"/>
                <w:lang w:val="en-GB" w:eastAsia="en-GB"/>
              </w:rPr>
              <w:t xml:space="preserve">   </w:t>
            </w:r>
            <w:r w:rsidRPr="00E84424">
              <w:rPr>
                <w:rFonts w:ascii="Browallia New" w:hAnsi="Browallia New" w:cs="Browallia New"/>
                <w:b/>
                <w:bCs/>
                <w:i/>
                <w:iCs/>
                <w:spacing w:val="-8"/>
                <w:sz w:val="24"/>
                <w:szCs w:val="24"/>
                <w:cs/>
                <w:lang w:val="en-GB" w:eastAsia="en-GB"/>
              </w:rPr>
              <w:t>มูลค่ายุติธรรม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right w:val="nil"/>
            </w:tcBorders>
            <w:shd w:val="clear" w:color="auto" w:fill="F8F8F8"/>
            <w:noWrap/>
            <w:vAlign w:val="bottom"/>
          </w:tcPr>
          <w:p w14:paraId="16B759FE" w14:textId="77777777" w:rsidR="00E23FEF" w:rsidRPr="00E84424" w:rsidRDefault="00E23FEF" w:rsidP="00E23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F8F8F8"/>
            <w:noWrap/>
            <w:vAlign w:val="bottom"/>
          </w:tcPr>
          <w:p w14:paraId="1304195A" w14:textId="77777777" w:rsidR="00E23FEF" w:rsidRPr="00E84424" w:rsidRDefault="00E23FEF" w:rsidP="00E23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8F8F8"/>
            <w:noWrap/>
            <w:vAlign w:val="bottom"/>
          </w:tcPr>
          <w:p w14:paraId="1F4D4E64" w14:textId="77777777" w:rsidR="00E23FEF" w:rsidRPr="00E84424" w:rsidRDefault="00E23FEF" w:rsidP="00E23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8F8F8"/>
            <w:noWrap/>
            <w:vAlign w:val="bottom"/>
          </w:tcPr>
          <w:p w14:paraId="73C50ABF" w14:textId="77777777" w:rsidR="00E23FEF" w:rsidRPr="00E84424" w:rsidRDefault="00E23FEF" w:rsidP="00E23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8F8F8"/>
            <w:noWrap/>
            <w:vAlign w:val="bottom"/>
          </w:tcPr>
          <w:p w14:paraId="693A38F8" w14:textId="77777777" w:rsidR="00E23FEF" w:rsidRPr="00E84424" w:rsidRDefault="00E23FEF" w:rsidP="00E23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</w:tr>
      <w:tr w:rsidR="00E23FEF" w:rsidRPr="00E84424" w14:paraId="7895B786" w14:textId="77777777" w:rsidTr="00600B60">
        <w:trPr>
          <w:gridAfter w:val="1"/>
          <w:wAfter w:w="7" w:type="dxa"/>
          <w:trHeight w:val="30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05F601" w14:textId="77777777" w:rsidR="00E23FEF" w:rsidRPr="00E84424" w:rsidRDefault="00E23FEF" w:rsidP="00E23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</w:pPr>
            <w:r w:rsidRPr="00E84424"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1314" w:type="dxa"/>
            <w:tcBorders>
              <w:left w:val="nil"/>
              <w:right w:val="nil"/>
            </w:tcBorders>
            <w:shd w:val="clear" w:color="auto" w:fill="F8F8F8"/>
            <w:noWrap/>
            <w:vAlign w:val="bottom"/>
          </w:tcPr>
          <w:p w14:paraId="0FBB7462" w14:textId="77777777" w:rsidR="00E23FEF" w:rsidRPr="00E84424" w:rsidRDefault="00E23FEF" w:rsidP="00E23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E84424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F8F8F8"/>
            <w:noWrap/>
            <w:vAlign w:val="bottom"/>
          </w:tcPr>
          <w:p w14:paraId="256C9C49" w14:textId="77777777" w:rsidR="00E23FEF" w:rsidRPr="00E84424" w:rsidRDefault="00E23FEF" w:rsidP="00E23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E84424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8F8F8"/>
            <w:noWrap/>
            <w:vAlign w:val="bottom"/>
          </w:tcPr>
          <w:p w14:paraId="52B45756" w14:textId="5A85C835" w:rsidR="00E23FEF" w:rsidRPr="00E84424" w:rsidRDefault="00CF1017" w:rsidP="00E23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CF1017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3</w:t>
            </w:r>
            <w:r w:rsidR="00E23FEF" w:rsidRPr="00E84424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,</w:t>
            </w:r>
            <w:r w:rsidRPr="00CF1017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999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8F8F8"/>
            <w:noWrap/>
            <w:vAlign w:val="bottom"/>
          </w:tcPr>
          <w:p w14:paraId="6B876EA2" w14:textId="37A93E8C" w:rsidR="00E23FEF" w:rsidRPr="00E84424" w:rsidRDefault="00CF1017" w:rsidP="00E23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CF1017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3</w:t>
            </w:r>
            <w:r w:rsidR="00E23FEF" w:rsidRPr="00E84424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,</w:t>
            </w:r>
            <w:r w:rsidRPr="00CF1017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999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8F8F8"/>
            <w:noWrap/>
            <w:vAlign w:val="bottom"/>
          </w:tcPr>
          <w:p w14:paraId="45AC2860" w14:textId="19A6047C" w:rsidR="00E23FEF" w:rsidRPr="00E84424" w:rsidRDefault="00CF1017" w:rsidP="00E23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CF1017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4</w:t>
            </w:r>
            <w:r w:rsidR="00E23FEF" w:rsidRPr="00E84424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,</w:t>
            </w:r>
            <w:r w:rsidRPr="00CF1017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003</w:t>
            </w:r>
          </w:p>
        </w:tc>
      </w:tr>
      <w:tr w:rsidR="00E23FEF" w:rsidRPr="00E84424" w14:paraId="16736CC4" w14:textId="77777777" w:rsidTr="00600B60">
        <w:trPr>
          <w:gridAfter w:val="1"/>
          <w:wAfter w:w="7" w:type="dxa"/>
          <w:trHeight w:val="30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AE88EA" w14:textId="77777777" w:rsidR="00E23FEF" w:rsidRPr="00E84424" w:rsidRDefault="00E23FEF" w:rsidP="00E23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</w:pPr>
            <w:r w:rsidRPr="00E84424"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  <w:t>หุ้นกู้ สุทธิ</w:t>
            </w:r>
          </w:p>
        </w:tc>
        <w:tc>
          <w:tcPr>
            <w:tcW w:w="1314" w:type="dxa"/>
            <w:tcBorders>
              <w:left w:val="nil"/>
              <w:bottom w:val="single" w:sz="4" w:space="0" w:color="auto"/>
              <w:right w:val="nil"/>
            </w:tcBorders>
            <w:shd w:val="clear" w:color="auto" w:fill="F8F8F8"/>
            <w:noWrap/>
            <w:vAlign w:val="bottom"/>
          </w:tcPr>
          <w:p w14:paraId="1CC74EF4" w14:textId="77777777" w:rsidR="00E23FEF" w:rsidRPr="00E84424" w:rsidRDefault="00E23FEF" w:rsidP="00E23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E84424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F8F8F8"/>
            <w:noWrap/>
            <w:vAlign w:val="bottom"/>
          </w:tcPr>
          <w:p w14:paraId="252CA73B" w14:textId="77777777" w:rsidR="00E23FEF" w:rsidRPr="00E84424" w:rsidRDefault="00E23FEF" w:rsidP="00E23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E84424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F8F8F8"/>
            <w:noWrap/>
            <w:vAlign w:val="bottom"/>
          </w:tcPr>
          <w:p w14:paraId="3D184BF0" w14:textId="13F8A51E" w:rsidR="00E23FEF" w:rsidRPr="00E84424" w:rsidRDefault="00CF1017" w:rsidP="00E23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CF1017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126</w:t>
            </w:r>
            <w:r w:rsidR="00E23FEF" w:rsidRPr="00E84424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,</w:t>
            </w:r>
            <w:r w:rsidRPr="00CF1017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837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F8F8F8"/>
            <w:noWrap/>
            <w:vAlign w:val="bottom"/>
          </w:tcPr>
          <w:p w14:paraId="6826174B" w14:textId="58BA0395" w:rsidR="00E23FEF" w:rsidRPr="00E84424" w:rsidRDefault="00CF1017" w:rsidP="00E23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CF1017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126</w:t>
            </w:r>
            <w:r w:rsidR="00E23FEF" w:rsidRPr="00E84424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,</w:t>
            </w:r>
            <w:r w:rsidRPr="00CF1017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837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F8F8F8"/>
            <w:noWrap/>
            <w:vAlign w:val="bottom"/>
          </w:tcPr>
          <w:p w14:paraId="185881AC" w14:textId="6E6E6749" w:rsidR="00E23FEF" w:rsidRPr="00E84424" w:rsidRDefault="00CF1017" w:rsidP="00E23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CF1017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138</w:t>
            </w:r>
            <w:r w:rsidR="00E23FEF" w:rsidRPr="00E84424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,</w:t>
            </w:r>
            <w:r w:rsidRPr="00CF1017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417</w:t>
            </w:r>
          </w:p>
        </w:tc>
      </w:tr>
      <w:tr w:rsidR="00E23FEF" w:rsidRPr="00E84424" w14:paraId="7D0DCA35" w14:textId="77777777" w:rsidTr="00600B60">
        <w:trPr>
          <w:gridAfter w:val="1"/>
          <w:wAfter w:w="7" w:type="dxa"/>
          <w:trHeight w:val="30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206767" w14:textId="77777777" w:rsidR="00E23FEF" w:rsidRPr="00E84424" w:rsidRDefault="00E23FEF" w:rsidP="00E23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8F8F8"/>
            <w:noWrap/>
            <w:vAlign w:val="bottom"/>
          </w:tcPr>
          <w:p w14:paraId="272BD035" w14:textId="77777777" w:rsidR="00E23FEF" w:rsidRPr="00E84424" w:rsidRDefault="00E23FEF" w:rsidP="00E23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E84424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8F8F8"/>
            <w:noWrap/>
            <w:vAlign w:val="bottom"/>
          </w:tcPr>
          <w:p w14:paraId="56DF4969" w14:textId="77777777" w:rsidR="00E23FEF" w:rsidRPr="00E84424" w:rsidRDefault="00E23FEF" w:rsidP="00E23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E84424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8F8F8"/>
            <w:noWrap/>
            <w:vAlign w:val="bottom"/>
          </w:tcPr>
          <w:p w14:paraId="4F1017E9" w14:textId="0C9143DC" w:rsidR="00E23FEF" w:rsidRPr="00E84424" w:rsidRDefault="00CF1017" w:rsidP="00E23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CF1017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130</w:t>
            </w:r>
            <w:r w:rsidR="00E23FEF" w:rsidRPr="00E84424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,</w:t>
            </w:r>
            <w:r w:rsidRPr="00CF1017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836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8F8F8"/>
            <w:noWrap/>
            <w:vAlign w:val="bottom"/>
          </w:tcPr>
          <w:p w14:paraId="37722C86" w14:textId="5B747668" w:rsidR="00E23FEF" w:rsidRPr="00E84424" w:rsidRDefault="00CF1017" w:rsidP="00E23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CF1017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130</w:t>
            </w:r>
            <w:r w:rsidR="00E23FEF" w:rsidRPr="00E84424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,</w:t>
            </w:r>
            <w:r w:rsidRPr="00CF1017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836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8F8F8"/>
            <w:noWrap/>
            <w:vAlign w:val="bottom"/>
          </w:tcPr>
          <w:p w14:paraId="3222D338" w14:textId="6FFC3BAB" w:rsidR="00E23FEF" w:rsidRPr="00E84424" w:rsidRDefault="00CF1017" w:rsidP="00E23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CF1017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142</w:t>
            </w:r>
            <w:r w:rsidR="00E23FEF" w:rsidRPr="00E84424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,</w:t>
            </w:r>
            <w:r w:rsidRPr="00CF1017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420</w:t>
            </w:r>
          </w:p>
        </w:tc>
      </w:tr>
    </w:tbl>
    <w:p w14:paraId="48B2C788" w14:textId="0D9D7B16" w:rsidR="00F22E25" w:rsidRPr="00E84424" w:rsidRDefault="00F22E25">
      <w:pPr>
        <w:rPr>
          <w:rFonts w:ascii="Browallia New" w:hAnsi="Browallia New" w:cs="Browallia New"/>
        </w:rPr>
      </w:pPr>
      <w:r w:rsidRPr="00E84424">
        <w:rPr>
          <w:rFonts w:ascii="Browallia New" w:hAnsi="Browallia New" w:cs="Browallia New"/>
        </w:rPr>
        <w:br w:type="page"/>
      </w:r>
    </w:p>
    <w:p w14:paraId="6D87A3D3" w14:textId="77777777" w:rsidR="00F22E25" w:rsidRPr="00DB367E" w:rsidRDefault="00F22E25">
      <w:pPr>
        <w:rPr>
          <w:rFonts w:ascii="Browallia New" w:hAnsi="Browallia New" w:cs="Browallia New"/>
          <w:sz w:val="26"/>
          <w:szCs w:val="26"/>
        </w:rPr>
      </w:pPr>
    </w:p>
    <w:tbl>
      <w:tblPr>
        <w:tblW w:w="9475" w:type="dxa"/>
        <w:tblLayout w:type="fixed"/>
        <w:tblLook w:val="04A0" w:firstRow="1" w:lastRow="0" w:firstColumn="1" w:lastColumn="0" w:noHBand="0" w:noVBand="1"/>
      </w:tblPr>
      <w:tblGrid>
        <w:gridCol w:w="3283"/>
        <w:gridCol w:w="1368"/>
        <w:gridCol w:w="1368"/>
        <w:gridCol w:w="1152"/>
        <w:gridCol w:w="1152"/>
        <w:gridCol w:w="1152"/>
      </w:tblGrid>
      <w:tr w:rsidR="00E23FEF" w:rsidRPr="00E84424" w14:paraId="4B155126" w14:textId="77777777" w:rsidTr="00600B60">
        <w:trPr>
          <w:trHeight w:val="266"/>
        </w:trPr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0D2481" w14:textId="3B01A20E" w:rsidR="00E23FEF" w:rsidRPr="00E84424" w:rsidRDefault="00E23FEF" w:rsidP="00E23FEF">
            <w:pPr>
              <w:spacing w:line="240" w:lineRule="auto"/>
              <w:ind w:lef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619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33E60D3" w14:textId="46DEED6C" w:rsidR="00E23FEF" w:rsidRPr="00E84424" w:rsidRDefault="00E23FEF" w:rsidP="00E23FEF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E8442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งบการเงินรวม</w:t>
            </w:r>
          </w:p>
        </w:tc>
      </w:tr>
      <w:tr w:rsidR="00E23FEF" w:rsidRPr="00E84424" w14:paraId="72217D7F" w14:textId="77777777" w:rsidTr="00600B60">
        <w:trPr>
          <w:trHeight w:val="70"/>
        </w:trPr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D6F81F" w14:textId="77777777" w:rsidR="00E23FEF" w:rsidRPr="00E84424" w:rsidRDefault="00E23FEF" w:rsidP="00E23FEF">
            <w:pPr>
              <w:spacing w:line="240" w:lineRule="auto"/>
              <w:ind w:lef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0F98485" w14:textId="77777777" w:rsidR="00E23FEF" w:rsidRPr="00E84424" w:rsidRDefault="00E23FEF" w:rsidP="00E23FE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 w:eastAsia="en-GB"/>
              </w:rPr>
            </w:pPr>
            <w:r w:rsidRPr="00E84424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 w:eastAsia="en-GB"/>
              </w:rPr>
              <w:t>มูลค่ายุติธรรมผ่านกำไรหรือขาดทุน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F5DB231" w14:textId="77777777" w:rsidR="00E23FEF" w:rsidRPr="00E84424" w:rsidRDefault="00E23FEF" w:rsidP="00E23FEF">
            <w:pPr>
              <w:spacing w:line="240" w:lineRule="auto"/>
              <w:ind w:left="-126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 w:eastAsia="en-GB"/>
              </w:rPr>
            </w:pPr>
            <w:r w:rsidRPr="00E84424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 w:eastAsia="en-GB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889CD68" w14:textId="77777777" w:rsidR="00E23FEF" w:rsidRPr="00E84424" w:rsidRDefault="00E23FEF" w:rsidP="00E23FE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 w:eastAsia="en-GB"/>
              </w:rPr>
            </w:pPr>
            <w:r w:rsidRPr="00E84424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 w:eastAsia="en-GB"/>
              </w:rPr>
              <w:t>ราคาทุน</w:t>
            </w:r>
          </w:p>
          <w:p w14:paraId="7999CCD2" w14:textId="77777777" w:rsidR="00E23FEF" w:rsidRPr="00E84424" w:rsidRDefault="00E23FEF" w:rsidP="00E23FE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 w:eastAsia="en-GB"/>
              </w:rPr>
            </w:pPr>
            <w:r w:rsidRPr="00E84424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 w:eastAsia="en-GB"/>
              </w:rPr>
              <w:t>ตัดจำหน่าย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C537D6A" w14:textId="77777777" w:rsidR="00E23FEF" w:rsidRPr="00E84424" w:rsidRDefault="00E23FEF" w:rsidP="00E23FE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 w:eastAsia="en-GB"/>
              </w:rPr>
            </w:pPr>
            <w:r w:rsidRPr="00E84424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 w:eastAsia="en-GB"/>
              </w:rPr>
              <w:t>รวมราคา</w:t>
            </w:r>
          </w:p>
          <w:p w14:paraId="49FF1F5A" w14:textId="77777777" w:rsidR="00E23FEF" w:rsidRPr="00E84424" w:rsidRDefault="00E23FEF" w:rsidP="00E23FE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 w:eastAsia="en-GB"/>
              </w:rPr>
            </w:pPr>
            <w:r w:rsidRPr="00E84424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 w:eastAsia="en-GB"/>
              </w:rPr>
              <w:t>ตามบัญชี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B62A359" w14:textId="77777777" w:rsidR="00E23FEF" w:rsidRPr="00E84424" w:rsidRDefault="00E23FEF" w:rsidP="00E23FE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 w:eastAsia="en-GB"/>
              </w:rPr>
            </w:pPr>
            <w:r w:rsidRPr="00E84424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 w:eastAsia="en-GB"/>
              </w:rPr>
              <w:t>มูลค่ายุติธรรม</w:t>
            </w:r>
          </w:p>
        </w:tc>
      </w:tr>
      <w:tr w:rsidR="00E23FEF" w:rsidRPr="00E84424" w14:paraId="07C3831B" w14:textId="77777777" w:rsidTr="00600B60">
        <w:trPr>
          <w:trHeight w:val="290"/>
        </w:trPr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D86E1F" w14:textId="77777777" w:rsidR="00E23FEF" w:rsidRPr="00E84424" w:rsidRDefault="00E23FEF" w:rsidP="00E23FEF">
            <w:pPr>
              <w:spacing w:line="240" w:lineRule="auto"/>
              <w:ind w:lef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F054DD6" w14:textId="77777777" w:rsidR="00E23FEF" w:rsidRPr="00E84424" w:rsidRDefault="00E23FEF" w:rsidP="00E23FE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987FBE3" w14:textId="77777777" w:rsidR="00E23FEF" w:rsidRPr="00E84424" w:rsidRDefault="00E23FEF" w:rsidP="00E23FE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0D6F195" w14:textId="77777777" w:rsidR="00E23FEF" w:rsidRPr="00E84424" w:rsidRDefault="00E23FEF" w:rsidP="00E23FE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0FEAADC" w14:textId="77777777" w:rsidR="00E23FEF" w:rsidRPr="00E84424" w:rsidRDefault="00E23FEF" w:rsidP="00E23FE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4ED8992" w14:textId="77777777" w:rsidR="00E23FEF" w:rsidRPr="00E84424" w:rsidRDefault="00E23FEF" w:rsidP="00E23FE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E8442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ล้านบาท</w:t>
            </w:r>
          </w:p>
        </w:tc>
      </w:tr>
      <w:tr w:rsidR="00E23FEF" w:rsidRPr="00E84424" w14:paraId="6692258E" w14:textId="77777777" w:rsidTr="00600B60">
        <w:trPr>
          <w:trHeight w:val="290"/>
        </w:trPr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8946D9" w14:textId="77777777" w:rsidR="00E23FEF" w:rsidRPr="00E84424" w:rsidRDefault="00E23FEF" w:rsidP="00E23FEF">
            <w:pPr>
              <w:spacing w:line="240" w:lineRule="auto"/>
              <w:ind w:left="-72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6FDAD6" w14:textId="77777777" w:rsidR="00E23FEF" w:rsidRPr="00E84424" w:rsidRDefault="00E23FEF" w:rsidP="00E23FE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2AFBB7" w14:textId="77777777" w:rsidR="00E23FEF" w:rsidRPr="00E84424" w:rsidRDefault="00E23FEF" w:rsidP="00E23FE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076942" w14:textId="77777777" w:rsidR="00E23FEF" w:rsidRPr="00E84424" w:rsidRDefault="00E23FEF" w:rsidP="00E23FE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5DD148" w14:textId="77777777" w:rsidR="00E23FEF" w:rsidRPr="00E84424" w:rsidRDefault="00E23FEF" w:rsidP="00E23FE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329BDC" w14:textId="77777777" w:rsidR="00E23FEF" w:rsidRPr="00E84424" w:rsidRDefault="00E23FEF" w:rsidP="00E23FE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</w:p>
        </w:tc>
      </w:tr>
      <w:tr w:rsidR="00E23FEF" w:rsidRPr="00E84424" w14:paraId="2ABAAF5F" w14:textId="77777777" w:rsidTr="00600B60">
        <w:trPr>
          <w:trHeight w:val="290"/>
        </w:trPr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B7A23D" w14:textId="39359CDD" w:rsidR="00E23FEF" w:rsidRPr="00E84424" w:rsidRDefault="00E23FEF" w:rsidP="00E23FEF">
            <w:pPr>
              <w:spacing w:line="240" w:lineRule="auto"/>
              <w:ind w:lef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E8442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 xml:space="preserve">ณ วันที่ </w:t>
            </w:r>
            <w:r w:rsidR="00CF1017" w:rsidRPr="00CF101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>1</w:t>
            </w:r>
            <w:r w:rsidRPr="00E8442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 xml:space="preserve"> </w:t>
            </w:r>
            <w:r w:rsidRPr="00E8442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 xml:space="preserve">มกราคม พ.ศ. </w:t>
            </w:r>
            <w:r w:rsidR="00CF1017" w:rsidRPr="00CF101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>2563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D7B5FC" w14:textId="77777777" w:rsidR="00E23FEF" w:rsidRPr="00E84424" w:rsidRDefault="00E23FEF" w:rsidP="00E23FE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6D4462" w14:textId="77777777" w:rsidR="00E23FEF" w:rsidRPr="00E84424" w:rsidRDefault="00E23FEF" w:rsidP="00E23FE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E55A84" w14:textId="77777777" w:rsidR="00E23FEF" w:rsidRPr="00E84424" w:rsidRDefault="00E23FEF" w:rsidP="00E23FE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CE37A0" w14:textId="77777777" w:rsidR="00E23FEF" w:rsidRPr="00E84424" w:rsidRDefault="00E23FEF" w:rsidP="00E23FE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38950C" w14:textId="77777777" w:rsidR="00E23FEF" w:rsidRPr="00E84424" w:rsidRDefault="00E23FEF" w:rsidP="00E23FE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</w:tr>
      <w:tr w:rsidR="00E23FEF" w:rsidRPr="00E84424" w14:paraId="05C2741F" w14:textId="77777777" w:rsidTr="00600B60"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E6AA53" w14:textId="77777777" w:rsidR="00E23FEF" w:rsidRPr="00E84424" w:rsidRDefault="00E23FEF" w:rsidP="00E23FEF">
            <w:pPr>
              <w:spacing w:line="240" w:lineRule="auto"/>
              <w:ind w:lef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2111AF" w14:textId="77777777" w:rsidR="00E23FEF" w:rsidRPr="00E84424" w:rsidRDefault="00E23FEF" w:rsidP="00E23FE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B0571F" w14:textId="77777777" w:rsidR="00E23FEF" w:rsidRPr="00E84424" w:rsidRDefault="00E23FEF" w:rsidP="00E23FE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0AECFF" w14:textId="77777777" w:rsidR="00E23FEF" w:rsidRPr="00E84424" w:rsidRDefault="00E23FEF" w:rsidP="00E23FE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32B6F8" w14:textId="77777777" w:rsidR="00E23FEF" w:rsidRPr="00E84424" w:rsidRDefault="00E23FEF" w:rsidP="00E23FE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A23B1C" w14:textId="77777777" w:rsidR="00E23FEF" w:rsidRPr="00E84424" w:rsidRDefault="00E23FEF" w:rsidP="00E23FE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</w:p>
        </w:tc>
      </w:tr>
      <w:tr w:rsidR="00E23FEF" w:rsidRPr="00E84424" w14:paraId="04CD13EA" w14:textId="77777777" w:rsidTr="00600B60">
        <w:trPr>
          <w:trHeight w:val="290"/>
        </w:trPr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ED7FAA" w14:textId="77777777" w:rsidR="00E23FEF" w:rsidRPr="00E84424" w:rsidRDefault="00E23FEF" w:rsidP="00E23FEF">
            <w:pPr>
              <w:spacing w:line="240" w:lineRule="auto"/>
              <w:ind w:left="-72"/>
              <w:rPr>
                <w:rFonts w:ascii="Browallia New" w:hAnsi="Browallia New" w:cs="Browallia New"/>
                <w:b/>
                <w:bCs/>
                <w:i/>
                <w:iCs/>
                <w:spacing w:val="-6"/>
                <w:sz w:val="26"/>
                <w:szCs w:val="26"/>
                <w:lang w:val="en-GB" w:eastAsia="en-GB"/>
              </w:rPr>
            </w:pPr>
            <w:r w:rsidRPr="00E84424">
              <w:rPr>
                <w:rFonts w:ascii="Browallia New" w:hAnsi="Browallia New" w:cs="Browallia New"/>
                <w:b/>
                <w:bCs/>
                <w:i/>
                <w:iCs/>
                <w:spacing w:val="-6"/>
                <w:sz w:val="26"/>
                <w:szCs w:val="26"/>
                <w:cs/>
                <w:lang w:val="en-GB" w:eastAsia="en-GB"/>
              </w:rPr>
              <w:t>สินทรัพย์ทางการเงินที่วัดด้วยมูลค่า</w:t>
            </w:r>
          </w:p>
          <w:p w14:paraId="25474B4A" w14:textId="77777777" w:rsidR="00E23FEF" w:rsidRPr="00E84424" w:rsidRDefault="00E23FEF" w:rsidP="00E23FEF">
            <w:pPr>
              <w:spacing w:line="240" w:lineRule="auto"/>
              <w:ind w:left="-72"/>
              <w:rPr>
                <w:rFonts w:ascii="Browallia New" w:hAnsi="Browallia New" w:cs="Browallia New"/>
                <w:b/>
                <w:bCs/>
                <w:i/>
                <w:iCs/>
                <w:spacing w:val="-6"/>
                <w:sz w:val="26"/>
                <w:szCs w:val="26"/>
                <w:highlight w:val="yellow"/>
                <w:lang w:val="en-GB" w:eastAsia="en-GB"/>
              </w:rPr>
            </w:pPr>
            <w:r w:rsidRPr="00E84424">
              <w:rPr>
                <w:rFonts w:ascii="Browallia New" w:hAnsi="Browallia New" w:cs="Browallia New"/>
                <w:b/>
                <w:bCs/>
                <w:i/>
                <w:iCs/>
                <w:spacing w:val="-6"/>
                <w:sz w:val="26"/>
                <w:szCs w:val="26"/>
                <w:cs/>
                <w:lang w:val="en-GB" w:eastAsia="en-GB"/>
              </w:rPr>
              <w:t xml:space="preserve">   ยุติธรรม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202801" w14:textId="77777777" w:rsidR="00E23FEF" w:rsidRPr="00E84424" w:rsidRDefault="00E23FEF" w:rsidP="00E23FE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i/>
                <w:iCs/>
                <w:sz w:val="26"/>
                <w:szCs w:val="26"/>
                <w:lang w:val="en-GB" w:eastAsia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AB8B33" w14:textId="77777777" w:rsidR="00E23FEF" w:rsidRPr="00E84424" w:rsidRDefault="00E23FEF" w:rsidP="00E23FE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07FF63" w14:textId="77777777" w:rsidR="00E23FEF" w:rsidRPr="00E84424" w:rsidRDefault="00E23FEF" w:rsidP="00E23FE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DD6D54" w14:textId="77777777" w:rsidR="00E23FEF" w:rsidRPr="00E84424" w:rsidRDefault="00E23FEF" w:rsidP="00E23FE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B80CBA" w14:textId="77777777" w:rsidR="00E23FEF" w:rsidRPr="00E84424" w:rsidRDefault="00E23FEF" w:rsidP="00E23FE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</w:tr>
      <w:tr w:rsidR="00E23FEF" w:rsidRPr="00E84424" w14:paraId="1EEB3D9A" w14:textId="77777777" w:rsidTr="00600B60"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81B167" w14:textId="77777777" w:rsidR="00E23FEF" w:rsidRPr="00E84424" w:rsidRDefault="00E23FEF" w:rsidP="00E23FEF">
            <w:pPr>
              <w:spacing w:line="240" w:lineRule="auto"/>
              <w:ind w:lef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7F9B80" w14:textId="77777777" w:rsidR="00E23FEF" w:rsidRPr="00E84424" w:rsidRDefault="00E23FEF" w:rsidP="00E23FE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7D6A98" w14:textId="77777777" w:rsidR="00E23FEF" w:rsidRPr="00E84424" w:rsidRDefault="00E23FEF" w:rsidP="00E23FE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6F350A" w14:textId="77777777" w:rsidR="00E23FEF" w:rsidRPr="00E84424" w:rsidRDefault="00E23FEF" w:rsidP="00E23FE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52A928" w14:textId="77777777" w:rsidR="00E23FEF" w:rsidRPr="00E84424" w:rsidRDefault="00E23FEF" w:rsidP="00E23FE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304C47" w14:textId="77777777" w:rsidR="00E23FEF" w:rsidRPr="00E84424" w:rsidRDefault="00E23FEF" w:rsidP="00E23FE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</w:p>
        </w:tc>
      </w:tr>
      <w:tr w:rsidR="00E23FEF" w:rsidRPr="00E84424" w14:paraId="3E1CDEEE" w14:textId="77777777" w:rsidTr="00600B60">
        <w:trPr>
          <w:trHeight w:val="580"/>
        </w:trPr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A6EF86" w14:textId="77777777" w:rsidR="00E23FEF" w:rsidRPr="00E84424" w:rsidRDefault="00E23FEF" w:rsidP="00E23FEF">
            <w:pPr>
              <w:spacing w:line="240" w:lineRule="auto"/>
              <w:ind w:lef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E8442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สินทรัพย์ทางการเงินที่วัดด้วย</w:t>
            </w:r>
          </w:p>
          <w:p w14:paraId="3C3FB275" w14:textId="77777777" w:rsidR="00E23FEF" w:rsidRPr="00E84424" w:rsidRDefault="00E23FEF" w:rsidP="00E23FEF">
            <w:pPr>
              <w:spacing w:line="240" w:lineRule="auto"/>
              <w:ind w:lef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E8442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 xml:space="preserve">   </w:t>
            </w:r>
            <w:r w:rsidRPr="00E8442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มูลค่ายุติธรรมผ่านกำไรหรือขาดทุน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AE16FB" w14:textId="77777777" w:rsidR="00E23FEF" w:rsidRPr="00E84424" w:rsidRDefault="00E23FEF" w:rsidP="00E23FE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B48B47" w14:textId="77777777" w:rsidR="00E23FEF" w:rsidRPr="00E84424" w:rsidRDefault="00E23FEF" w:rsidP="00E23FE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4FF270" w14:textId="77777777" w:rsidR="00E23FEF" w:rsidRPr="00E84424" w:rsidRDefault="00E23FEF" w:rsidP="00E23FE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14B61D" w14:textId="77777777" w:rsidR="00E23FEF" w:rsidRPr="00E84424" w:rsidRDefault="00E23FEF" w:rsidP="00E23FE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9B4116" w14:textId="77777777" w:rsidR="00E23FEF" w:rsidRPr="00E84424" w:rsidRDefault="00E23FEF" w:rsidP="00E23FE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</w:tr>
      <w:tr w:rsidR="00E23FEF" w:rsidRPr="00E84424" w14:paraId="514D6117" w14:textId="77777777" w:rsidTr="00600B60">
        <w:trPr>
          <w:trHeight w:val="221"/>
        </w:trPr>
        <w:tc>
          <w:tcPr>
            <w:tcW w:w="3283" w:type="dxa"/>
            <w:shd w:val="clear" w:color="auto" w:fill="auto"/>
            <w:vAlign w:val="bottom"/>
          </w:tcPr>
          <w:p w14:paraId="74A126B3" w14:textId="77777777" w:rsidR="00E23FEF" w:rsidRPr="00E84424" w:rsidRDefault="00E23FEF" w:rsidP="00E23FEF">
            <w:pPr>
              <w:spacing w:line="240" w:lineRule="auto"/>
              <w:ind w:left="-72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  <w:r w:rsidRPr="00E84424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ตราสารหนี้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56A3DA" w14:textId="02B7E4F6" w:rsidR="00E23FEF" w:rsidRPr="00E84424" w:rsidRDefault="00CF1017" w:rsidP="00E23FEF">
            <w:pPr>
              <w:spacing w:line="240" w:lineRule="auto"/>
              <w:ind w:left="-72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CF1017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383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D8C1BB" w14:textId="77777777" w:rsidR="00E23FEF" w:rsidRPr="00E84424" w:rsidRDefault="00E23FEF" w:rsidP="00E23FEF">
            <w:pPr>
              <w:spacing w:line="240" w:lineRule="auto"/>
              <w:ind w:left="-72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E84424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8CED1C" w14:textId="77777777" w:rsidR="00E23FEF" w:rsidRPr="00E84424" w:rsidRDefault="00E23FEF" w:rsidP="00E23FEF">
            <w:pPr>
              <w:spacing w:line="240" w:lineRule="auto"/>
              <w:ind w:left="-72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E84424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7144A1" w14:textId="5844AFA7" w:rsidR="00E23FEF" w:rsidRPr="00E84424" w:rsidRDefault="00CF1017" w:rsidP="00E23FEF">
            <w:pPr>
              <w:spacing w:line="240" w:lineRule="auto"/>
              <w:ind w:left="-72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CF1017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383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62BF2F" w14:textId="2C1D8A12" w:rsidR="00E23FEF" w:rsidRPr="00E84424" w:rsidRDefault="00CF1017" w:rsidP="00E23FEF">
            <w:pPr>
              <w:spacing w:line="240" w:lineRule="auto"/>
              <w:ind w:left="-72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CF1017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383</w:t>
            </w:r>
          </w:p>
        </w:tc>
      </w:tr>
      <w:tr w:rsidR="00E23FEF" w:rsidRPr="00E84424" w14:paraId="4D1FFFEB" w14:textId="77777777" w:rsidTr="00600B60">
        <w:tc>
          <w:tcPr>
            <w:tcW w:w="3283" w:type="dxa"/>
            <w:shd w:val="clear" w:color="auto" w:fill="auto"/>
            <w:vAlign w:val="bottom"/>
          </w:tcPr>
          <w:p w14:paraId="2092824E" w14:textId="77777777" w:rsidR="00E23FEF" w:rsidRPr="00E84424" w:rsidRDefault="00E23FEF" w:rsidP="00E23FEF">
            <w:pPr>
              <w:spacing w:line="240" w:lineRule="auto"/>
              <w:ind w:lef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9DA0BC" w14:textId="77777777" w:rsidR="00E23FEF" w:rsidRPr="00E84424" w:rsidRDefault="00E23FEF" w:rsidP="00E23FEF">
            <w:pPr>
              <w:spacing w:line="240" w:lineRule="auto"/>
              <w:ind w:left="-72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2C2131" w14:textId="77777777" w:rsidR="00E23FEF" w:rsidRPr="00E84424" w:rsidRDefault="00E23FEF" w:rsidP="00E23FEF">
            <w:pPr>
              <w:spacing w:line="240" w:lineRule="auto"/>
              <w:ind w:left="-72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0226EC" w14:textId="77777777" w:rsidR="00E23FEF" w:rsidRPr="00E84424" w:rsidRDefault="00E23FEF" w:rsidP="00E23FEF">
            <w:pPr>
              <w:spacing w:line="240" w:lineRule="auto"/>
              <w:ind w:left="-72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9C0892" w14:textId="77777777" w:rsidR="00E23FEF" w:rsidRPr="00E84424" w:rsidRDefault="00E23FEF" w:rsidP="00E23FEF">
            <w:pPr>
              <w:spacing w:line="240" w:lineRule="auto"/>
              <w:ind w:left="-72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01A4E8" w14:textId="77777777" w:rsidR="00E23FEF" w:rsidRPr="00E84424" w:rsidRDefault="00E23FEF" w:rsidP="00E23FEF">
            <w:pPr>
              <w:spacing w:line="240" w:lineRule="auto"/>
              <w:ind w:left="-72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</w:p>
        </w:tc>
      </w:tr>
      <w:tr w:rsidR="00E23FEF" w:rsidRPr="00E84424" w14:paraId="043A0587" w14:textId="77777777" w:rsidTr="00600B60">
        <w:trPr>
          <w:trHeight w:val="580"/>
        </w:trPr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A9B795" w14:textId="77777777" w:rsidR="00E23FEF" w:rsidRPr="00E84424" w:rsidRDefault="00E23FEF" w:rsidP="00E23FEF">
            <w:pPr>
              <w:spacing w:line="240" w:lineRule="auto"/>
              <w:ind w:left="-72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 w:eastAsia="en-GB"/>
              </w:rPr>
            </w:pPr>
            <w:r w:rsidRPr="00E84424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 w:eastAsia="en-GB"/>
              </w:rPr>
              <w:t>สินทรัพย์ทางการเงินที่วัดด้วยมูลค่า</w:t>
            </w:r>
          </w:p>
          <w:p w14:paraId="0CF4A779" w14:textId="77777777" w:rsidR="00E23FEF" w:rsidRPr="00E84424" w:rsidRDefault="00E23FEF" w:rsidP="00E23FEF">
            <w:pPr>
              <w:spacing w:line="240" w:lineRule="auto"/>
              <w:ind w:left="-72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 w:eastAsia="en-GB"/>
              </w:rPr>
            </w:pPr>
            <w:r w:rsidRPr="00E84424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 w:eastAsia="en-GB"/>
              </w:rPr>
              <w:t xml:space="preserve">   ยุติธรรมผ่านกำไรขาดทุนเบ็ดเสร็จอื่น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C9865B" w14:textId="77777777" w:rsidR="00E23FEF" w:rsidRPr="00E84424" w:rsidRDefault="00E23FEF" w:rsidP="00E23FE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3409C7" w14:textId="77777777" w:rsidR="00E23FEF" w:rsidRPr="00E84424" w:rsidRDefault="00E23FEF" w:rsidP="00E23FE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680463" w14:textId="77777777" w:rsidR="00E23FEF" w:rsidRPr="00E84424" w:rsidRDefault="00E23FEF" w:rsidP="00E23FE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7D35C9" w14:textId="77777777" w:rsidR="00E23FEF" w:rsidRPr="00E84424" w:rsidRDefault="00E23FEF" w:rsidP="00E23FE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854879" w14:textId="77777777" w:rsidR="00E23FEF" w:rsidRPr="00E84424" w:rsidRDefault="00E23FEF" w:rsidP="00E23FE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</w:tr>
      <w:tr w:rsidR="00E23FEF" w:rsidRPr="00E84424" w14:paraId="41044336" w14:textId="77777777" w:rsidTr="00600B60">
        <w:trPr>
          <w:trHeight w:val="290"/>
        </w:trPr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F2CF07" w14:textId="77777777" w:rsidR="00E23FEF" w:rsidRPr="00E84424" w:rsidRDefault="00E23FEF" w:rsidP="00E23FEF">
            <w:pPr>
              <w:spacing w:line="240" w:lineRule="auto"/>
              <w:ind w:left="-72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E84424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ตราสารทุน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FD2838" w14:textId="77777777" w:rsidR="00E23FEF" w:rsidRPr="00E84424" w:rsidRDefault="00E23FEF" w:rsidP="00E23FE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E84424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FCBCAB" w14:textId="59F9DD3F" w:rsidR="00E23FEF" w:rsidRPr="00E84424" w:rsidRDefault="00CF1017" w:rsidP="00E23FE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CF1017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41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DEBB2D" w14:textId="77777777" w:rsidR="00E23FEF" w:rsidRPr="00E84424" w:rsidRDefault="00E23FEF" w:rsidP="00E23FE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E84424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BF52A9" w14:textId="45860AD9" w:rsidR="00E23FEF" w:rsidRPr="00E84424" w:rsidRDefault="00CF1017" w:rsidP="00E23FE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CF1017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41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D308C5" w14:textId="39D66568" w:rsidR="00E23FEF" w:rsidRPr="00E84424" w:rsidRDefault="00CF1017" w:rsidP="00E23FE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CF1017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41</w:t>
            </w:r>
          </w:p>
        </w:tc>
      </w:tr>
      <w:tr w:rsidR="00E23FEF" w:rsidRPr="00E84424" w14:paraId="602BB722" w14:textId="77777777" w:rsidTr="00600B60"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9339B2" w14:textId="77777777" w:rsidR="00E23FEF" w:rsidRPr="00E84424" w:rsidRDefault="00E23FEF" w:rsidP="00E23FEF">
            <w:pPr>
              <w:spacing w:line="240" w:lineRule="auto"/>
              <w:ind w:lef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193BA7" w14:textId="77777777" w:rsidR="00E23FEF" w:rsidRPr="00E84424" w:rsidRDefault="00E23FEF" w:rsidP="00E23FE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125546" w14:textId="77777777" w:rsidR="00E23FEF" w:rsidRPr="00E84424" w:rsidRDefault="00E23FEF" w:rsidP="00E23FE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5E55F0" w14:textId="77777777" w:rsidR="00E23FEF" w:rsidRPr="00E84424" w:rsidRDefault="00E23FEF" w:rsidP="00E23FE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13CD9A" w14:textId="77777777" w:rsidR="00E23FEF" w:rsidRPr="00E84424" w:rsidRDefault="00E23FEF" w:rsidP="00E23FE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C358A0" w14:textId="77777777" w:rsidR="00E23FEF" w:rsidRPr="00E84424" w:rsidRDefault="00E23FEF" w:rsidP="00E23FE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</w:p>
        </w:tc>
      </w:tr>
      <w:tr w:rsidR="00E23FEF" w:rsidRPr="00E84424" w14:paraId="4F8BF973" w14:textId="77777777" w:rsidTr="00600B60">
        <w:trPr>
          <w:trHeight w:val="290"/>
        </w:trPr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1D785C" w14:textId="77777777" w:rsidR="00E23FEF" w:rsidRPr="00E84424" w:rsidRDefault="00E23FEF" w:rsidP="00E23FEF">
            <w:pPr>
              <w:spacing w:line="240" w:lineRule="auto"/>
              <w:ind w:lef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E8442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ตราสารอนุพันธ์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9F0F33" w14:textId="77777777" w:rsidR="00E23FEF" w:rsidRPr="00E84424" w:rsidRDefault="00E23FEF" w:rsidP="00E23FE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17170F" w14:textId="77777777" w:rsidR="00E23FEF" w:rsidRPr="00E84424" w:rsidRDefault="00E23FEF" w:rsidP="00E23FE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DC53EC" w14:textId="77777777" w:rsidR="00E23FEF" w:rsidRPr="00E84424" w:rsidRDefault="00E23FEF" w:rsidP="00E23FE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8C446C" w14:textId="77777777" w:rsidR="00E23FEF" w:rsidRPr="00E84424" w:rsidRDefault="00E23FEF" w:rsidP="00E23FE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29CC36" w14:textId="77777777" w:rsidR="00E23FEF" w:rsidRPr="00E84424" w:rsidRDefault="00E23FEF" w:rsidP="00E23FE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</w:tr>
      <w:tr w:rsidR="00E23FEF" w:rsidRPr="00E84424" w14:paraId="0C2B8637" w14:textId="77777777" w:rsidTr="00600B60">
        <w:trPr>
          <w:trHeight w:val="290"/>
        </w:trPr>
        <w:tc>
          <w:tcPr>
            <w:tcW w:w="3283" w:type="dxa"/>
            <w:shd w:val="clear" w:color="auto" w:fill="auto"/>
            <w:noWrap/>
          </w:tcPr>
          <w:p w14:paraId="47ED95B5" w14:textId="77777777" w:rsidR="00E23FEF" w:rsidRPr="00E84424" w:rsidRDefault="00E23FEF" w:rsidP="00E23FEF">
            <w:pPr>
              <w:spacing w:line="240" w:lineRule="auto"/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สัญญาแลกเปลี่ยนส่วนต่างราคาน้ำมัน</w:t>
            </w:r>
          </w:p>
          <w:p w14:paraId="00950DEF" w14:textId="77777777" w:rsidR="00E23FEF" w:rsidRPr="00E84424" w:rsidRDefault="00E23FEF" w:rsidP="00E23FEF">
            <w:pPr>
              <w:spacing w:line="240" w:lineRule="auto"/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  สำเร็จรูปและน้ำมันดิบล่วงหน้า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14440BE" w14:textId="2D9008E3" w:rsidR="00E23FEF" w:rsidRPr="00E84424" w:rsidRDefault="00CF1017" w:rsidP="00E23FE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CF1017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137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274BEB2" w14:textId="77777777" w:rsidR="00E23FEF" w:rsidRPr="00E84424" w:rsidRDefault="00E23FEF" w:rsidP="00E23FE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E84424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3C499D7" w14:textId="77777777" w:rsidR="00E23FEF" w:rsidRPr="00E84424" w:rsidRDefault="00E23FEF" w:rsidP="00E23FE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E84424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84EAB85" w14:textId="0253E40F" w:rsidR="00E23FEF" w:rsidRPr="00E84424" w:rsidRDefault="00CF1017" w:rsidP="00E23FE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CF1017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137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D16BBB3" w14:textId="04A87BB3" w:rsidR="00E23FEF" w:rsidRPr="00E84424" w:rsidRDefault="00CF1017" w:rsidP="00E23FE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CF1017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137</w:t>
            </w:r>
          </w:p>
        </w:tc>
      </w:tr>
      <w:tr w:rsidR="00E23FEF" w:rsidRPr="00E84424" w14:paraId="0EEB41D8" w14:textId="77777777" w:rsidTr="00600B60">
        <w:trPr>
          <w:trHeight w:val="290"/>
        </w:trPr>
        <w:tc>
          <w:tcPr>
            <w:tcW w:w="3283" w:type="dxa"/>
            <w:shd w:val="clear" w:color="auto" w:fill="auto"/>
            <w:noWrap/>
          </w:tcPr>
          <w:p w14:paraId="7CC8AAB1" w14:textId="77777777" w:rsidR="00E23FEF" w:rsidRPr="00E84424" w:rsidRDefault="00E23FEF" w:rsidP="00E23FEF">
            <w:pPr>
              <w:spacing w:line="240" w:lineRule="auto"/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94949C7" w14:textId="4D6DE560" w:rsidR="00E23FEF" w:rsidRPr="00E84424" w:rsidRDefault="00CF1017" w:rsidP="00E23FE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CF1017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520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BA02C56" w14:textId="36780C5D" w:rsidR="00E23FEF" w:rsidRPr="00E84424" w:rsidRDefault="00CF1017" w:rsidP="00E23FE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CF1017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41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AD1BF4D" w14:textId="77777777" w:rsidR="00E23FEF" w:rsidRPr="00E84424" w:rsidRDefault="00E23FEF" w:rsidP="00E23FE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E84424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BA4C191" w14:textId="2E48CEC9" w:rsidR="00E23FEF" w:rsidRPr="00E84424" w:rsidRDefault="00CF1017" w:rsidP="00E23FE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CF1017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561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AA2B44A" w14:textId="20DD01FF" w:rsidR="00E23FEF" w:rsidRPr="00E84424" w:rsidRDefault="00CF1017" w:rsidP="00E23FE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CF1017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561</w:t>
            </w:r>
          </w:p>
        </w:tc>
      </w:tr>
      <w:tr w:rsidR="00E23FEF" w:rsidRPr="00E84424" w14:paraId="07CC32A1" w14:textId="77777777" w:rsidTr="00600B60">
        <w:trPr>
          <w:trHeight w:val="300"/>
        </w:trPr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49AF77" w14:textId="77777777" w:rsidR="00E23FEF" w:rsidRPr="00E84424" w:rsidRDefault="00E23FEF" w:rsidP="00E23FEF">
            <w:pPr>
              <w:spacing w:line="240" w:lineRule="auto"/>
              <w:ind w:left="-72"/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  <w:lang w:val="en-GB" w:eastAsia="en-GB"/>
              </w:rPr>
            </w:pPr>
            <w:r w:rsidRPr="00E84424"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  <w:cs/>
                <w:lang w:val="en-GB" w:eastAsia="en-GB"/>
              </w:rPr>
              <w:t>หนี้สินทางการเงินที่วัดด้วยมูลค่า</w:t>
            </w:r>
          </w:p>
          <w:p w14:paraId="0FDD6AAF" w14:textId="77777777" w:rsidR="00E23FEF" w:rsidRPr="00E84424" w:rsidRDefault="00E23FEF" w:rsidP="00E23FEF">
            <w:pPr>
              <w:spacing w:line="240" w:lineRule="auto"/>
              <w:ind w:left="-72"/>
              <w:rPr>
                <w:rFonts w:ascii="Browallia New" w:hAnsi="Browallia New" w:cs="Browallia New"/>
                <w:b/>
                <w:bCs/>
                <w:sz w:val="26"/>
                <w:szCs w:val="26"/>
                <w:highlight w:val="green"/>
                <w:lang w:val="en-GB" w:eastAsia="en-GB"/>
              </w:rPr>
            </w:pPr>
            <w:r w:rsidRPr="00E84424"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  <w:cs/>
                <w:lang w:val="en-GB" w:eastAsia="en-GB"/>
              </w:rPr>
              <w:t xml:space="preserve">   ยุติธรรม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C527831" w14:textId="77777777" w:rsidR="00E23FEF" w:rsidRPr="00E84424" w:rsidRDefault="00E23FEF" w:rsidP="00E23FE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2D9C79E" w14:textId="77777777" w:rsidR="00E23FEF" w:rsidRPr="00E84424" w:rsidRDefault="00E23FEF" w:rsidP="00E23FE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7CBCDBE" w14:textId="77777777" w:rsidR="00E23FEF" w:rsidRPr="00E84424" w:rsidRDefault="00E23FEF" w:rsidP="00E23FE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0A0C798" w14:textId="77777777" w:rsidR="00E23FEF" w:rsidRPr="00E84424" w:rsidRDefault="00E23FEF" w:rsidP="00E23FE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315D654" w14:textId="77777777" w:rsidR="00E23FEF" w:rsidRPr="00E84424" w:rsidRDefault="00E23FEF" w:rsidP="00E23FE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</w:tr>
      <w:tr w:rsidR="00E23FEF" w:rsidRPr="00E84424" w14:paraId="76FB907C" w14:textId="77777777" w:rsidTr="00600B60"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BF035C" w14:textId="77777777" w:rsidR="00E23FEF" w:rsidRPr="00E84424" w:rsidRDefault="00E23FEF" w:rsidP="00E23FEF">
            <w:pPr>
              <w:spacing w:line="240" w:lineRule="auto"/>
              <w:ind w:lef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DF0B518" w14:textId="77777777" w:rsidR="00E23FEF" w:rsidRPr="00E84424" w:rsidRDefault="00E23FEF" w:rsidP="00E23FE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66016F0" w14:textId="77777777" w:rsidR="00E23FEF" w:rsidRPr="00E84424" w:rsidRDefault="00E23FEF" w:rsidP="00E23FE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F5CB807" w14:textId="77777777" w:rsidR="00E23FEF" w:rsidRPr="00E84424" w:rsidRDefault="00E23FEF" w:rsidP="00E23FE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30C98EB" w14:textId="77777777" w:rsidR="00E23FEF" w:rsidRPr="00E84424" w:rsidRDefault="00E23FEF" w:rsidP="00E23FE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55347EF" w14:textId="77777777" w:rsidR="00E23FEF" w:rsidRPr="00E84424" w:rsidRDefault="00E23FEF" w:rsidP="00E23FE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</w:p>
        </w:tc>
      </w:tr>
      <w:tr w:rsidR="00E23FEF" w:rsidRPr="00E84424" w14:paraId="3CCC1CD3" w14:textId="77777777" w:rsidTr="00600B60">
        <w:trPr>
          <w:trHeight w:val="300"/>
        </w:trPr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4803ED" w14:textId="77777777" w:rsidR="00E23FEF" w:rsidRPr="00E84424" w:rsidRDefault="00E23FEF" w:rsidP="00E23FEF">
            <w:pPr>
              <w:spacing w:line="240" w:lineRule="auto"/>
              <w:ind w:lef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E8442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ตราสารอนุพันธ์ที่ใช้การบัญชีป้องกัน</w:t>
            </w:r>
          </w:p>
          <w:p w14:paraId="2BE2DE22" w14:textId="669F08A7" w:rsidR="00E23FEF" w:rsidRPr="00E84424" w:rsidRDefault="00E23FEF" w:rsidP="00E23FEF">
            <w:pPr>
              <w:spacing w:line="240" w:lineRule="auto"/>
              <w:ind w:left="-72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E8442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 xml:space="preserve">   ความเสี่ยง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9708635" w14:textId="77777777" w:rsidR="00E23FEF" w:rsidRPr="00E84424" w:rsidRDefault="00E23FEF" w:rsidP="00E23FE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CD98083" w14:textId="77777777" w:rsidR="00E23FEF" w:rsidRPr="00E84424" w:rsidRDefault="00E23FEF" w:rsidP="00E23FE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F23F297" w14:textId="77777777" w:rsidR="00E23FEF" w:rsidRPr="00E84424" w:rsidRDefault="00E23FEF" w:rsidP="00E23FE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11E4BE5" w14:textId="77777777" w:rsidR="00E23FEF" w:rsidRPr="00E84424" w:rsidRDefault="00E23FEF" w:rsidP="00E23FE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2525D24" w14:textId="77777777" w:rsidR="00E23FEF" w:rsidRPr="00E84424" w:rsidRDefault="00E23FEF" w:rsidP="00E23FE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</w:tr>
      <w:tr w:rsidR="00E23FEF" w:rsidRPr="00E84424" w14:paraId="33B3CE3B" w14:textId="77777777" w:rsidTr="00600B60">
        <w:trPr>
          <w:trHeight w:val="300"/>
        </w:trPr>
        <w:tc>
          <w:tcPr>
            <w:tcW w:w="3283" w:type="dxa"/>
            <w:shd w:val="clear" w:color="auto" w:fill="auto"/>
            <w:noWrap/>
          </w:tcPr>
          <w:p w14:paraId="7D7A8FF5" w14:textId="77777777" w:rsidR="00E23FEF" w:rsidRPr="00E84424" w:rsidRDefault="00E23FEF" w:rsidP="00E23FEF">
            <w:pPr>
              <w:spacing w:line="240" w:lineRule="auto"/>
              <w:ind w:left="-72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1F1AAE1" w14:textId="42F0A98B" w:rsidR="00E23FEF" w:rsidRPr="00E84424" w:rsidRDefault="00CF1017" w:rsidP="00E23FE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CF1017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413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F3563C4" w14:textId="28565951" w:rsidR="00E23FEF" w:rsidRPr="00E84424" w:rsidRDefault="00E23FEF" w:rsidP="00E23FE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E84424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E410A82" w14:textId="77777777" w:rsidR="00E23FEF" w:rsidRPr="00E84424" w:rsidRDefault="00E23FEF" w:rsidP="00E23FE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E84424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03CC875" w14:textId="49C99191" w:rsidR="00E23FEF" w:rsidRPr="00E84424" w:rsidRDefault="00CF1017" w:rsidP="00E23FE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CF1017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413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6E32949" w14:textId="093CDC81" w:rsidR="00E23FEF" w:rsidRPr="00E84424" w:rsidRDefault="00CF1017" w:rsidP="00E23FE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CF1017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413</w:t>
            </w:r>
          </w:p>
        </w:tc>
      </w:tr>
      <w:tr w:rsidR="00E23FEF" w:rsidRPr="00E84424" w14:paraId="42054045" w14:textId="77777777" w:rsidTr="00600B60">
        <w:trPr>
          <w:trHeight w:val="300"/>
        </w:trPr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FB78D1" w14:textId="77777777" w:rsidR="00E23FEF" w:rsidRPr="00E84424" w:rsidRDefault="00E23FEF" w:rsidP="00E23FEF">
            <w:pPr>
              <w:spacing w:line="240" w:lineRule="auto"/>
              <w:ind w:left="-72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1569310" w14:textId="0BCAEC24" w:rsidR="00E23FEF" w:rsidRPr="00E84424" w:rsidRDefault="00CF1017" w:rsidP="00E23FE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CF1017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413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1549BEF" w14:textId="796DE110" w:rsidR="00E23FEF" w:rsidRPr="00E84424" w:rsidRDefault="00E23FEF" w:rsidP="00E23FE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E84424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5EF18D6" w14:textId="77777777" w:rsidR="00E23FEF" w:rsidRPr="00E84424" w:rsidRDefault="00E23FEF" w:rsidP="00E23FE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E84424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0988AA1" w14:textId="475E170D" w:rsidR="00E23FEF" w:rsidRPr="00E84424" w:rsidRDefault="00CF1017" w:rsidP="00E23FE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CF1017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413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70B27DE" w14:textId="49AE731C" w:rsidR="00E23FEF" w:rsidRPr="00E84424" w:rsidRDefault="00CF1017" w:rsidP="00E23FE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CF1017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413</w:t>
            </w:r>
          </w:p>
        </w:tc>
      </w:tr>
      <w:tr w:rsidR="00E23FEF" w:rsidRPr="00E84424" w14:paraId="64320AE7" w14:textId="77777777" w:rsidTr="00600B60">
        <w:trPr>
          <w:trHeight w:val="300"/>
        </w:trPr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7F81FD" w14:textId="77777777" w:rsidR="00E23FEF" w:rsidRPr="00E84424" w:rsidRDefault="00E23FEF" w:rsidP="00E23FEF">
            <w:pPr>
              <w:spacing w:line="240" w:lineRule="auto"/>
              <w:ind w:left="-72"/>
              <w:rPr>
                <w:rFonts w:ascii="Browallia New" w:hAnsi="Browallia New" w:cs="Browallia New"/>
                <w:b/>
                <w:bCs/>
                <w:i/>
                <w:iCs/>
                <w:spacing w:val="-6"/>
                <w:sz w:val="26"/>
                <w:szCs w:val="26"/>
                <w:lang w:val="en-GB" w:eastAsia="en-GB"/>
              </w:rPr>
            </w:pPr>
            <w:r w:rsidRPr="00E84424">
              <w:rPr>
                <w:rFonts w:ascii="Browallia New" w:hAnsi="Browallia New" w:cs="Browallia New"/>
                <w:b/>
                <w:bCs/>
                <w:i/>
                <w:iCs/>
                <w:spacing w:val="-6"/>
                <w:sz w:val="26"/>
                <w:szCs w:val="26"/>
                <w:cs/>
                <w:lang w:val="en-GB" w:eastAsia="en-GB"/>
              </w:rPr>
              <w:t>หนี้สินทางการเงินที่ไม่ได้วัดด้วย</w:t>
            </w:r>
          </w:p>
          <w:p w14:paraId="5CAAA877" w14:textId="77777777" w:rsidR="00E23FEF" w:rsidRPr="00E84424" w:rsidRDefault="00E23FEF" w:rsidP="00E23FEF">
            <w:pPr>
              <w:spacing w:line="240" w:lineRule="auto"/>
              <w:ind w:left="-72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  <w:r w:rsidRPr="00E84424">
              <w:rPr>
                <w:rFonts w:ascii="Browallia New" w:hAnsi="Browallia New" w:cs="Browallia New"/>
                <w:b/>
                <w:bCs/>
                <w:i/>
                <w:iCs/>
                <w:spacing w:val="-6"/>
                <w:sz w:val="26"/>
                <w:szCs w:val="26"/>
                <w:lang w:val="en-GB" w:eastAsia="en-GB"/>
              </w:rPr>
              <w:t xml:space="preserve">   </w:t>
            </w:r>
            <w:r w:rsidRPr="00E84424">
              <w:rPr>
                <w:rFonts w:ascii="Browallia New" w:hAnsi="Browallia New" w:cs="Browallia New"/>
                <w:b/>
                <w:bCs/>
                <w:i/>
                <w:iCs/>
                <w:spacing w:val="-6"/>
                <w:sz w:val="26"/>
                <w:szCs w:val="26"/>
                <w:cs/>
                <w:lang w:val="en-GB" w:eastAsia="en-GB"/>
              </w:rPr>
              <w:t>มูลค่ายุติธรรม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1A0DCA1B" w14:textId="77777777" w:rsidR="00E23FEF" w:rsidRPr="00E84424" w:rsidRDefault="00E23FEF" w:rsidP="00E23FE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1E0F1E5D" w14:textId="77777777" w:rsidR="00E23FEF" w:rsidRPr="00E84424" w:rsidRDefault="00E23FEF" w:rsidP="00E23FE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450CA43C" w14:textId="77777777" w:rsidR="00E23FEF" w:rsidRPr="00E84424" w:rsidRDefault="00E23FEF" w:rsidP="00E23FE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11057275" w14:textId="77777777" w:rsidR="00E23FEF" w:rsidRPr="00E84424" w:rsidRDefault="00E23FEF" w:rsidP="00E23FE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1904B21F" w14:textId="77777777" w:rsidR="00E23FEF" w:rsidRPr="00E84424" w:rsidRDefault="00E23FEF" w:rsidP="00E23FE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</w:tr>
      <w:tr w:rsidR="00E23FEF" w:rsidRPr="00E84424" w14:paraId="27510945" w14:textId="77777777" w:rsidTr="00600B60">
        <w:trPr>
          <w:trHeight w:val="300"/>
        </w:trPr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D9303C" w14:textId="77777777" w:rsidR="00E23FEF" w:rsidRPr="00E84424" w:rsidRDefault="00E23FEF" w:rsidP="00E23FEF">
            <w:pPr>
              <w:spacing w:line="240" w:lineRule="auto"/>
              <w:ind w:left="-72"/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eastAsia="en-GB"/>
              </w:rPr>
            </w:pPr>
            <w:r w:rsidRPr="00E84424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eastAsia="en-GB"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D1C525A" w14:textId="77777777" w:rsidR="00E23FEF" w:rsidRPr="00E84424" w:rsidRDefault="00E23FEF" w:rsidP="00E23FE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E84424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290178B" w14:textId="77777777" w:rsidR="00E23FEF" w:rsidRPr="00E84424" w:rsidRDefault="00E23FEF" w:rsidP="00E23FE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E84424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CE408F6" w14:textId="689AB865" w:rsidR="00E23FEF" w:rsidRPr="00E84424" w:rsidRDefault="00CF1017" w:rsidP="00E23FE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CF1017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3</w:t>
            </w:r>
            <w:r w:rsidR="00E23FEF" w:rsidRPr="00E84424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CF1017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999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3389A8F" w14:textId="636DC1DD" w:rsidR="00E23FEF" w:rsidRPr="00E84424" w:rsidRDefault="00CF1017" w:rsidP="00E23FE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CF1017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3</w:t>
            </w:r>
            <w:r w:rsidR="00E23FEF" w:rsidRPr="00E84424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CF1017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999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D8E4DF3" w14:textId="69DA6C47" w:rsidR="00E23FEF" w:rsidRPr="00E84424" w:rsidRDefault="00CF1017" w:rsidP="00E23FE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CF1017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4</w:t>
            </w:r>
            <w:r w:rsidR="00E23FEF" w:rsidRPr="00E84424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CF1017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023</w:t>
            </w:r>
          </w:p>
        </w:tc>
      </w:tr>
      <w:tr w:rsidR="00E23FEF" w:rsidRPr="00E84424" w14:paraId="22B7E6EA" w14:textId="77777777" w:rsidTr="00600B60">
        <w:trPr>
          <w:trHeight w:val="300"/>
        </w:trPr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DD5310" w14:textId="77777777" w:rsidR="00E23FEF" w:rsidRPr="00E84424" w:rsidRDefault="00E23FEF" w:rsidP="00E23FEF">
            <w:pPr>
              <w:spacing w:line="240" w:lineRule="auto"/>
              <w:ind w:left="-72"/>
              <w:rPr>
                <w:rFonts w:ascii="Browallia New" w:hAnsi="Browallia New" w:cs="Browallia New"/>
                <w:b/>
                <w:bCs/>
                <w:i/>
                <w:iCs/>
                <w:spacing w:val="-6"/>
                <w:sz w:val="26"/>
                <w:szCs w:val="26"/>
                <w:cs/>
                <w:lang w:val="en-GB" w:eastAsia="en-GB"/>
              </w:rPr>
            </w:pPr>
            <w:r w:rsidRPr="00E84424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eastAsia="en-GB"/>
              </w:rPr>
              <w:t>หุ้นกู้ สุทธิ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7C87317" w14:textId="77777777" w:rsidR="00E23FEF" w:rsidRPr="00E84424" w:rsidRDefault="00E23FEF" w:rsidP="00E23FE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E84424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FF410F2" w14:textId="77777777" w:rsidR="00E23FEF" w:rsidRPr="00E84424" w:rsidRDefault="00E23FEF" w:rsidP="00E23FE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E84424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13AFAB8" w14:textId="69742DCC" w:rsidR="00E23FEF" w:rsidRPr="00E84424" w:rsidRDefault="00CF1017" w:rsidP="00E23FE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CF1017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97</w:t>
            </w:r>
            <w:r w:rsidR="00E23FEF" w:rsidRPr="00E84424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CF1017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184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EB12069" w14:textId="14572144" w:rsidR="00E23FEF" w:rsidRPr="00E84424" w:rsidRDefault="00CF1017" w:rsidP="00E23FE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CF1017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97</w:t>
            </w:r>
            <w:r w:rsidR="00E23FEF" w:rsidRPr="00E84424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CF1017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184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C35457E" w14:textId="4436058C" w:rsidR="00E23FEF" w:rsidRPr="00E84424" w:rsidRDefault="00CF1017" w:rsidP="00E23FE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CF1017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108</w:t>
            </w:r>
            <w:r w:rsidR="00E23FEF" w:rsidRPr="00E84424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CF1017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498</w:t>
            </w:r>
          </w:p>
        </w:tc>
      </w:tr>
      <w:tr w:rsidR="00E23FEF" w:rsidRPr="00E84424" w14:paraId="3F50019A" w14:textId="77777777" w:rsidTr="00600B60">
        <w:trPr>
          <w:trHeight w:val="300"/>
        </w:trPr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226778" w14:textId="77777777" w:rsidR="00E23FEF" w:rsidRPr="00E84424" w:rsidRDefault="00E23FEF" w:rsidP="00E23FEF">
            <w:pPr>
              <w:spacing w:line="240" w:lineRule="auto"/>
              <w:ind w:left="-72"/>
              <w:rPr>
                <w:rFonts w:ascii="Browallia New" w:hAnsi="Browallia New" w:cs="Browallia New"/>
                <w:b/>
                <w:bCs/>
                <w:i/>
                <w:iCs/>
                <w:spacing w:val="-6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6E80C82" w14:textId="77777777" w:rsidR="00E23FEF" w:rsidRPr="00E84424" w:rsidRDefault="00E23FEF" w:rsidP="00E23FE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E84424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F34AD9E" w14:textId="77777777" w:rsidR="00E23FEF" w:rsidRPr="00E84424" w:rsidRDefault="00E23FEF" w:rsidP="00E23FE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E84424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2F570CC" w14:textId="6F169924" w:rsidR="00E23FEF" w:rsidRPr="00E84424" w:rsidRDefault="00CF1017" w:rsidP="00E23FE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CF1017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101</w:t>
            </w:r>
            <w:r w:rsidR="00E23FEF" w:rsidRPr="00E84424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CF1017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183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CF51940" w14:textId="37EAEB30" w:rsidR="00E23FEF" w:rsidRPr="00E84424" w:rsidRDefault="00CF1017" w:rsidP="00E23FE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CF1017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101</w:t>
            </w:r>
            <w:r w:rsidR="00E23FEF" w:rsidRPr="00E84424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CF1017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183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1D68F9B" w14:textId="4C014BBE" w:rsidR="00E23FEF" w:rsidRPr="00E84424" w:rsidRDefault="00CF1017" w:rsidP="00E23FE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CF1017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112</w:t>
            </w:r>
            <w:r w:rsidR="00E23FEF" w:rsidRPr="00E84424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CF1017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521</w:t>
            </w:r>
          </w:p>
        </w:tc>
      </w:tr>
    </w:tbl>
    <w:p w14:paraId="6FA8A1E6" w14:textId="423D8E00" w:rsidR="00D42907" w:rsidRPr="00E84424" w:rsidRDefault="00D42907" w:rsidP="005676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4E7D5FBB" w14:textId="77777777" w:rsidR="00D42907" w:rsidRPr="00E84424" w:rsidRDefault="00D42907" w:rsidP="005676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eastAsia="Arial Unicode MS" w:hAnsi="Browallia New" w:cs="Browallia New"/>
          <w:sz w:val="26"/>
          <w:szCs w:val="26"/>
          <w:cs/>
        </w:rPr>
      </w:pPr>
      <w:r w:rsidRPr="00E84424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20CF0D4A" w14:textId="77777777" w:rsidR="00302A82" w:rsidRPr="00E84424" w:rsidRDefault="00302A82" w:rsidP="005676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9448" w:type="dxa"/>
        <w:tblLayout w:type="fixed"/>
        <w:tblLook w:val="04A0" w:firstRow="1" w:lastRow="0" w:firstColumn="1" w:lastColumn="0" w:noHBand="0" w:noVBand="1"/>
      </w:tblPr>
      <w:tblGrid>
        <w:gridCol w:w="3544"/>
        <w:gridCol w:w="1276"/>
        <w:gridCol w:w="1417"/>
        <w:gridCol w:w="1134"/>
        <w:gridCol w:w="1015"/>
        <w:gridCol w:w="1062"/>
      </w:tblGrid>
      <w:tr w:rsidR="00600B60" w:rsidRPr="00E84424" w14:paraId="699B3788" w14:textId="77777777" w:rsidTr="00837424">
        <w:trPr>
          <w:trHeight w:val="266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1E4FFE" w14:textId="77777777" w:rsidR="00600B60" w:rsidRPr="00E84424" w:rsidRDefault="00600B60" w:rsidP="00837424">
            <w:pPr>
              <w:spacing w:line="240" w:lineRule="auto"/>
              <w:ind w:lef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590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5EFBFBA" w14:textId="77777777" w:rsidR="00600B60" w:rsidRPr="00E84424" w:rsidRDefault="00600B60" w:rsidP="00837424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E8442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งบการเงินเฉพาะกิจการ</w:t>
            </w:r>
          </w:p>
        </w:tc>
      </w:tr>
      <w:tr w:rsidR="00600B60" w:rsidRPr="00E84424" w14:paraId="0FD42F3C" w14:textId="77777777" w:rsidTr="00837424">
        <w:trPr>
          <w:trHeight w:val="7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AE4B01" w14:textId="77777777" w:rsidR="00600B60" w:rsidRPr="00E84424" w:rsidRDefault="00600B60" w:rsidP="00837424">
            <w:pPr>
              <w:spacing w:line="240" w:lineRule="auto"/>
              <w:ind w:lef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3801CBC" w14:textId="77777777" w:rsidR="00600B60" w:rsidRPr="00E84424" w:rsidRDefault="00600B60" w:rsidP="008374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 w:eastAsia="en-GB"/>
              </w:rPr>
            </w:pPr>
            <w:r w:rsidRPr="00E84424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 w:eastAsia="en-GB"/>
              </w:rPr>
              <w:t>มูลค่ายุติธรรมผ่านกำไรหรือขาดทุน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4DB3B0F" w14:textId="77777777" w:rsidR="00600B60" w:rsidRPr="00E84424" w:rsidRDefault="00600B60" w:rsidP="00837424">
            <w:pPr>
              <w:spacing w:line="240" w:lineRule="auto"/>
              <w:ind w:left="-126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 w:eastAsia="en-GB"/>
              </w:rPr>
            </w:pPr>
            <w:r w:rsidRPr="00E84424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 w:eastAsia="en-GB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9756213" w14:textId="77777777" w:rsidR="00600B60" w:rsidRPr="00E84424" w:rsidRDefault="00600B60" w:rsidP="008374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 w:eastAsia="en-GB"/>
              </w:rPr>
            </w:pPr>
            <w:r w:rsidRPr="00E84424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 w:eastAsia="en-GB"/>
              </w:rPr>
              <w:t>ราคาทุน</w:t>
            </w:r>
          </w:p>
          <w:p w14:paraId="67405282" w14:textId="77777777" w:rsidR="00600B60" w:rsidRPr="00E84424" w:rsidRDefault="00600B60" w:rsidP="008374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 w:eastAsia="en-GB"/>
              </w:rPr>
            </w:pPr>
            <w:r w:rsidRPr="00E84424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 w:eastAsia="en-GB"/>
              </w:rPr>
              <w:t>ตัดจำหน่าย</w:t>
            </w: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9AA3CBD" w14:textId="77777777" w:rsidR="00600B60" w:rsidRPr="00E84424" w:rsidRDefault="00600B60" w:rsidP="008374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 w:eastAsia="en-GB"/>
              </w:rPr>
            </w:pPr>
            <w:r w:rsidRPr="00E84424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 w:eastAsia="en-GB"/>
              </w:rPr>
              <w:t>รวมราคา</w:t>
            </w:r>
          </w:p>
          <w:p w14:paraId="02E8EDA3" w14:textId="77777777" w:rsidR="00600B60" w:rsidRPr="00E84424" w:rsidRDefault="00600B60" w:rsidP="008374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 w:eastAsia="en-GB"/>
              </w:rPr>
            </w:pPr>
            <w:r w:rsidRPr="00E84424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 w:eastAsia="en-GB"/>
              </w:rPr>
              <w:t>ตามบัญชี</w:t>
            </w: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CF14AED" w14:textId="77777777" w:rsidR="00600B60" w:rsidRPr="00E84424" w:rsidRDefault="00600B60" w:rsidP="008374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 w:eastAsia="en-GB"/>
              </w:rPr>
            </w:pPr>
            <w:r w:rsidRPr="00E84424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 w:eastAsia="en-GB"/>
              </w:rPr>
              <w:t>มูลค่ายุติธรรม</w:t>
            </w:r>
          </w:p>
        </w:tc>
      </w:tr>
      <w:tr w:rsidR="00600B60" w:rsidRPr="00E84424" w14:paraId="454F49A9" w14:textId="77777777" w:rsidTr="00837424">
        <w:trPr>
          <w:trHeight w:val="29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24BFB3" w14:textId="77777777" w:rsidR="00600B60" w:rsidRPr="00E84424" w:rsidRDefault="00600B60" w:rsidP="00837424">
            <w:pPr>
              <w:spacing w:line="240" w:lineRule="auto"/>
              <w:ind w:lef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EDB2AFD" w14:textId="77777777" w:rsidR="00600B60" w:rsidRPr="00E84424" w:rsidRDefault="00600B60" w:rsidP="008374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90D1A81" w14:textId="77777777" w:rsidR="00600B60" w:rsidRPr="00E84424" w:rsidRDefault="00600B60" w:rsidP="008374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6BEA49A" w14:textId="77777777" w:rsidR="00600B60" w:rsidRPr="00E84424" w:rsidRDefault="00600B60" w:rsidP="008374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ABD6457" w14:textId="77777777" w:rsidR="00600B60" w:rsidRPr="00E84424" w:rsidRDefault="00600B60" w:rsidP="008374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EBF2084" w14:textId="77777777" w:rsidR="00600B60" w:rsidRPr="00E84424" w:rsidRDefault="00600B60" w:rsidP="008374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E8442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ล้านบาท</w:t>
            </w:r>
          </w:p>
        </w:tc>
      </w:tr>
      <w:tr w:rsidR="00600B60" w:rsidRPr="00E84424" w14:paraId="30AF04DB" w14:textId="77777777" w:rsidTr="00837424">
        <w:trPr>
          <w:trHeight w:val="56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C9ACD8" w14:textId="77777777" w:rsidR="00600B60" w:rsidRPr="00E84424" w:rsidRDefault="00600B60" w:rsidP="00837424">
            <w:pPr>
              <w:spacing w:line="240" w:lineRule="auto"/>
              <w:ind w:left="-72"/>
              <w:rPr>
                <w:rFonts w:ascii="Browallia New" w:hAnsi="Browallia New" w:cs="Browallia New"/>
                <w:b/>
                <w:bCs/>
                <w:sz w:val="12"/>
                <w:szCs w:val="12"/>
                <w:lang w:val="en-GB" w:eastAsia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0CF882C9" w14:textId="77777777" w:rsidR="00600B60" w:rsidRPr="00E84424" w:rsidRDefault="00600B60" w:rsidP="008374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lang w:val="en-GB"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34BE01DB" w14:textId="77777777" w:rsidR="00600B60" w:rsidRPr="00E84424" w:rsidRDefault="00600B60" w:rsidP="008374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785A082B" w14:textId="77777777" w:rsidR="00600B60" w:rsidRPr="00E84424" w:rsidRDefault="00600B60" w:rsidP="008374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 w:eastAsia="en-GB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30F8631E" w14:textId="77777777" w:rsidR="00600B60" w:rsidRPr="00E84424" w:rsidRDefault="00600B60" w:rsidP="008374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 w:eastAsia="en-GB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43FF355D" w14:textId="77777777" w:rsidR="00600B60" w:rsidRPr="00E84424" w:rsidRDefault="00600B60" w:rsidP="008374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 w:eastAsia="en-GB"/>
              </w:rPr>
            </w:pPr>
          </w:p>
        </w:tc>
      </w:tr>
      <w:tr w:rsidR="00600B60" w:rsidRPr="00E84424" w14:paraId="38DF4953" w14:textId="77777777" w:rsidTr="00837424">
        <w:trPr>
          <w:trHeight w:val="29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5A17C1" w14:textId="44CACFF6" w:rsidR="00600B60" w:rsidRPr="00E84424" w:rsidRDefault="00600B60" w:rsidP="00837424">
            <w:pPr>
              <w:spacing w:line="240" w:lineRule="auto"/>
              <w:ind w:lef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E8442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 xml:space="preserve">ณ วันที่ </w:t>
            </w:r>
            <w:r w:rsidR="00CF1017" w:rsidRPr="00CF101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>31</w:t>
            </w:r>
            <w:r w:rsidRPr="00E8442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 xml:space="preserve"> </w:t>
            </w:r>
            <w:r w:rsidRPr="00E8442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 xml:space="preserve">ธันวาคม พ.ศ. </w:t>
            </w:r>
            <w:r w:rsidR="00CF1017" w:rsidRPr="00CF101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>2563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2C4E2AEB" w14:textId="77777777" w:rsidR="00600B60" w:rsidRPr="00E84424" w:rsidRDefault="00600B60" w:rsidP="008374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4DD1511D" w14:textId="77777777" w:rsidR="00600B60" w:rsidRPr="00E84424" w:rsidRDefault="00600B60" w:rsidP="008374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722193E8" w14:textId="77777777" w:rsidR="00600B60" w:rsidRPr="00E84424" w:rsidRDefault="00600B60" w:rsidP="008374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0D342B56" w14:textId="77777777" w:rsidR="00600B60" w:rsidRPr="00E84424" w:rsidRDefault="00600B60" w:rsidP="008374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256F460E" w14:textId="77777777" w:rsidR="00600B60" w:rsidRPr="00E84424" w:rsidRDefault="00600B60" w:rsidP="008374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</w:tr>
      <w:tr w:rsidR="00600B60" w:rsidRPr="00E84424" w14:paraId="02627D13" w14:textId="77777777" w:rsidTr="00837424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0CBE81" w14:textId="77777777" w:rsidR="00600B60" w:rsidRPr="00E84424" w:rsidRDefault="00600B60" w:rsidP="00837424">
            <w:pPr>
              <w:spacing w:line="240" w:lineRule="auto"/>
              <w:ind w:left="-72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val="en-GB" w:eastAsia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28F55466" w14:textId="77777777" w:rsidR="00600B60" w:rsidRPr="00E84424" w:rsidRDefault="00600B60" w:rsidP="008374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lang w:val="en-GB" w:eastAsia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66B3985B" w14:textId="77777777" w:rsidR="00600B60" w:rsidRPr="00E84424" w:rsidRDefault="00600B60" w:rsidP="008374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lang w:val="en-GB" w:eastAsia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12E8C9F5" w14:textId="77777777" w:rsidR="00600B60" w:rsidRPr="00E84424" w:rsidRDefault="00600B60" w:rsidP="008374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lang w:val="en-GB" w:eastAsia="en-GB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079868E4" w14:textId="77777777" w:rsidR="00600B60" w:rsidRPr="00E84424" w:rsidRDefault="00600B60" w:rsidP="008374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lang w:val="en-GB" w:eastAsia="en-GB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7CFC9EBC" w14:textId="77777777" w:rsidR="00600B60" w:rsidRPr="00E84424" w:rsidRDefault="00600B60" w:rsidP="008374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lang w:val="en-GB" w:eastAsia="en-GB"/>
              </w:rPr>
            </w:pPr>
          </w:p>
        </w:tc>
      </w:tr>
      <w:tr w:rsidR="00600B60" w:rsidRPr="00E84424" w14:paraId="49AF8869" w14:textId="77777777" w:rsidTr="00837424">
        <w:trPr>
          <w:trHeight w:val="29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64EF3D" w14:textId="77777777" w:rsidR="00600B60" w:rsidRPr="00E84424" w:rsidRDefault="00600B60" w:rsidP="00837424">
            <w:pPr>
              <w:spacing w:line="240" w:lineRule="auto"/>
              <w:ind w:left="-72"/>
              <w:rPr>
                <w:rFonts w:ascii="Browallia New" w:hAnsi="Browallia New" w:cs="Browallia New"/>
                <w:b/>
                <w:bCs/>
                <w:i/>
                <w:iCs/>
                <w:spacing w:val="-6"/>
                <w:sz w:val="26"/>
                <w:szCs w:val="26"/>
                <w:highlight w:val="yellow"/>
                <w:lang w:val="en-GB" w:eastAsia="en-GB"/>
              </w:rPr>
            </w:pPr>
            <w:r w:rsidRPr="00E84424">
              <w:rPr>
                <w:rFonts w:ascii="Browallia New" w:hAnsi="Browallia New" w:cs="Browallia New"/>
                <w:b/>
                <w:bCs/>
                <w:i/>
                <w:iCs/>
                <w:spacing w:val="-6"/>
                <w:sz w:val="26"/>
                <w:szCs w:val="26"/>
                <w:cs/>
                <w:lang w:val="en-GB" w:eastAsia="en-GB"/>
              </w:rPr>
              <w:t>สินทรัพย์ทางการเงินที่วัดด้วยมูลค่ายุติธรรม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163AA685" w14:textId="77777777" w:rsidR="00600B60" w:rsidRPr="00E84424" w:rsidRDefault="00600B60" w:rsidP="008374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i/>
                <w:iCs/>
                <w:sz w:val="26"/>
                <w:szCs w:val="26"/>
                <w:lang w:val="en-GB" w:eastAsia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6312FF00" w14:textId="77777777" w:rsidR="00600B60" w:rsidRPr="00E84424" w:rsidRDefault="00600B60" w:rsidP="008374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6ACD962A" w14:textId="77777777" w:rsidR="00600B60" w:rsidRPr="00E84424" w:rsidRDefault="00600B60" w:rsidP="008374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6C06AA10" w14:textId="77777777" w:rsidR="00600B60" w:rsidRPr="00E84424" w:rsidRDefault="00600B60" w:rsidP="008374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56B71BBA" w14:textId="77777777" w:rsidR="00600B60" w:rsidRPr="00E84424" w:rsidRDefault="00600B60" w:rsidP="008374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</w:tr>
      <w:tr w:rsidR="00600B60" w:rsidRPr="00E84424" w14:paraId="1C8FB365" w14:textId="77777777" w:rsidTr="00837424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10F5D0" w14:textId="77777777" w:rsidR="00600B60" w:rsidRPr="00E84424" w:rsidRDefault="00600B60" w:rsidP="00837424">
            <w:pPr>
              <w:spacing w:line="240" w:lineRule="auto"/>
              <w:ind w:left="-72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val="en-GB" w:eastAsia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1BB32C51" w14:textId="77777777" w:rsidR="00600B60" w:rsidRPr="00E84424" w:rsidRDefault="00600B60" w:rsidP="008374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lang w:val="en-GB" w:eastAsia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43B7EDBA" w14:textId="77777777" w:rsidR="00600B60" w:rsidRPr="00E84424" w:rsidRDefault="00600B60" w:rsidP="008374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lang w:val="en-GB" w:eastAsia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0227CB4C" w14:textId="77777777" w:rsidR="00600B60" w:rsidRPr="00E84424" w:rsidRDefault="00600B60" w:rsidP="008374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lang w:val="en-GB" w:eastAsia="en-GB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4BAEC41A" w14:textId="77777777" w:rsidR="00600B60" w:rsidRPr="00E84424" w:rsidRDefault="00600B60" w:rsidP="008374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lang w:val="en-GB" w:eastAsia="en-GB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0AA5FAB5" w14:textId="77777777" w:rsidR="00600B60" w:rsidRPr="00E84424" w:rsidRDefault="00600B60" w:rsidP="008374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lang w:val="en-GB" w:eastAsia="en-GB"/>
              </w:rPr>
            </w:pPr>
          </w:p>
        </w:tc>
      </w:tr>
      <w:tr w:rsidR="00600B60" w:rsidRPr="00E84424" w14:paraId="6F863B5F" w14:textId="77777777" w:rsidTr="00837424">
        <w:trPr>
          <w:trHeight w:val="58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E1E1AA" w14:textId="77777777" w:rsidR="00600B60" w:rsidRPr="00E84424" w:rsidRDefault="00600B60" w:rsidP="00837424">
            <w:pPr>
              <w:spacing w:line="240" w:lineRule="auto"/>
              <w:ind w:lef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E8442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สินทรัพย์ทางการเงินที่วัดด้วย</w:t>
            </w:r>
          </w:p>
          <w:p w14:paraId="279B0489" w14:textId="77777777" w:rsidR="00600B60" w:rsidRPr="00E84424" w:rsidRDefault="00600B60" w:rsidP="00837424">
            <w:pPr>
              <w:spacing w:line="240" w:lineRule="auto"/>
              <w:ind w:lef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E8442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 xml:space="preserve">   </w:t>
            </w:r>
            <w:r w:rsidRPr="00E8442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มูลค่ายุติธรรมผ่านกำไรหรือขาดทุน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0109C414" w14:textId="77777777" w:rsidR="00600B60" w:rsidRPr="00E84424" w:rsidRDefault="00600B60" w:rsidP="008374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6EB3F19A" w14:textId="77777777" w:rsidR="00600B60" w:rsidRPr="00E84424" w:rsidRDefault="00600B60" w:rsidP="008374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0848A5F3" w14:textId="77777777" w:rsidR="00600B60" w:rsidRPr="00E84424" w:rsidRDefault="00600B60" w:rsidP="008374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661303D0" w14:textId="77777777" w:rsidR="00600B60" w:rsidRPr="00E84424" w:rsidRDefault="00600B60" w:rsidP="008374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028626AC" w14:textId="77777777" w:rsidR="00600B60" w:rsidRPr="00E84424" w:rsidRDefault="00600B60" w:rsidP="008374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</w:tr>
      <w:tr w:rsidR="00600B60" w:rsidRPr="00E84424" w14:paraId="29E802B1" w14:textId="77777777" w:rsidTr="00837424">
        <w:trPr>
          <w:trHeight w:val="221"/>
        </w:trPr>
        <w:tc>
          <w:tcPr>
            <w:tcW w:w="3544" w:type="dxa"/>
            <w:shd w:val="clear" w:color="auto" w:fill="auto"/>
            <w:vAlign w:val="bottom"/>
          </w:tcPr>
          <w:p w14:paraId="0BA08FC6" w14:textId="77777777" w:rsidR="00600B60" w:rsidRPr="00E84424" w:rsidRDefault="00600B60" w:rsidP="00837424">
            <w:pPr>
              <w:spacing w:line="240" w:lineRule="auto"/>
              <w:ind w:left="-72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  <w:r w:rsidRPr="00E84424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ตราสารหนี้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29B84478" w14:textId="3211E75A" w:rsidR="00600B60" w:rsidRPr="00E84424" w:rsidRDefault="00CF1017" w:rsidP="00837424">
            <w:pPr>
              <w:spacing w:line="240" w:lineRule="auto"/>
              <w:ind w:left="-72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CF1017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347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1D278983" w14:textId="77777777" w:rsidR="00600B60" w:rsidRPr="00E84424" w:rsidRDefault="00600B60" w:rsidP="00837424">
            <w:pPr>
              <w:spacing w:line="240" w:lineRule="auto"/>
              <w:ind w:left="-72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E84424"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10D318DF" w14:textId="77777777" w:rsidR="00600B60" w:rsidRPr="00E84424" w:rsidRDefault="00600B60" w:rsidP="00837424">
            <w:pPr>
              <w:spacing w:line="240" w:lineRule="auto"/>
              <w:ind w:left="-72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E84424"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  <w:t>-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0D6DD1EC" w14:textId="3B60C9D7" w:rsidR="00600B60" w:rsidRPr="00E84424" w:rsidRDefault="00CF1017" w:rsidP="00837424">
            <w:pPr>
              <w:spacing w:line="240" w:lineRule="auto"/>
              <w:ind w:left="-72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CF1017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347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491AF2F8" w14:textId="360E8CDD" w:rsidR="00600B60" w:rsidRPr="00E84424" w:rsidRDefault="00CF1017" w:rsidP="00837424">
            <w:pPr>
              <w:spacing w:line="240" w:lineRule="auto"/>
              <w:ind w:left="-72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CF1017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347</w:t>
            </w:r>
          </w:p>
        </w:tc>
      </w:tr>
      <w:tr w:rsidR="00600B60" w:rsidRPr="00E84424" w14:paraId="5625DEEA" w14:textId="77777777" w:rsidTr="00837424">
        <w:tc>
          <w:tcPr>
            <w:tcW w:w="3544" w:type="dxa"/>
            <w:shd w:val="clear" w:color="auto" w:fill="auto"/>
            <w:vAlign w:val="bottom"/>
          </w:tcPr>
          <w:p w14:paraId="44BBF7AC" w14:textId="77777777" w:rsidR="00600B60" w:rsidRPr="00E84424" w:rsidRDefault="00600B60" w:rsidP="00837424">
            <w:pPr>
              <w:spacing w:line="240" w:lineRule="auto"/>
              <w:ind w:left="-72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val="en-GB" w:eastAsia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7A19643D" w14:textId="77777777" w:rsidR="00600B60" w:rsidRPr="00E84424" w:rsidRDefault="00600B60" w:rsidP="00837424">
            <w:pPr>
              <w:spacing w:line="240" w:lineRule="auto"/>
              <w:ind w:left="-72"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lang w:val="en-GB" w:eastAsia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3B27616F" w14:textId="77777777" w:rsidR="00600B60" w:rsidRPr="00E84424" w:rsidRDefault="00600B60" w:rsidP="00837424">
            <w:pPr>
              <w:spacing w:line="240" w:lineRule="auto"/>
              <w:ind w:left="-72"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lang w:val="en-GB" w:eastAsia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70D1C11A" w14:textId="77777777" w:rsidR="00600B60" w:rsidRPr="00E84424" w:rsidRDefault="00600B60" w:rsidP="00837424">
            <w:pPr>
              <w:spacing w:line="240" w:lineRule="auto"/>
              <w:ind w:left="-72"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lang w:val="en-GB" w:eastAsia="en-GB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39EA0439" w14:textId="77777777" w:rsidR="00600B60" w:rsidRPr="00E84424" w:rsidRDefault="00600B60" w:rsidP="00837424">
            <w:pPr>
              <w:spacing w:line="240" w:lineRule="auto"/>
              <w:ind w:left="-72"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lang w:val="en-GB" w:eastAsia="en-GB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61B0C942" w14:textId="77777777" w:rsidR="00600B60" w:rsidRPr="00E84424" w:rsidRDefault="00600B60" w:rsidP="00837424">
            <w:pPr>
              <w:spacing w:line="240" w:lineRule="auto"/>
              <w:ind w:left="-72"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lang w:val="en-GB" w:eastAsia="en-GB"/>
              </w:rPr>
            </w:pPr>
          </w:p>
        </w:tc>
      </w:tr>
      <w:tr w:rsidR="00600B60" w:rsidRPr="00E84424" w14:paraId="31E8400D" w14:textId="77777777" w:rsidTr="00837424">
        <w:trPr>
          <w:trHeight w:val="58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E58D1B" w14:textId="77777777" w:rsidR="00600B60" w:rsidRPr="00E84424" w:rsidRDefault="00600B60" w:rsidP="00837424">
            <w:pPr>
              <w:spacing w:line="240" w:lineRule="auto"/>
              <w:ind w:left="-72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 w:eastAsia="en-GB"/>
              </w:rPr>
            </w:pPr>
            <w:r w:rsidRPr="00E84424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 w:eastAsia="en-GB"/>
              </w:rPr>
              <w:t>สินทรัพย์ทางการเงินที่วัดด้วยมูลค่า</w:t>
            </w:r>
          </w:p>
          <w:p w14:paraId="5262ECF8" w14:textId="77777777" w:rsidR="00600B60" w:rsidRPr="00E84424" w:rsidRDefault="00600B60" w:rsidP="00837424">
            <w:pPr>
              <w:spacing w:line="240" w:lineRule="auto"/>
              <w:ind w:left="-72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 w:eastAsia="en-GB"/>
              </w:rPr>
            </w:pPr>
            <w:r w:rsidRPr="00E84424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 w:eastAsia="en-GB"/>
              </w:rPr>
              <w:t xml:space="preserve">   ยุติธรรมผ่านกำไรขาดทุนเบ็ดเสร็จอื่น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3829CDB8" w14:textId="77777777" w:rsidR="00600B60" w:rsidRPr="00E84424" w:rsidRDefault="00600B60" w:rsidP="008374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36C5EDB3" w14:textId="77777777" w:rsidR="00600B60" w:rsidRPr="00E84424" w:rsidRDefault="00600B60" w:rsidP="008374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623CCE68" w14:textId="77777777" w:rsidR="00600B60" w:rsidRPr="00E84424" w:rsidRDefault="00600B60" w:rsidP="008374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51C75894" w14:textId="77777777" w:rsidR="00600B60" w:rsidRPr="00E84424" w:rsidRDefault="00600B60" w:rsidP="008374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679DF5B6" w14:textId="77777777" w:rsidR="00600B60" w:rsidRPr="00E84424" w:rsidRDefault="00600B60" w:rsidP="008374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</w:tr>
      <w:tr w:rsidR="00600B60" w:rsidRPr="00E84424" w14:paraId="7A0FCF97" w14:textId="77777777" w:rsidTr="00837424">
        <w:trPr>
          <w:trHeight w:val="29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EE1302" w14:textId="77777777" w:rsidR="00600B60" w:rsidRPr="00E84424" w:rsidRDefault="00600B60" w:rsidP="00837424">
            <w:pPr>
              <w:spacing w:line="240" w:lineRule="auto"/>
              <w:ind w:left="-72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E84424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ตราสารทุน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095BF6DE" w14:textId="77777777" w:rsidR="00600B60" w:rsidRPr="00E84424" w:rsidRDefault="00600B60" w:rsidP="008374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E84424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281A4C89" w14:textId="00608329" w:rsidR="00600B60" w:rsidRPr="00E84424" w:rsidRDefault="00CF1017" w:rsidP="008374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CF1017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13F6EBDB" w14:textId="77777777" w:rsidR="00600B60" w:rsidRPr="00E84424" w:rsidRDefault="00600B60" w:rsidP="008374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E84424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02C2D9FF" w14:textId="08786A8F" w:rsidR="00600B60" w:rsidRPr="00E84424" w:rsidRDefault="00CF1017" w:rsidP="008374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CF1017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0831D046" w14:textId="27B4A325" w:rsidR="00600B60" w:rsidRPr="00E84424" w:rsidRDefault="00CF1017" w:rsidP="008374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CF1017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</w:t>
            </w:r>
          </w:p>
        </w:tc>
      </w:tr>
      <w:tr w:rsidR="00600B60" w:rsidRPr="00E84424" w14:paraId="65887E52" w14:textId="77777777" w:rsidTr="00837424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9BD399" w14:textId="77777777" w:rsidR="00600B60" w:rsidRPr="00E84424" w:rsidRDefault="00600B60" w:rsidP="00837424">
            <w:pPr>
              <w:spacing w:line="240" w:lineRule="auto"/>
              <w:ind w:left="-72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val="en-GB" w:eastAsia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341179F6" w14:textId="77777777" w:rsidR="00600B60" w:rsidRPr="00E84424" w:rsidRDefault="00600B60" w:rsidP="008374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lang w:val="en-GB" w:eastAsia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1D80A2FE" w14:textId="77777777" w:rsidR="00600B60" w:rsidRPr="00E84424" w:rsidRDefault="00600B60" w:rsidP="008374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lang w:val="en-GB" w:eastAsia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6AF9AED5" w14:textId="77777777" w:rsidR="00600B60" w:rsidRPr="00E84424" w:rsidRDefault="00600B60" w:rsidP="008374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lang w:val="en-GB" w:eastAsia="en-GB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07B502F0" w14:textId="77777777" w:rsidR="00600B60" w:rsidRPr="00E84424" w:rsidRDefault="00600B60" w:rsidP="008374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lang w:val="en-GB" w:eastAsia="en-GB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463E77D8" w14:textId="77777777" w:rsidR="00600B60" w:rsidRPr="00E84424" w:rsidRDefault="00600B60" w:rsidP="008374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lang w:val="en-GB" w:eastAsia="en-GB"/>
              </w:rPr>
            </w:pPr>
          </w:p>
        </w:tc>
      </w:tr>
      <w:tr w:rsidR="00600B60" w:rsidRPr="00E84424" w14:paraId="32374F95" w14:textId="77777777" w:rsidTr="00837424">
        <w:trPr>
          <w:trHeight w:val="29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62FC5C" w14:textId="77777777" w:rsidR="00600B60" w:rsidRPr="00E84424" w:rsidRDefault="00600B60" w:rsidP="00837424">
            <w:pPr>
              <w:spacing w:line="240" w:lineRule="auto"/>
              <w:ind w:lef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E8442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ตราสารอนุพันธ์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307836D4" w14:textId="77777777" w:rsidR="00600B60" w:rsidRPr="00E84424" w:rsidRDefault="00600B60" w:rsidP="008374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0EDC41F4" w14:textId="77777777" w:rsidR="00600B60" w:rsidRPr="00E84424" w:rsidRDefault="00600B60" w:rsidP="008374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32DAE670" w14:textId="77777777" w:rsidR="00600B60" w:rsidRPr="00E84424" w:rsidRDefault="00600B60" w:rsidP="008374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12C72464" w14:textId="77777777" w:rsidR="00600B60" w:rsidRPr="00E84424" w:rsidRDefault="00600B60" w:rsidP="008374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7CCBD1AA" w14:textId="77777777" w:rsidR="00600B60" w:rsidRPr="00E84424" w:rsidRDefault="00600B60" w:rsidP="008374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</w:tr>
      <w:tr w:rsidR="00600B60" w:rsidRPr="00E84424" w14:paraId="711FB122" w14:textId="77777777" w:rsidTr="00837424">
        <w:trPr>
          <w:trHeight w:val="29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EF4E578" w14:textId="77777777" w:rsidR="00600B60" w:rsidRPr="00E84424" w:rsidRDefault="00600B60" w:rsidP="00837424">
            <w:pPr>
              <w:spacing w:line="240" w:lineRule="auto"/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สัญญาแลกเปลี่ยนส่วนต่างราคาน้ำมัน</w:t>
            </w:r>
          </w:p>
          <w:p w14:paraId="6413D401" w14:textId="77777777" w:rsidR="00600B60" w:rsidRPr="00E84424" w:rsidRDefault="00600B60" w:rsidP="00837424">
            <w:pPr>
              <w:spacing w:line="240" w:lineRule="auto"/>
              <w:ind w:lef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  สำเร็จรูปและน้ำมันดิบล่วงหน้า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67B91908" w14:textId="1222E982" w:rsidR="00600B60" w:rsidRPr="00E84424" w:rsidRDefault="00CF1017" w:rsidP="008374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CF1017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251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43022C9C" w14:textId="77777777" w:rsidR="00600B60" w:rsidRPr="00E84424" w:rsidRDefault="00600B60" w:rsidP="008374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E84424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45763B4E" w14:textId="77777777" w:rsidR="00600B60" w:rsidRPr="00E84424" w:rsidRDefault="00600B60" w:rsidP="008374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E84424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63CE08FC" w14:textId="1B11246A" w:rsidR="00600B60" w:rsidRPr="00E84424" w:rsidRDefault="00CF1017" w:rsidP="008374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CF1017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251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723B89BB" w14:textId="772095B0" w:rsidR="00600B60" w:rsidRPr="00E84424" w:rsidRDefault="00CF1017" w:rsidP="008374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CF1017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251</w:t>
            </w:r>
          </w:p>
        </w:tc>
      </w:tr>
      <w:tr w:rsidR="00600B60" w:rsidRPr="00E84424" w14:paraId="162BCCA1" w14:textId="77777777" w:rsidTr="00837424">
        <w:trPr>
          <w:trHeight w:val="290"/>
        </w:trPr>
        <w:tc>
          <w:tcPr>
            <w:tcW w:w="3544" w:type="dxa"/>
            <w:shd w:val="clear" w:color="auto" w:fill="auto"/>
            <w:noWrap/>
          </w:tcPr>
          <w:p w14:paraId="67DB5C43" w14:textId="77777777" w:rsidR="00600B60" w:rsidRPr="00E84424" w:rsidRDefault="00600B60" w:rsidP="00837424">
            <w:pPr>
              <w:spacing w:line="240" w:lineRule="auto"/>
              <w:ind w:left="-72" w:right="-72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656F5A5E" w14:textId="241EF711" w:rsidR="00600B60" w:rsidRPr="00E84424" w:rsidRDefault="00CF1017" w:rsidP="008374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CF1017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598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7BEAB4CB" w14:textId="2768F7E1" w:rsidR="00600B60" w:rsidRPr="00E84424" w:rsidRDefault="00CF1017" w:rsidP="008374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CF1017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7626B81E" w14:textId="77777777" w:rsidR="00600B60" w:rsidRPr="00E84424" w:rsidRDefault="00600B60" w:rsidP="008374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E84424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46725826" w14:textId="0CA88191" w:rsidR="00600B60" w:rsidRPr="00E84424" w:rsidRDefault="00CF1017" w:rsidP="008374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CF1017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600</w:t>
            </w: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2BAC9062" w14:textId="2A925BE9" w:rsidR="00600B60" w:rsidRPr="00E84424" w:rsidRDefault="00CF1017" w:rsidP="008374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CF1017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600</w:t>
            </w:r>
          </w:p>
        </w:tc>
      </w:tr>
      <w:tr w:rsidR="00600B60" w:rsidRPr="00E84424" w14:paraId="61AD40B2" w14:textId="77777777" w:rsidTr="00837424">
        <w:trPr>
          <w:trHeight w:val="56"/>
        </w:trPr>
        <w:tc>
          <w:tcPr>
            <w:tcW w:w="3544" w:type="dxa"/>
            <w:shd w:val="clear" w:color="auto" w:fill="auto"/>
            <w:noWrap/>
          </w:tcPr>
          <w:p w14:paraId="29560BD7" w14:textId="77777777" w:rsidR="00600B60" w:rsidRPr="00E84424" w:rsidRDefault="00600B60" w:rsidP="00837424">
            <w:pPr>
              <w:spacing w:line="240" w:lineRule="auto"/>
              <w:ind w:left="-72" w:right="-72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6510F84B" w14:textId="77777777" w:rsidR="00600B60" w:rsidRPr="00E84424" w:rsidRDefault="00600B60" w:rsidP="008374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57123022" w14:textId="77777777" w:rsidR="00600B60" w:rsidRPr="00E84424" w:rsidRDefault="00600B60" w:rsidP="008374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6FCD6EDA" w14:textId="77777777" w:rsidR="00600B60" w:rsidRPr="00E84424" w:rsidRDefault="00600B60" w:rsidP="008374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 w:eastAsia="en-GB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37228D9E" w14:textId="77777777" w:rsidR="00600B60" w:rsidRPr="00E84424" w:rsidRDefault="00600B60" w:rsidP="008374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 w:eastAsia="en-GB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439FB9F2" w14:textId="77777777" w:rsidR="00600B60" w:rsidRPr="00E84424" w:rsidRDefault="00600B60" w:rsidP="008374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 w:eastAsia="en-GB"/>
              </w:rPr>
            </w:pPr>
          </w:p>
        </w:tc>
      </w:tr>
      <w:tr w:rsidR="00600B60" w:rsidRPr="00E84424" w14:paraId="796FBBC4" w14:textId="77777777" w:rsidTr="00837424">
        <w:trPr>
          <w:trHeight w:val="30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97C6F4" w14:textId="77777777" w:rsidR="00600B60" w:rsidRPr="00E84424" w:rsidRDefault="00600B60" w:rsidP="00837424">
            <w:pPr>
              <w:spacing w:line="240" w:lineRule="auto"/>
              <w:ind w:left="-72"/>
              <w:rPr>
                <w:rFonts w:ascii="Browallia New" w:hAnsi="Browallia New" w:cs="Browallia New"/>
                <w:b/>
                <w:bCs/>
                <w:sz w:val="26"/>
                <w:szCs w:val="26"/>
                <w:highlight w:val="green"/>
                <w:lang w:val="en-GB" w:eastAsia="en-GB"/>
              </w:rPr>
            </w:pPr>
            <w:r w:rsidRPr="00E84424"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  <w:cs/>
                <w:lang w:val="en-GB" w:eastAsia="en-GB"/>
              </w:rPr>
              <w:t>หนี้สินทางการเงินที่วัดด้วยมูลค่ายุติธรรม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FAFAFA"/>
            <w:noWrap/>
            <w:vAlign w:val="bottom"/>
          </w:tcPr>
          <w:p w14:paraId="2FB853C3" w14:textId="77777777" w:rsidR="00600B60" w:rsidRPr="00E84424" w:rsidRDefault="00600B60" w:rsidP="008374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FAFAFA"/>
            <w:noWrap/>
            <w:vAlign w:val="bottom"/>
          </w:tcPr>
          <w:p w14:paraId="4D722081" w14:textId="77777777" w:rsidR="00600B60" w:rsidRPr="00E84424" w:rsidRDefault="00600B60" w:rsidP="008374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FAFAFA"/>
            <w:noWrap/>
            <w:vAlign w:val="bottom"/>
          </w:tcPr>
          <w:p w14:paraId="2E55C556" w14:textId="77777777" w:rsidR="00600B60" w:rsidRPr="00E84424" w:rsidRDefault="00600B60" w:rsidP="008374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015" w:type="dxa"/>
            <w:tcBorders>
              <w:left w:val="nil"/>
              <w:right w:val="nil"/>
            </w:tcBorders>
            <w:shd w:val="clear" w:color="auto" w:fill="FAFAFA"/>
            <w:noWrap/>
            <w:vAlign w:val="bottom"/>
          </w:tcPr>
          <w:p w14:paraId="2B80513B" w14:textId="77777777" w:rsidR="00600B60" w:rsidRPr="00E84424" w:rsidRDefault="00600B60" w:rsidP="008374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062" w:type="dxa"/>
            <w:tcBorders>
              <w:left w:val="nil"/>
              <w:right w:val="nil"/>
            </w:tcBorders>
            <w:shd w:val="clear" w:color="auto" w:fill="FAFAFA"/>
            <w:noWrap/>
            <w:vAlign w:val="bottom"/>
          </w:tcPr>
          <w:p w14:paraId="74B907DE" w14:textId="77777777" w:rsidR="00600B60" w:rsidRPr="00E84424" w:rsidRDefault="00600B60" w:rsidP="008374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</w:tr>
      <w:tr w:rsidR="00600B60" w:rsidRPr="00E84424" w14:paraId="57527BF5" w14:textId="77777777" w:rsidTr="00837424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83529A" w14:textId="77777777" w:rsidR="00600B60" w:rsidRPr="00E84424" w:rsidRDefault="00600B60" w:rsidP="00837424">
            <w:pPr>
              <w:spacing w:line="240" w:lineRule="auto"/>
              <w:ind w:left="-72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val="en-GB" w:eastAsia="en-GB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FAFAFA"/>
            <w:noWrap/>
            <w:vAlign w:val="bottom"/>
          </w:tcPr>
          <w:p w14:paraId="1F04B64A" w14:textId="77777777" w:rsidR="00600B60" w:rsidRPr="00E84424" w:rsidRDefault="00600B60" w:rsidP="008374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lang w:val="en-GB" w:eastAsia="en-GB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FAFAFA"/>
            <w:noWrap/>
            <w:vAlign w:val="bottom"/>
          </w:tcPr>
          <w:p w14:paraId="12D1EE48" w14:textId="77777777" w:rsidR="00600B60" w:rsidRPr="00E84424" w:rsidRDefault="00600B60" w:rsidP="008374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lang w:val="en-GB" w:eastAsia="en-GB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FAFAFA"/>
            <w:noWrap/>
            <w:vAlign w:val="bottom"/>
          </w:tcPr>
          <w:p w14:paraId="1AAEF8E1" w14:textId="77777777" w:rsidR="00600B60" w:rsidRPr="00E84424" w:rsidRDefault="00600B60" w:rsidP="008374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lang w:val="en-GB" w:eastAsia="en-GB"/>
              </w:rPr>
            </w:pPr>
          </w:p>
        </w:tc>
        <w:tc>
          <w:tcPr>
            <w:tcW w:w="1015" w:type="dxa"/>
            <w:tcBorders>
              <w:left w:val="nil"/>
              <w:right w:val="nil"/>
            </w:tcBorders>
            <w:shd w:val="clear" w:color="auto" w:fill="FAFAFA"/>
            <w:noWrap/>
            <w:vAlign w:val="bottom"/>
          </w:tcPr>
          <w:p w14:paraId="458E9678" w14:textId="77777777" w:rsidR="00600B60" w:rsidRPr="00E84424" w:rsidRDefault="00600B60" w:rsidP="008374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lang w:val="en-GB" w:eastAsia="en-GB"/>
              </w:rPr>
            </w:pPr>
          </w:p>
        </w:tc>
        <w:tc>
          <w:tcPr>
            <w:tcW w:w="1062" w:type="dxa"/>
            <w:tcBorders>
              <w:left w:val="nil"/>
              <w:right w:val="nil"/>
            </w:tcBorders>
            <w:shd w:val="clear" w:color="auto" w:fill="FAFAFA"/>
            <w:noWrap/>
            <w:vAlign w:val="bottom"/>
          </w:tcPr>
          <w:p w14:paraId="0A2F656B" w14:textId="77777777" w:rsidR="00600B60" w:rsidRPr="00E84424" w:rsidRDefault="00600B60" w:rsidP="008374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lang w:val="en-GB" w:eastAsia="en-GB"/>
              </w:rPr>
            </w:pPr>
          </w:p>
        </w:tc>
      </w:tr>
      <w:tr w:rsidR="00600B60" w:rsidRPr="00E84424" w14:paraId="0DE254B7" w14:textId="77777777" w:rsidTr="00837424">
        <w:trPr>
          <w:trHeight w:val="30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6A47CA" w14:textId="77777777" w:rsidR="00600B60" w:rsidRPr="00E84424" w:rsidRDefault="00600B60" w:rsidP="00837424">
            <w:pPr>
              <w:spacing w:line="240" w:lineRule="auto"/>
              <w:ind w:left="-72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E8442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ตราสารอนุพันธ์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FAFAFA"/>
            <w:noWrap/>
            <w:vAlign w:val="bottom"/>
          </w:tcPr>
          <w:p w14:paraId="1250C56F" w14:textId="77777777" w:rsidR="00600B60" w:rsidRPr="00E84424" w:rsidRDefault="00600B60" w:rsidP="008374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FAFAFA"/>
            <w:noWrap/>
            <w:vAlign w:val="bottom"/>
          </w:tcPr>
          <w:p w14:paraId="3FB2FDE1" w14:textId="77777777" w:rsidR="00600B60" w:rsidRPr="00E84424" w:rsidRDefault="00600B60" w:rsidP="008374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FAFAFA"/>
            <w:noWrap/>
            <w:vAlign w:val="bottom"/>
          </w:tcPr>
          <w:p w14:paraId="50C27050" w14:textId="77777777" w:rsidR="00600B60" w:rsidRPr="00E84424" w:rsidRDefault="00600B60" w:rsidP="008374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015" w:type="dxa"/>
            <w:tcBorders>
              <w:left w:val="nil"/>
              <w:right w:val="nil"/>
            </w:tcBorders>
            <w:shd w:val="clear" w:color="auto" w:fill="FAFAFA"/>
            <w:noWrap/>
            <w:vAlign w:val="bottom"/>
          </w:tcPr>
          <w:p w14:paraId="4E5B8328" w14:textId="77777777" w:rsidR="00600B60" w:rsidRPr="00E84424" w:rsidRDefault="00600B60" w:rsidP="008374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062" w:type="dxa"/>
            <w:tcBorders>
              <w:left w:val="nil"/>
              <w:right w:val="nil"/>
            </w:tcBorders>
            <w:shd w:val="clear" w:color="auto" w:fill="FAFAFA"/>
            <w:noWrap/>
            <w:vAlign w:val="bottom"/>
          </w:tcPr>
          <w:p w14:paraId="27C3640F" w14:textId="77777777" w:rsidR="00600B60" w:rsidRPr="00E84424" w:rsidRDefault="00600B60" w:rsidP="008374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</w:tr>
      <w:tr w:rsidR="00C82563" w:rsidRPr="00E84424" w14:paraId="68D69294" w14:textId="77777777" w:rsidTr="00837424">
        <w:trPr>
          <w:trHeight w:val="30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ED2C00" w14:textId="77777777" w:rsidR="00C82563" w:rsidRPr="00E84424" w:rsidRDefault="00C82563" w:rsidP="00C82563">
            <w:pPr>
              <w:spacing w:line="240" w:lineRule="auto"/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สัญญาแลกเปลี่ยนส่วนต่างราคาน้ำมัน</w:t>
            </w:r>
          </w:p>
          <w:p w14:paraId="44EA8ADC" w14:textId="44BDC0DC" w:rsidR="00C82563" w:rsidRPr="00E84424" w:rsidRDefault="00C82563" w:rsidP="00C82563">
            <w:pPr>
              <w:spacing w:line="240" w:lineRule="auto"/>
              <w:ind w:lef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  สำเร็จรูปและน้ำมันดิบล่วงหน้า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FAFAFA"/>
            <w:noWrap/>
            <w:vAlign w:val="bottom"/>
          </w:tcPr>
          <w:p w14:paraId="74DDF016" w14:textId="296DA33F" w:rsidR="00C82563" w:rsidRPr="00E84424" w:rsidRDefault="00C82563" w:rsidP="008374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21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FAFAFA"/>
            <w:noWrap/>
            <w:vAlign w:val="bottom"/>
          </w:tcPr>
          <w:p w14:paraId="015077DA" w14:textId="6E1C6EFE" w:rsidR="00C82563" w:rsidRPr="00E84424" w:rsidRDefault="00C82563" w:rsidP="008374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FAFAFA"/>
            <w:noWrap/>
            <w:vAlign w:val="bottom"/>
          </w:tcPr>
          <w:p w14:paraId="0712A36A" w14:textId="53DAEE93" w:rsidR="00C82563" w:rsidRPr="00E84424" w:rsidRDefault="00C82563" w:rsidP="008374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015" w:type="dxa"/>
            <w:tcBorders>
              <w:left w:val="nil"/>
              <w:right w:val="nil"/>
            </w:tcBorders>
            <w:shd w:val="clear" w:color="auto" w:fill="FAFAFA"/>
            <w:noWrap/>
            <w:vAlign w:val="bottom"/>
          </w:tcPr>
          <w:p w14:paraId="7113DC58" w14:textId="2DDCC18B" w:rsidR="00C82563" w:rsidRPr="00E84424" w:rsidRDefault="00C82563" w:rsidP="008374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21</w:t>
            </w:r>
          </w:p>
        </w:tc>
        <w:tc>
          <w:tcPr>
            <w:tcW w:w="1062" w:type="dxa"/>
            <w:tcBorders>
              <w:left w:val="nil"/>
              <w:right w:val="nil"/>
            </w:tcBorders>
            <w:shd w:val="clear" w:color="auto" w:fill="FAFAFA"/>
            <w:noWrap/>
            <w:vAlign w:val="bottom"/>
          </w:tcPr>
          <w:p w14:paraId="21F90236" w14:textId="6F934F96" w:rsidR="00C82563" w:rsidRPr="00E84424" w:rsidRDefault="00C82563" w:rsidP="008374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21</w:t>
            </w:r>
          </w:p>
        </w:tc>
      </w:tr>
      <w:tr w:rsidR="00600B60" w:rsidRPr="00E84424" w14:paraId="735B8246" w14:textId="77777777" w:rsidTr="00837424">
        <w:trPr>
          <w:trHeight w:val="300"/>
        </w:trPr>
        <w:tc>
          <w:tcPr>
            <w:tcW w:w="3544" w:type="dxa"/>
            <w:shd w:val="clear" w:color="auto" w:fill="auto"/>
            <w:noWrap/>
          </w:tcPr>
          <w:p w14:paraId="194A51D7" w14:textId="112EE30A" w:rsidR="00600B60" w:rsidRPr="00E84424" w:rsidRDefault="00C82563" w:rsidP="00837424">
            <w:pPr>
              <w:spacing w:line="240" w:lineRule="auto"/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สัญญาแลกเปลี่ยนเงินตราต่างประเทศล่วงหน้า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FAFAFA"/>
            <w:noWrap/>
            <w:vAlign w:val="bottom"/>
          </w:tcPr>
          <w:p w14:paraId="53326B8A" w14:textId="38BF7BC9" w:rsidR="00600B60" w:rsidRPr="00E84424" w:rsidRDefault="00CF1017" w:rsidP="008374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CF1017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109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FAFAFA"/>
            <w:noWrap/>
            <w:vAlign w:val="bottom"/>
          </w:tcPr>
          <w:p w14:paraId="50545D15" w14:textId="77777777" w:rsidR="00600B60" w:rsidRPr="00E84424" w:rsidRDefault="00600B60" w:rsidP="008374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E84424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FAFAFA"/>
            <w:noWrap/>
            <w:vAlign w:val="bottom"/>
          </w:tcPr>
          <w:p w14:paraId="4F83C133" w14:textId="77777777" w:rsidR="00600B60" w:rsidRPr="00E84424" w:rsidRDefault="00600B60" w:rsidP="008374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E84424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015" w:type="dxa"/>
            <w:tcBorders>
              <w:left w:val="nil"/>
              <w:right w:val="nil"/>
            </w:tcBorders>
            <w:shd w:val="clear" w:color="auto" w:fill="FAFAFA"/>
            <w:noWrap/>
            <w:vAlign w:val="bottom"/>
          </w:tcPr>
          <w:p w14:paraId="0C97A1D0" w14:textId="07D261DD" w:rsidR="00600B60" w:rsidRPr="00E84424" w:rsidRDefault="00CF1017" w:rsidP="008374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CF1017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109</w:t>
            </w:r>
          </w:p>
        </w:tc>
        <w:tc>
          <w:tcPr>
            <w:tcW w:w="1062" w:type="dxa"/>
            <w:tcBorders>
              <w:left w:val="nil"/>
              <w:right w:val="nil"/>
            </w:tcBorders>
            <w:shd w:val="clear" w:color="auto" w:fill="FAFAFA"/>
            <w:noWrap/>
            <w:vAlign w:val="bottom"/>
          </w:tcPr>
          <w:p w14:paraId="30276BB3" w14:textId="1A3EBBEE" w:rsidR="00600B60" w:rsidRPr="00E84424" w:rsidRDefault="00CF1017" w:rsidP="008374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CF1017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109</w:t>
            </w:r>
          </w:p>
        </w:tc>
      </w:tr>
      <w:tr w:rsidR="00600B60" w:rsidRPr="00E84424" w14:paraId="16923846" w14:textId="77777777" w:rsidTr="00837424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A1A5E0" w14:textId="77777777" w:rsidR="00600B60" w:rsidRPr="00E84424" w:rsidRDefault="00600B60" w:rsidP="00837424">
            <w:pPr>
              <w:spacing w:line="240" w:lineRule="auto"/>
              <w:ind w:left="-72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val="en-GB" w:eastAsia="en-GB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FAFAFA"/>
            <w:noWrap/>
            <w:vAlign w:val="bottom"/>
          </w:tcPr>
          <w:p w14:paraId="0C655254" w14:textId="77777777" w:rsidR="00600B60" w:rsidRPr="00E84424" w:rsidRDefault="00600B60" w:rsidP="008374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lang w:val="en-GB" w:eastAsia="en-GB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FAFAFA"/>
            <w:noWrap/>
            <w:vAlign w:val="bottom"/>
          </w:tcPr>
          <w:p w14:paraId="26140CBA" w14:textId="77777777" w:rsidR="00600B60" w:rsidRPr="00E84424" w:rsidRDefault="00600B60" w:rsidP="008374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lang w:val="en-GB" w:eastAsia="en-GB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FAFAFA"/>
            <w:noWrap/>
            <w:vAlign w:val="bottom"/>
          </w:tcPr>
          <w:p w14:paraId="6A38F57D" w14:textId="77777777" w:rsidR="00600B60" w:rsidRPr="00E84424" w:rsidRDefault="00600B60" w:rsidP="008374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lang w:val="en-GB" w:eastAsia="en-GB"/>
              </w:rPr>
            </w:pPr>
          </w:p>
        </w:tc>
        <w:tc>
          <w:tcPr>
            <w:tcW w:w="1015" w:type="dxa"/>
            <w:tcBorders>
              <w:left w:val="nil"/>
              <w:right w:val="nil"/>
            </w:tcBorders>
            <w:shd w:val="clear" w:color="auto" w:fill="FAFAFA"/>
            <w:noWrap/>
            <w:vAlign w:val="bottom"/>
          </w:tcPr>
          <w:p w14:paraId="262EA5E9" w14:textId="77777777" w:rsidR="00600B60" w:rsidRPr="00E84424" w:rsidRDefault="00600B60" w:rsidP="008374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lang w:val="en-GB" w:eastAsia="en-GB"/>
              </w:rPr>
            </w:pPr>
          </w:p>
        </w:tc>
        <w:tc>
          <w:tcPr>
            <w:tcW w:w="1062" w:type="dxa"/>
            <w:tcBorders>
              <w:left w:val="nil"/>
              <w:right w:val="nil"/>
            </w:tcBorders>
            <w:shd w:val="clear" w:color="auto" w:fill="FAFAFA"/>
            <w:noWrap/>
            <w:vAlign w:val="bottom"/>
          </w:tcPr>
          <w:p w14:paraId="669FABE4" w14:textId="77777777" w:rsidR="00600B60" w:rsidRPr="00E84424" w:rsidRDefault="00600B60" w:rsidP="008374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lang w:val="en-GB" w:eastAsia="en-GB"/>
              </w:rPr>
            </w:pPr>
          </w:p>
        </w:tc>
      </w:tr>
      <w:tr w:rsidR="00600B60" w:rsidRPr="00E84424" w14:paraId="1BC9CF8A" w14:textId="77777777" w:rsidTr="00837424">
        <w:trPr>
          <w:trHeight w:val="300"/>
        </w:trPr>
        <w:tc>
          <w:tcPr>
            <w:tcW w:w="3544" w:type="dxa"/>
            <w:shd w:val="clear" w:color="auto" w:fill="auto"/>
            <w:noWrap/>
          </w:tcPr>
          <w:p w14:paraId="0285A53B" w14:textId="77777777" w:rsidR="00600B60" w:rsidRPr="00E84424" w:rsidRDefault="00600B60" w:rsidP="00837424">
            <w:pPr>
              <w:spacing w:line="240" w:lineRule="auto"/>
              <w:ind w:left="-72" w:right="-104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GB"/>
              </w:rPr>
            </w:pPr>
            <w:r w:rsidRPr="00E84424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  <w:lang w:val="en-GB" w:eastAsia="en-GB"/>
              </w:rPr>
              <w:t>ตราสารอนุพันธ์ที่ใช้การบัญชีป้องกันความเสี่ยง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FAFAFA"/>
            <w:noWrap/>
            <w:vAlign w:val="bottom"/>
          </w:tcPr>
          <w:p w14:paraId="5C208D11" w14:textId="77777777" w:rsidR="00600B60" w:rsidRPr="00E84424" w:rsidRDefault="00600B60" w:rsidP="008374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FAFAFA"/>
            <w:noWrap/>
            <w:vAlign w:val="bottom"/>
          </w:tcPr>
          <w:p w14:paraId="67D0ADB3" w14:textId="77777777" w:rsidR="00600B60" w:rsidRPr="00E84424" w:rsidRDefault="00600B60" w:rsidP="008374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FAFAFA"/>
            <w:noWrap/>
            <w:vAlign w:val="bottom"/>
          </w:tcPr>
          <w:p w14:paraId="4BA4ABC8" w14:textId="77777777" w:rsidR="00600B60" w:rsidRPr="00E84424" w:rsidRDefault="00600B60" w:rsidP="008374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015" w:type="dxa"/>
            <w:tcBorders>
              <w:left w:val="nil"/>
              <w:right w:val="nil"/>
            </w:tcBorders>
            <w:shd w:val="clear" w:color="auto" w:fill="FAFAFA"/>
            <w:noWrap/>
            <w:vAlign w:val="bottom"/>
          </w:tcPr>
          <w:p w14:paraId="075EE5E3" w14:textId="77777777" w:rsidR="00600B60" w:rsidRPr="00E84424" w:rsidRDefault="00600B60" w:rsidP="008374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062" w:type="dxa"/>
            <w:tcBorders>
              <w:left w:val="nil"/>
              <w:right w:val="nil"/>
            </w:tcBorders>
            <w:shd w:val="clear" w:color="auto" w:fill="FAFAFA"/>
            <w:noWrap/>
            <w:vAlign w:val="bottom"/>
          </w:tcPr>
          <w:p w14:paraId="5EA5DADA" w14:textId="77777777" w:rsidR="00600B60" w:rsidRPr="00E84424" w:rsidRDefault="00600B60" w:rsidP="008374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</w:tr>
      <w:tr w:rsidR="00C44186" w:rsidRPr="00E84424" w14:paraId="140AADC9" w14:textId="77777777" w:rsidTr="00837424">
        <w:trPr>
          <w:trHeight w:val="300"/>
        </w:trPr>
        <w:tc>
          <w:tcPr>
            <w:tcW w:w="3544" w:type="dxa"/>
            <w:shd w:val="clear" w:color="auto" w:fill="auto"/>
            <w:noWrap/>
          </w:tcPr>
          <w:p w14:paraId="282B9BA7" w14:textId="77777777" w:rsidR="00C44186" w:rsidRPr="00E84424" w:rsidRDefault="00C44186" w:rsidP="00C44186">
            <w:pPr>
              <w:spacing w:line="240" w:lineRule="auto"/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สัญญาแลกเปลี่ยนสกุลเงิน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FAFAFA"/>
            <w:noWrap/>
            <w:vAlign w:val="bottom"/>
          </w:tcPr>
          <w:p w14:paraId="2BFF2A30" w14:textId="7FBA431E" w:rsidR="00C44186" w:rsidRPr="00E84424" w:rsidRDefault="00CF1017" w:rsidP="00C4418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CF1017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</w:t>
            </w:r>
            <w:r w:rsidR="00C44186" w:rsidRPr="00E84424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CF1017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125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FAFAFA"/>
            <w:noWrap/>
            <w:vAlign w:val="bottom"/>
          </w:tcPr>
          <w:p w14:paraId="77024914" w14:textId="00469B6E" w:rsidR="00C44186" w:rsidRPr="00E84424" w:rsidRDefault="00C44186" w:rsidP="00C4418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E84424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FAFAFA"/>
            <w:noWrap/>
            <w:vAlign w:val="bottom"/>
          </w:tcPr>
          <w:p w14:paraId="2DBA75B5" w14:textId="77777777" w:rsidR="00C44186" w:rsidRPr="00E84424" w:rsidRDefault="00C44186" w:rsidP="00C4418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E84424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015" w:type="dxa"/>
            <w:tcBorders>
              <w:left w:val="nil"/>
              <w:right w:val="nil"/>
            </w:tcBorders>
            <w:shd w:val="clear" w:color="auto" w:fill="FAFAFA"/>
            <w:noWrap/>
            <w:vAlign w:val="bottom"/>
          </w:tcPr>
          <w:p w14:paraId="65427AE4" w14:textId="51E4A1D0" w:rsidR="00C44186" w:rsidRPr="00E84424" w:rsidRDefault="00CF1017" w:rsidP="00C4418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CF1017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</w:t>
            </w:r>
            <w:r w:rsidR="00C44186" w:rsidRPr="00E84424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CF1017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125</w:t>
            </w:r>
          </w:p>
        </w:tc>
        <w:tc>
          <w:tcPr>
            <w:tcW w:w="1062" w:type="dxa"/>
            <w:tcBorders>
              <w:left w:val="nil"/>
              <w:right w:val="nil"/>
            </w:tcBorders>
            <w:shd w:val="clear" w:color="auto" w:fill="FAFAFA"/>
            <w:noWrap/>
            <w:vAlign w:val="bottom"/>
          </w:tcPr>
          <w:p w14:paraId="42716A60" w14:textId="37E72A39" w:rsidR="00C44186" w:rsidRPr="00E84424" w:rsidRDefault="00CF1017" w:rsidP="00C4418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CF1017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</w:t>
            </w:r>
            <w:r w:rsidR="00C44186" w:rsidRPr="00E84424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CF1017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125</w:t>
            </w:r>
          </w:p>
        </w:tc>
      </w:tr>
      <w:tr w:rsidR="00C44186" w:rsidRPr="00E84424" w14:paraId="19834DF3" w14:textId="77777777" w:rsidTr="00837424">
        <w:trPr>
          <w:trHeight w:val="300"/>
        </w:trPr>
        <w:tc>
          <w:tcPr>
            <w:tcW w:w="3544" w:type="dxa"/>
            <w:shd w:val="clear" w:color="auto" w:fill="auto"/>
            <w:noWrap/>
          </w:tcPr>
          <w:p w14:paraId="78B9A160" w14:textId="77777777" w:rsidR="00C44186" w:rsidRPr="00E84424" w:rsidRDefault="00C44186" w:rsidP="00C44186">
            <w:pPr>
              <w:spacing w:line="240" w:lineRule="auto"/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สัญญาแลกเปลี่ยนเงินตราต่างประเทศล่วงหน้า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FAFAFA"/>
            <w:noWrap/>
            <w:vAlign w:val="bottom"/>
          </w:tcPr>
          <w:p w14:paraId="0470EA46" w14:textId="6CED08DE" w:rsidR="00C44186" w:rsidRPr="00E84424" w:rsidRDefault="00CF1017" w:rsidP="00C4418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CF1017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172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FAFAFA"/>
            <w:noWrap/>
            <w:vAlign w:val="bottom"/>
          </w:tcPr>
          <w:p w14:paraId="7AD81F6C" w14:textId="2FC58D6C" w:rsidR="00C44186" w:rsidRPr="00E84424" w:rsidRDefault="00C44186" w:rsidP="00C4418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E84424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FAFAFA"/>
            <w:noWrap/>
            <w:vAlign w:val="bottom"/>
          </w:tcPr>
          <w:p w14:paraId="503A6194" w14:textId="77777777" w:rsidR="00C44186" w:rsidRPr="00E84424" w:rsidRDefault="00C44186" w:rsidP="00C4418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E84424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015" w:type="dxa"/>
            <w:tcBorders>
              <w:left w:val="nil"/>
              <w:right w:val="nil"/>
            </w:tcBorders>
            <w:shd w:val="clear" w:color="auto" w:fill="FAFAFA"/>
            <w:noWrap/>
            <w:vAlign w:val="bottom"/>
          </w:tcPr>
          <w:p w14:paraId="6ABE419B" w14:textId="55488241" w:rsidR="00C44186" w:rsidRPr="00E84424" w:rsidRDefault="00CF1017" w:rsidP="00C4418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CF1017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172</w:t>
            </w:r>
          </w:p>
        </w:tc>
        <w:tc>
          <w:tcPr>
            <w:tcW w:w="1062" w:type="dxa"/>
            <w:tcBorders>
              <w:left w:val="nil"/>
              <w:right w:val="nil"/>
            </w:tcBorders>
            <w:shd w:val="clear" w:color="auto" w:fill="FAFAFA"/>
            <w:noWrap/>
            <w:vAlign w:val="bottom"/>
          </w:tcPr>
          <w:p w14:paraId="1FE7C528" w14:textId="48184726" w:rsidR="00C44186" w:rsidRPr="00E84424" w:rsidRDefault="00CF1017" w:rsidP="00C4418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CF1017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172</w:t>
            </w:r>
          </w:p>
        </w:tc>
      </w:tr>
      <w:tr w:rsidR="00C44186" w:rsidRPr="00E84424" w14:paraId="1552E959" w14:textId="77777777" w:rsidTr="00837424">
        <w:trPr>
          <w:trHeight w:val="30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522284" w14:textId="77777777" w:rsidR="00C44186" w:rsidRPr="00E84424" w:rsidRDefault="00C44186" w:rsidP="00C44186">
            <w:pPr>
              <w:spacing w:line="240" w:lineRule="auto"/>
              <w:ind w:left="-72"/>
              <w:rPr>
                <w:rFonts w:ascii="Browallia New" w:hAnsi="Browallia New" w:cs="Browallia New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3303077B" w14:textId="3ECE1329" w:rsidR="00C44186" w:rsidRPr="00E84424" w:rsidRDefault="00CF1017" w:rsidP="00C4418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CF1017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</w:t>
            </w:r>
            <w:r w:rsidR="00C44186" w:rsidRPr="00E84424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CF1017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4</w:t>
            </w:r>
            <w:r w:rsidR="00C82563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1642D83F" w14:textId="52D04B54" w:rsidR="00C44186" w:rsidRPr="00E84424" w:rsidRDefault="00C44186" w:rsidP="00C4418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E84424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1D6EA535" w14:textId="77777777" w:rsidR="00C44186" w:rsidRPr="00E84424" w:rsidRDefault="00C44186" w:rsidP="00C4418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E84424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38C49E33" w14:textId="148B0FB4" w:rsidR="00C44186" w:rsidRPr="00E84424" w:rsidRDefault="00CF1017" w:rsidP="00C4418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CF1017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</w:t>
            </w:r>
            <w:r w:rsidR="00C44186" w:rsidRPr="00E84424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CF1017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4</w:t>
            </w:r>
            <w:r w:rsidR="00C82563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27</w:t>
            </w: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69F5C9FD" w14:textId="169506E2" w:rsidR="00C44186" w:rsidRPr="00E84424" w:rsidRDefault="00CF1017" w:rsidP="00C4418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CF1017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</w:t>
            </w:r>
            <w:r w:rsidR="00C44186" w:rsidRPr="00E84424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CF1017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4</w:t>
            </w:r>
            <w:r w:rsidR="00C82563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27</w:t>
            </w:r>
          </w:p>
        </w:tc>
      </w:tr>
      <w:tr w:rsidR="00600B60" w:rsidRPr="00E84424" w14:paraId="27B01FB6" w14:textId="77777777" w:rsidTr="00837424">
        <w:trPr>
          <w:trHeight w:val="30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CEA72B" w14:textId="77777777" w:rsidR="00600B60" w:rsidRPr="00E84424" w:rsidRDefault="00600B60" w:rsidP="00837424">
            <w:pPr>
              <w:spacing w:line="240" w:lineRule="auto"/>
              <w:ind w:left="-72"/>
              <w:rPr>
                <w:rFonts w:ascii="Browallia New" w:hAnsi="Browallia New" w:cs="Browallia New"/>
                <w:b/>
                <w:bCs/>
                <w:i/>
                <w:iCs/>
                <w:spacing w:val="-6"/>
                <w:sz w:val="26"/>
                <w:szCs w:val="26"/>
                <w:lang w:val="en-GB" w:eastAsia="en-GB"/>
              </w:rPr>
            </w:pPr>
            <w:r w:rsidRPr="00E84424">
              <w:rPr>
                <w:rFonts w:ascii="Browallia New" w:hAnsi="Browallia New" w:cs="Browallia New"/>
                <w:b/>
                <w:bCs/>
                <w:i/>
                <w:iCs/>
                <w:spacing w:val="-6"/>
                <w:sz w:val="26"/>
                <w:szCs w:val="26"/>
                <w:cs/>
                <w:lang w:val="en-GB" w:eastAsia="en-GB"/>
              </w:rPr>
              <w:t>หนี้สินทางการเงินที่ไม่ได้วัดด้วย</w:t>
            </w:r>
          </w:p>
          <w:p w14:paraId="1AEFDA11" w14:textId="77777777" w:rsidR="00600B60" w:rsidRPr="00E84424" w:rsidRDefault="00600B60" w:rsidP="00837424">
            <w:pPr>
              <w:spacing w:line="240" w:lineRule="auto"/>
              <w:ind w:left="-72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  <w:r w:rsidRPr="00E84424">
              <w:rPr>
                <w:rFonts w:ascii="Browallia New" w:hAnsi="Browallia New" w:cs="Browallia New"/>
                <w:b/>
                <w:bCs/>
                <w:i/>
                <w:iCs/>
                <w:spacing w:val="-6"/>
                <w:sz w:val="26"/>
                <w:szCs w:val="26"/>
                <w:lang w:val="en-GB" w:eastAsia="en-GB"/>
              </w:rPr>
              <w:t xml:space="preserve">   </w:t>
            </w:r>
            <w:r w:rsidRPr="00E84424">
              <w:rPr>
                <w:rFonts w:ascii="Browallia New" w:hAnsi="Browallia New" w:cs="Browallia New"/>
                <w:b/>
                <w:bCs/>
                <w:i/>
                <w:iCs/>
                <w:spacing w:val="-6"/>
                <w:sz w:val="26"/>
                <w:szCs w:val="26"/>
                <w:cs/>
                <w:lang w:val="en-GB" w:eastAsia="en-GB"/>
              </w:rPr>
              <w:t>มูลค่ายุติธรรม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7E8D6F8D" w14:textId="77777777" w:rsidR="00600B60" w:rsidRPr="00E84424" w:rsidRDefault="00600B60" w:rsidP="008374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12FD68F7" w14:textId="77777777" w:rsidR="00600B60" w:rsidRPr="00E84424" w:rsidRDefault="00600B60" w:rsidP="008374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1EB07F35" w14:textId="77777777" w:rsidR="00600B60" w:rsidRPr="00E84424" w:rsidRDefault="00600B60" w:rsidP="008374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740CE5EC" w14:textId="77777777" w:rsidR="00600B60" w:rsidRPr="00E84424" w:rsidRDefault="00600B60" w:rsidP="008374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2DDD8E7D" w14:textId="77777777" w:rsidR="00600B60" w:rsidRPr="00E84424" w:rsidRDefault="00600B60" w:rsidP="008374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</w:tr>
      <w:tr w:rsidR="00600B60" w:rsidRPr="00E84424" w14:paraId="314E7380" w14:textId="77777777" w:rsidTr="00837424">
        <w:trPr>
          <w:trHeight w:val="30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BD5BD7" w14:textId="77777777" w:rsidR="00600B60" w:rsidRPr="00E84424" w:rsidRDefault="00600B60" w:rsidP="00837424">
            <w:pPr>
              <w:spacing w:line="240" w:lineRule="auto"/>
              <w:ind w:left="-72"/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eastAsia="en-GB"/>
              </w:rPr>
            </w:pPr>
            <w:r w:rsidRPr="00E84424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eastAsia="en-GB"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FAFAFA"/>
            <w:noWrap/>
            <w:vAlign w:val="bottom"/>
          </w:tcPr>
          <w:p w14:paraId="3D790EF6" w14:textId="77777777" w:rsidR="00600B60" w:rsidRPr="00E84424" w:rsidRDefault="00600B60" w:rsidP="008374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E84424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FAFAFA"/>
            <w:noWrap/>
            <w:vAlign w:val="bottom"/>
          </w:tcPr>
          <w:p w14:paraId="683FD49F" w14:textId="77777777" w:rsidR="00600B60" w:rsidRPr="00E84424" w:rsidRDefault="00600B60" w:rsidP="008374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E84424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FAFAFA"/>
            <w:noWrap/>
            <w:vAlign w:val="bottom"/>
          </w:tcPr>
          <w:p w14:paraId="73CCCF1F" w14:textId="1E41726D" w:rsidR="00600B60" w:rsidRPr="00E84424" w:rsidRDefault="00CF1017" w:rsidP="008374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CF1017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95</w:t>
            </w:r>
            <w:r w:rsidR="00600B60" w:rsidRPr="00E84424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CF1017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135</w:t>
            </w:r>
          </w:p>
        </w:tc>
        <w:tc>
          <w:tcPr>
            <w:tcW w:w="1015" w:type="dxa"/>
            <w:tcBorders>
              <w:left w:val="nil"/>
              <w:right w:val="nil"/>
            </w:tcBorders>
            <w:shd w:val="clear" w:color="auto" w:fill="FAFAFA"/>
            <w:noWrap/>
            <w:vAlign w:val="bottom"/>
          </w:tcPr>
          <w:p w14:paraId="1332BFAA" w14:textId="65086B5D" w:rsidR="00600B60" w:rsidRPr="00E84424" w:rsidRDefault="00CF1017" w:rsidP="008374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CF1017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95</w:t>
            </w:r>
            <w:r w:rsidR="00600B60" w:rsidRPr="00E84424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CF1017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135</w:t>
            </w:r>
          </w:p>
        </w:tc>
        <w:tc>
          <w:tcPr>
            <w:tcW w:w="1062" w:type="dxa"/>
            <w:tcBorders>
              <w:left w:val="nil"/>
              <w:right w:val="nil"/>
            </w:tcBorders>
            <w:shd w:val="clear" w:color="auto" w:fill="FAFAFA"/>
            <w:noWrap/>
            <w:vAlign w:val="bottom"/>
          </w:tcPr>
          <w:p w14:paraId="1CEFA9B6" w14:textId="337198EE" w:rsidR="00600B60" w:rsidRPr="00E84424" w:rsidRDefault="00CF1017" w:rsidP="008374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CF1017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103</w:t>
            </w:r>
            <w:r w:rsidR="00600B60" w:rsidRPr="00E84424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CF1017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417</w:t>
            </w:r>
          </w:p>
        </w:tc>
      </w:tr>
      <w:tr w:rsidR="00600B60" w:rsidRPr="00E84424" w14:paraId="06A458E3" w14:textId="77777777" w:rsidTr="00837424">
        <w:trPr>
          <w:trHeight w:val="30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B1BACF" w14:textId="77777777" w:rsidR="00600B60" w:rsidRPr="00E84424" w:rsidRDefault="00600B60" w:rsidP="00837424">
            <w:pPr>
              <w:spacing w:line="240" w:lineRule="auto"/>
              <w:ind w:left="-72"/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eastAsia="en-GB"/>
              </w:rPr>
            </w:pPr>
            <w:r w:rsidRPr="00E84424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eastAsia="en-GB"/>
              </w:rPr>
              <w:t>หุ้นกู้ สุทธิ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FAFAFA"/>
            <w:noWrap/>
            <w:vAlign w:val="bottom"/>
          </w:tcPr>
          <w:p w14:paraId="225871B7" w14:textId="77777777" w:rsidR="00600B60" w:rsidRPr="00E84424" w:rsidRDefault="00600B60" w:rsidP="008374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E84424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FAFAFA"/>
            <w:noWrap/>
            <w:vAlign w:val="bottom"/>
          </w:tcPr>
          <w:p w14:paraId="360F3D24" w14:textId="77777777" w:rsidR="00600B60" w:rsidRPr="00E84424" w:rsidRDefault="00600B60" w:rsidP="008374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E84424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FAFAFA"/>
            <w:noWrap/>
            <w:vAlign w:val="bottom"/>
          </w:tcPr>
          <w:p w14:paraId="01A968BF" w14:textId="15B8D223" w:rsidR="00600B60" w:rsidRPr="00E84424" w:rsidRDefault="00CF1017" w:rsidP="008374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CF1017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32</w:t>
            </w:r>
            <w:r w:rsidR="00600B60" w:rsidRPr="00E84424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CF1017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104</w:t>
            </w:r>
          </w:p>
        </w:tc>
        <w:tc>
          <w:tcPr>
            <w:tcW w:w="1015" w:type="dxa"/>
            <w:tcBorders>
              <w:left w:val="nil"/>
              <w:right w:val="nil"/>
            </w:tcBorders>
            <w:shd w:val="clear" w:color="auto" w:fill="FAFAFA"/>
            <w:noWrap/>
            <w:vAlign w:val="bottom"/>
          </w:tcPr>
          <w:p w14:paraId="5B24129E" w14:textId="4C18D98A" w:rsidR="00600B60" w:rsidRPr="00E84424" w:rsidRDefault="00CF1017" w:rsidP="008374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CF1017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32</w:t>
            </w:r>
            <w:r w:rsidR="00600B60" w:rsidRPr="00E84424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CF1017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104</w:t>
            </w:r>
          </w:p>
        </w:tc>
        <w:tc>
          <w:tcPr>
            <w:tcW w:w="1062" w:type="dxa"/>
            <w:tcBorders>
              <w:left w:val="nil"/>
              <w:right w:val="nil"/>
            </w:tcBorders>
            <w:shd w:val="clear" w:color="auto" w:fill="FAFAFA"/>
            <w:noWrap/>
            <w:vAlign w:val="bottom"/>
          </w:tcPr>
          <w:p w14:paraId="11EB3030" w14:textId="7DD10EB0" w:rsidR="00600B60" w:rsidRPr="00E84424" w:rsidRDefault="00CF1017" w:rsidP="008374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CF1017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35</w:t>
            </w:r>
            <w:r w:rsidR="00600B60" w:rsidRPr="00E84424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CF1017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377</w:t>
            </w:r>
          </w:p>
        </w:tc>
      </w:tr>
      <w:tr w:rsidR="00600B60" w:rsidRPr="00E84424" w14:paraId="14DE2787" w14:textId="77777777" w:rsidTr="00837424">
        <w:trPr>
          <w:trHeight w:val="30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F2BFD3" w14:textId="77777777" w:rsidR="00600B60" w:rsidRPr="00E84424" w:rsidRDefault="00600B60" w:rsidP="00837424">
            <w:pPr>
              <w:spacing w:line="240" w:lineRule="auto"/>
              <w:ind w:left="-72"/>
              <w:rPr>
                <w:rFonts w:ascii="Browallia New" w:hAnsi="Browallia New" w:cs="Browallia New"/>
                <w:spacing w:val="-6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20B5E6CF" w14:textId="77777777" w:rsidR="00600B60" w:rsidRPr="00E84424" w:rsidRDefault="00600B60" w:rsidP="008374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E84424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7D644EEA" w14:textId="77777777" w:rsidR="00600B60" w:rsidRPr="00E84424" w:rsidRDefault="00600B60" w:rsidP="008374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E84424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0C345E4C" w14:textId="52195CB4" w:rsidR="00600B60" w:rsidRPr="00E84424" w:rsidRDefault="00CF1017" w:rsidP="008374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CF1017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127</w:t>
            </w:r>
            <w:r w:rsidR="00600B60" w:rsidRPr="00E84424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CF1017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239</w:t>
            </w: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501243AE" w14:textId="3601FD1B" w:rsidR="00600B60" w:rsidRPr="00E84424" w:rsidRDefault="00CF1017" w:rsidP="008374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CF1017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127</w:t>
            </w:r>
            <w:r w:rsidR="00600B60" w:rsidRPr="00E84424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CF1017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239</w:t>
            </w: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67BB3B48" w14:textId="11E7E747" w:rsidR="00600B60" w:rsidRPr="00E84424" w:rsidRDefault="00CF1017" w:rsidP="008374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CF1017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138</w:t>
            </w:r>
            <w:r w:rsidR="00600B60" w:rsidRPr="00E84424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CF1017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794</w:t>
            </w:r>
          </w:p>
        </w:tc>
      </w:tr>
    </w:tbl>
    <w:p w14:paraId="419C1861" w14:textId="77777777" w:rsidR="00CA60BF" w:rsidRPr="00E84424" w:rsidRDefault="00CA60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eastAsia="Arial Unicode MS" w:hAnsi="Browallia New" w:cs="Browallia New"/>
          <w:sz w:val="26"/>
          <w:szCs w:val="26"/>
          <w:cs/>
        </w:rPr>
      </w:pPr>
      <w:r w:rsidRPr="00E84424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173DE611" w14:textId="77777777" w:rsidR="00D42907" w:rsidRPr="00E84424" w:rsidRDefault="00D42907" w:rsidP="005676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9463" w:type="dxa"/>
        <w:tblLayout w:type="fixed"/>
        <w:tblLook w:val="04A0" w:firstRow="1" w:lastRow="0" w:firstColumn="1" w:lastColumn="0" w:noHBand="0" w:noVBand="1"/>
      </w:tblPr>
      <w:tblGrid>
        <w:gridCol w:w="3544"/>
        <w:gridCol w:w="1276"/>
        <w:gridCol w:w="1417"/>
        <w:gridCol w:w="1134"/>
        <w:gridCol w:w="1030"/>
        <w:gridCol w:w="1062"/>
      </w:tblGrid>
      <w:tr w:rsidR="00D42907" w:rsidRPr="00E84424" w14:paraId="753A0DD7" w14:textId="77777777" w:rsidTr="00F31CF1">
        <w:trPr>
          <w:trHeight w:val="266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C6CF37" w14:textId="77777777" w:rsidR="00D42907" w:rsidRPr="00E84424" w:rsidRDefault="00D42907" w:rsidP="0056761B">
            <w:pPr>
              <w:spacing w:line="240" w:lineRule="auto"/>
              <w:ind w:lef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59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B083731" w14:textId="12C308C0" w:rsidR="00D42907" w:rsidRPr="00E84424" w:rsidRDefault="00914105" w:rsidP="0056761B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E8442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งบ</w:t>
            </w:r>
            <w:r w:rsidR="00D42907" w:rsidRPr="00E8442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การเงินเฉพาะกิจการ</w:t>
            </w:r>
          </w:p>
        </w:tc>
      </w:tr>
      <w:tr w:rsidR="00D42907" w:rsidRPr="00E84424" w14:paraId="1941E649" w14:textId="77777777" w:rsidTr="00F31CF1">
        <w:trPr>
          <w:trHeight w:val="7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31F667" w14:textId="77777777" w:rsidR="00D42907" w:rsidRPr="00E84424" w:rsidRDefault="00D42907" w:rsidP="0056761B">
            <w:pPr>
              <w:spacing w:line="240" w:lineRule="auto"/>
              <w:ind w:lef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AC6ACA7" w14:textId="77777777" w:rsidR="00D42907" w:rsidRPr="00E84424" w:rsidRDefault="00D42907" w:rsidP="0056761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 w:eastAsia="en-GB"/>
              </w:rPr>
            </w:pPr>
            <w:r w:rsidRPr="00E84424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 w:eastAsia="en-GB"/>
              </w:rPr>
              <w:t>มูลค่ายุติธรรมผ่านกำไรหรือขาดทุน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2DA5756" w14:textId="77777777" w:rsidR="00D42907" w:rsidRPr="00E84424" w:rsidRDefault="00D42907" w:rsidP="0056761B">
            <w:pPr>
              <w:spacing w:line="240" w:lineRule="auto"/>
              <w:ind w:left="-126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 w:eastAsia="en-GB"/>
              </w:rPr>
            </w:pPr>
            <w:r w:rsidRPr="00E84424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 w:eastAsia="en-GB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D5561D2" w14:textId="77777777" w:rsidR="00D42907" w:rsidRPr="00E84424" w:rsidRDefault="00D42907" w:rsidP="0056761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 w:eastAsia="en-GB"/>
              </w:rPr>
            </w:pPr>
            <w:r w:rsidRPr="00E84424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 w:eastAsia="en-GB"/>
              </w:rPr>
              <w:t>ราคาทุน</w:t>
            </w:r>
          </w:p>
          <w:p w14:paraId="5F969E7D" w14:textId="77777777" w:rsidR="00D42907" w:rsidRPr="00E84424" w:rsidRDefault="00D42907" w:rsidP="0056761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 w:eastAsia="en-GB"/>
              </w:rPr>
            </w:pPr>
            <w:r w:rsidRPr="00E84424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 w:eastAsia="en-GB"/>
              </w:rPr>
              <w:t>ตัดจำหน่าย</w:t>
            </w: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04AFC26" w14:textId="77777777" w:rsidR="00D42907" w:rsidRPr="00E84424" w:rsidRDefault="00D42907" w:rsidP="0056761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 w:eastAsia="en-GB"/>
              </w:rPr>
            </w:pPr>
            <w:r w:rsidRPr="00E84424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 w:eastAsia="en-GB"/>
              </w:rPr>
              <w:t>รวมราคา</w:t>
            </w:r>
          </w:p>
          <w:p w14:paraId="47B8165F" w14:textId="77777777" w:rsidR="00D42907" w:rsidRPr="00E84424" w:rsidRDefault="00D42907" w:rsidP="0056761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 w:eastAsia="en-GB"/>
              </w:rPr>
            </w:pPr>
            <w:r w:rsidRPr="00E84424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 w:eastAsia="en-GB"/>
              </w:rPr>
              <w:t>ตามบัญชี</w:t>
            </w: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C3F08CF" w14:textId="77777777" w:rsidR="00D42907" w:rsidRPr="00E84424" w:rsidRDefault="00D42907" w:rsidP="0056761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 w:eastAsia="en-GB"/>
              </w:rPr>
            </w:pPr>
            <w:r w:rsidRPr="00E84424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 w:eastAsia="en-GB"/>
              </w:rPr>
              <w:t>มูลค่ายุติธรรม</w:t>
            </w:r>
          </w:p>
        </w:tc>
      </w:tr>
      <w:tr w:rsidR="00CA60BF" w:rsidRPr="00E84424" w14:paraId="1C4A442A" w14:textId="77777777" w:rsidTr="00F31CF1">
        <w:trPr>
          <w:trHeight w:val="29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2C4661" w14:textId="77777777" w:rsidR="00CA60BF" w:rsidRPr="00E84424" w:rsidRDefault="00CA60BF" w:rsidP="00CA60BF">
            <w:pPr>
              <w:spacing w:line="240" w:lineRule="auto"/>
              <w:ind w:lef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D94B223" w14:textId="4AF1887B" w:rsidR="00CA60BF" w:rsidRPr="00E84424" w:rsidRDefault="00CA60BF" w:rsidP="00CA60B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C82935A" w14:textId="45F7B542" w:rsidR="00CA60BF" w:rsidRPr="00E84424" w:rsidRDefault="00CA60BF" w:rsidP="00CA60B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85BA4BB" w14:textId="0D385A95" w:rsidR="00CA60BF" w:rsidRPr="00E84424" w:rsidRDefault="00CA60BF" w:rsidP="00CA60B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ECB8D3F" w14:textId="403D5D7D" w:rsidR="00CA60BF" w:rsidRPr="00E84424" w:rsidRDefault="00CA60BF" w:rsidP="00CA60B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1F698A1" w14:textId="105BEDCF" w:rsidR="00CA60BF" w:rsidRPr="00E84424" w:rsidRDefault="00CA60BF" w:rsidP="00CA60B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E8442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ล้านบาท</w:t>
            </w:r>
          </w:p>
        </w:tc>
      </w:tr>
      <w:tr w:rsidR="00CA60BF" w:rsidRPr="00E84424" w14:paraId="7335BE26" w14:textId="77777777" w:rsidTr="00A57E0C">
        <w:trPr>
          <w:trHeight w:val="29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25B37B" w14:textId="77777777" w:rsidR="00CA60BF" w:rsidRPr="00E84424" w:rsidRDefault="00CA60BF" w:rsidP="00CA60BF">
            <w:pPr>
              <w:spacing w:line="240" w:lineRule="auto"/>
              <w:ind w:lef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6366AE" w14:textId="77777777" w:rsidR="00CA60BF" w:rsidRPr="00E84424" w:rsidRDefault="00CA60BF" w:rsidP="00CA60B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66D164" w14:textId="77777777" w:rsidR="00CA60BF" w:rsidRPr="00E84424" w:rsidRDefault="00CA60BF" w:rsidP="00CA60B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7BBB4D" w14:textId="77777777" w:rsidR="00CA60BF" w:rsidRPr="00E84424" w:rsidRDefault="00CA60BF" w:rsidP="00CA60B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CD47DF" w14:textId="77777777" w:rsidR="00CA60BF" w:rsidRPr="00E84424" w:rsidRDefault="00CA60BF" w:rsidP="00CA60B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4B1A1F" w14:textId="77777777" w:rsidR="00CA60BF" w:rsidRPr="00E84424" w:rsidRDefault="00CA60BF" w:rsidP="00CA60B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</w:tr>
      <w:tr w:rsidR="00CA60BF" w:rsidRPr="00E84424" w14:paraId="69C9FD61" w14:textId="77777777" w:rsidTr="00A57E0C">
        <w:trPr>
          <w:trHeight w:val="29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CC9C0F" w14:textId="07DBB96A" w:rsidR="00CA60BF" w:rsidRPr="00E84424" w:rsidRDefault="00CA60BF" w:rsidP="00CA60BF">
            <w:pPr>
              <w:spacing w:line="240" w:lineRule="auto"/>
              <w:ind w:lef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E8442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 xml:space="preserve">ณ วันที่ </w:t>
            </w:r>
            <w:r w:rsidR="00CF1017" w:rsidRPr="00CF101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>1</w:t>
            </w:r>
            <w:r w:rsidRPr="00E8442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 xml:space="preserve"> </w:t>
            </w:r>
            <w:r w:rsidRPr="00E8442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 xml:space="preserve">มกราคม พ.ศ. </w:t>
            </w:r>
            <w:r w:rsidR="00CF1017" w:rsidRPr="00CF101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>2563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8BDDB8" w14:textId="77777777" w:rsidR="00CA60BF" w:rsidRPr="00E84424" w:rsidRDefault="00CA60BF" w:rsidP="00CA60B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C58F78" w14:textId="77777777" w:rsidR="00CA60BF" w:rsidRPr="00E84424" w:rsidRDefault="00CA60BF" w:rsidP="00CA60B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1DCE35" w14:textId="77777777" w:rsidR="00CA60BF" w:rsidRPr="00E84424" w:rsidRDefault="00CA60BF" w:rsidP="00CA60B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7C720A" w14:textId="77777777" w:rsidR="00CA60BF" w:rsidRPr="00E84424" w:rsidRDefault="00CA60BF" w:rsidP="00CA60B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2FB89B" w14:textId="77777777" w:rsidR="00CA60BF" w:rsidRPr="00E84424" w:rsidRDefault="00CA60BF" w:rsidP="00CA60B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</w:tr>
      <w:tr w:rsidR="00CA60BF" w:rsidRPr="00E84424" w14:paraId="770E433D" w14:textId="77777777" w:rsidTr="00A57E0C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0A61BC" w14:textId="77777777" w:rsidR="00CA60BF" w:rsidRPr="00E84424" w:rsidRDefault="00CA60BF" w:rsidP="00CA60BF">
            <w:pPr>
              <w:spacing w:line="240" w:lineRule="auto"/>
              <w:ind w:lef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54278F" w14:textId="77777777" w:rsidR="00CA60BF" w:rsidRPr="00E84424" w:rsidRDefault="00CA60BF" w:rsidP="00CA60B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7E96FB" w14:textId="77777777" w:rsidR="00CA60BF" w:rsidRPr="00E84424" w:rsidRDefault="00CA60BF" w:rsidP="00CA60B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72E2BD" w14:textId="77777777" w:rsidR="00CA60BF" w:rsidRPr="00E84424" w:rsidRDefault="00CA60BF" w:rsidP="00CA60B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715868" w14:textId="77777777" w:rsidR="00CA60BF" w:rsidRPr="00E84424" w:rsidRDefault="00CA60BF" w:rsidP="00CA60B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596F43" w14:textId="77777777" w:rsidR="00CA60BF" w:rsidRPr="00E84424" w:rsidRDefault="00CA60BF" w:rsidP="00CA60B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</w:p>
        </w:tc>
      </w:tr>
      <w:tr w:rsidR="00CA60BF" w:rsidRPr="00E84424" w14:paraId="569474BA" w14:textId="77777777" w:rsidTr="00A57E0C">
        <w:trPr>
          <w:trHeight w:val="29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367C8F" w14:textId="77777777" w:rsidR="00CA60BF" w:rsidRPr="00E84424" w:rsidRDefault="00CA60BF" w:rsidP="00CA60BF">
            <w:pPr>
              <w:spacing w:line="240" w:lineRule="auto"/>
              <w:ind w:left="-72"/>
              <w:rPr>
                <w:rFonts w:ascii="Browallia New" w:hAnsi="Browallia New" w:cs="Browallia New"/>
                <w:b/>
                <w:bCs/>
                <w:i/>
                <w:iCs/>
                <w:spacing w:val="-6"/>
                <w:sz w:val="26"/>
                <w:szCs w:val="26"/>
                <w:highlight w:val="yellow"/>
                <w:lang w:val="en-GB" w:eastAsia="en-GB"/>
              </w:rPr>
            </w:pPr>
            <w:r w:rsidRPr="00E84424">
              <w:rPr>
                <w:rFonts w:ascii="Browallia New" w:hAnsi="Browallia New" w:cs="Browallia New"/>
                <w:b/>
                <w:bCs/>
                <w:i/>
                <w:iCs/>
                <w:spacing w:val="-6"/>
                <w:sz w:val="26"/>
                <w:szCs w:val="26"/>
                <w:cs/>
                <w:lang w:val="en-GB" w:eastAsia="en-GB"/>
              </w:rPr>
              <w:t>สินทรัพย์ทางการเงินที่วัดด้วยมูลค่ายุติธรรม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556E77" w14:textId="77777777" w:rsidR="00CA60BF" w:rsidRPr="00E84424" w:rsidRDefault="00CA60BF" w:rsidP="00CA60B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i/>
                <w:iCs/>
                <w:sz w:val="26"/>
                <w:szCs w:val="26"/>
                <w:lang w:val="en-GB" w:eastAsia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7B9016" w14:textId="77777777" w:rsidR="00CA60BF" w:rsidRPr="00E84424" w:rsidRDefault="00CA60BF" w:rsidP="00CA60B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53996B" w14:textId="77777777" w:rsidR="00CA60BF" w:rsidRPr="00E84424" w:rsidRDefault="00CA60BF" w:rsidP="00CA60B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31A0C6" w14:textId="77777777" w:rsidR="00CA60BF" w:rsidRPr="00E84424" w:rsidRDefault="00CA60BF" w:rsidP="00CA60B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F18BFF" w14:textId="77777777" w:rsidR="00CA60BF" w:rsidRPr="00E84424" w:rsidRDefault="00CA60BF" w:rsidP="00CA60B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</w:tr>
      <w:tr w:rsidR="00CA60BF" w:rsidRPr="00E84424" w14:paraId="431A2685" w14:textId="77777777" w:rsidTr="00A57E0C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4EDB2A" w14:textId="77777777" w:rsidR="00CA60BF" w:rsidRPr="00E84424" w:rsidRDefault="00CA60BF" w:rsidP="00CA60BF">
            <w:pPr>
              <w:spacing w:line="240" w:lineRule="auto"/>
              <w:ind w:lef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3A9AB3" w14:textId="77777777" w:rsidR="00CA60BF" w:rsidRPr="00E84424" w:rsidRDefault="00CA60BF" w:rsidP="00CA60B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4D8098" w14:textId="77777777" w:rsidR="00CA60BF" w:rsidRPr="00E84424" w:rsidRDefault="00CA60BF" w:rsidP="00CA60B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4B3091" w14:textId="77777777" w:rsidR="00CA60BF" w:rsidRPr="00E84424" w:rsidRDefault="00CA60BF" w:rsidP="00CA60B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931381" w14:textId="77777777" w:rsidR="00CA60BF" w:rsidRPr="00E84424" w:rsidRDefault="00CA60BF" w:rsidP="00CA60B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5FF3D5" w14:textId="77777777" w:rsidR="00CA60BF" w:rsidRPr="00E84424" w:rsidRDefault="00CA60BF" w:rsidP="00CA60B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</w:p>
        </w:tc>
      </w:tr>
      <w:tr w:rsidR="00CA60BF" w:rsidRPr="00E84424" w14:paraId="20B7E045" w14:textId="77777777" w:rsidTr="00A57E0C">
        <w:trPr>
          <w:trHeight w:val="58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4484C5" w14:textId="77777777" w:rsidR="00CA60BF" w:rsidRPr="00E84424" w:rsidRDefault="00CA60BF" w:rsidP="00CA60BF">
            <w:pPr>
              <w:spacing w:line="240" w:lineRule="auto"/>
              <w:ind w:lef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E8442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สินทรัพย์ทางการเงินที่วัดด้วย</w:t>
            </w:r>
          </w:p>
          <w:p w14:paraId="28A66C35" w14:textId="77777777" w:rsidR="00CA60BF" w:rsidRPr="00E84424" w:rsidRDefault="00CA60BF" w:rsidP="00CA60BF">
            <w:pPr>
              <w:spacing w:line="240" w:lineRule="auto"/>
              <w:ind w:lef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E8442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 xml:space="preserve">   </w:t>
            </w:r>
            <w:r w:rsidRPr="00E8442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มูลค่ายุติธรรมผ่านกำไรหรือขาดทุน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9203A6" w14:textId="77777777" w:rsidR="00CA60BF" w:rsidRPr="00E84424" w:rsidRDefault="00CA60BF" w:rsidP="00CA60B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A2BB56" w14:textId="77777777" w:rsidR="00CA60BF" w:rsidRPr="00E84424" w:rsidRDefault="00CA60BF" w:rsidP="00CA60B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F9CFBF" w14:textId="77777777" w:rsidR="00CA60BF" w:rsidRPr="00E84424" w:rsidRDefault="00CA60BF" w:rsidP="00CA60B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A3B5BE" w14:textId="77777777" w:rsidR="00CA60BF" w:rsidRPr="00E84424" w:rsidRDefault="00CA60BF" w:rsidP="00CA60B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800E77" w14:textId="77777777" w:rsidR="00CA60BF" w:rsidRPr="00E84424" w:rsidRDefault="00CA60BF" w:rsidP="00CA60B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</w:tr>
      <w:tr w:rsidR="00CA60BF" w:rsidRPr="00E84424" w14:paraId="0AA0D311" w14:textId="77777777" w:rsidTr="00A57E0C">
        <w:trPr>
          <w:trHeight w:val="221"/>
        </w:trPr>
        <w:tc>
          <w:tcPr>
            <w:tcW w:w="3544" w:type="dxa"/>
            <w:shd w:val="clear" w:color="auto" w:fill="auto"/>
            <w:vAlign w:val="bottom"/>
          </w:tcPr>
          <w:p w14:paraId="49238644" w14:textId="77777777" w:rsidR="00CA60BF" w:rsidRPr="00E84424" w:rsidRDefault="00CA60BF" w:rsidP="00CA60BF">
            <w:pPr>
              <w:spacing w:line="240" w:lineRule="auto"/>
              <w:ind w:left="-72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  <w:r w:rsidRPr="00E84424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ตราสารหนี้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E2B851" w14:textId="7C1B97C4" w:rsidR="00CA60BF" w:rsidRPr="00E84424" w:rsidRDefault="00CF1017" w:rsidP="00CA60BF">
            <w:pPr>
              <w:spacing w:line="240" w:lineRule="auto"/>
              <w:ind w:left="-72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CF1017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383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C5DE8D" w14:textId="77777777" w:rsidR="00CA60BF" w:rsidRPr="00E84424" w:rsidRDefault="00CA60BF" w:rsidP="00CA60BF">
            <w:pPr>
              <w:spacing w:line="240" w:lineRule="auto"/>
              <w:ind w:left="-72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E84424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F7D36B" w14:textId="77777777" w:rsidR="00CA60BF" w:rsidRPr="00E84424" w:rsidRDefault="00CA60BF" w:rsidP="00CA60BF">
            <w:pPr>
              <w:spacing w:line="240" w:lineRule="auto"/>
              <w:ind w:left="-72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E84424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765DA7" w14:textId="39EDF9EA" w:rsidR="00CA60BF" w:rsidRPr="00E84424" w:rsidRDefault="00CF1017" w:rsidP="00CA60BF">
            <w:pPr>
              <w:spacing w:line="240" w:lineRule="auto"/>
              <w:ind w:left="-72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CF1017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383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F3A8D5" w14:textId="0BB6FCBE" w:rsidR="00CA60BF" w:rsidRPr="00E84424" w:rsidRDefault="00CF1017" w:rsidP="00CA60BF">
            <w:pPr>
              <w:spacing w:line="240" w:lineRule="auto"/>
              <w:ind w:left="-72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CF1017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383</w:t>
            </w:r>
          </w:p>
        </w:tc>
      </w:tr>
      <w:tr w:rsidR="00CA60BF" w:rsidRPr="00E84424" w14:paraId="398264E5" w14:textId="77777777" w:rsidTr="00A57E0C">
        <w:tc>
          <w:tcPr>
            <w:tcW w:w="3544" w:type="dxa"/>
            <w:shd w:val="clear" w:color="auto" w:fill="auto"/>
            <w:vAlign w:val="bottom"/>
          </w:tcPr>
          <w:p w14:paraId="56CDE4ED" w14:textId="77777777" w:rsidR="00CA60BF" w:rsidRPr="00E84424" w:rsidRDefault="00CA60BF" w:rsidP="00CA60BF">
            <w:pPr>
              <w:spacing w:line="240" w:lineRule="auto"/>
              <w:ind w:lef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D44951" w14:textId="77777777" w:rsidR="00CA60BF" w:rsidRPr="00E84424" w:rsidRDefault="00CA60BF" w:rsidP="00CA60BF">
            <w:pPr>
              <w:spacing w:line="240" w:lineRule="auto"/>
              <w:ind w:left="-72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0D6D82" w14:textId="77777777" w:rsidR="00CA60BF" w:rsidRPr="00E84424" w:rsidRDefault="00CA60BF" w:rsidP="00CA60BF">
            <w:pPr>
              <w:spacing w:line="240" w:lineRule="auto"/>
              <w:ind w:left="-72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2F0034" w14:textId="77777777" w:rsidR="00CA60BF" w:rsidRPr="00E84424" w:rsidRDefault="00CA60BF" w:rsidP="00CA60BF">
            <w:pPr>
              <w:spacing w:line="240" w:lineRule="auto"/>
              <w:ind w:left="-72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2774A1" w14:textId="77777777" w:rsidR="00CA60BF" w:rsidRPr="00E84424" w:rsidRDefault="00CA60BF" w:rsidP="00CA60BF">
            <w:pPr>
              <w:spacing w:line="240" w:lineRule="auto"/>
              <w:ind w:left="-72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B1FEA3" w14:textId="77777777" w:rsidR="00CA60BF" w:rsidRPr="00E84424" w:rsidRDefault="00CA60BF" w:rsidP="00CA60BF">
            <w:pPr>
              <w:spacing w:line="240" w:lineRule="auto"/>
              <w:ind w:left="-72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</w:p>
        </w:tc>
      </w:tr>
      <w:tr w:rsidR="00CA60BF" w:rsidRPr="00E84424" w14:paraId="7CD276CB" w14:textId="77777777" w:rsidTr="00A57E0C">
        <w:trPr>
          <w:trHeight w:val="58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656913" w14:textId="77777777" w:rsidR="00CA60BF" w:rsidRPr="00E84424" w:rsidRDefault="00CA60BF" w:rsidP="00CA60BF">
            <w:pPr>
              <w:spacing w:line="240" w:lineRule="auto"/>
              <w:ind w:left="-72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 w:eastAsia="en-GB"/>
              </w:rPr>
            </w:pPr>
            <w:r w:rsidRPr="00E84424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 w:eastAsia="en-GB"/>
              </w:rPr>
              <w:t>สินทรัพย์ทางการเงินที่วัดด้วยมูลค่า</w:t>
            </w:r>
          </w:p>
          <w:p w14:paraId="7F7CED78" w14:textId="77777777" w:rsidR="00CA60BF" w:rsidRPr="00E84424" w:rsidRDefault="00CA60BF" w:rsidP="00CA60BF">
            <w:pPr>
              <w:spacing w:line="240" w:lineRule="auto"/>
              <w:ind w:left="-72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 w:eastAsia="en-GB"/>
              </w:rPr>
            </w:pPr>
            <w:r w:rsidRPr="00E84424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 w:eastAsia="en-GB"/>
              </w:rPr>
              <w:t xml:space="preserve">   ยุติธรรมผ่านกำไรขาดทุนเบ็ดเสร็จอื่น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AF0030" w14:textId="77777777" w:rsidR="00CA60BF" w:rsidRPr="00E84424" w:rsidRDefault="00CA60BF" w:rsidP="00CA60B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A72B59" w14:textId="77777777" w:rsidR="00CA60BF" w:rsidRPr="00E84424" w:rsidRDefault="00CA60BF" w:rsidP="00CA60B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36BD30" w14:textId="77777777" w:rsidR="00CA60BF" w:rsidRPr="00E84424" w:rsidRDefault="00CA60BF" w:rsidP="00CA60B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04BBB2" w14:textId="77777777" w:rsidR="00CA60BF" w:rsidRPr="00E84424" w:rsidRDefault="00CA60BF" w:rsidP="00CA60B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A16CA9" w14:textId="77777777" w:rsidR="00CA60BF" w:rsidRPr="00E84424" w:rsidRDefault="00CA60BF" w:rsidP="00CA60B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</w:tr>
      <w:tr w:rsidR="00CA60BF" w:rsidRPr="00E84424" w14:paraId="1A27D952" w14:textId="77777777" w:rsidTr="00A57E0C">
        <w:trPr>
          <w:trHeight w:val="29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243D10" w14:textId="77777777" w:rsidR="00CA60BF" w:rsidRPr="00E84424" w:rsidRDefault="00CA60BF" w:rsidP="00CA60BF">
            <w:pPr>
              <w:spacing w:line="240" w:lineRule="auto"/>
              <w:ind w:left="-72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E84424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ตราสารทุน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475744" w14:textId="77777777" w:rsidR="00CA60BF" w:rsidRPr="00E84424" w:rsidRDefault="00CA60BF" w:rsidP="00CA60B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E84424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EBBE59" w14:textId="29B67E62" w:rsidR="00CA60BF" w:rsidRPr="00E84424" w:rsidRDefault="00CF1017" w:rsidP="00CA60B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CF1017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41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F20C5D" w14:textId="77777777" w:rsidR="00CA60BF" w:rsidRPr="00E84424" w:rsidRDefault="00CA60BF" w:rsidP="00CA60B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E84424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D10FD1" w14:textId="04FA93CD" w:rsidR="00CA60BF" w:rsidRPr="00E84424" w:rsidRDefault="00CF1017" w:rsidP="00CA60B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CF1017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41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58C26E" w14:textId="7DFB5E85" w:rsidR="00CA60BF" w:rsidRPr="00E84424" w:rsidRDefault="00CF1017" w:rsidP="00CA60B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CF1017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41</w:t>
            </w:r>
          </w:p>
        </w:tc>
      </w:tr>
      <w:tr w:rsidR="00CA60BF" w:rsidRPr="00E84424" w14:paraId="1D28193D" w14:textId="77777777" w:rsidTr="00A57E0C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C8CCB9" w14:textId="77777777" w:rsidR="00CA60BF" w:rsidRPr="00E84424" w:rsidRDefault="00CA60BF" w:rsidP="00CA60BF">
            <w:pPr>
              <w:spacing w:line="240" w:lineRule="auto"/>
              <w:ind w:lef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6295F3" w14:textId="77777777" w:rsidR="00CA60BF" w:rsidRPr="00E84424" w:rsidRDefault="00CA60BF" w:rsidP="00CA60B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1F3C5A" w14:textId="77777777" w:rsidR="00CA60BF" w:rsidRPr="00E84424" w:rsidRDefault="00CA60BF" w:rsidP="00CA60B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5B47EC" w14:textId="77777777" w:rsidR="00CA60BF" w:rsidRPr="00E84424" w:rsidRDefault="00CA60BF" w:rsidP="00CA60B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E31310" w14:textId="77777777" w:rsidR="00CA60BF" w:rsidRPr="00E84424" w:rsidRDefault="00CA60BF" w:rsidP="00CA60B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5EF69F" w14:textId="77777777" w:rsidR="00CA60BF" w:rsidRPr="00E84424" w:rsidRDefault="00CA60BF" w:rsidP="00CA60B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</w:p>
        </w:tc>
      </w:tr>
      <w:tr w:rsidR="00CA60BF" w:rsidRPr="00E84424" w14:paraId="690A3711" w14:textId="77777777" w:rsidTr="00A57E0C">
        <w:trPr>
          <w:trHeight w:val="29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5D0D28" w14:textId="77777777" w:rsidR="00CA60BF" w:rsidRPr="00E84424" w:rsidRDefault="00CA60BF" w:rsidP="00CA60BF">
            <w:pPr>
              <w:spacing w:line="240" w:lineRule="auto"/>
              <w:ind w:lef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E8442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ตราสารอนุพันธ์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CE82C2" w14:textId="77777777" w:rsidR="00CA60BF" w:rsidRPr="00E84424" w:rsidRDefault="00CA60BF" w:rsidP="00CA60B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7B3467" w14:textId="77777777" w:rsidR="00CA60BF" w:rsidRPr="00E84424" w:rsidRDefault="00CA60BF" w:rsidP="00CA60B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962AC8" w14:textId="77777777" w:rsidR="00CA60BF" w:rsidRPr="00E84424" w:rsidRDefault="00CA60BF" w:rsidP="00CA60B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F432EB" w14:textId="77777777" w:rsidR="00CA60BF" w:rsidRPr="00E84424" w:rsidRDefault="00CA60BF" w:rsidP="00CA60B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522961" w14:textId="77777777" w:rsidR="00CA60BF" w:rsidRPr="00E84424" w:rsidRDefault="00CA60BF" w:rsidP="00CA60B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</w:tr>
      <w:tr w:rsidR="00CA60BF" w:rsidRPr="00E84424" w14:paraId="0AE734E6" w14:textId="77777777" w:rsidTr="00A57E0C">
        <w:trPr>
          <w:trHeight w:val="290"/>
        </w:trPr>
        <w:tc>
          <w:tcPr>
            <w:tcW w:w="3544" w:type="dxa"/>
            <w:shd w:val="clear" w:color="auto" w:fill="auto"/>
            <w:noWrap/>
          </w:tcPr>
          <w:p w14:paraId="47EF764B" w14:textId="77777777" w:rsidR="00CA60BF" w:rsidRPr="00E84424" w:rsidRDefault="00CA60BF" w:rsidP="00CA60BF">
            <w:pPr>
              <w:spacing w:line="240" w:lineRule="auto"/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สัญญาแลกเปลี่ยนส่วนต่างราคาน้ำมัน</w:t>
            </w:r>
          </w:p>
          <w:p w14:paraId="489A0365" w14:textId="77777777" w:rsidR="00CA60BF" w:rsidRPr="00E84424" w:rsidRDefault="00CA60BF" w:rsidP="00CA60BF">
            <w:pPr>
              <w:spacing w:line="240" w:lineRule="auto"/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  สำเร็จรูปและน้ำมันดิบล่วงหน้า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78125F6" w14:textId="360F7A32" w:rsidR="00CA60BF" w:rsidRPr="00E84424" w:rsidRDefault="00CF1017" w:rsidP="00CA60B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CF1017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137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09A3A44" w14:textId="77777777" w:rsidR="00CA60BF" w:rsidRPr="00E84424" w:rsidRDefault="00CA60BF" w:rsidP="00CA60B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E84424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7BA0BC3" w14:textId="77777777" w:rsidR="00CA60BF" w:rsidRPr="00E84424" w:rsidRDefault="00CA60BF" w:rsidP="00CA60B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E84424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761EF24" w14:textId="5BC53984" w:rsidR="00CA60BF" w:rsidRPr="00E84424" w:rsidRDefault="00CF1017" w:rsidP="00CA60B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CF1017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137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31FED80" w14:textId="0110966F" w:rsidR="00CA60BF" w:rsidRPr="00E84424" w:rsidRDefault="00CF1017" w:rsidP="00CA60B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CF1017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137</w:t>
            </w:r>
          </w:p>
        </w:tc>
      </w:tr>
      <w:tr w:rsidR="00CA60BF" w:rsidRPr="00E84424" w14:paraId="33AB0F79" w14:textId="77777777" w:rsidTr="00A57E0C">
        <w:trPr>
          <w:trHeight w:val="290"/>
        </w:trPr>
        <w:tc>
          <w:tcPr>
            <w:tcW w:w="3544" w:type="dxa"/>
            <w:shd w:val="clear" w:color="auto" w:fill="auto"/>
            <w:noWrap/>
          </w:tcPr>
          <w:p w14:paraId="62E51685" w14:textId="77777777" w:rsidR="00CA60BF" w:rsidRPr="00E84424" w:rsidRDefault="00CA60BF" w:rsidP="00CA60BF">
            <w:pPr>
              <w:spacing w:line="240" w:lineRule="auto"/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99DEAA6" w14:textId="2149EC2D" w:rsidR="00CA60BF" w:rsidRPr="00E84424" w:rsidRDefault="00CF1017" w:rsidP="00CA60B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CF1017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520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A3F9F3A" w14:textId="76B8ABE4" w:rsidR="00CA60BF" w:rsidRPr="00E84424" w:rsidRDefault="00CF1017" w:rsidP="00CA60B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CF1017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41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5CC1B08" w14:textId="77777777" w:rsidR="00CA60BF" w:rsidRPr="00E84424" w:rsidRDefault="00CA60BF" w:rsidP="00CA60B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E84424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235ED21" w14:textId="1CC3579C" w:rsidR="00CA60BF" w:rsidRPr="00E84424" w:rsidRDefault="00CF1017" w:rsidP="00CA60B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CF1017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561</w:t>
            </w: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9D6E20E" w14:textId="098921EB" w:rsidR="00CA60BF" w:rsidRPr="00E84424" w:rsidRDefault="00CF1017" w:rsidP="00CA60B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CF1017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561</w:t>
            </w:r>
          </w:p>
        </w:tc>
      </w:tr>
      <w:tr w:rsidR="00CA60BF" w:rsidRPr="00E84424" w14:paraId="438A573C" w14:textId="77777777" w:rsidTr="00A57E0C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7D6D5F" w14:textId="77777777" w:rsidR="00CA60BF" w:rsidRPr="00E84424" w:rsidRDefault="00CA60BF" w:rsidP="00CA60BF">
            <w:pPr>
              <w:spacing w:line="240" w:lineRule="auto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AD9BC3E" w14:textId="77777777" w:rsidR="00CA60BF" w:rsidRPr="00E84424" w:rsidRDefault="00CA60BF" w:rsidP="00CA60B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E174B20" w14:textId="77777777" w:rsidR="00CA60BF" w:rsidRPr="00E84424" w:rsidRDefault="00CA60BF" w:rsidP="00CA60B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EA9D1BB" w14:textId="77777777" w:rsidR="00CA60BF" w:rsidRPr="00E84424" w:rsidRDefault="00CA60BF" w:rsidP="00CA60B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0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3DFDB3B" w14:textId="77777777" w:rsidR="00CA60BF" w:rsidRPr="00E84424" w:rsidRDefault="00CA60BF" w:rsidP="00CA60B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06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DEA60A5" w14:textId="77777777" w:rsidR="00CA60BF" w:rsidRPr="00E84424" w:rsidRDefault="00CA60BF" w:rsidP="00CA60B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</w:p>
        </w:tc>
      </w:tr>
      <w:tr w:rsidR="00CA60BF" w:rsidRPr="00E84424" w14:paraId="7014543B" w14:textId="77777777" w:rsidTr="00A57E0C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41629A" w14:textId="77777777" w:rsidR="00CA60BF" w:rsidRPr="00E84424" w:rsidRDefault="00CA60BF" w:rsidP="00CA60BF">
            <w:pPr>
              <w:spacing w:line="240" w:lineRule="auto"/>
              <w:ind w:left="-72"/>
              <w:rPr>
                <w:rFonts w:ascii="Browallia New" w:hAnsi="Browallia New" w:cs="Browallia New"/>
                <w:b/>
                <w:bCs/>
                <w:i/>
                <w:iCs/>
                <w:spacing w:val="-6"/>
                <w:sz w:val="26"/>
                <w:szCs w:val="26"/>
                <w:lang w:val="en-GB" w:eastAsia="en-GB"/>
              </w:rPr>
            </w:pPr>
            <w:r w:rsidRPr="00E84424">
              <w:rPr>
                <w:rFonts w:ascii="Browallia New" w:hAnsi="Browallia New" w:cs="Browallia New"/>
                <w:b/>
                <w:bCs/>
                <w:i/>
                <w:iCs/>
                <w:spacing w:val="-6"/>
                <w:sz w:val="26"/>
                <w:szCs w:val="26"/>
                <w:cs/>
                <w:lang w:val="en-GB" w:eastAsia="en-GB"/>
              </w:rPr>
              <w:t>สินทรัพย์ทางการเงินที่ไม่ได้วัดด้วย</w:t>
            </w:r>
          </w:p>
          <w:p w14:paraId="40708490" w14:textId="77777777" w:rsidR="00CA60BF" w:rsidRPr="00E84424" w:rsidRDefault="00CA60BF" w:rsidP="00CA60BF">
            <w:pPr>
              <w:spacing w:line="240" w:lineRule="auto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E84424">
              <w:rPr>
                <w:rFonts w:ascii="Browallia New" w:hAnsi="Browallia New" w:cs="Browallia New"/>
                <w:b/>
                <w:bCs/>
                <w:i/>
                <w:iCs/>
                <w:spacing w:val="-6"/>
                <w:sz w:val="26"/>
                <w:szCs w:val="26"/>
                <w:lang w:val="en-GB" w:eastAsia="en-GB"/>
              </w:rPr>
              <w:t xml:space="preserve">   </w:t>
            </w:r>
            <w:r w:rsidRPr="00E84424">
              <w:rPr>
                <w:rFonts w:ascii="Browallia New" w:hAnsi="Browallia New" w:cs="Browallia New"/>
                <w:b/>
                <w:bCs/>
                <w:i/>
                <w:iCs/>
                <w:spacing w:val="-6"/>
                <w:sz w:val="26"/>
                <w:szCs w:val="26"/>
                <w:cs/>
                <w:lang w:val="en-GB" w:eastAsia="en-GB"/>
              </w:rPr>
              <w:t>มูลค่ายุติธรรม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79A6141" w14:textId="77777777" w:rsidR="00CA60BF" w:rsidRPr="00E84424" w:rsidRDefault="00CA60BF" w:rsidP="00CA60B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891C564" w14:textId="77777777" w:rsidR="00CA60BF" w:rsidRPr="00E84424" w:rsidRDefault="00CA60BF" w:rsidP="00CA60B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B4E71CE" w14:textId="77777777" w:rsidR="00CA60BF" w:rsidRPr="00E84424" w:rsidRDefault="00CA60BF" w:rsidP="00CA60B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0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B70DBEE" w14:textId="77777777" w:rsidR="00CA60BF" w:rsidRPr="00E84424" w:rsidRDefault="00CA60BF" w:rsidP="00CA60B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06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3B2091C" w14:textId="77777777" w:rsidR="00CA60BF" w:rsidRPr="00E84424" w:rsidRDefault="00CA60BF" w:rsidP="00CA60B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</w:p>
        </w:tc>
      </w:tr>
      <w:tr w:rsidR="00CA60BF" w:rsidRPr="00E84424" w14:paraId="31230E41" w14:textId="77777777" w:rsidTr="00A57E0C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F04C33" w14:textId="77777777" w:rsidR="00CA60BF" w:rsidRPr="00E84424" w:rsidRDefault="00CA60BF" w:rsidP="00CA60BF">
            <w:pPr>
              <w:spacing w:line="240" w:lineRule="auto"/>
              <w:ind w:left="-72"/>
              <w:rPr>
                <w:rFonts w:ascii="Browallia New" w:hAnsi="Browallia New" w:cs="Browallia New"/>
                <w:b/>
                <w:bCs/>
                <w:i/>
                <w:iCs/>
                <w:spacing w:val="-6"/>
                <w:sz w:val="26"/>
                <w:szCs w:val="26"/>
                <w:cs/>
                <w:lang w:val="en-GB" w:eastAsia="en-GB"/>
              </w:rPr>
            </w:pPr>
            <w:r w:rsidRPr="00E84424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eastAsia="en-GB"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BA8289A" w14:textId="77777777" w:rsidR="00CA60BF" w:rsidRPr="00E84424" w:rsidRDefault="00CA60BF" w:rsidP="00CA60B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E84424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D2A813F" w14:textId="77777777" w:rsidR="00CA60BF" w:rsidRPr="00E84424" w:rsidRDefault="00CA60BF" w:rsidP="00CA60B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E84424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2AD3DE8" w14:textId="6277ADA3" w:rsidR="00CA60BF" w:rsidRPr="00E84424" w:rsidRDefault="00CF1017" w:rsidP="00CA60B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CF1017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11</w:t>
            </w:r>
            <w:r w:rsidR="00CA60BF" w:rsidRPr="00E84424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CF1017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381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B2CB5F7" w14:textId="428AD471" w:rsidR="00CA60BF" w:rsidRPr="00E84424" w:rsidRDefault="00CF1017" w:rsidP="00CA60B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CF1017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11</w:t>
            </w:r>
            <w:r w:rsidR="00CA60BF" w:rsidRPr="00E84424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CF1017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381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D4D7F8C" w14:textId="1F4875CA" w:rsidR="00CA60BF" w:rsidRPr="00E84424" w:rsidRDefault="00CF1017" w:rsidP="00CA60B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CF1017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11</w:t>
            </w:r>
            <w:r w:rsidR="00CA60BF" w:rsidRPr="00E84424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CF1017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430</w:t>
            </w:r>
          </w:p>
        </w:tc>
      </w:tr>
      <w:tr w:rsidR="00CA60BF" w:rsidRPr="00E84424" w14:paraId="722D0E17" w14:textId="77777777" w:rsidTr="00A57E0C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E698C6" w14:textId="77777777" w:rsidR="00CA60BF" w:rsidRPr="00E84424" w:rsidRDefault="00CA60BF" w:rsidP="00CA60BF">
            <w:pPr>
              <w:spacing w:line="240" w:lineRule="auto"/>
              <w:ind w:left="-72"/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17FB082" w14:textId="77777777" w:rsidR="00CA60BF" w:rsidRPr="00E84424" w:rsidRDefault="00CA60BF" w:rsidP="00CA60B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E84424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AA33722" w14:textId="77777777" w:rsidR="00CA60BF" w:rsidRPr="00E84424" w:rsidRDefault="00CA60BF" w:rsidP="00CA60B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E84424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286C6E7" w14:textId="49776109" w:rsidR="00CA60BF" w:rsidRPr="00E84424" w:rsidRDefault="00CF1017" w:rsidP="00CA60B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CF1017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11</w:t>
            </w:r>
            <w:r w:rsidR="00CA60BF" w:rsidRPr="00E84424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CF1017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381</w:t>
            </w: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789648E" w14:textId="3B96AEAC" w:rsidR="00CA60BF" w:rsidRPr="00E84424" w:rsidRDefault="00CF1017" w:rsidP="00CA60B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CF1017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11</w:t>
            </w:r>
            <w:r w:rsidR="00CA60BF" w:rsidRPr="00E84424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CF1017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381</w:t>
            </w: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CE39737" w14:textId="3579CC1A" w:rsidR="00CA60BF" w:rsidRPr="00E84424" w:rsidRDefault="00CF1017" w:rsidP="00CA60B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CF1017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11</w:t>
            </w:r>
            <w:r w:rsidR="00CA60BF" w:rsidRPr="00E84424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CF1017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430</w:t>
            </w:r>
          </w:p>
        </w:tc>
      </w:tr>
      <w:tr w:rsidR="00CA60BF" w:rsidRPr="00E84424" w14:paraId="1F53C9C8" w14:textId="77777777" w:rsidTr="00A57E0C">
        <w:trPr>
          <w:trHeight w:val="177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8284F6" w14:textId="77777777" w:rsidR="00CA60BF" w:rsidRPr="00E84424" w:rsidRDefault="00CA60BF" w:rsidP="00CA60BF">
            <w:pPr>
              <w:spacing w:line="240" w:lineRule="auto"/>
              <w:ind w:lef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3B33ADE7" w14:textId="77777777" w:rsidR="00CA60BF" w:rsidRPr="00E84424" w:rsidRDefault="00CA60BF" w:rsidP="00CA60BF">
            <w:pPr>
              <w:spacing w:line="240" w:lineRule="auto"/>
              <w:ind w:left="-72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48A35D45" w14:textId="77777777" w:rsidR="00CA60BF" w:rsidRPr="00E84424" w:rsidRDefault="00CA60BF" w:rsidP="00CA60BF">
            <w:pPr>
              <w:spacing w:line="240" w:lineRule="auto"/>
              <w:ind w:left="-72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3E3DFE8D" w14:textId="77777777" w:rsidR="00CA60BF" w:rsidRPr="00E84424" w:rsidRDefault="00CA60BF" w:rsidP="00CA60BF">
            <w:pPr>
              <w:spacing w:line="240" w:lineRule="auto"/>
              <w:ind w:left="-72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6B5B42EF" w14:textId="77777777" w:rsidR="00CA60BF" w:rsidRPr="00E84424" w:rsidRDefault="00CA60BF" w:rsidP="00CA60BF">
            <w:pPr>
              <w:spacing w:line="240" w:lineRule="auto"/>
              <w:ind w:left="-72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2723B141" w14:textId="77777777" w:rsidR="00CA60BF" w:rsidRPr="00E84424" w:rsidRDefault="00CA60BF" w:rsidP="00CA60BF">
            <w:pPr>
              <w:spacing w:line="240" w:lineRule="auto"/>
              <w:ind w:left="-72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</w:p>
        </w:tc>
      </w:tr>
      <w:tr w:rsidR="00CA60BF" w:rsidRPr="00E84424" w14:paraId="422615D1" w14:textId="77777777" w:rsidTr="00A57E0C">
        <w:trPr>
          <w:trHeight w:val="30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70B5DA" w14:textId="77777777" w:rsidR="00CA60BF" w:rsidRPr="00E84424" w:rsidRDefault="00CA60BF" w:rsidP="00CA60BF">
            <w:pPr>
              <w:spacing w:line="240" w:lineRule="auto"/>
              <w:ind w:left="-72"/>
              <w:rPr>
                <w:rFonts w:ascii="Browallia New" w:hAnsi="Browallia New" w:cs="Browallia New"/>
                <w:b/>
                <w:bCs/>
                <w:sz w:val="26"/>
                <w:szCs w:val="26"/>
                <w:highlight w:val="green"/>
                <w:lang w:val="en-GB" w:eastAsia="en-GB"/>
              </w:rPr>
            </w:pPr>
            <w:r w:rsidRPr="00E84424"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  <w:cs/>
                <w:lang w:val="en-GB" w:eastAsia="en-GB"/>
              </w:rPr>
              <w:t>หนี้สินทางการเงินที่วัดด้วยมูลค่ายุติธรรม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AFD4EE0" w14:textId="77777777" w:rsidR="00CA60BF" w:rsidRPr="00E84424" w:rsidRDefault="00CA60BF" w:rsidP="00CA60B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2C7C9C2" w14:textId="77777777" w:rsidR="00CA60BF" w:rsidRPr="00E84424" w:rsidRDefault="00CA60BF" w:rsidP="00CA60B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593DDE8" w14:textId="77777777" w:rsidR="00CA60BF" w:rsidRPr="00E84424" w:rsidRDefault="00CA60BF" w:rsidP="00CA60B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0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4B50397" w14:textId="77777777" w:rsidR="00CA60BF" w:rsidRPr="00E84424" w:rsidRDefault="00CA60BF" w:rsidP="00CA60B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06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F57B0CA" w14:textId="77777777" w:rsidR="00CA60BF" w:rsidRPr="00E84424" w:rsidRDefault="00CA60BF" w:rsidP="00CA60B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</w:tr>
      <w:tr w:rsidR="00CA60BF" w:rsidRPr="00E84424" w14:paraId="10A57551" w14:textId="77777777" w:rsidTr="00A57E0C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1FC3FF" w14:textId="77777777" w:rsidR="00CA60BF" w:rsidRPr="00E84424" w:rsidRDefault="00CA60BF" w:rsidP="00CA60BF">
            <w:pPr>
              <w:spacing w:line="240" w:lineRule="auto"/>
              <w:ind w:lef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FAEFC02" w14:textId="77777777" w:rsidR="00CA60BF" w:rsidRPr="00E84424" w:rsidRDefault="00CA60BF" w:rsidP="00CA60B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706A18F" w14:textId="77777777" w:rsidR="00CA60BF" w:rsidRPr="00E84424" w:rsidRDefault="00CA60BF" w:rsidP="00CA60B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470B3B5" w14:textId="77777777" w:rsidR="00CA60BF" w:rsidRPr="00E84424" w:rsidRDefault="00CA60BF" w:rsidP="00CA60B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0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2AAE88B" w14:textId="77777777" w:rsidR="00CA60BF" w:rsidRPr="00E84424" w:rsidRDefault="00CA60BF" w:rsidP="00CA60B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06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1A7E268" w14:textId="77777777" w:rsidR="00CA60BF" w:rsidRPr="00E84424" w:rsidRDefault="00CA60BF" w:rsidP="00CA60B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</w:p>
        </w:tc>
      </w:tr>
      <w:tr w:rsidR="00CA60BF" w:rsidRPr="00E84424" w14:paraId="1DE47A4A" w14:textId="77777777" w:rsidTr="00A57E0C">
        <w:trPr>
          <w:trHeight w:val="30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926D7B" w14:textId="77777777" w:rsidR="00CA60BF" w:rsidRPr="00E84424" w:rsidRDefault="00CA60BF" w:rsidP="00CA60BF">
            <w:pPr>
              <w:spacing w:line="240" w:lineRule="auto"/>
              <w:ind w:left="-72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E8442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ตราสารอนุพันธ์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A7EE558" w14:textId="77777777" w:rsidR="00CA60BF" w:rsidRPr="00E84424" w:rsidRDefault="00CA60BF" w:rsidP="00CA60B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1313CC1" w14:textId="77777777" w:rsidR="00CA60BF" w:rsidRPr="00E84424" w:rsidRDefault="00CA60BF" w:rsidP="00CA60B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8F4A582" w14:textId="77777777" w:rsidR="00CA60BF" w:rsidRPr="00E84424" w:rsidRDefault="00CA60BF" w:rsidP="00CA60B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0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C7E4D90" w14:textId="77777777" w:rsidR="00CA60BF" w:rsidRPr="00E84424" w:rsidRDefault="00CA60BF" w:rsidP="00CA60B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06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4723EEB" w14:textId="77777777" w:rsidR="00CA60BF" w:rsidRPr="00E84424" w:rsidRDefault="00CA60BF" w:rsidP="00CA60B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</w:tr>
      <w:tr w:rsidR="00CA60BF" w:rsidRPr="00E84424" w14:paraId="7A16EF6C" w14:textId="77777777" w:rsidTr="00A57E0C">
        <w:trPr>
          <w:trHeight w:val="300"/>
        </w:trPr>
        <w:tc>
          <w:tcPr>
            <w:tcW w:w="3544" w:type="dxa"/>
            <w:shd w:val="clear" w:color="auto" w:fill="auto"/>
            <w:noWrap/>
          </w:tcPr>
          <w:p w14:paraId="61343635" w14:textId="77777777" w:rsidR="00CA60BF" w:rsidRPr="00E84424" w:rsidRDefault="00CA60BF" w:rsidP="00CA60BF">
            <w:pPr>
              <w:spacing w:line="240" w:lineRule="auto"/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สัญญาแลกเปลี่ยนส่วนต่างราคาน้ำมัน</w:t>
            </w:r>
          </w:p>
          <w:p w14:paraId="2B107A7A" w14:textId="77777777" w:rsidR="00CA60BF" w:rsidRPr="00E84424" w:rsidRDefault="00CA60BF" w:rsidP="00CA60BF">
            <w:pPr>
              <w:spacing w:line="240" w:lineRule="auto"/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  สำเร็จรูปและน้ำมันดิบล่วงหน้า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2377163" w14:textId="6D159E70" w:rsidR="00CA60BF" w:rsidRPr="00E84424" w:rsidRDefault="00CF1017" w:rsidP="00CA60B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CF1017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13</w:t>
            </w: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405BF5B" w14:textId="77777777" w:rsidR="00CA60BF" w:rsidRPr="00E84424" w:rsidRDefault="00CA60BF" w:rsidP="00CA60B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E84424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B8AB81C" w14:textId="77777777" w:rsidR="00CA60BF" w:rsidRPr="00E84424" w:rsidRDefault="00CA60BF" w:rsidP="00CA60B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E84424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03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3C5F0E6" w14:textId="5EE24C0D" w:rsidR="00CA60BF" w:rsidRPr="00E84424" w:rsidRDefault="00CF1017" w:rsidP="00CA60B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CF1017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13</w:t>
            </w:r>
          </w:p>
        </w:tc>
        <w:tc>
          <w:tcPr>
            <w:tcW w:w="106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BB78284" w14:textId="6C9BF40B" w:rsidR="00CA60BF" w:rsidRPr="00E84424" w:rsidRDefault="00CF1017" w:rsidP="00CA60B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CF1017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13</w:t>
            </w:r>
          </w:p>
        </w:tc>
      </w:tr>
      <w:tr w:rsidR="00CA60BF" w:rsidRPr="00E84424" w14:paraId="69A9D6F8" w14:textId="77777777" w:rsidTr="00A57E0C">
        <w:trPr>
          <w:trHeight w:val="30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EBEA9C" w14:textId="77777777" w:rsidR="00CA60BF" w:rsidRPr="00E84424" w:rsidRDefault="00CA60BF" w:rsidP="00CA60BF">
            <w:pPr>
              <w:spacing w:line="240" w:lineRule="auto"/>
              <w:ind w:left="-72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1943D8F" w14:textId="10D82155" w:rsidR="00CA60BF" w:rsidRPr="00E84424" w:rsidRDefault="00CF1017" w:rsidP="00CA60B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CF1017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F0A7D74" w14:textId="77777777" w:rsidR="00CA60BF" w:rsidRPr="00E84424" w:rsidRDefault="00CA60BF" w:rsidP="00CA60B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E84424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07B9133" w14:textId="77777777" w:rsidR="00CA60BF" w:rsidRPr="00E84424" w:rsidRDefault="00CA60BF" w:rsidP="00CA60B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E84424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F7E24FF" w14:textId="213E024C" w:rsidR="00CA60BF" w:rsidRPr="00E84424" w:rsidRDefault="00CF1017" w:rsidP="00CA60B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CF1017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13</w:t>
            </w: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55E31D0" w14:textId="65C8A623" w:rsidR="00CA60BF" w:rsidRPr="00E84424" w:rsidRDefault="00CF1017" w:rsidP="00CA60B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CF1017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13</w:t>
            </w:r>
          </w:p>
        </w:tc>
      </w:tr>
      <w:tr w:rsidR="00CA60BF" w:rsidRPr="00E84424" w14:paraId="0554BD5F" w14:textId="77777777" w:rsidTr="00A57E0C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A8E334" w14:textId="77777777" w:rsidR="00CA60BF" w:rsidRPr="00E84424" w:rsidRDefault="00CA60BF" w:rsidP="00CA60BF">
            <w:pPr>
              <w:spacing w:line="240" w:lineRule="auto"/>
              <w:ind w:lef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71210613" w14:textId="77777777" w:rsidR="00CA60BF" w:rsidRPr="00E84424" w:rsidRDefault="00CA60BF" w:rsidP="00CA60B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1AF2EBFC" w14:textId="77777777" w:rsidR="00CA60BF" w:rsidRPr="00E84424" w:rsidRDefault="00CA60BF" w:rsidP="00CA60B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7453D75E" w14:textId="77777777" w:rsidR="00CA60BF" w:rsidRPr="00E84424" w:rsidRDefault="00CA60BF" w:rsidP="00CA60B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4F7A3386" w14:textId="77777777" w:rsidR="00CA60BF" w:rsidRPr="00E84424" w:rsidRDefault="00CA60BF" w:rsidP="00CA60B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1E17779E" w14:textId="77777777" w:rsidR="00CA60BF" w:rsidRPr="00E84424" w:rsidRDefault="00CA60BF" w:rsidP="00CA60B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</w:p>
        </w:tc>
      </w:tr>
      <w:tr w:rsidR="00CA60BF" w:rsidRPr="00E84424" w14:paraId="06DB0BEF" w14:textId="77777777" w:rsidTr="00A57E0C">
        <w:trPr>
          <w:trHeight w:val="30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F1983E" w14:textId="77777777" w:rsidR="00CA60BF" w:rsidRPr="00E84424" w:rsidRDefault="00CA60BF" w:rsidP="00CA60BF">
            <w:pPr>
              <w:spacing w:line="240" w:lineRule="auto"/>
              <w:ind w:left="-72"/>
              <w:rPr>
                <w:rFonts w:ascii="Browallia New" w:hAnsi="Browallia New" w:cs="Browallia New"/>
                <w:b/>
                <w:bCs/>
                <w:i/>
                <w:iCs/>
                <w:spacing w:val="-6"/>
                <w:sz w:val="26"/>
                <w:szCs w:val="26"/>
                <w:lang w:val="en-GB" w:eastAsia="en-GB"/>
              </w:rPr>
            </w:pPr>
            <w:r w:rsidRPr="00E84424">
              <w:rPr>
                <w:rFonts w:ascii="Browallia New" w:hAnsi="Browallia New" w:cs="Browallia New"/>
                <w:b/>
                <w:bCs/>
                <w:i/>
                <w:iCs/>
                <w:spacing w:val="-6"/>
                <w:sz w:val="26"/>
                <w:szCs w:val="26"/>
                <w:cs/>
                <w:lang w:val="en-GB" w:eastAsia="en-GB"/>
              </w:rPr>
              <w:t>หนี้สินทางการเงินที่ไม่ได้วัดด้วย</w:t>
            </w:r>
          </w:p>
          <w:p w14:paraId="356A34E0" w14:textId="77777777" w:rsidR="00CA60BF" w:rsidRPr="00E84424" w:rsidRDefault="00CA60BF" w:rsidP="00CA60BF">
            <w:pPr>
              <w:spacing w:line="240" w:lineRule="auto"/>
              <w:ind w:left="-72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  <w:r w:rsidRPr="00E84424">
              <w:rPr>
                <w:rFonts w:ascii="Browallia New" w:hAnsi="Browallia New" w:cs="Browallia New"/>
                <w:b/>
                <w:bCs/>
                <w:i/>
                <w:iCs/>
                <w:spacing w:val="-6"/>
                <w:sz w:val="26"/>
                <w:szCs w:val="26"/>
                <w:lang w:val="en-GB" w:eastAsia="en-GB"/>
              </w:rPr>
              <w:t xml:space="preserve">   </w:t>
            </w:r>
            <w:r w:rsidRPr="00E84424">
              <w:rPr>
                <w:rFonts w:ascii="Browallia New" w:hAnsi="Browallia New" w:cs="Browallia New"/>
                <w:b/>
                <w:bCs/>
                <w:i/>
                <w:iCs/>
                <w:spacing w:val="-6"/>
                <w:sz w:val="26"/>
                <w:szCs w:val="26"/>
                <w:cs/>
                <w:lang w:val="en-GB" w:eastAsia="en-GB"/>
              </w:rPr>
              <w:t>มูลค่ายุติธรรม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67B519D" w14:textId="77777777" w:rsidR="00CA60BF" w:rsidRPr="00E84424" w:rsidRDefault="00CA60BF" w:rsidP="00CA60B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3F6BE85" w14:textId="77777777" w:rsidR="00CA60BF" w:rsidRPr="00E84424" w:rsidRDefault="00CA60BF" w:rsidP="00CA60B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BF7968F" w14:textId="77777777" w:rsidR="00CA60BF" w:rsidRPr="00E84424" w:rsidRDefault="00CA60BF" w:rsidP="00CA60B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0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457C629" w14:textId="77777777" w:rsidR="00CA60BF" w:rsidRPr="00E84424" w:rsidRDefault="00CA60BF" w:rsidP="00CA60B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06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65A0768" w14:textId="77777777" w:rsidR="00CA60BF" w:rsidRPr="00E84424" w:rsidRDefault="00CA60BF" w:rsidP="00CA60B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</w:tr>
      <w:tr w:rsidR="00CA60BF" w:rsidRPr="00E84424" w14:paraId="022F26E4" w14:textId="77777777" w:rsidTr="00A57E0C">
        <w:trPr>
          <w:trHeight w:val="30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657990" w14:textId="77777777" w:rsidR="00CA60BF" w:rsidRPr="00E84424" w:rsidRDefault="00CA60BF" w:rsidP="00CA60BF">
            <w:pPr>
              <w:spacing w:line="240" w:lineRule="auto"/>
              <w:ind w:left="-72"/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eastAsia="en-GB"/>
              </w:rPr>
            </w:pPr>
            <w:r w:rsidRPr="00E84424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eastAsia="en-GB"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BF54374" w14:textId="77777777" w:rsidR="00CA60BF" w:rsidRPr="00E84424" w:rsidRDefault="00CA60BF" w:rsidP="00CA60B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E84424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B29B78C" w14:textId="77777777" w:rsidR="00CA60BF" w:rsidRPr="00E84424" w:rsidRDefault="00CA60BF" w:rsidP="00CA60B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E84424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A7339D1" w14:textId="16AE6665" w:rsidR="00CA60BF" w:rsidRPr="00E84424" w:rsidRDefault="00CF1017" w:rsidP="00CA60B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CF1017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65</w:t>
            </w:r>
            <w:r w:rsidR="00CA60BF" w:rsidRPr="00E84424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CF1017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366</w:t>
            </w:r>
          </w:p>
        </w:tc>
        <w:tc>
          <w:tcPr>
            <w:tcW w:w="10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17DFD77" w14:textId="4BFEE513" w:rsidR="00CA60BF" w:rsidRPr="00E84424" w:rsidRDefault="00CF1017" w:rsidP="00CA60B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CF1017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65</w:t>
            </w:r>
            <w:r w:rsidR="00CA60BF" w:rsidRPr="00E84424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CF1017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366</w:t>
            </w:r>
          </w:p>
        </w:tc>
        <w:tc>
          <w:tcPr>
            <w:tcW w:w="106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9717F58" w14:textId="4FBC1F8F" w:rsidR="00CA60BF" w:rsidRPr="00E84424" w:rsidRDefault="00CF1017" w:rsidP="00CA60B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CF1017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73</w:t>
            </w:r>
            <w:r w:rsidR="00CA60BF" w:rsidRPr="00E84424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CF1017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011</w:t>
            </w:r>
          </w:p>
        </w:tc>
      </w:tr>
      <w:tr w:rsidR="00CA60BF" w:rsidRPr="00E84424" w14:paraId="6E2EA4D1" w14:textId="77777777" w:rsidTr="00A57E0C">
        <w:trPr>
          <w:trHeight w:val="30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F3BD16" w14:textId="77777777" w:rsidR="00CA60BF" w:rsidRPr="00E84424" w:rsidRDefault="00CA60BF" w:rsidP="00CA60BF">
            <w:pPr>
              <w:spacing w:line="240" w:lineRule="auto"/>
              <w:ind w:left="-72"/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eastAsia="en-GB"/>
              </w:rPr>
            </w:pPr>
            <w:r w:rsidRPr="00E84424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eastAsia="en-GB"/>
              </w:rPr>
              <w:t>หุ้นกู้ สุทธิ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2A9E10A" w14:textId="77777777" w:rsidR="00CA60BF" w:rsidRPr="00E84424" w:rsidRDefault="00CA60BF" w:rsidP="00CA60B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E84424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A2B2AA0" w14:textId="77777777" w:rsidR="00CA60BF" w:rsidRPr="00E84424" w:rsidRDefault="00CA60BF" w:rsidP="00CA60B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E84424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50F2ED7" w14:textId="070423C7" w:rsidR="00CA60BF" w:rsidRPr="00E84424" w:rsidRDefault="00CF1017" w:rsidP="00CA60B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CF1017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32</w:t>
            </w:r>
            <w:r w:rsidR="00CA60BF" w:rsidRPr="00E84424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CF1017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129</w:t>
            </w:r>
          </w:p>
        </w:tc>
        <w:tc>
          <w:tcPr>
            <w:tcW w:w="10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284CB77" w14:textId="7590ED53" w:rsidR="00CA60BF" w:rsidRPr="00E84424" w:rsidRDefault="00CF1017" w:rsidP="00CA60B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CF1017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32</w:t>
            </w:r>
            <w:r w:rsidR="00CA60BF" w:rsidRPr="00E84424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CF1017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129</w:t>
            </w:r>
          </w:p>
        </w:tc>
        <w:tc>
          <w:tcPr>
            <w:tcW w:w="106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B7E7A81" w14:textId="0BDFD443" w:rsidR="00CA60BF" w:rsidRPr="00E84424" w:rsidRDefault="00CF1017" w:rsidP="00CA60B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CF1017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35</w:t>
            </w:r>
            <w:r w:rsidR="00CA60BF" w:rsidRPr="00E84424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CF1017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748</w:t>
            </w:r>
          </w:p>
        </w:tc>
      </w:tr>
      <w:tr w:rsidR="00CA60BF" w:rsidRPr="00E84424" w14:paraId="70BD4A0E" w14:textId="77777777" w:rsidTr="00A57E0C">
        <w:trPr>
          <w:trHeight w:val="30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75CCCE" w14:textId="77777777" w:rsidR="00CA60BF" w:rsidRPr="00E84424" w:rsidRDefault="00CA60BF" w:rsidP="00CA60BF">
            <w:pPr>
              <w:spacing w:line="240" w:lineRule="auto"/>
              <w:ind w:left="-72"/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83EBD72" w14:textId="77777777" w:rsidR="00CA60BF" w:rsidRPr="00E84424" w:rsidRDefault="00CA60BF" w:rsidP="00CA60B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E84424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9F6AA9B" w14:textId="77777777" w:rsidR="00CA60BF" w:rsidRPr="00E84424" w:rsidRDefault="00CA60BF" w:rsidP="00CA60B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E84424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6FC079B" w14:textId="48D1EA92" w:rsidR="00CA60BF" w:rsidRPr="00E84424" w:rsidRDefault="00CF1017" w:rsidP="00CA60B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CF1017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97</w:t>
            </w:r>
            <w:r w:rsidR="00CA60BF" w:rsidRPr="00E84424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CF1017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495</w:t>
            </w: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DBC6C33" w14:textId="458D6BF1" w:rsidR="00CA60BF" w:rsidRPr="00E84424" w:rsidRDefault="00CF1017" w:rsidP="00CA60B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CF1017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97</w:t>
            </w:r>
            <w:r w:rsidR="00CA60BF" w:rsidRPr="00E84424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CF1017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495</w:t>
            </w: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08F9E6C" w14:textId="16FF89E1" w:rsidR="00CA60BF" w:rsidRPr="00E84424" w:rsidRDefault="00CF1017" w:rsidP="00CA60B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CF1017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108</w:t>
            </w:r>
            <w:r w:rsidR="00CA60BF" w:rsidRPr="00E84424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CF1017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759</w:t>
            </w:r>
          </w:p>
        </w:tc>
      </w:tr>
    </w:tbl>
    <w:p w14:paraId="1460D582" w14:textId="31BED3D9" w:rsidR="00CA60BF" w:rsidRPr="00E84424" w:rsidRDefault="00CA60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eastAsia="Arial Unicode MS" w:hAnsi="Browallia New" w:cs="Browallia New"/>
          <w:sz w:val="26"/>
          <w:szCs w:val="26"/>
          <w:cs/>
        </w:rPr>
      </w:pPr>
      <w:r w:rsidRPr="00E84424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00D207C6" w14:textId="77777777" w:rsidR="00D42907" w:rsidRPr="00E84424" w:rsidRDefault="00D42907" w:rsidP="005676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BEB9385" w14:textId="0003375F" w:rsidR="00D42907" w:rsidRPr="00E84424" w:rsidRDefault="00D42907" w:rsidP="0056761B">
      <w:pPr>
        <w:tabs>
          <w:tab w:val="left" w:pos="1560"/>
        </w:tabs>
        <w:spacing w:line="240" w:lineRule="auto"/>
        <w:jc w:val="thaiDistribute"/>
        <w:rPr>
          <w:rFonts w:ascii="Browallia New" w:hAnsi="Browallia New" w:cs="Browallia New"/>
          <w:spacing w:val="-4"/>
          <w:sz w:val="26"/>
          <w:szCs w:val="26"/>
          <w:lang w:val="en-GB" w:eastAsia="en-GB"/>
        </w:rPr>
      </w:pPr>
      <w:r w:rsidRPr="00E84424">
        <w:rPr>
          <w:rFonts w:ascii="Browallia New" w:hAnsi="Browallia New" w:cs="Browallia New"/>
          <w:spacing w:val="-4"/>
          <w:sz w:val="26"/>
          <w:szCs w:val="26"/>
          <w:cs/>
          <w:lang w:val="en-GB" w:eastAsia="en-GB"/>
        </w:rPr>
        <w:t>สินทรัพย์ทางการเงินและหนี้สินทางการเงินต่อไปนี้วัดมูลค่าด้วยวิธีราคาทุนตัดจำหน่าย</w:t>
      </w:r>
      <w:r w:rsidRPr="00E84424">
        <w:rPr>
          <w:rFonts w:ascii="Browallia New" w:hAnsi="Browallia New" w:cs="Browallia New"/>
          <w:spacing w:val="-4"/>
          <w:sz w:val="26"/>
          <w:szCs w:val="26"/>
          <w:lang w:val="en-GB" w:eastAsia="en-GB"/>
        </w:rPr>
        <w:t xml:space="preserve"> </w:t>
      </w:r>
      <w:r w:rsidRPr="00E84424">
        <w:rPr>
          <w:rFonts w:ascii="Browallia New" w:hAnsi="Browallia New" w:cs="Browallia New"/>
          <w:spacing w:val="-4"/>
          <w:sz w:val="26"/>
          <w:szCs w:val="26"/>
          <w:cs/>
          <w:lang w:val="en-GB" w:eastAsia="en-GB"/>
        </w:rPr>
        <w:t>โดยมีมูลค่าตามบัญชีใกล้เคียงกับมูลค่ายุติธรรม</w:t>
      </w:r>
      <w:r w:rsidR="000945C7">
        <w:rPr>
          <w:rFonts w:ascii="Browallia New" w:hAnsi="Browallia New" w:cs="Browallia New"/>
          <w:spacing w:val="-4"/>
          <w:sz w:val="26"/>
          <w:szCs w:val="26"/>
          <w:lang w:val="en-GB" w:eastAsia="en-GB"/>
        </w:rPr>
        <w:t xml:space="preserve"> </w:t>
      </w:r>
      <w:r w:rsidR="000945C7">
        <w:rPr>
          <w:rFonts w:ascii="Browallia New" w:hAnsi="Browallia New" w:cs="Browallia New" w:hint="cs"/>
          <w:spacing w:val="-4"/>
          <w:sz w:val="26"/>
          <w:szCs w:val="26"/>
          <w:cs/>
          <w:lang w:val="en-GB" w:eastAsia="en-GB"/>
        </w:rPr>
        <w:t>ทั้งนี้</w:t>
      </w:r>
      <w:r w:rsidR="000945C7">
        <w:rPr>
          <w:rFonts w:ascii="Browallia New" w:eastAsia="Arial Unicode MS" w:hAnsi="Browallia New" w:cs="Browallia New" w:hint="cs"/>
          <w:sz w:val="26"/>
          <w:szCs w:val="26"/>
          <w:cs/>
        </w:rPr>
        <w:t>มูลค่าตามบัญชีของเงินกู้ยืมระยะยาวจากสถาบันการเงิน และเงินกู้ยืมระยะยาวจากกิจการอื่นใกล้เคียงกับมูลค่ายุติธรรมเนื่องจากอัตราดอกเบี้ยของเงินกู้ยืมดังกล่าวใกล้เคียงกับอัตราดอกเบี้ยในตลาด</w:t>
      </w:r>
    </w:p>
    <w:p w14:paraId="3F89DBB0" w14:textId="262C4AFB" w:rsidR="00D42907" w:rsidRPr="00E84424" w:rsidRDefault="00D42907" w:rsidP="005676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24"/>
        <w:gridCol w:w="4725"/>
      </w:tblGrid>
      <w:tr w:rsidR="00D42907" w:rsidRPr="00E84424" w14:paraId="4D7D93A1" w14:textId="77777777" w:rsidTr="00A57E0C">
        <w:tc>
          <w:tcPr>
            <w:tcW w:w="4724" w:type="dxa"/>
            <w:tcBorders>
              <w:top w:val="single" w:sz="4" w:space="0" w:color="auto"/>
              <w:bottom w:val="single" w:sz="4" w:space="0" w:color="auto"/>
            </w:tcBorders>
          </w:tcPr>
          <w:p w14:paraId="178D8287" w14:textId="03C966D8" w:rsidR="00D42907" w:rsidRPr="00E84424" w:rsidRDefault="00914105" w:rsidP="0056761B">
            <w:pPr>
              <w:tabs>
                <w:tab w:val="left" w:pos="1560"/>
              </w:tabs>
              <w:spacing w:line="240" w:lineRule="auto"/>
              <w:jc w:val="center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E8442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</w:t>
            </w:r>
            <w:r w:rsidR="00D42907" w:rsidRPr="00E8442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ทางการเงินรวม</w:t>
            </w:r>
          </w:p>
        </w:tc>
        <w:tc>
          <w:tcPr>
            <w:tcW w:w="4725" w:type="dxa"/>
            <w:tcBorders>
              <w:top w:val="single" w:sz="4" w:space="0" w:color="auto"/>
              <w:bottom w:val="single" w:sz="4" w:space="0" w:color="auto"/>
            </w:tcBorders>
          </w:tcPr>
          <w:p w14:paraId="2AD521C7" w14:textId="7533B15D" w:rsidR="00D42907" w:rsidRPr="00E84424" w:rsidRDefault="00914105" w:rsidP="0056761B">
            <w:pPr>
              <w:tabs>
                <w:tab w:val="left" w:pos="1560"/>
              </w:tabs>
              <w:spacing w:line="240" w:lineRule="auto"/>
              <w:jc w:val="center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E8442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</w:t>
            </w:r>
            <w:r w:rsidR="00D42907" w:rsidRPr="00E8442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D42907" w:rsidRPr="00E84424" w14:paraId="7AE65EE9" w14:textId="77777777" w:rsidTr="00A57E0C">
        <w:tc>
          <w:tcPr>
            <w:tcW w:w="4724" w:type="dxa"/>
            <w:tcBorders>
              <w:top w:val="single" w:sz="4" w:space="0" w:color="auto"/>
            </w:tcBorders>
          </w:tcPr>
          <w:p w14:paraId="65955423" w14:textId="77777777" w:rsidR="00D42907" w:rsidRPr="00E84424" w:rsidRDefault="00D42907" w:rsidP="0056761B">
            <w:pPr>
              <w:spacing w:line="240" w:lineRule="auto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8442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  <w:p w14:paraId="2CC9BBF3" w14:textId="77777777" w:rsidR="00D42907" w:rsidRPr="00E84424" w:rsidRDefault="00D42907" w:rsidP="0056761B">
            <w:pPr>
              <w:pStyle w:val="ListParagraph"/>
              <w:numPr>
                <w:ilvl w:val="0"/>
                <w:numId w:val="1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E84424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  <w:p w14:paraId="523C2F12" w14:textId="77777777" w:rsidR="00D42907" w:rsidRPr="00E84424" w:rsidRDefault="00D42907" w:rsidP="0056761B">
            <w:pPr>
              <w:pStyle w:val="ListParagraph"/>
              <w:numPr>
                <w:ilvl w:val="0"/>
                <w:numId w:val="1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84424">
              <w:rPr>
                <w:rFonts w:ascii="Browallia New" w:hAnsi="Browallia New" w:cs="Browallia New"/>
                <w:sz w:val="26"/>
                <w:szCs w:val="26"/>
                <w:cs/>
              </w:rPr>
              <w:t>เงินฝากสถาบันการเงินที่ใช้เป็นหลักประกัน</w:t>
            </w:r>
          </w:p>
          <w:p w14:paraId="69E69E8D" w14:textId="77777777" w:rsidR="00D42907" w:rsidRPr="00E84424" w:rsidRDefault="00D42907" w:rsidP="0056761B">
            <w:pPr>
              <w:pStyle w:val="ListParagraph"/>
              <w:numPr>
                <w:ilvl w:val="0"/>
                <w:numId w:val="1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84424">
              <w:rPr>
                <w:rFonts w:ascii="Browallia New" w:hAnsi="Browallia New" w:cs="Browallia New"/>
                <w:sz w:val="26"/>
                <w:szCs w:val="26"/>
                <w:cs/>
              </w:rPr>
              <w:t>เงินลงทุนระยะสั้น</w:t>
            </w:r>
          </w:p>
          <w:p w14:paraId="4F5D7F55" w14:textId="77777777" w:rsidR="00D42907" w:rsidRPr="00E84424" w:rsidRDefault="00D42907" w:rsidP="0056761B">
            <w:pPr>
              <w:pStyle w:val="ListParagraph"/>
              <w:numPr>
                <w:ilvl w:val="0"/>
                <w:numId w:val="1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both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E84424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 สุทธิ</w:t>
            </w:r>
          </w:p>
          <w:p w14:paraId="50EAC03C" w14:textId="77777777" w:rsidR="00D42907" w:rsidRPr="00E84424" w:rsidRDefault="00D42907" w:rsidP="0056761B">
            <w:pPr>
              <w:pStyle w:val="ListParagraph"/>
              <w:numPr>
                <w:ilvl w:val="0"/>
                <w:numId w:val="1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both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E84424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ลูกหนี้อื่น</w:t>
            </w:r>
          </w:p>
          <w:p w14:paraId="58DDAE43" w14:textId="77777777" w:rsidR="00D42907" w:rsidRPr="00E84424" w:rsidRDefault="00D42907" w:rsidP="0056761B">
            <w:pPr>
              <w:pStyle w:val="ListParagraph"/>
              <w:numPr>
                <w:ilvl w:val="0"/>
                <w:numId w:val="1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both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E84424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ลูกหนี้ตามสัญญาเช่าการเงิน สุทธิ</w:t>
            </w:r>
          </w:p>
          <w:p w14:paraId="4B7332D4" w14:textId="77777777" w:rsidR="00D42907" w:rsidRPr="00E84424" w:rsidRDefault="00D42907" w:rsidP="0056761B">
            <w:pPr>
              <w:pStyle w:val="ListParagraph"/>
              <w:numPr>
                <w:ilvl w:val="0"/>
                <w:numId w:val="1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both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E84424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4725" w:type="dxa"/>
            <w:tcBorders>
              <w:top w:val="single" w:sz="4" w:space="0" w:color="auto"/>
            </w:tcBorders>
          </w:tcPr>
          <w:p w14:paraId="1D71DDD6" w14:textId="77777777" w:rsidR="00D42907" w:rsidRPr="00E84424" w:rsidRDefault="00D42907" w:rsidP="0056761B">
            <w:pPr>
              <w:spacing w:line="240" w:lineRule="auto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8442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  <w:p w14:paraId="34582705" w14:textId="77777777" w:rsidR="00D42907" w:rsidRPr="00E84424" w:rsidRDefault="00D42907" w:rsidP="0056761B">
            <w:pPr>
              <w:pStyle w:val="ListParagraph"/>
              <w:numPr>
                <w:ilvl w:val="0"/>
                <w:numId w:val="1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E84424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  <w:p w14:paraId="34DDC136" w14:textId="77777777" w:rsidR="00D42907" w:rsidRPr="00E84424" w:rsidRDefault="00D42907" w:rsidP="0056761B">
            <w:pPr>
              <w:pStyle w:val="ListParagraph"/>
              <w:numPr>
                <w:ilvl w:val="0"/>
                <w:numId w:val="1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84424">
              <w:rPr>
                <w:rFonts w:ascii="Browallia New" w:hAnsi="Browallia New" w:cs="Browallia New"/>
                <w:sz w:val="26"/>
                <w:szCs w:val="26"/>
                <w:cs/>
              </w:rPr>
              <w:t>เงินลงทุนระยะสั้น</w:t>
            </w:r>
          </w:p>
          <w:p w14:paraId="3A49F8A7" w14:textId="77777777" w:rsidR="00D42907" w:rsidRPr="00E84424" w:rsidRDefault="00D42907" w:rsidP="0056761B">
            <w:pPr>
              <w:pStyle w:val="ListParagraph"/>
              <w:numPr>
                <w:ilvl w:val="0"/>
                <w:numId w:val="1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both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E84424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 สุทธิ</w:t>
            </w:r>
          </w:p>
          <w:p w14:paraId="42D4F5CF" w14:textId="77777777" w:rsidR="00D42907" w:rsidRPr="00E84424" w:rsidRDefault="00D42907" w:rsidP="0056761B">
            <w:pPr>
              <w:pStyle w:val="ListParagraph"/>
              <w:numPr>
                <w:ilvl w:val="0"/>
                <w:numId w:val="1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both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E84424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ลูกหนี้อื่น</w:t>
            </w:r>
          </w:p>
          <w:p w14:paraId="7EE6E98D" w14:textId="77777777" w:rsidR="00D42907" w:rsidRPr="00E84424" w:rsidRDefault="00D42907" w:rsidP="0056761B">
            <w:pPr>
              <w:pStyle w:val="ListParagraph"/>
              <w:numPr>
                <w:ilvl w:val="0"/>
                <w:numId w:val="1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both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E84424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ลูกหนี้ตามสัญญาเช่าการเงิน สุทธิ</w:t>
            </w:r>
          </w:p>
          <w:p w14:paraId="64715B03" w14:textId="77777777" w:rsidR="00D42907" w:rsidRPr="00E84424" w:rsidRDefault="00D42907" w:rsidP="0056761B">
            <w:pPr>
              <w:pStyle w:val="ListParagraph"/>
              <w:numPr>
                <w:ilvl w:val="0"/>
                <w:numId w:val="1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both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E84424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สินทรัพย์ไม่หมุนเวียนอื่น</w:t>
            </w:r>
          </w:p>
          <w:p w14:paraId="7B9AC0E1" w14:textId="5DFE1C2C" w:rsidR="007B60FC" w:rsidRPr="00E84424" w:rsidRDefault="007B60FC" w:rsidP="0056761B">
            <w:pPr>
              <w:pStyle w:val="ListParagraph"/>
              <w:numPr>
                <w:ilvl w:val="0"/>
                <w:numId w:val="1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both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E84424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 xml:space="preserve">เงินให้กู้ยืมแก่กิจการที่เกี่ยวข้องกัน </w:t>
            </w:r>
          </w:p>
        </w:tc>
      </w:tr>
      <w:tr w:rsidR="00D42907" w:rsidRPr="00E84424" w14:paraId="0E494478" w14:textId="77777777" w:rsidTr="00A57E0C">
        <w:tc>
          <w:tcPr>
            <w:tcW w:w="4724" w:type="dxa"/>
          </w:tcPr>
          <w:p w14:paraId="72D4157D" w14:textId="77777777" w:rsidR="00D42907" w:rsidRPr="00E84424" w:rsidRDefault="00D42907" w:rsidP="0056761B">
            <w:pPr>
              <w:spacing w:line="240" w:lineRule="auto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8442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  <w:p w14:paraId="4D495E8F" w14:textId="77777777" w:rsidR="00D42907" w:rsidRPr="00E84424" w:rsidRDefault="00D42907" w:rsidP="0056761B">
            <w:pPr>
              <w:pStyle w:val="ListParagraph"/>
              <w:numPr>
                <w:ilvl w:val="0"/>
                <w:numId w:val="1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E84424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  <w:p w14:paraId="12BD816C" w14:textId="77777777" w:rsidR="00D42907" w:rsidRPr="00E84424" w:rsidRDefault="00D42907" w:rsidP="0056761B">
            <w:pPr>
              <w:pStyle w:val="ListParagraph"/>
              <w:numPr>
                <w:ilvl w:val="0"/>
                <w:numId w:val="1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E84424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</w:t>
            </w:r>
          </w:p>
          <w:p w14:paraId="0B1ACE2D" w14:textId="77777777" w:rsidR="00D42907" w:rsidRPr="00E84424" w:rsidRDefault="00D42907" w:rsidP="0056761B">
            <w:pPr>
              <w:pStyle w:val="ListParagraph"/>
              <w:numPr>
                <w:ilvl w:val="0"/>
                <w:numId w:val="1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E84424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เจ้าหนี้อื่น</w:t>
            </w:r>
          </w:p>
          <w:p w14:paraId="1E6441D5" w14:textId="77777777" w:rsidR="00D42907" w:rsidRPr="00E84424" w:rsidRDefault="00D42907" w:rsidP="0056761B">
            <w:pPr>
              <w:pStyle w:val="ListParagraph"/>
              <w:numPr>
                <w:ilvl w:val="0"/>
                <w:numId w:val="1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E8442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เงินกู้ยืมระยะยาวจากสถาบันการเงิน </w:t>
            </w:r>
            <w:r w:rsidRPr="00E84424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สุทธิ</w:t>
            </w:r>
          </w:p>
          <w:p w14:paraId="073E45AD" w14:textId="77777777" w:rsidR="00D42907" w:rsidRPr="00E84424" w:rsidRDefault="00D42907" w:rsidP="0056761B">
            <w:pPr>
              <w:pStyle w:val="ListParagraph"/>
              <w:numPr>
                <w:ilvl w:val="0"/>
                <w:numId w:val="1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E84424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เงินกู้ยืมระยะยาวจากกิจการอื่น</w:t>
            </w:r>
          </w:p>
          <w:p w14:paraId="7B03A149" w14:textId="77777777" w:rsidR="00D42907" w:rsidRPr="00E84424" w:rsidRDefault="00D42907" w:rsidP="0056761B">
            <w:pPr>
              <w:pStyle w:val="ListParagraph"/>
              <w:numPr>
                <w:ilvl w:val="0"/>
                <w:numId w:val="1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E84424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 สุทธิ</w:t>
            </w:r>
          </w:p>
          <w:p w14:paraId="554F6A80" w14:textId="77777777" w:rsidR="00D42907" w:rsidRPr="00E84424" w:rsidRDefault="00D42907" w:rsidP="0056761B">
            <w:pPr>
              <w:pStyle w:val="ListParagraph"/>
              <w:numPr>
                <w:ilvl w:val="0"/>
                <w:numId w:val="1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84424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หนี้สินไม่หมุนเวียนอื่น</w:t>
            </w:r>
          </w:p>
          <w:p w14:paraId="62B58970" w14:textId="77777777" w:rsidR="00D42907" w:rsidRPr="00E84424" w:rsidRDefault="00D42907" w:rsidP="0056761B">
            <w:pPr>
              <w:tabs>
                <w:tab w:val="left" w:pos="1560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4725" w:type="dxa"/>
          </w:tcPr>
          <w:p w14:paraId="69667ED4" w14:textId="77777777" w:rsidR="00D42907" w:rsidRPr="00E84424" w:rsidRDefault="00D42907" w:rsidP="0056761B">
            <w:pPr>
              <w:spacing w:line="240" w:lineRule="auto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8442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  <w:p w14:paraId="1C1C6F7F" w14:textId="77777777" w:rsidR="00D42907" w:rsidRPr="00E84424" w:rsidRDefault="00D42907" w:rsidP="0056761B">
            <w:pPr>
              <w:pStyle w:val="ListParagraph"/>
              <w:numPr>
                <w:ilvl w:val="0"/>
                <w:numId w:val="1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E84424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</w:t>
            </w:r>
          </w:p>
          <w:p w14:paraId="09EE24DF" w14:textId="77777777" w:rsidR="00D42907" w:rsidRPr="00E84424" w:rsidRDefault="00D42907" w:rsidP="0056761B">
            <w:pPr>
              <w:pStyle w:val="ListParagraph"/>
              <w:numPr>
                <w:ilvl w:val="0"/>
                <w:numId w:val="1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E84424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เจ้าหนี้อื่น</w:t>
            </w:r>
          </w:p>
          <w:p w14:paraId="1009284D" w14:textId="77777777" w:rsidR="00D42907" w:rsidRPr="00E84424" w:rsidRDefault="00D42907" w:rsidP="0056761B">
            <w:pPr>
              <w:pStyle w:val="ListParagraph"/>
              <w:numPr>
                <w:ilvl w:val="0"/>
                <w:numId w:val="1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E84424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 สุทธิ</w:t>
            </w:r>
          </w:p>
          <w:p w14:paraId="4A5BC8AC" w14:textId="77777777" w:rsidR="00D42907" w:rsidRPr="00E84424" w:rsidRDefault="00D42907" w:rsidP="0056761B">
            <w:pPr>
              <w:pStyle w:val="ListParagraph"/>
              <w:numPr>
                <w:ilvl w:val="0"/>
                <w:numId w:val="1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84424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หนี้สินไม่หมุนเวียนอื่น</w:t>
            </w:r>
          </w:p>
          <w:p w14:paraId="3E2E38E3" w14:textId="77777777" w:rsidR="00D42907" w:rsidRPr="00E84424" w:rsidRDefault="00D42907" w:rsidP="0056761B">
            <w:pPr>
              <w:tabs>
                <w:tab w:val="left" w:pos="1560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</w:tr>
    </w:tbl>
    <w:p w14:paraId="2121266F" w14:textId="05F49C12" w:rsidR="00ED1077" w:rsidRPr="00E84424" w:rsidRDefault="00ED1077" w:rsidP="00FA7FA1">
      <w:pPr>
        <w:pStyle w:val="block"/>
        <w:tabs>
          <w:tab w:val="left" w:pos="270"/>
        </w:tabs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p w14:paraId="1414111E" w14:textId="6B4C4CC1" w:rsidR="00ED1077" w:rsidRPr="00E84424" w:rsidRDefault="00ED1077" w:rsidP="00FA7F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E84424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72035C30" w14:textId="77777777" w:rsidR="00212979" w:rsidRPr="00E84424" w:rsidRDefault="00212979" w:rsidP="0056761B">
      <w:pPr>
        <w:pStyle w:val="block"/>
        <w:tabs>
          <w:tab w:val="left" w:pos="270"/>
        </w:tabs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FCC2228" w14:textId="1480E58A" w:rsidR="00212979" w:rsidRPr="00E84424" w:rsidRDefault="00FE4808" w:rsidP="0056761B">
      <w:pPr>
        <w:tabs>
          <w:tab w:val="left" w:pos="540"/>
        </w:tabs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8442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ตารางต่อไปนี้แสดง</w:t>
      </w:r>
      <w:r w:rsidR="00212979" w:rsidRPr="00E8442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สินทรัพย์และหนี้สินทางการเงินที่วัด</w:t>
      </w:r>
      <w:r w:rsidRPr="00E8442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มูลค่าหรือเปิดเผยข้อมูลมูลค่ายุติธรรมตามลำดับชั้นของ</w:t>
      </w:r>
      <w:r w:rsidR="002F3DD4" w:rsidRPr="00E8442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มูลค่ายุติธรรม</w:t>
      </w:r>
      <w:r w:rsidR="00212979" w:rsidRPr="00E8442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CA60BF" w:rsidRPr="00E8442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br/>
      </w:r>
      <w:r w:rsidR="00212979" w:rsidRPr="00E8442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แต่ไม่รวมถึง</w:t>
      </w:r>
      <w:r w:rsidR="002F3DD4" w:rsidRPr="00E8442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กรณี</w:t>
      </w:r>
      <w:r w:rsidR="00212979" w:rsidRPr="00E8442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ที่มูลค่ายุติธรรมใกล้เคียงกับราคาตามบัญชี</w:t>
      </w:r>
      <w:r w:rsidR="00212979" w:rsidRPr="00E84424">
        <w:rPr>
          <w:rFonts w:ascii="Browallia New" w:eastAsia="Arial Unicode MS" w:hAnsi="Browallia New" w:cs="Browallia New"/>
          <w:sz w:val="26"/>
          <w:szCs w:val="26"/>
          <w:cs/>
        </w:rPr>
        <w:t>ในงบแสดงฐานะการเงินรวมและงบแสดงฐานะการเงินเฉพาะกิจการมีดังนี้</w:t>
      </w:r>
    </w:p>
    <w:p w14:paraId="1A51F6AB" w14:textId="78D221A9" w:rsidR="00212979" w:rsidRPr="00E84424" w:rsidRDefault="00212979" w:rsidP="005676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42" w:type="dxa"/>
        <w:tblLayout w:type="fixed"/>
        <w:tblLook w:val="0000" w:firstRow="0" w:lastRow="0" w:firstColumn="0" w:lastColumn="0" w:noHBand="0" w:noVBand="0"/>
      </w:tblPr>
      <w:tblGrid>
        <w:gridCol w:w="2966"/>
        <w:gridCol w:w="1295"/>
        <w:gridCol w:w="1295"/>
        <w:gridCol w:w="1294"/>
        <w:gridCol w:w="1294"/>
        <w:gridCol w:w="1298"/>
      </w:tblGrid>
      <w:tr w:rsidR="00212979" w:rsidRPr="00E018A4" w14:paraId="38C375AB" w14:textId="77777777" w:rsidTr="00A57E0C">
        <w:trPr>
          <w:trHeight w:val="315"/>
          <w:tblHeader/>
        </w:trPr>
        <w:tc>
          <w:tcPr>
            <w:tcW w:w="2966" w:type="dxa"/>
            <w:shd w:val="clear" w:color="auto" w:fill="auto"/>
          </w:tcPr>
          <w:p w14:paraId="44B286D0" w14:textId="77777777" w:rsidR="00212979" w:rsidRPr="00E018A4" w:rsidRDefault="00212979" w:rsidP="0056761B">
            <w:pPr>
              <w:spacing w:line="240" w:lineRule="auto"/>
              <w:ind w:left="-72"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bookmarkStart w:id="76" w:name="_Hlk36566283"/>
          </w:p>
        </w:tc>
        <w:tc>
          <w:tcPr>
            <w:tcW w:w="6476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EAAB8A" w14:textId="36402D38" w:rsidR="00212979" w:rsidRPr="00E018A4" w:rsidRDefault="002A7BC2" w:rsidP="0056761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E018A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งบ</w:t>
            </w:r>
            <w:r w:rsidR="00212979" w:rsidRPr="00E018A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การเงินรวม</w:t>
            </w:r>
          </w:p>
        </w:tc>
      </w:tr>
      <w:tr w:rsidR="00212979" w:rsidRPr="00E018A4" w14:paraId="5A743E2F" w14:textId="77777777" w:rsidTr="00F31CF1">
        <w:trPr>
          <w:trHeight w:val="315"/>
          <w:tblHeader/>
        </w:trPr>
        <w:tc>
          <w:tcPr>
            <w:tcW w:w="2966" w:type="dxa"/>
            <w:shd w:val="clear" w:color="auto" w:fill="auto"/>
          </w:tcPr>
          <w:p w14:paraId="3D86053A" w14:textId="77777777" w:rsidR="00212979" w:rsidRPr="00E018A4" w:rsidRDefault="00212979" w:rsidP="0056761B">
            <w:pPr>
              <w:spacing w:line="240" w:lineRule="auto"/>
              <w:ind w:left="-72"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</w:tcPr>
          <w:p w14:paraId="59834F52" w14:textId="77777777" w:rsidR="00212979" w:rsidRPr="00E018A4" w:rsidRDefault="00212979" w:rsidP="0056761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518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86E10C" w14:textId="77777777" w:rsidR="00212979" w:rsidRPr="00E018A4" w:rsidRDefault="00212979" w:rsidP="0056761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E018A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</w:tr>
      <w:tr w:rsidR="00212979" w:rsidRPr="00E018A4" w14:paraId="7A1C46F7" w14:textId="77777777" w:rsidTr="00F31CF1">
        <w:trPr>
          <w:trHeight w:val="304"/>
          <w:tblHeader/>
        </w:trPr>
        <w:tc>
          <w:tcPr>
            <w:tcW w:w="2966" w:type="dxa"/>
            <w:shd w:val="clear" w:color="auto" w:fill="auto"/>
          </w:tcPr>
          <w:p w14:paraId="38826D16" w14:textId="77777777" w:rsidR="00212979" w:rsidRPr="00E018A4" w:rsidRDefault="00212979" w:rsidP="0056761B">
            <w:pPr>
              <w:spacing w:line="240" w:lineRule="auto"/>
              <w:ind w:left="-72"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</w:tcPr>
          <w:p w14:paraId="7E9FC0ED" w14:textId="77777777" w:rsidR="00212979" w:rsidRPr="00E018A4" w:rsidRDefault="00212979" w:rsidP="0056761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E018A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มูลค่า</w:t>
            </w:r>
          </w:p>
          <w:p w14:paraId="51B93F6E" w14:textId="77777777" w:rsidR="00212979" w:rsidRPr="00E018A4" w:rsidRDefault="00212979" w:rsidP="0056761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E018A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ตามบัญชี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C33833" w14:textId="77777777" w:rsidR="00212979" w:rsidRPr="00E018A4" w:rsidRDefault="00212979" w:rsidP="0056761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E018A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ข้อมูล</w:t>
            </w:r>
          </w:p>
          <w:p w14:paraId="3E4FE32E" w14:textId="6D3769B3" w:rsidR="00212979" w:rsidRPr="00E018A4" w:rsidRDefault="00212979" w:rsidP="0056761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E018A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ระดับ </w:t>
            </w:r>
            <w:r w:rsidR="00CF1017" w:rsidRPr="00CF101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1</w:t>
            </w: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CB2FB5" w14:textId="77777777" w:rsidR="00212979" w:rsidRPr="00E018A4" w:rsidRDefault="00212979" w:rsidP="0056761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E018A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ข้อมูล</w:t>
            </w:r>
          </w:p>
          <w:p w14:paraId="22F1FDFC" w14:textId="101E2FE0" w:rsidR="00212979" w:rsidRPr="00E018A4" w:rsidRDefault="00212979" w:rsidP="0056761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E018A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ระดับ </w:t>
            </w:r>
            <w:r w:rsidR="00CF1017" w:rsidRPr="00CF101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2</w:t>
            </w: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A96E1C" w14:textId="77777777" w:rsidR="00212979" w:rsidRPr="00E018A4" w:rsidRDefault="00212979" w:rsidP="0056761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E018A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ข้อมูล</w:t>
            </w:r>
          </w:p>
          <w:p w14:paraId="56F1FF8A" w14:textId="3577E267" w:rsidR="00212979" w:rsidRPr="00E018A4" w:rsidRDefault="00212979" w:rsidP="0056761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E018A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ระดับ </w:t>
            </w:r>
            <w:r w:rsidR="00CF1017" w:rsidRPr="00CF101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3</w:t>
            </w:r>
          </w:p>
        </w:tc>
        <w:tc>
          <w:tcPr>
            <w:tcW w:w="12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E52308" w14:textId="77777777" w:rsidR="00212979" w:rsidRPr="00E018A4" w:rsidRDefault="00212979" w:rsidP="0056761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  <w:p w14:paraId="1D7DB1D7" w14:textId="77777777" w:rsidR="00212979" w:rsidRPr="00E018A4" w:rsidRDefault="00212979" w:rsidP="0056761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E018A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รวม</w:t>
            </w:r>
          </w:p>
        </w:tc>
      </w:tr>
      <w:bookmarkEnd w:id="76"/>
      <w:tr w:rsidR="00CA60BF" w:rsidRPr="00E018A4" w14:paraId="17C503AE" w14:textId="77777777" w:rsidTr="00F31CF1">
        <w:trPr>
          <w:trHeight w:val="315"/>
          <w:tblHeader/>
        </w:trPr>
        <w:tc>
          <w:tcPr>
            <w:tcW w:w="2966" w:type="dxa"/>
            <w:shd w:val="clear" w:color="auto" w:fill="auto"/>
          </w:tcPr>
          <w:p w14:paraId="29DB64F9" w14:textId="77777777" w:rsidR="00CA60BF" w:rsidRPr="00E018A4" w:rsidRDefault="00CA60BF" w:rsidP="00CA60BF">
            <w:pPr>
              <w:spacing w:line="240" w:lineRule="auto"/>
              <w:ind w:left="-72"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BD6605" w14:textId="45A91511" w:rsidR="00CA60BF" w:rsidRPr="00E018A4" w:rsidRDefault="00CA60BF" w:rsidP="00CA60B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FFA52E" w14:textId="2CA80A8A" w:rsidR="00CA60BF" w:rsidRPr="00E018A4" w:rsidRDefault="00CA60BF" w:rsidP="00CA60B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70CDF8" w14:textId="4F09239D" w:rsidR="00CA60BF" w:rsidRPr="00E018A4" w:rsidRDefault="00CA60BF" w:rsidP="00CA60B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9A9163" w14:textId="77B0A725" w:rsidR="00CA60BF" w:rsidRPr="00E018A4" w:rsidRDefault="00CA60BF" w:rsidP="00CA60B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C86B32" w14:textId="77777777" w:rsidR="00CA60BF" w:rsidRPr="00E018A4" w:rsidRDefault="00CA60BF" w:rsidP="00CA60B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E018A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</w:tr>
      <w:tr w:rsidR="00CA60BF" w:rsidRPr="00E018A4" w14:paraId="56321EF1" w14:textId="77777777" w:rsidTr="00A57E0C">
        <w:trPr>
          <w:trHeight w:val="78"/>
        </w:trPr>
        <w:tc>
          <w:tcPr>
            <w:tcW w:w="2966" w:type="dxa"/>
            <w:shd w:val="clear" w:color="auto" w:fill="auto"/>
          </w:tcPr>
          <w:p w14:paraId="7C2AEB9F" w14:textId="77777777" w:rsidR="00CA60BF" w:rsidRPr="00E018A4" w:rsidRDefault="00CA60BF" w:rsidP="00CA60BF">
            <w:pPr>
              <w:spacing w:line="240" w:lineRule="auto"/>
              <w:ind w:left="-72"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</w:tcPr>
          <w:p w14:paraId="159E228F" w14:textId="77777777" w:rsidR="00CA60BF" w:rsidRPr="00E018A4" w:rsidRDefault="00CA60BF" w:rsidP="00CA60B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</w:tcPr>
          <w:p w14:paraId="6EA07BB9" w14:textId="77777777" w:rsidR="00CA60BF" w:rsidRPr="00E018A4" w:rsidRDefault="00CA60BF" w:rsidP="00CA60B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shd w:val="clear" w:color="auto" w:fill="FAFAFA"/>
          </w:tcPr>
          <w:p w14:paraId="1DB755C1" w14:textId="77777777" w:rsidR="00CA60BF" w:rsidRPr="00E018A4" w:rsidRDefault="00CA60BF" w:rsidP="00CA60B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shd w:val="clear" w:color="auto" w:fill="FAFAFA"/>
          </w:tcPr>
          <w:p w14:paraId="1D61962C" w14:textId="77777777" w:rsidR="00CA60BF" w:rsidRPr="00E018A4" w:rsidRDefault="00CA60BF" w:rsidP="00CA60B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98" w:type="dxa"/>
            <w:tcBorders>
              <w:top w:val="single" w:sz="4" w:space="0" w:color="auto"/>
            </w:tcBorders>
            <w:shd w:val="clear" w:color="auto" w:fill="FAFAFA"/>
          </w:tcPr>
          <w:p w14:paraId="43CACD48" w14:textId="77777777" w:rsidR="00CA60BF" w:rsidRPr="00E018A4" w:rsidRDefault="00CA60BF" w:rsidP="00CA60B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CA60BF" w:rsidRPr="00E018A4" w14:paraId="5916CF53" w14:textId="77777777" w:rsidTr="00A57E0C">
        <w:trPr>
          <w:trHeight w:val="304"/>
        </w:trPr>
        <w:tc>
          <w:tcPr>
            <w:tcW w:w="2966" w:type="dxa"/>
            <w:shd w:val="clear" w:color="auto" w:fill="auto"/>
          </w:tcPr>
          <w:p w14:paraId="5BD9F0F2" w14:textId="7B7E4A8B" w:rsidR="00CA60BF" w:rsidRPr="00E018A4" w:rsidRDefault="00CA60BF" w:rsidP="00CA60BF">
            <w:pPr>
              <w:spacing w:line="240" w:lineRule="auto"/>
              <w:ind w:left="-72"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E018A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ณ วันที่ </w:t>
            </w:r>
            <w:r w:rsidR="00CF1017" w:rsidRPr="00CF101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E018A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E018A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ธันวาคม </w:t>
            </w:r>
            <w:r w:rsidRPr="00E018A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CF1017" w:rsidRPr="00CF101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295" w:type="dxa"/>
            <w:shd w:val="clear" w:color="auto" w:fill="FAFAFA"/>
          </w:tcPr>
          <w:p w14:paraId="52FD553F" w14:textId="77777777" w:rsidR="00CA60BF" w:rsidRPr="00E018A4" w:rsidRDefault="00CA60BF" w:rsidP="00CA60B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95" w:type="dxa"/>
            <w:shd w:val="clear" w:color="auto" w:fill="FAFAFA"/>
          </w:tcPr>
          <w:p w14:paraId="5BBC29DA" w14:textId="77777777" w:rsidR="00CA60BF" w:rsidRPr="00E018A4" w:rsidRDefault="00CA60BF" w:rsidP="00CA60B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94" w:type="dxa"/>
            <w:shd w:val="clear" w:color="auto" w:fill="FAFAFA"/>
          </w:tcPr>
          <w:p w14:paraId="5C9E7379" w14:textId="77777777" w:rsidR="00CA60BF" w:rsidRPr="00E018A4" w:rsidRDefault="00CA60BF" w:rsidP="00CA60B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94" w:type="dxa"/>
            <w:shd w:val="clear" w:color="auto" w:fill="FAFAFA"/>
          </w:tcPr>
          <w:p w14:paraId="45C0DCA5" w14:textId="77777777" w:rsidR="00CA60BF" w:rsidRPr="00E018A4" w:rsidRDefault="00CA60BF" w:rsidP="00CA60B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98" w:type="dxa"/>
            <w:shd w:val="clear" w:color="auto" w:fill="FAFAFA"/>
          </w:tcPr>
          <w:p w14:paraId="12DD912B" w14:textId="77777777" w:rsidR="00CA60BF" w:rsidRPr="00E018A4" w:rsidRDefault="00CA60BF" w:rsidP="00CA60B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CA60BF" w:rsidRPr="00E018A4" w14:paraId="6B2D7281" w14:textId="77777777" w:rsidTr="00A57E0C">
        <w:tc>
          <w:tcPr>
            <w:tcW w:w="2966" w:type="dxa"/>
            <w:shd w:val="clear" w:color="auto" w:fill="auto"/>
          </w:tcPr>
          <w:p w14:paraId="5B1C7F8A" w14:textId="77777777" w:rsidR="00CA60BF" w:rsidRPr="00E018A4" w:rsidRDefault="00CA60BF" w:rsidP="00CA60BF">
            <w:pPr>
              <w:spacing w:line="240" w:lineRule="auto"/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bookmarkStart w:id="77" w:name="_Hlk36652513"/>
          </w:p>
        </w:tc>
        <w:tc>
          <w:tcPr>
            <w:tcW w:w="1295" w:type="dxa"/>
            <w:shd w:val="clear" w:color="auto" w:fill="FAFAFA"/>
          </w:tcPr>
          <w:p w14:paraId="6F55A98C" w14:textId="77777777" w:rsidR="00CA60BF" w:rsidRPr="00E018A4" w:rsidRDefault="00CA60BF" w:rsidP="00CA60B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95" w:type="dxa"/>
            <w:shd w:val="clear" w:color="auto" w:fill="FAFAFA"/>
          </w:tcPr>
          <w:p w14:paraId="44564696" w14:textId="77777777" w:rsidR="00CA60BF" w:rsidRPr="00E018A4" w:rsidRDefault="00CA60BF" w:rsidP="00CA60B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94" w:type="dxa"/>
            <w:shd w:val="clear" w:color="auto" w:fill="FAFAFA"/>
          </w:tcPr>
          <w:p w14:paraId="3CDEC388" w14:textId="77777777" w:rsidR="00CA60BF" w:rsidRPr="00E018A4" w:rsidRDefault="00CA60BF" w:rsidP="00CA60B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94" w:type="dxa"/>
            <w:shd w:val="clear" w:color="auto" w:fill="FAFAFA"/>
          </w:tcPr>
          <w:p w14:paraId="4900067B" w14:textId="77777777" w:rsidR="00CA60BF" w:rsidRPr="00E018A4" w:rsidRDefault="00CA60BF" w:rsidP="00CA60B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98" w:type="dxa"/>
            <w:shd w:val="clear" w:color="auto" w:fill="FAFAFA"/>
          </w:tcPr>
          <w:p w14:paraId="210580DD" w14:textId="77777777" w:rsidR="00CA60BF" w:rsidRPr="00E018A4" w:rsidRDefault="00CA60BF" w:rsidP="00CA60B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bookmarkEnd w:id="77"/>
      <w:tr w:rsidR="00CA60BF" w:rsidRPr="00E018A4" w14:paraId="1C6D6BE0" w14:textId="77777777" w:rsidTr="00A57E0C">
        <w:tc>
          <w:tcPr>
            <w:tcW w:w="2966" w:type="dxa"/>
            <w:shd w:val="clear" w:color="auto" w:fill="auto"/>
          </w:tcPr>
          <w:p w14:paraId="498E9EFF" w14:textId="77777777" w:rsidR="00CA60BF" w:rsidRPr="00E018A4" w:rsidRDefault="00CA60BF" w:rsidP="00CA60BF">
            <w:pPr>
              <w:spacing w:line="240" w:lineRule="auto"/>
              <w:ind w:left="-72"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E018A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สินทรัพย์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7F767845" w14:textId="77777777" w:rsidR="00CA60BF" w:rsidRPr="00E018A4" w:rsidRDefault="00CA60BF" w:rsidP="00CA60B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7EF0F4E3" w14:textId="77777777" w:rsidR="00CA60BF" w:rsidRPr="00E018A4" w:rsidRDefault="00CA60BF" w:rsidP="00CA60B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294" w:type="dxa"/>
            <w:shd w:val="clear" w:color="auto" w:fill="FAFAFA"/>
            <w:vAlign w:val="bottom"/>
          </w:tcPr>
          <w:p w14:paraId="7CEF922F" w14:textId="77777777" w:rsidR="00CA60BF" w:rsidRPr="00E018A4" w:rsidRDefault="00CA60BF" w:rsidP="00CA60B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294" w:type="dxa"/>
            <w:shd w:val="clear" w:color="auto" w:fill="FAFAFA"/>
            <w:vAlign w:val="bottom"/>
          </w:tcPr>
          <w:p w14:paraId="0DC820AB" w14:textId="77777777" w:rsidR="00CA60BF" w:rsidRPr="00E018A4" w:rsidRDefault="00CA60BF" w:rsidP="00CA60B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298" w:type="dxa"/>
            <w:shd w:val="clear" w:color="auto" w:fill="FAFAFA"/>
            <w:vAlign w:val="bottom"/>
          </w:tcPr>
          <w:p w14:paraId="519A02E2" w14:textId="77777777" w:rsidR="00CA60BF" w:rsidRPr="00E018A4" w:rsidRDefault="00CA60BF" w:rsidP="00CA60B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</w:tc>
      </w:tr>
      <w:tr w:rsidR="00ED1077" w:rsidRPr="00E018A4" w14:paraId="67A35852" w14:textId="77777777" w:rsidTr="00A57E0C">
        <w:tc>
          <w:tcPr>
            <w:tcW w:w="2966" w:type="dxa"/>
            <w:shd w:val="clear" w:color="auto" w:fill="auto"/>
          </w:tcPr>
          <w:p w14:paraId="5846B988" w14:textId="77777777" w:rsidR="00ED1077" w:rsidRPr="00E018A4" w:rsidRDefault="00ED1077" w:rsidP="00CA60BF">
            <w:pPr>
              <w:spacing w:line="240" w:lineRule="auto"/>
              <w:ind w:left="-72"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2C487F62" w14:textId="77777777" w:rsidR="00ED1077" w:rsidRPr="00E018A4" w:rsidRDefault="00ED1077" w:rsidP="00CA60B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744B986F" w14:textId="77777777" w:rsidR="00ED1077" w:rsidRPr="00E018A4" w:rsidRDefault="00ED1077" w:rsidP="00CA60B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294" w:type="dxa"/>
            <w:shd w:val="clear" w:color="auto" w:fill="FAFAFA"/>
            <w:vAlign w:val="bottom"/>
          </w:tcPr>
          <w:p w14:paraId="1323BF41" w14:textId="77777777" w:rsidR="00ED1077" w:rsidRPr="00E018A4" w:rsidRDefault="00ED1077" w:rsidP="00CA60B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294" w:type="dxa"/>
            <w:shd w:val="clear" w:color="auto" w:fill="FAFAFA"/>
            <w:vAlign w:val="bottom"/>
          </w:tcPr>
          <w:p w14:paraId="5D6CEDDD" w14:textId="77777777" w:rsidR="00ED1077" w:rsidRPr="00E018A4" w:rsidRDefault="00ED1077" w:rsidP="00CA60B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298" w:type="dxa"/>
            <w:shd w:val="clear" w:color="auto" w:fill="FAFAFA"/>
            <w:vAlign w:val="bottom"/>
          </w:tcPr>
          <w:p w14:paraId="36EE1B8A" w14:textId="77777777" w:rsidR="00ED1077" w:rsidRPr="00E018A4" w:rsidRDefault="00ED1077" w:rsidP="00CA60B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</w:tc>
      </w:tr>
      <w:tr w:rsidR="00CA60BF" w:rsidRPr="00E018A4" w14:paraId="0855A69F" w14:textId="77777777" w:rsidTr="00A57E0C">
        <w:tc>
          <w:tcPr>
            <w:tcW w:w="2966" w:type="dxa"/>
            <w:shd w:val="clear" w:color="auto" w:fill="auto"/>
          </w:tcPr>
          <w:p w14:paraId="3D670F5E" w14:textId="77777777" w:rsidR="00CA60BF" w:rsidRPr="00E018A4" w:rsidRDefault="00CA60BF" w:rsidP="00CA60BF">
            <w:pPr>
              <w:spacing w:line="240" w:lineRule="auto"/>
              <w:ind w:left="-72"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E018A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สินทรัพย์ทางการเงินที่วัดมูลค่า</w:t>
            </w:r>
          </w:p>
          <w:p w14:paraId="35C55CD8" w14:textId="77777777" w:rsidR="00CA60BF" w:rsidRPr="00E018A4" w:rsidRDefault="00CA60BF" w:rsidP="00CA60BF">
            <w:pPr>
              <w:spacing w:line="240" w:lineRule="auto"/>
              <w:ind w:left="-72"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E018A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  ด้วยมูลค่ายุติธรรมผ่าน</w:t>
            </w:r>
          </w:p>
          <w:p w14:paraId="6F87A02F" w14:textId="77777777" w:rsidR="00CA60BF" w:rsidRPr="00E018A4" w:rsidRDefault="00CA60BF" w:rsidP="00CA60BF">
            <w:pPr>
              <w:spacing w:line="240" w:lineRule="auto"/>
              <w:ind w:left="-72"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E018A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  กำไรหรือขาดทุน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4119237C" w14:textId="77777777" w:rsidR="00CA60BF" w:rsidRPr="00E018A4" w:rsidRDefault="00CA60BF" w:rsidP="00CA60B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7C7321FC" w14:textId="77777777" w:rsidR="00CA60BF" w:rsidRPr="00E018A4" w:rsidRDefault="00CA60BF" w:rsidP="00CA60B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294" w:type="dxa"/>
            <w:shd w:val="clear" w:color="auto" w:fill="FAFAFA"/>
            <w:vAlign w:val="bottom"/>
          </w:tcPr>
          <w:p w14:paraId="67EBCDDC" w14:textId="77777777" w:rsidR="00CA60BF" w:rsidRPr="00E018A4" w:rsidRDefault="00CA60BF" w:rsidP="00CA60B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294" w:type="dxa"/>
            <w:shd w:val="clear" w:color="auto" w:fill="FAFAFA"/>
            <w:vAlign w:val="bottom"/>
          </w:tcPr>
          <w:p w14:paraId="5C4560F0" w14:textId="77777777" w:rsidR="00CA60BF" w:rsidRPr="00E018A4" w:rsidRDefault="00CA60BF" w:rsidP="00CA60B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298" w:type="dxa"/>
            <w:shd w:val="clear" w:color="auto" w:fill="FAFAFA"/>
            <w:vAlign w:val="bottom"/>
          </w:tcPr>
          <w:p w14:paraId="6CA4C63B" w14:textId="77777777" w:rsidR="00CA60BF" w:rsidRPr="00E018A4" w:rsidRDefault="00CA60BF" w:rsidP="00CA60B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</w:tc>
      </w:tr>
      <w:tr w:rsidR="00CA60BF" w:rsidRPr="00E018A4" w14:paraId="43A2C733" w14:textId="77777777" w:rsidTr="00A57E0C">
        <w:tc>
          <w:tcPr>
            <w:tcW w:w="2966" w:type="dxa"/>
            <w:shd w:val="clear" w:color="auto" w:fill="auto"/>
          </w:tcPr>
          <w:p w14:paraId="58E5C580" w14:textId="77777777" w:rsidR="00CA60BF" w:rsidRPr="00E018A4" w:rsidRDefault="00CA60BF" w:rsidP="00CA60BF">
            <w:pPr>
              <w:spacing w:line="240" w:lineRule="auto"/>
              <w:ind w:left="-72" w:right="-72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E018A4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ตราสารหนี้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01D6B1FF" w14:textId="6352329B" w:rsidR="00CA60BF" w:rsidRPr="00E018A4" w:rsidRDefault="00CF1017" w:rsidP="00CA60B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 w:bidi="th-TH"/>
              </w:rPr>
            </w:pP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461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247725BB" w14:textId="7A8F652F" w:rsidR="00CA60BF" w:rsidRPr="00E018A4" w:rsidRDefault="00CF1017" w:rsidP="00CA60B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347</w:t>
            </w:r>
          </w:p>
        </w:tc>
        <w:tc>
          <w:tcPr>
            <w:tcW w:w="1294" w:type="dxa"/>
            <w:shd w:val="clear" w:color="auto" w:fill="FAFAFA"/>
            <w:vAlign w:val="bottom"/>
          </w:tcPr>
          <w:p w14:paraId="09EF4337" w14:textId="1A78DD1A" w:rsidR="00CA60BF" w:rsidRPr="00E018A4" w:rsidRDefault="00883C4D" w:rsidP="00CA60B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E018A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294" w:type="dxa"/>
            <w:shd w:val="clear" w:color="auto" w:fill="FAFAFA"/>
            <w:vAlign w:val="bottom"/>
          </w:tcPr>
          <w:p w14:paraId="3AF25C03" w14:textId="3BB682EA" w:rsidR="00CA60BF" w:rsidRPr="00E018A4" w:rsidRDefault="00CF1017" w:rsidP="00CA60B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114</w:t>
            </w:r>
          </w:p>
        </w:tc>
        <w:tc>
          <w:tcPr>
            <w:tcW w:w="1298" w:type="dxa"/>
            <w:shd w:val="clear" w:color="auto" w:fill="FAFAFA"/>
            <w:vAlign w:val="bottom"/>
          </w:tcPr>
          <w:p w14:paraId="7EC0C06B" w14:textId="4BC11C28" w:rsidR="00CA60BF" w:rsidRPr="00E018A4" w:rsidRDefault="00CF1017" w:rsidP="00CA60B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461</w:t>
            </w:r>
          </w:p>
        </w:tc>
      </w:tr>
      <w:tr w:rsidR="00CA60BF" w:rsidRPr="00E018A4" w14:paraId="58792658" w14:textId="77777777" w:rsidTr="00A57E0C">
        <w:tc>
          <w:tcPr>
            <w:tcW w:w="2966" w:type="dxa"/>
            <w:shd w:val="clear" w:color="auto" w:fill="auto"/>
          </w:tcPr>
          <w:p w14:paraId="56C0D2F5" w14:textId="77777777" w:rsidR="00CA60BF" w:rsidRPr="00E018A4" w:rsidRDefault="00CA60BF" w:rsidP="00CA60BF">
            <w:pPr>
              <w:spacing w:line="240" w:lineRule="auto"/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3E69DC44" w14:textId="77777777" w:rsidR="00CA60BF" w:rsidRPr="00E018A4" w:rsidRDefault="00CA60BF" w:rsidP="00CA60B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7E33FFAE" w14:textId="77777777" w:rsidR="00CA60BF" w:rsidRPr="00E018A4" w:rsidRDefault="00CA60BF" w:rsidP="00CA60B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294" w:type="dxa"/>
            <w:shd w:val="clear" w:color="auto" w:fill="FAFAFA"/>
            <w:vAlign w:val="bottom"/>
          </w:tcPr>
          <w:p w14:paraId="2BE4B464" w14:textId="77777777" w:rsidR="00CA60BF" w:rsidRPr="00E018A4" w:rsidRDefault="00CA60BF" w:rsidP="00CA60B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294" w:type="dxa"/>
            <w:shd w:val="clear" w:color="auto" w:fill="FAFAFA"/>
            <w:vAlign w:val="bottom"/>
          </w:tcPr>
          <w:p w14:paraId="7FE935AB" w14:textId="77777777" w:rsidR="00CA60BF" w:rsidRPr="00E018A4" w:rsidRDefault="00CA60BF" w:rsidP="00CA60B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298" w:type="dxa"/>
            <w:shd w:val="clear" w:color="auto" w:fill="FAFAFA"/>
            <w:vAlign w:val="bottom"/>
          </w:tcPr>
          <w:p w14:paraId="30BCDD0E" w14:textId="77777777" w:rsidR="00CA60BF" w:rsidRPr="00E018A4" w:rsidRDefault="00CA60BF" w:rsidP="00CA60B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</w:tc>
      </w:tr>
      <w:tr w:rsidR="00CA60BF" w:rsidRPr="00E018A4" w14:paraId="4F8E468E" w14:textId="77777777" w:rsidTr="00A57E0C">
        <w:tc>
          <w:tcPr>
            <w:tcW w:w="2966" w:type="dxa"/>
            <w:shd w:val="clear" w:color="auto" w:fill="auto"/>
          </w:tcPr>
          <w:p w14:paraId="3AC0EA04" w14:textId="77777777" w:rsidR="00CA60BF" w:rsidRPr="00E018A4" w:rsidRDefault="00CA60BF" w:rsidP="00CA60BF">
            <w:pPr>
              <w:spacing w:line="240" w:lineRule="auto"/>
              <w:ind w:left="-72"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E018A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สินทรัพย์ทางการเงินที่วัดมูลค่า</w:t>
            </w:r>
          </w:p>
          <w:p w14:paraId="15DE7273" w14:textId="77777777" w:rsidR="00CA60BF" w:rsidRPr="00E018A4" w:rsidRDefault="00CA60BF" w:rsidP="00CA60BF">
            <w:pPr>
              <w:spacing w:line="240" w:lineRule="auto"/>
              <w:ind w:left="-72"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E018A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  ด้วยมูลค่ายุติธรรม</w:t>
            </w:r>
          </w:p>
          <w:p w14:paraId="11D954D6" w14:textId="77777777" w:rsidR="00CA60BF" w:rsidRPr="00E018A4" w:rsidRDefault="00CA60BF" w:rsidP="00CA60BF">
            <w:pPr>
              <w:spacing w:line="240" w:lineRule="auto"/>
              <w:ind w:left="-72"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E018A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  ผ่านกำไรขาดทุนเบ็ดเสร็จอื่น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59984BEA" w14:textId="77777777" w:rsidR="00CA60BF" w:rsidRPr="00E018A4" w:rsidRDefault="00CA60BF" w:rsidP="00CA60B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42A5365C" w14:textId="77777777" w:rsidR="00CA60BF" w:rsidRPr="00E018A4" w:rsidRDefault="00CA60BF" w:rsidP="00CA60B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94" w:type="dxa"/>
            <w:shd w:val="clear" w:color="auto" w:fill="FAFAFA"/>
            <w:vAlign w:val="bottom"/>
          </w:tcPr>
          <w:p w14:paraId="572345E8" w14:textId="77777777" w:rsidR="00CA60BF" w:rsidRPr="00E018A4" w:rsidRDefault="00CA60BF" w:rsidP="00CA60B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94" w:type="dxa"/>
            <w:shd w:val="clear" w:color="auto" w:fill="FAFAFA"/>
            <w:vAlign w:val="bottom"/>
          </w:tcPr>
          <w:p w14:paraId="7F3DB0FD" w14:textId="77777777" w:rsidR="00CA60BF" w:rsidRPr="00E018A4" w:rsidRDefault="00CA60BF" w:rsidP="00CA60B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98" w:type="dxa"/>
            <w:shd w:val="clear" w:color="auto" w:fill="FAFAFA"/>
            <w:vAlign w:val="bottom"/>
          </w:tcPr>
          <w:p w14:paraId="7CBBE6B2" w14:textId="77777777" w:rsidR="00CA60BF" w:rsidRPr="00E018A4" w:rsidRDefault="00CA60BF" w:rsidP="00CA60B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</w:tr>
      <w:tr w:rsidR="00CA60BF" w:rsidRPr="00E018A4" w14:paraId="7A6A83B8" w14:textId="77777777" w:rsidTr="00A57E0C">
        <w:tc>
          <w:tcPr>
            <w:tcW w:w="2966" w:type="dxa"/>
            <w:shd w:val="clear" w:color="auto" w:fill="auto"/>
          </w:tcPr>
          <w:p w14:paraId="20359439" w14:textId="77777777" w:rsidR="00CA60BF" w:rsidRPr="00E018A4" w:rsidRDefault="00CA60BF" w:rsidP="00CA60BF">
            <w:pPr>
              <w:spacing w:line="240" w:lineRule="auto"/>
              <w:ind w:left="-72" w:right="-72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E018A4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ตราสารทุน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428411FE" w14:textId="74E0CAE0" w:rsidR="00CA60BF" w:rsidRPr="00E018A4" w:rsidRDefault="00CF1017" w:rsidP="00CA60B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77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5FB31B75" w14:textId="35A44DC4" w:rsidR="00CA60BF" w:rsidRPr="00E018A4" w:rsidRDefault="00883C4D" w:rsidP="00CA60B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E018A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294" w:type="dxa"/>
            <w:shd w:val="clear" w:color="auto" w:fill="FAFAFA"/>
            <w:vAlign w:val="bottom"/>
          </w:tcPr>
          <w:p w14:paraId="75313DB4" w14:textId="7B483B54" w:rsidR="00CA60BF" w:rsidRPr="00E018A4" w:rsidRDefault="00883C4D" w:rsidP="00CA60B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E018A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294" w:type="dxa"/>
            <w:shd w:val="clear" w:color="auto" w:fill="FAFAFA"/>
            <w:vAlign w:val="bottom"/>
          </w:tcPr>
          <w:p w14:paraId="7D19194C" w14:textId="6E0E2841" w:rsidR="00CA60BF" w:rsidRPr="00E018A4" w:rsidRDefault="00CF1017" w:rsidP="00CA60B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77</w:t>
            </w:r>
          </w:p>
        </w:tc>
        <w:tc>
          <w:tcPr>
            <w:tcW w:w="1298" w:type="dxa"/>
            <w:shd w:val="clear" w:color="auto" w:fill="FAFAFA"/>
            <w:vAlign w:val="bottom"/>
          </w:tcPr>
          <w:p w14:paraId="46EC8300" w14:textId="65F5E46A" w:rsidR="00CA60BF" w:rsidRPr="00E018A4" w:rsidRDefault="00CF1017" w:rsidP="00CA60B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77</w:t>
            </w:r>
          </w:p>
        </w:tc>
      </w:tr>
      <w:tr w:rsidR="00CA60BF" w:rsidRPr="00E018A4" w14:paraId="53695B1E" w14:textId="77777777" w:rsidTr="00A57E0C">
        <w:tc>
          <w:tcPr>
            <w:tcW w:w="2966" w:type="dxa"/>
            <w:shd w:val="clear" w:color="auto" w:fill="auto"/>
          </w:tcPr>
          <w:p w14:paraId="140CA2D6" w14:textId="77777777" w:rsidR="00CA60BF" w:rsidRPr="00E018A4" w:rsidRDefault="00CA60BF" w:rsidP="00CA60BF">
            <w:pPr>
              <w:spacing w:line="240" w:lineRule="auto"/>
              <w:ind w:left="-72" w:right="-72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43CFB3D3" w14:textId="77777777" w:rsidR="00CA60BF" w:rsidRPr="00E018A4" w:rsidRDefault="00CA60BF" w:rsidP="00CA60B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12327574" w14:textId="77777777" w:rsidR="00CA60BF" w:rsidRPr="00E018A4" w:rsidRDefault="00CA60BF" w:rsidP="00CA60B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94" w:type="dxa"/>
            <w:shd w:val="clear" w:color="auto" w:fill="FAFAFA"/>
            <w:vAlign w:val="bottom"/>
          </w:tcPr>
          <w:p w14:paraId="34D0A7C7" w14:textId="77777777" w:rsidR="00CA60BF" w:rsidRPr="00E018A4" w:rsidRDefault="00CA60BF" w:rsidP="00CA60B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94" w:type="dxa"/>
            <w:shd w:val="clear" w:color="auto" w:fill="FAFAFA"/>
            <w:vAlign w:val="bottom"/>
          </w:tcPr>
          <w:p w14:paraId="43C13F74" w14:textId="77777777" w:rsidR="00CA60BF" w:rsidRPr="00E018A4" w:rsidRDefault="00CA60BF" w:rsidP="00CA60B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98" w:type="dxa"/>
            <w:shd w:val="clear" w:color="auto" w:fill="FAFAFA"/>
            <w:vAlign w:val="bottom"/>
          </w:tcPr>
          <w:p w14:paraId="67AC2DE3" w14:textId="77777777" w:rsidR="00CA60BF" w:rsidRPr="00E018A4" w:rsidRDefault="00CA60BF" w:rsidP="00CA60B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</w:tr>
      <w:tr w:rsidR="00CA60BF" w:rsidRPr="00E018A4" w14:paraId="63A21A05" w14:textId="77777777" w:rsidTr="00212979">
        <w:tc>
          <w:tcPr>
            <w:tcW w:w="2966" w:type="dxa"/>
            <w:shd w:val="clear" w:color="auto" w:fill="auto"/>
          </w:tcPr>
          <w:p w14:paraId="111343C1" w14:textId="77777777" w:rsidR="00CA60BF" w:rsidRPr="00E018A4" w:rsidRDefault="00CA60BF" w:rsidP="00CA60BF">
            <w:pPr>
              <w:spacing w:line="240" w:lineRule="auto"/>
              <w:ind w:left="-72"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E018A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ตราสารอนุพันธ์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2B1AF804" w14:textId="77777777" w:rsidR="00CA60BF" w:rsidRPr="00E018A4" w:rsidRDefault="00CA60BF" w:rsidP="00CA60B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44A96E12" w14:textId="77777777" w:rsidR="00CA60BF" w:rsidRPr="00E018A4" w:rsidRDefault="00CA60BF" w:rsidP="00CA60B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94" w:type="dxa"/>
            <w:shd w:val="clear" w:color="auto" w:fill="FAFAFA"/>
            <w:vAlign w:val="bottom"/>
          </w:tcPr>
          <w:p w14:paraId="32F0805B" w14:textId="77777777" w:rsidR="00CA60BF" w:rsidRPr="00E018A4" w:rsidRDefault="00CA60BF" w:rsidP="00CA60B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94" w:type="dxa"/>
            <w:shd w:val="clear" w:color="auto" w:fill="FAFAFA"/>
            <w:vAlign w:val="bottom"/>
          </w:tcPr>
          <w:p w14:paraId="4F78F867" w14:textId="77777777" w:rsidR="00CA60BF" w:rsidRPr="00E018A4" w:rsidRDefault="00CA60BF" w:rsidP="00CA60B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98" w:type="dxa"/>
            <w:shd w:val="clear" w:color="auto" w:fill="FAFAFA"/>
            <w:vAlign w:val="bottom"/>
          </w:tcPr>
          <w:p w14:paraId="6EDE5CFC" w14:textId="77777777" w:rsidR="00CA60BF" w:rsidRPr="00E018A4" w:rsidRDefault="00CA60BF" w:rsidP="00CA60B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</w:tr>
      <w:tr w:rsidR="00ED1077" w:rsidRPr="00E018A4" w14:paraId="383089A1" w14:textId="77777777" w:rsidTr="00212979">
        <w:tc>
          <w:tcPr>
            <w:tcW w:w="2966" w:type="dxa"/>
            <w:shd w:val="clear" w:color="auto" w:fill="auto"/>
          </w:tcPr>
          <w:p w14:paraId="5F633E78" w14:textId="77777777" w:rsidR="00ED1077" w:rsidRPr="00E018A4" w:rsidRDefault="00ED1077" w:rsidP="00CA60BF">
            <w:pPr>
              <w:spacing w:line="240" w:lineRule="auto"/>
              <w:ind w:left="-72"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7D606ED6" w14:textId="77777777" w:rsidR="00ED1077" w:rsidRPr="00E018A4" w:rsidRDefault="00ED1077" w:rsidP="00CA60B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7789017F" w14:textId="77777777" w:rsidR="00ED1077" w:rsidRPr="00E018A4" w:rsidRDefault="00ED1077" w:rsidP="00CA60B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94" w:type="dxa"/>
            <w:shd w:val="clear" w:color="auto" w:fill="FAFAFA"/>
            <w:vAlign w:val="bottom"/>
          </w:tcPr>
          <w:p w14:paraId="5E0B6BC8" w14:textId="77777777" w:rsidR="00ED1077" w:rsidRPr="00E018A4" w:rsidRDefault="00ED1077" w:rsidP="00CA60B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94" w:type="dxa"/>
            <w:shd w:val="clear" w:color="auto" w:fill="FAFAFA"/>
            <w:vAlign w:val="bottom"/>
          </w:tcPr>
          <w:p w14:paraId="7732C13A" w14:textId="77777777" w:rsidR="00ED1077" w:rsidRPr="00E018A4" w:rsidRDefault="00ED1077" w:rsidP="00CA60B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98" w:type="dxa"/>
            <w:shd w:val="clear" w:color="auto" w:fill="FAFAFA"/>
            <w:vAlign w:val="bottom"/>
          </w:tcPr>
          <w:p w14:paraId="712BCBA6" w14:textId="77777777" w:rsidR="00ED1077" w:rsidRPr="00E018A4" w:rsidRDefault="00ED1077" w:rsidP="00CA60B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</w:tr>
      <w:tr w:rsidR="00CA60BF" w:rsidRPr="00E018A4" w14:paraId="264D349D" w14:textId="77777777" w:rsidTr="00212979">
        <w:tc>
          <w:tcPr>
            <w:tcW w:w="2966" w:type="dxa"/>
            <w:shd w:val="clear" w:color="auto" w:fill="auto"/>
          </w:tcPr>
          <w:p w14:paraId="5CCD1000" w14:textId="77777777" w:rsidR="00CA60BF" w:rsidRPr="00E018A4" w:rsidRDefault="00CA60BF" w:rsidP="00CA60BF">
            <w:pPr>
              <w:spacing w:line="240" w:lineRule="auto"/>
              <w:ind w:left="-72"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E018A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ส่วนที่หมุนเวียน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41EBB634" w14:textId="77777777" w:rsidR="00CA60BF" w:rsidRPr="00E018A4" w:rsidRDefault="00CA60BF" w:rsidP="00CA60B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0AB9B971" w14:textId="77777777" w:rsidR="00CA60BF" w:rsidRPr="00E018A4" w:rsidRDefault="00CA60BF" w:rsidP="00CA60B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94" w:type="dxa"/>
            <w:shd w:val="clear" w:color="auto" w:fill="FAFAFA"/>
            <w:vAlign w:val="bottom"/>
          </w:tcPr>
          <w:p w14:paraId="120BE1A5" w14:textId="77777777" w:rsidR="00CA60BF" w:rsidRPr="00E018A4" w:rsidRDefault="00CA60BF" w:rsidP="00CA60B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94" w:type="dxa"/>
            <w:shd w:val="clear" w:color="auto" w:fill="FAFAFA"/>
            <w:vAlign w:val="bottom"/>
          </w:tcPr>
          <w:p w14:paraId="6CDC3641" w14:textId="77777777" w:rsidR="00CA60BF" w:rsidRPr="00E018A4" w:rsidRDefault="00CA60BF" w:rsidP="00CA60B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98" w:type="dxa"/>
            <w:shd w:val="clear" w:color="auto" w:fill="FAFAFA"/>
            <w:vAlign w:val="bottom"/>
          </w:tcPr>
          <w:p w14:paraId="571A481C" w14:textId="77777777" w:rsidR="00CA60BF" w:rsidRPr="00E018A4" w:rsidRDefault="00CA60BF" w:rsidP="00CA60B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</w:tr>
      <w:tr w:rsidR="00CA60BF" w:rsidRPr="00E018A4" w14:paraId="308AD459" w14:textId="77777777" w:rsidTr="00B44FA4">
        <w:tc>
          <w:tcPr>
            <w:tcW w:w="2966" w:type="dxa"/>
            <w:shd w:val="clear" w:color="auto" w:fill="auto"/>
          </w:tcPr>
          <w:p w14:paraId="7AE827B9" w14:textId="77777777" w:rsidR="00CA60BF" w:rsidRPr="00E018A4" w:rsidRDefault="00CA60BF" w:rsidP="00CA60BF">
            <w:pPr>
              <w:spacing w:line="240" w:lineRule="auto"/>
              <w:ind w:left="-72" w:right="-72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E018A4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สัญญาแลกเปลี่ยนส่วนต่างราคา</w:t>
            </w:r>
          </w:p>
          <w:p w14:paraId="032D195C" w14:textId="15B83FD1" w:rsidR="00CA60BF" w:rsidRPr="00E018A4" w:rsidRDefault="00CA60BF" w:rsidP="00CA60BF">
            <w:pPr>
              <w:spacing w:line="240" w:lineRule="auto"/>
              <w:ind w:left="-72" w:right="-72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E018A4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 xml:space="preserve">   น้ำมันสำเร็จรูปและน้ำมันดิบล่วงหน้า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43294F8" w14:textId="6051C7B6" w:rsidR="00CA60BF" w:rsidRPr="00E018A4" w:rsidRDefault="00CF1017" w:rsidP="00CA60B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251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389D0ED" w14:textId="4F03BED4" w:rsidR="00CA60BF" w:rsidRPr="00E018A4" w:rsidRDefault="00883C4D" w:rsidP="00CA60B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E018A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29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920F4FA" w14:textId="6B673228" w:rsidR="00CA60BF" w:rsidRPr="00E018A4" w:rsidRDefault="00CF1017" w:rsidP="00CA60B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251</w:t>
            </w:r>
          </w:p>
        </w:tc>
        <w:tc>
          <w:tcPr>
            <w:tcW w:w="129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06315B4" w14:textId="2760EA80" w:rsidR="00CA60BF" w:rsidRPr="00E018A4" w:rsidRDefault="00883C4D" w:rsidP="00CA60B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E018A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29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4447008" w14:textId="14F5A326" w:rsidR="00CA60BF" w:rsidRPr="00E018A4" w:rsidRDefault="00CF1017" w:rsidP="00CA60B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251</w:t>
            </w:r>
          </w:p>
        </w:tc>
      </w:tr>
      <w:tr w:rsidR="00CA60BF" w:rsidRPr="00E018A4" w14:paraId="785A60D9" w14:textId="77777777" w:rsidTr="00B44FA4">
        <w:tc>
          <w:tcPr>
            <w:tcW w:w="2966" w:type="dxa"/>
            <w:shd w:val="clear" w:color="auto" w:fill="auto"/>
          </w:tcPr>
          <w:p w14:paraId="59013452" w14:textId="77777777" w:rsidR="00CA60BF" w:rsidRPr="00E018A4" w:rsidRDefault="00CA60BF" w:rsidP="00CA60BF">
            <w:pPr>
              <w:spacing w:line="240" w:lineRule="auto"/>
              <w:ind w:left="-72"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E018A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รวมสินทรัพย์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E410D66" w14:textId="4B792CB7" w:rsidR="00CA60BF" w:rsidRPr="00E018A4" w:rsidRDefault="00CF1017" w:rsidP="00CA60B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789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0ABD334" w14:textId="05F19DA4" w:rsidR="00CA60BF" w:rsidRPr="00E018A4" w:rsidRDefault="00CF1017" w:rsidP="00CA60B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347</w:t>
            </w: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AD240DE" w14:textId="164BCF97" w:rsidR="00CA60BF" w:rsidRPr="00E018A4" w:rsidRDefault="00CF1017" w:rsidP="00CA60B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251</w:t>
            </w: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F0F495C" w14:textId="7DCF8031" w:rsidR="00CA60BF" w:rsidRPr="00E018A4" w:rsidRDefault="00CF1017" w:rsidP="00CA60B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191</w:t>
            </w:r>
          </w:p>
        </w:tc>
        <w:tc>
          <w:tcPr>
            <w:tcW w:w="129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87E178D" w14:textId="6F5FAD73" w:rsidR="00CA60BF" w:rsidRPr="00E018A4" w:rsidRDefault="00CF1017" w:rsidP="00CA60B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789</w:t>
            </w:r>
          </w:p>
        </w:tc>
      </w:tr>
    </w:tbl>
    <w:p w14:paraId="30624309" w14:textId="6AEC8788" w:rsidR="00ED1077" w:rsidRPr="00E84424" w:rsidRDefault="00ED1077" w:rsidP="005676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0F186FD5" w14:textId="77777777" w:rsidR="00ED1077" w:rsidRPr="00E84424" w:rsidRDefault="00ED10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eastAsia="Arial Unicode MS" w:hAnsi="Browallia New" w:cs="Browallia New"/>
          <w:sz w:val="26"/>
          <w:szCs w:val="26"/>
          <w:cs/>
        </w:rPr>
      </w:pPr>
      <w:r w:rsidRPr="00E84424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4A5CF33F" w14:textId="77777777" w:rsidR="00212979" w:rsidRPr="00E84424" w:rsidRDefault="00212979" w:rsidP="005676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2970"/>
        <w:gridCol w:w="1296"/>
        <w:gridCol w:w="1296"/>
        <w:gridCol w:w="1296"/>
        <w:gridCol w:w="1296"/>
        <w:gridCol w:w="1296"/>
      </w:tblGrid>
      <w:tr w:rsidR="00212979" w:rsidRPr="00E018A4" w14:paraId="388667A8" w14:textId="77777777" w:rsidTr="008109DC">
        <w:tc>
          <w:tcPr>
            <w:tcW w:w="2970" w:type="dxa"/>
            <w:shd w:val="clear" w:color="auto" w:fill="auto"/>
          </w:tcPr>
          <w:p w14:paraId="16E57BE9" w14:textId="77777777" w:rsidR="00212979" w:rsidRPr="00E018A4" w:rsidRDefault="00212979" w:rsidP="0056761B">
            <w:pPr>
              <w:spacing w:line="240" w:lineRule="auto"/>
              <w:ind w:left="-72"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48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CCF51EA" w14:textId="27B43B54" w:rsidR="00212979" w:rsidRPr="00E018A4" w:rsidRDefault="00212979" w:rsidP="0056761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 w:bidi="th-TH"/>
              </w:rPr>
            </w:pPr>
            <w:r w:rsidRPr="00E018A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  <w:t>งบการเงินรวม</w:t>
            </w:r>
          </w:p>
        </w:tc>
      </w:tr>
      <w:tr w:rsidR="00212979" w:rsidRPr="00E018A4" w14:paraId="10247920" w14:textId="77777777" w:rsidTr="008109DC">
        <w:tc>
          <w:tcPr>
            <w:tcW w:w="2970" w:type="dxa"/>
            <w:shd w:val="clear" w:color="auto" w:fill="auto"/>
          </w:tcPr>
          <w:p w14:paraId="1743765E" w14:textId="77777777" w:rsidR="00212979" w:rsidRPr="00E018A4" w:rsidRDefault="00212979" w:rsidP="0056761B">
            <w:pPr>
              <w:spacing w:line="240" w:lineRule="auto"/>
              <w:ind w:left="-72"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220C1ED" w14:textId="77777777" w:rsidR="00212979" w:rsidRPr="00E018A4" w:rsidRDefault="00212979" w:rsidP="0056761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DBC6968" w14:textId="77777777" w:rsidR="00212979" w:rsidRPr="00E018A4" w:rsidRDefault="00212979" w:rsidP="0056761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 w:bidi="th-TH"/>
              </w:rPr>
            </w:pPr>
            <w:r w:rsidRPr="00E018A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  <w:t>มูลค่ายุติธรรม</w:t>
            </w:r>
          </w:p>
        </w:tc>
      </w:tr>
      <w:tr w:rsidR="00212979" w:rsidRPr="00E018A4" w14:paraId="295919E6" w14:textId="77777777" w:rsidTr="00F31CF1">
        <w:tc>
          <w:tcPr>
            <w:tcW w:w="2970" w:type="dxa"/>
            <w:shd w:val="clear" w:color="auto" w:fill="auto"/>
          </w:tcPr>
          <w:p w14:paraId="624778E5" w14:textId="77777777" w:rsidR="00212979" w:rsidRPr="00E018A4" w:rsidRDefault="00212979" w:rsidP="0056761B">
            <w:pPr>
              <w:spacing w:line="240" w:lineRule="auto"/>
              <w:ind w:left="-72"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AF5D2D7" w14:textId="77777777" w:rsidR="00212979" w:rsidRPr="00E018A4" w:rsidRDefault="00212979" w:rsidP="0056761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 w:bidi="th-TH"/>
              </w:rPr>
            </w:pPr>
            <w:r w:rsidRPr="00E018A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  <w:t>มูลค่า</w:t>
            </w:r>
          </w:p>
          <w:p w14:paraId="73A6604A" w14:textId="77777777" w:rsidR="00212979" w:rsidRPr="00E018A4" w:rsidRDefault="00212979" w:rsidP="0056761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 w:bidi="th-TH"/>
              </w:rPr>
            </w:pPr>
            <w:r w:rsidRPr="00E018A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  <w:t>ตามบัญชี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C8DD29" w14:textId="77777777" w:rsidR="00212979" w:rsidRPr="00E018A4" w:rsidRDefault="00212979" w:rsidP="0056761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 w:bidi="th-TH"/>
              </w:rPr>
            </w:pPr>
            <w:r w:rsidRPr="00E018A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  <w:t>ข้อมูล</w:t>
            </w:r>
          </w:p>
          <w:p w14:paraId="44D9457C" w14:textId="4C9E0CD8" w:rsidR="00212979" w:rsidRPr="00E018A4" w:rsidRDefault="00212979" w:rsidP="0056761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 w:bidi="th-TH"/>
              </w:rPr>
            </w:pPr>
            <w:r w:rsidRPr="00E018A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  <w:t xml:space="preserve">ระดับ </w:t>
            </w:r>
            <w:r w:rsidR="00CF1017" w:rsidRPr="00CF101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4B8CD9" w14:textId="77777777" w:rsidR="00212979" w:rsidRPr="00E018A4" w:rsidRDefault="00212979" w:rsidP="0056761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 w:bidi="th-TH"/>
              </w:rPr>
            </w:pPr>
            <w:r w:rsidRPr="00E018A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  <w:t>ข้อมูล</w:t>
            </w:r>
          </w:p>
          <w:p w14:paraId="136742C4" w14:textId="721C68D8" w:rsidR="00212979" w:rsidRPr="00E018A4" w:rsidRDefault="00212979" w:rsidP="0056761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 w:bidi="th-TH"/>
              </w:rPr>
            </w:pPr>
            <w:r w:rsidRPr="00E018A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  <w:t xml:space="preserve">ระดับ </w:t>
            </w:r>
            <w:r w:rsidR="00CF1017" w:rsidRPr="00CF101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791C30" w14:textId="77777777" w:rsidR="00212979" w:rsidRPr="00E018A4" w:rsidRDefault="00212979" w:rsidP="0056761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 w:bidi="th-TH"/>
              </w:rPr>
            </w:pPr>
            <w:r w:rsidRPr="00E018A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  <w:t>ข้อมูล</w:t>
            </w:r>
          </w:p>
          <w:p w14:paraId="703B461C" w14:textId="5401AC72" w:rsidR="00212979" w:rsidRPr="00E018A4" w:rsidRDefault="00212979" w:rsidP="0056761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 w:bidi="th-TH"/>
              </w:rPr>
            </w:pPr>
            <w:r w:rsidRPr="00E018A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  <w:t xml:space="preserve">ระดับ </w:t>
            </w:r>
            <w:r w:rsidR="00CF1017" w:rsidRPr="00CF101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FD96EF" w14:textId="77777777" w:rsidR="00212979" w:rsidRPr="00E018A4" w:rsidRDefault="00212979" w:rsidP="0056761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 w:bidi="th-TH"/>
              </w:rPr>
            </w:pPr>
          </w:p>
          <w:p w14:paraId="179424EB" w14:textId="77777777" w:rsidR="00212979" w:rsidRPr="00E018A4" w:rsidRDefault="00212979" w:rsidP="0056761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 w:bidi="th-TH"/>
              </w:rPr>
            </w:pPr>
            <w:r w:rsidRPr="00E018A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  <w:t>รวม</w:t>
            </w:r>
          </w:p>
        </w:tc>
      </w:tr>
      <w:tr w:rsidR="00ED1077" w:rsidRPr="00E018A4" w14:paraId="3B7CE573" w14:textId="77777777" w:rsidTr="00F31CF1">
        <w:tc>
          <w:tcPr>
            <w:tcW w:w="2970" w:type="dxa"/>
            <w:shd w:val="clear" w:color="auto" w:fill="auto"/>
          </w:tcPr>
          <w:p w14:paraId="5A434DD1" w14:textId="77777777" w:rsidR="00ED1077" w:rsidRPr="00E018A4" w:rsidRDefault="00ED1077" w:rsidP="00ED1077">
            <w:pPr>
              <w:spacing w:line="240" w:lineRule="auto"/>
              <w:ind w:left="-72"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0D2CC8" w14:textId="76E08388" w:rsidR="00ED1077" w:rsidRPr="00E018A4" w:rsidRDefault="00ED1077" w:rsidP="00ED107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7BD70A" w14:textId="4681A695" w:rsidR="00ED1077" w:rsidRPr="00E018A4" w:rsidRDefault="00ED1077" w:rsidP="00ED107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F56111" w14:textId="50ED9BDF" w:rsidR="00ED1077" w:rsidRPr="00E018A4" w:rsidRDefault="00ED1077" w:rsidP="00ED107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99991F" w14:textId="087378CA" w:rsidR="00ED1077" w:rsidRPr="00E018A4" w:rsidRDefault="00ED1077" w:rsidP="00ED107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943332" w14:textId="77777777" w:rsidR="00ED1077" w:rsidRPr="00E018A4" w:rsidRDefault="00ED1077" w:rsidP="00ED107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 w:bidi="th-TH"/>
              </w:rPr>
            </w:pPr>
            <w:r w:rsidRPr="00E018A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  <w:t>ล้านบาท</w:t>
            </w:r>
          </w:p>
        </w:tc>
      </w:tr>
      <w:tr w:rsidR="00ED1077" w:rsidRPr="00E018A4" w14:paraId="2836572C" w14:textId="77777777" w:rsidTr="008109DC">
        <w:tc>
          <w:tcPr>
            <w:tcW w:w="2970" w:type="dxa"/>
            <w:shd w:val="clear" w:color="auto" w:fill="auto"/>
          </w:tcPr>
          <w:p w14:paraId="417B2FEA" w14:textId="77777777" w:rsidR="00ED1077" w:rsidRPr="00E018A4" w:rsidRDefault="00ED1077" w:rsidP="00ED1077">
            <w:pPr>
              <w:spacing w:line="240" w:lineRule="auto"/>
              <w:ind w:left="-72" w:right="-72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DE9F442" w14:textId="77777777" w:rsidR="00ED1077" w:rsidRPr="00E018A4" w:rsidRDefault="00ED1077" w:rsidP="00ED107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34C5010" w14:textId="77777777" w:rsidR="00ED1077" w:rsidRPr="00E018A4" w:rsidRDefault="00ED1077" w:rsidP="00ED107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1A81F40" w14:textId="77777777" w:rsidR="00ED1077" w:rsidRPr="00E018A4" w:rsidRDefault="00ED1077" w:rsidP="00ED107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9C39EE3" w14:textId="77777777" w:rsidR="00ED1077" w:rsidRPr="00E018A4" w:rsidRDefault="00ED1077" w:rsidP="00ED107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0B343A0" w14:textId="77777777" w:rsidR="00ED1077" w:rsidRPr="00E018A4" w:rsidRDefault="00ED1077" w:rsidP="00ED107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US" w:bidi="th-TH"/>
              </w:rPr>
            </w:pPr>
          </w:p>
        </w:tc>
      </w:tr>
      <w:tr w:rsidR="00ED1077" w:rsidRPr="00E018A4" w14:paraId="1E934DEA" w14:textId="77777777" w:rsidTr="008109DC">
        <w:tc>
          <w:tcPr>
            <w:tcW w:w="2970" w:type="dxa"/>
            <w:shd w:val="clear" w:color="auto" w:fill="auto"/>
          </w:tcPr>
          <w:p w14:paraId="55BEEA44" w14:textId="77777777" w:rsidR="00ED1077" w:rsidRPr="00E018A4" w:rsidRDefault="00ED1077" w:rsidP="00ED1077">
            <w:pPr>
              <w:spacing w:line="240" w:lineRule="auto"/>
              <w:ind w:left="-72"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E018A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หนี้สิน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82E1AC8" w14:textId="77777777" w:rsidR="00ED1077" w:rsidRPr="00E018A4" w:rsidRDefault="00ED1077" w:rsidP="00ED107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BC62999" w14:textId="77777777" w:rsidR="00ED1077" w:rsidRPr="00E018A4" w:rsidRDefault="00ED1077" w:rsidP="00ED107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C369C3D" w14:textId="77777777" w:rsidR="00ED1077" w:rsidRPr="00E018A4" w:rsidRDefault="00ED1077" w:rsidP="00ED107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61498D8" w14:textId="77777777" w:rsidR="00ED1077" w:rsidRPr="00E018A4" w:rsidRDefault="00ED1077" w:rsidP="00ED107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F38514A" w14:textId="77777777" w:rsidR="00ED1077" w:rsidRPr="00E018A4" w:rsidRDefault="00ED1077" w:rsidP="00ED107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 w:bidi="th-TH"/>
              </w:rPr>
            </w:pPr>
          </w:p>
        </w:tc>
      </w:tr>
      <w:tr w:rsidR="00ED1077" w:rsidRPr="00E018A4" w14:paraId="665F0169" w14:textId="77777777" w:rsidTr="008109DC">
        <w:tc>
          <w:tcPr>
            <w:tcW w:w="2970" w:type="dxa"/>
            <w:shd w:val="clear" w:color="auto" w:fill="auto"/>
          </w:tcPr>
          <w:p w14:paraId="4BACBAF4" w14:textId="77777777" w:rsidR="00ED1077" w:rsidRPr="00E018A4" w:rsidRDefault="00ED1077" w:rsidP="00ED1077">
            <w:pPr>
              <w:spacing w:line="240" w:lineRule="auto"/>
              <w:ind w:left="-72" w:right="-72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C8CF271" w14:textId="77777777" w:rsidR="00ED1077" w:rsidRPr="00E018A4" w:rsidRDefault="00ED1077" w:rsidP="00ED107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63D9DB0" w14:textId="77777777" w:rsidR="00ED1077" w:rsidRPr="00E018A4" w:rsidRDefault="00ED1077" w:rsidP="00ED107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4D72B1A" w14:textId="77777777" w:rsidR="00ED1077" w:rsidRPr="00E018A4" w:rsidRDefault="00ED1077" w:rsidP="00ED107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D9D46D5" w14:textId="77777777" w:rsidR="00ED1077" w:rsidRPr="00E018A4" w:rsidRDefault="00ED1077" w:rsidP="00ED107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5B330AC" w14:textId="77777777" w:rsidR="00ED1077" w:rsidRPr="00E018A4" w:rsidRDefault="00ED1077" w:rsidP="00ED107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US" w:bidi="th-TH"/>
              </w:rPr>
            </w:pPr>
          </w:p>
        </w:tc>
      </w:tr>
      <w:tr w:rsidR="00ED1077" w:rsidRPr="00E018A4" w14:paraId="75876DCE" w14:textId="77777777" w:rsidTr="008109DC">
        <w:tc>
          <w:tcPr>
            <w:tcW w:w="2970" w:type="dxa"/>
            <w:shd w:val="clear" w:color="auto" w:fill="auto"/>
          </w:tcPr>
          <w:p w14:paraId="1420CF2B" w14:textId="77777777" w:rsidR="00ED1077" w:rsidRPr="00E018A4" w:rsidRDefault="00ED1077" w:rsidP="00ED1077">
            <w:pPr>
              <w:spacing w:line="240" w:lineRule="auto"/>
              <w:ind w:left="-72"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E018A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ตราสารอนุพันธ์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9B87133" w14:textId="77777777" w:rsidR="00ED1077" w:rsidRPr="00E018A4" w:rsidRDefault="00ED1077" w:rsidP="00ED107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3DB7D6E" w14:textId="77777777" w:rsidR="00ED1077" w:rsidRPr="00E018A4" w:rsidRDefault="00ED1077" w:rsidP="00ED107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667BEE0" w14:textId="77777777" w:rsidR="00ED1077" w:rsidRPr="00E018A4" w:rsidRDefault="00ED1077" w:rsidP="00ED107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5127003" w14:textId="77777777" w:rsidR="00ED1077" w:rsidRPr="00E018A4" w:rsidRDefault="00ED1077" w:rsidP="00ED107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F601EBA" w14:textId="77777777" w:rsidR="00ED1077" w:rsidRPr="00E018A4" w:rsidRDefault="00ED1077" w:rsidP="00ED107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 w:bidi="th-TH"/>
              </w:rPr>
            </w:pPr>
          </w:p>
        </w:tc>
      </w:tr>
      <w:tr w:rsidR="00ED1077" w:rsidRPr="00E018A4" w14:paraId="6E1F06AB" w14:textId="77777777" w:rsidTr="008109DC">
        <w:tc>
          <w:tcPr>
            <w:tcW w:w="2970" w:type="dxa"/>
            <w:shd w:val="clear" w:color="auto" w:fill="auto"/>
          </w:tcPr>
          <w:p w14:paraId="0A3966BB" w14:textId="77777777" w:rsidR="00ED1077" w:rsidRPr="00E018A4" w:rsidRDefault="00ED1077" w:rsidP="00ED1077">
            <w:pPr>
              <w:spacing w:line="240" w:lineRule="auto"/>
              <w:ind w:left="-72" w:right="-72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726DBDD" w14:textId="77777777" w:rsidR="00ED1077" w:rsidRPr="00E018A4" w:rsidRDefault="00ED1077" w:rsidP="00ED107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8CD9584" w14:textId="77777777" w:rsidR="00ED1077" w:rsidRPr="00E018A4" w:rsidRDefault="00ED1077" w:rsidP="00ED107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1ED8F77" w14:textId="77777777" w:rsidR="00ED1077" w:rsidRPr="00E018A4" w:rsidRDefault="00ED1077" w:rsidP="00ED107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1A5B002" w14:textId="77777777" w:rsidR="00ED1077" w:rsidRPr="00E018A4" w:rsidRDefault="00ED1077" w:rsidP="00ED107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C5E0627" w14:textId="77777777" w:rsidR="00ED1077" w:rsidRPr="00E018A4" w:rsidRDefault="00ED1077" w:rsidP="00ED107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US" w:bidi="th-TH"/>
              </w:rPr>
            </w:pPr>
          </w:p>
        </w:tc>
      </w:tr>
      <w:tr w:rsidR="00ED1077" w:rsidRPr="00E018A4" w14:paraId="43387CED" w14:textId="77777777" w:rsidTr="008109DC">
        <w:tc>
          <w:tcPr>
            <w:tcW w:w="2970" w:type="dxa"/>
            <w:shd w:val="clear" w:color="auto" w:fill="auto"/>
          </w:tcPr>
          <w:p w14:paraId="678C666E" w14:textId="77777777" w:rsidR="00ED1077" w:rsidRPr="00E018A4" w:rsidRDefault="00ED1077" w:rsidP="00ED1077">
            <w:pPr>
              <w:spacing w:line="240" w:lineRule="auto"/>
              <w:ind w:left="-72"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E018A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ส่วนที่หมุนเวียน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04267B3" w14:textId="77777777" w:rsidR="00ED1077" w:rsidRPr="00E018A4" w:rsidRDefault="00ED1077" w:rsidP="00ED107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E90FA6B" w14:textId="77777777" w:rsidR="00ED1077" w:rsidRPr="00E018A4" w:rsidRDefault="00ED1077" w:rsidP="00ED107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AE3C424" w14:textId="77777777" w:rsidR="00ED1077" w:rsidRPr="00E018A4" w:rsidRDefault="00ED1077" w:rsidP="00ED107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EE8A127" w14:textId="77777777" w:rsidR="00ED1077" w:rsidRPr="00E018A4" w:rsidRDefault="00ED1077" w:rsidP="00ED107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D7B0341" w14:textId="77777777" w:rsidR="00ED1077" w:rsidRPr="00E018A4" w:rsidRDefault="00ED1077" w:rsidP="00ED107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 w:bidi="th-TH"/>
              </w:rPr>
            </w:pPr>
          </w:p>
        </w:tc>
      </w:tr>
      <w:tr w:rsidR="00ED1077" w:rsidRPr="00E018A4" w14:paraId="52590303" w14:textId="77777777" w:rsidTr="008109DC">
        <w:tc>
          <w:tcPr>
            <w:tcW w:w="2970" w:type="dxa"/>
            <w:shd w:val="clear" w:color="auto" w:fill="auto"/>
          </w:tcPr>
          <w:p w14:paraId="691D5F4B" w14:textId="77777777" w:rsidR="00ED1077" w:rsidRPr="00E018A4" w:rsidRDefault="00ED1077" w:rsidP="00ED1077">
            <w:pPr>
              <w:spacing w:line="240" w:lineRule="auto"/>
              <w:ind w:left="-72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018A4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สัญญาแลกเปลี่ยนเงินตรา</w:t>
            </w:r>
          </w:p>
          <w:p w14:paraId="26DDC03A" w14:textId="77777777" w:rsidR="00ED1077" w:rsidRPr="00E018A4" w:rsidRDefault="00ED1077" w:rsidP="00ED1077">
            <w:pPr>
              <w:spacing w:line="240" w:lineRule="auto"/>
              <w:ind w:left="-72"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E018A4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   ต่างประเทศล่วงหน้า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4242DD7" w14:textId="152A4803" w:rsidR="00ED1077" w:rsidRPr="00E018A4" w:rsidRDefault="00CF1017" w:rsidP="00ED107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 w:bidi="th-TH"/>
              </w:rPr>
            </w:pP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109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AFF507F" w14:textId="0A6C3A76" w:rsidR="00ED1077" w:rsidRPr="00E018A4" w:rsidRDefault="00641F9E" w:rsidP="00ED107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 w:bidi="th-TH"/>
              </w:rPr>
            </w:pPr>
            <w:r w:rsidRPr="00E018A4">
              <w:rPr>
                <w:rFonts w:ascii="Browallia New" w:eastAsia="Arial Unicode MS" w:hAnsi="Browallia New" w:cs="Browalli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FBFE53D" w14:textId="70B3F92A" w:rsidR="00ED1077" w:rsidRPr="00E018A4" w:rsidRDefault="00CF1017" w:rsidP="00ED107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 w:bidi="th-TH"/>
              </w:rPr>
            </w:pP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109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FCA2B7B" w14:textId="5463FB2A" w:rsidR="00ED1077" w:rsidRPr="00E018A4" w:rsidRDefault="00641F9E" w:rsidP="00ED107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 w:bidi="th-TH"/>
              </w:rPr>
            </w:pPr>
            <w:r w:rsidRPr="00E018A4">
              <w:rPr>
                <w:rFonts w:ascii="Browallia New" w:eastAsia="Arial Unicode MS" w:hAnsi="Browallia New" w:cs="Browalli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9F2CAC0" w14:textId="6DBA4AD3" w:rsidR="00ED1077" w:rsidRPr="00E018A4" w:rsidRDefault="00CF1017" w:rsidP="00ED107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 w:bidi="th-TH"/>
              </w:rPr>
            </w:pP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109</w:t>
            </w:r>
          </w:p>
        </w:tc>
      </w:tr>
      <w:tr w:rsidR="00ED1077" w:rsidRPr="00E018A4" w14:paraId="4DFAC6CF" w14:textId="77777777" w:rsidTr="008109DC">
        <w:tc>
          <w:tcPr>
            <w:tcW w:w="2970" w:type="dxa"/>
            <w:shd w:val="clear" w:color="auto" w:fill="auto"/>
          </w:tcPr>
          <w:p w14:paraId="7C43A626" w14:textId="77777777" w:rsidR="00ED1077" w:rsidRPr="00E018A4" w:rsidRDefault="00ED1077" w:rsidP="00ED1077">
            <w:pPr>
              <w:spacing w:line="240" w:lineRule="auto"/>
              <w:ind w:left="-72" w:right="-72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A49EF86" w14:textId="77777777" w:rsidR="00ED1077" w:rsidRPr="00E018A4" w:rsidRDefault="00ED1077" w:rsidP="00ED107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US" w:bidi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176BAEE" w14:textId="77777777" w:rsidR="00ED1077" w:rsidRPr="00E018A4" w:rsidRDefault="00ED1077" w:rsidP="00ED107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US" w:bidi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2EDE85F" w14:textId="77777777" w:rsidR="00ED1077" w:rsidRPr="00E018A4" w:rsidRDefault="00ED1077" w:rsidP="00ED107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US" w:bidi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BF848EC" w14:textId="77777777" w:rsidR="00ED1077" w:rsidRPr="00E018A4" w:rsidRDefault="00ED1077" w:rsidP="00ED107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US" w:bidi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F12595C" w14:textId="77777777" w:rsidR="00ED1077" w:rsidRPr="00E018A4" w:rsidRDefault="00ED1077" w:rsidP="00ED107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US" w:bidi="th-TH"/>
              </w:rPr>
            </w:pPr>
          </w:p>
        </w:tc>
      </w:tr>
      <w:tr w:rsidR="00ED1077" w:rsidRPr="00E018A4" w14:paraId="2BB8FE3E" w14:textId="77777777" w:rsidTr="008109DC">
        <w:tc>
          <w:tcPr>
            <w:tcW w:w="2970" w:type="dxa"/>
            <w:shd w:val="clear" w:color="auto" w:fill="auto"/>
          </w:tcPr>
          <w:p w14:paraId="6B1EE1F6" w14:textId="77777777" w:rsidR="00ED1077" w:rsidRPr="00E018A4" w:rsidRDefault="00ED1077" w:rsidP="00ED1077">
            <w:pPr>
              <w:spacing w:line="240" w:lineRule="auto"/>
              <w:ind w:left="-72"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E018A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ส่วนที่ไม่หมุนเวียน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ACF7C14" w14:textId="77777777" w:rsidR="00ED1077" w:rsidRPr="00E018A4" w:rsidRDefault="00ED1077" w:rsidP="00ED107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 w:bidi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4D7B959" w14:textId="77777777" w:rsidR="00ED1077" w:rsidRPr="00E018A4" w:rsidRDefault="00ED1077" w:rsidP="00ED107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 w:bidi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2EE5A03" w14:textId="77777777" w:rsidR="00ED1077" w:rsidRPr="00E018A4" w:rsidRDefault="00ED1077" w:rsidP="00ED107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 w:bidi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CFFCDEE" w14:textId="77777777" w:rsidR="00ED1077" w:rsidRPr="00E018A4" w:rsidRDefault="00ED1077" w:rsidP="00ED107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 w:bidi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C8BD6B7" w14:textId="77777777" w:rsidR="00ED1077" w:rsidRPr="00E018A4" w:rsidRDefault="00ED1077" w:rsidP="00ED107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 w:bidi="th-TH"/>
              </w:rPr>
            </w:pPr>
          </w:p>
        </w:tc>
      </w:tr>
      <w:tr w:rsidR="00641F9E" w:rsidRPr="00E018A4" w14:paraId="2BF361B0" w14:textId="77777777" w:rsidTr="00EF4635">
        <w:tc>
          <w:tcPr>
            <w:tcW w:w="2970" w:type="dxa"/>
            <w:shd w:val="clear" w:color="auto" w:fill="auto"/>
          </w:tcPr>
          <w:p w14:paraId="72FE5DEC" w14:textId="77777777" w:rsidR="00641F9E" w:rsidRPr="00E018A4" w:rsidRDefault="00641F9E" w:rsidP="00641F9E">
            <w:pPr>
              <w:spacing w:line="240" w:lineRule="auto"/>
              <w:ind w:left="-72"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E018A4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สัญญาแลกเปลี่ยนสกุลเงิน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36618ED" w14:textId="223DBCD8" w:rsidR="00641F9E" w:rsidRPr="00E018A4" w:rsidRDefault="00CF1017" w:rsidP="00641F9E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 w:bidi="th-TH"/>
              </w:rPr>
            </w:pP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1</w:t>
            </w:r>
            <w:r w:rsidR="00641F9E" w:rsidRPr="00E018A4">
              <w:rPr>
                <w:rFonts w:ascii="Browallia New" w:eastAsia="Arial Unicode MS" w:hAnsi="Browallia New" w:cs="Browallia New"/>
                <w:sz w:val="24"/>
                <w:szCs w:val="24"/>
                <w:lang w:val="en-US" w:bidi="th-TH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125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ED70F0C" w14:textId="13EC6A17" w:rsidR="00641F9E" w:rsidRPr="00E018A4" w:rsidRDefault="00641F9E" w:rsidP="00641F9E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 w:bidi="th-TH"/>
              </w:rPr>
            </w:pPr>
            <w:r w:rsidRPr="00E018A4">
              <w:rPr>
                <w:rFonts w:ascii="Browallia New" w:eastAsia="Arial Unicode MS" w:hAnsi="Browallia New" w:cs="Browalli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B68F5C2" w14:textId="6629D546" w:rsidR="00641F9E" w:rsidRPr="00E018A4" w:rsidRDefault="00CF1017" w:rsidP="00641F9E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 w:bidi="th-TH"/>
              </w:rPr>
            </w:pP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1</w:t>
            </w:r>
            <w:r w:rsidR="00641F9E" w:rsidRPr="00E018A4">
              <w:rPr>
                <w:rFonts w:ascii="Browallia New" w:eastAsia="Arial Unicode MS" w:hAnsi="Browallia New" w:cs="Browallia New"/>
                <w:sz w:val="24"/>
                <w:szCs w:val="24"/>
                <w:lang w:val="en-US" w:bidi="th-TH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125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4A8E85F" w14:textId="7E215D18" w:rsidR="00641F9E" w:rsidRPr="00E018A4" w:rsidRDefault="00641F9E" w:rsidP="00641F9E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 w:bidi="th-TH"/>
              </w:rPr>
            </w:pPr>
            <w:r w:rsidRPr="00E018A4">
              <w:rPr>
                <w:rFonts w:ascii="Browallia New" w:eastAsia="Arial Unicode MS" w:hAnsi="Browallia New" w:cs="Browalli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EE756A3" w14:textId="6F0AAFEC" w:rsidR="00641F9E" w:rsidRPr="00E018A4" w:rsidRDefault="00CF1017" w:rsidP="00641F9E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 w:bidi="th-TH"/>
              </w:rPr>
            </w:pP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1</w:t>
            </w:r>
            <w:r w:rsidR="00641F9E" w:rsidRPr="00E018A4">
              <w:rPr>
                <w:rFonts w:ascii="Browallia New" w:eastAsia="Arial Unicode MS" w:hAnsi="Browallia New" w:cs="Browallia New"/>
                <w:sz w:val="24"/>
                <w:szCs w:val="24"/>
                <w:lang w:val="en-US" w:bidi="th-TH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125</w:t>
            </w:r>
          </w:p>
        </w:tc>
      </w:tr>
      <w:tr w:rsidR="00641F9E" w:rsidRPr="00E018A4" w14:paraId="7B1295D9" w14:textId="77777777" w:rsidTr="00EF4635">
        <w:tc>
          <w:tcPr>
            <w:tcW w:w="2970" w:type="dxa"/>
            <w:shd w:val="clear" w:color="auto" w:fill="auto"/>
          </w:tcPr>
          <w:p w14:paraId="32F778CD" w14:textId="77777777" w:rsidR="00641F9E" w:rsidRPr="00E018A4" w:rsidRDefault="00641F9E" w:rsidP="00641F9E">
            <w:pPr>
              <w:spacing w:line="240" w:lineRule="auto"/>
              <w:ind w:left="-72"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E018A4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สัญญาแลกเปลี่ยนอัตราดอกเบี้ย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AE21E79" w14:textId="3E4E9C9D" w:rsidR="00641F9E" w:rsidRPr="00E018A4" w:rsidRDefault="00CF1017" w:rsidP="00641F9E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535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FB7E52B" w14:textId="6FAEAF06" w:rsidR="00641F9E" w:rsidRPr="00E018A4" w:rsidRDefault="00641F9E" w:rsidP="00641F9E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 w:bidi="th-TH"/>
              </w:rPr>
            </w:pPr>
            <w:r w:rsidRPr="00E018A4">
              <w:rPr>
                <w:rFonts w:ascii="Browallia New" w:eastAsia="Arial Unicode MS" w:hAnsi="Browallia New" w:cs="Browalli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CDF7AF6" w14:textId="1A15DC54" w:rsidR="00641F9E" w:rsidRPr="00E018A4" w:rsidRDefault="00CF1017" w:rsidP="00641F9E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 w:bidi="th-TH"/>
              </w:rPr>
            </w:pP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535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47D0F20" w14:textId="60FD581B" w:rsidR="00641F9E" w:rsidRPr="00E018A4" w:rsidRDefault="00641F9E" w:rsidP="00641F9E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 w:bidi="th-TH"/>
              </w:rPr>
            </w:pPr>
            <w:r w:rsidRPr="00E018A4">
              <w:rPr>
                <w:rFonts w:ascii="Browallia New" w:eastAsia="Arial Unicode MS" w:hAnsi="Browallia New" w:cs="Browalli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CBA1DB6" w14:textId="757D9F00" w:rsidR="00641F9E" w:rsidRPr="00E018A4" w:rsidRDefault="00CF1017" w:rsidP="00641F9E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 w:bidi="th-TH"/>
              </w:rPr>
            </w:pP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535</w:t>
            </w:r>
          </w:p>
        </w:tc>
      </w:tr>
      <w:tr w:rsidR="00641F9E" w:rsidRPr="00E018A4" w14:paraId="624E99DA" w14:textId="77777777" w:rsidTr="00EF4635">
        <w:tc>
          <w:tcPr>
            <w:tcW w:w="2970" w:type="dxa"/>
            <w:shd w:val="clear" w:color="auto" w:fill="auto"/>
          </w:tcPr>
          <w:p w14:paraId="58FA2233" w14:textId="77777777" w:rsidR="00641F9E" w:rsidRPr="00E018A4" w:rsidRDefault="00641F9E" w:rsidP="00641F9E">
            <w:pPr>
              <w:spacing w:line="240" w:lineRule="auto"/>
              <w:ind w:left="-72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018A4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สัญญาแลกเปลี่ยนเงินตรา</w:t>
            </w:r>
          </w:p>
          <w:p w14:paraId="0D770CD7" w14:textId="0EFEE303" w:rsidR="00641F9E" w:rsidRPr="00E018A4" w:rsidRDefault="00641F9E" w:rsidP="00641F9E">
            <w:pPr>
              <w:spacing w:line="240" w:lineRule="auto"/>
              <w:ind w:left="-72"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E018A4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   ต่างประเทศล่วงหน้า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B345478" w14:textId="7709858C" w:rsidR="00641F9E" w:rsidRPr="00E018A4" w:rsidRDefault="00CF1017" w:rsidP="00641F9E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 w:bidi="th-TH"/>
              </w:rPr>
            </w:pP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172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1995A8F" w14:textId="1B7D5BA3" w:rsidR="00641F9E" w:rsidRPr="00E018A4" w:rsidRDefault="00641F9E" w:rsidP="00641F9E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 w:bidi="th-TH"/>
              </w:rPr>
            </w:pPr>
            <w:r w:rsidRPr="00E018A4">
              <w:rPr>
                <w:rFonts w:ascii="Browallia New" w:eastAsia="Arial Unicode MS" w:hAnsi="Browallia New" w:cs="Browalli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333E70E" w14:textId="3A39F4CC" w:rsidR="00641F9E" w:rsidRPr="00E018A4" w:rsidRDefault="00CF1017" w:rsidP="00641F9E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 w:bidi="th-TH"/>
              </w:rPr>
            </w:pP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172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933EC63" w14:textId="7229DD58" w:rsidR="00641F9E" w:rsidRPr="00E018A4" w:rsidRDefault="00641F9E" w:rsidP="00641F9E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 w:bidi="th-TH"/>
              </w:rPr>
            </w:pPr>
            <w:r w:rsidRPr="00E018A4">
              <w:rPr>
                <w:rFonts w:ascii="Browallia New" w:eastAsia="Arial Unicode MS" w:hAnsi="Browallia New" w:cs="Browalli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80065D0" w14:textId="7A5239DE" w:rsidR="00641F9E" w:rsidRPr="00E018A4" w:rsidRDefault="00CF1017" w:rsidP="00641F9E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 w:bidi="th-TH"/>
              </w:rPr>
            </w:pP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172</w:t>
            </w:r>
          </w:p>
        </w:tc>
      </w:tr>
      <w:tr w:rsidR="00641F9E" w:rsidRPr="00E018A4" w14:paraId="46CADF71" w14:textId="77777777" w:rsidTr="00EF4635">
        <w:tc>
          <w:tcPr>
            <w:tcW w:w="2970" w:type="dxa"/>
            <w:shd w:val="clear" w:color="auto" w:fill="auto"/>
          </w:tcPr>
          <w:p w14:paraId="799EEC93" w14:textId="77777777" w:rsidR="00641F9E" w:rsidRPr="00E018A4" w:rsidRDefault="00641F9E" w:rsidP="00641F9E">
            <w:pPr>
              <w:spacing w:line="240" w:lineRule="auto"/>
              <w:ind w:left="-72" w:right="-72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0E6C7F3" w14:textId="77777777" w:rsidR="00641F9E" w:rsidRPr="00E018A4" w:rsidRDefault="00641F9E" w:rsidP="00641F9E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US" w:bidi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0919B8F" w14:textId="77777777" w:rsidR="00641F9E" w:rsidRPr="00E018A4" w:rsidRDefault="00641F9E" w:rsidP="00641F9E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US" w:bidi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D096E1A" w14:textId="77777777" w:rsidR="00641F9E" w:rsidRPr="00E018A4" w:rsidRDefault="00641F9E" w:rsidP="00641F9E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US" w:bidi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DD1BB48" w14:textId="77777777" w:rsidR="00641F9E" w:rsidRPr="00E018A4" w:rsidRDefault="00641F9E" w:rsidP="00641F9E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US" w:bidi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20A78D8" w14:textId="77777777" w:rsidR="00641F9E" w:rsidRPr="00E018A4" w:rsidRDefault="00641F9E" w:rsidP="00641F9E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US" w:bidi="th-TH"/>
              </w:rPr>
            </w:pPr>
          </w:p>
        </w:tc>
      </w:tr>
      <w:tr w:rsidR="00641F9E" w:rsidRPr="00E018A4" w14:paraId="6C9677E1" w14:textId="77777777" w:rsidTr="00EF4635">
        <w:tc>
          <w:tcPr>
            <w:tcW w:w="2970" w:type="dxa"/>
            <w:shd w:val="clear" w:color="auto" w:fill="auto"/>
          </w:tcPr>
          <w:p w14:paraId="79985EF7" w14:textId="774DC789" w:rsidR="00641F9E" w:rsidRPr="00E018A4" w:rsidRDefault="00641F9E" w:rsidP="00641F9E">
            <w:pPr>
              <w:spacing w:line="240" w:lineRule="auto"/>
              <w:ind w:left="-72"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E018A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หนี้สินทางการเงินที่ไม่ได้วัด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5803326" w14:textId="77777777" w:rsidR="00641F9E" w:rsidRPr="00E018A4" w:rsidRDefault="00641F9E" w:rsidP="00641F9E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 w:bidi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2372322" w14:textId="77777777" w:rsidR="00641F9E" w:rsidRPr="00E018A4" w:rsidRDefault="00641F9E" w:rsidP="00641F9E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 w:bidi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84B792A" w14:textId="77777777" w:rsidR="00641F9E" w:rsidRPr="00E018A4" w:rsidRDefault="00641F9E" w:rsidP="00641F9E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 w:bidi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2740160" w14:textId="77777777" w:rsidR="00641F9E" w:rsidRPr="00E018A4" w:rsidRDefault="00641F9E" w:rsidP="00641F9E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 w:bidi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765846F" w14:textId="77777777" w:rsidR="00641F9E" w:rsidRPr="00E018A4" w:rsidRDefault="00641F9E" w:rsidP="00641F9E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 w:bidi="th-TH"/>
              </w:rPr>
            </w:pPr>
          </w:p>
        </w:tc>
      </w:tr>
      <w:tr w:rsidR="00641F9E" w:rsidRPr="00E018A4" w14:paraId="6AC411F1" w14:textId="77777777" w:rsidTr="00EF4635">
        <w:tc>
          <w:tcPr>
            <w:tcW w:w="2970" w:type="dxa"/>
            <w:shd w:val="clear" w:color="auto" w:fill="auto"/>
          </w:tcPr>
          <w:p w14:paraId="396CC6C7" w14:textId="583271B5" w:rsidR="00641F9E" w:rsidRPr="00E018A4" w:rsidRDefault="00641F9E" w:rsidP="00641F9E">
            <w:pPr>
              <w:spacing w:line="240" w:lineRule="auto"/>
              <w:ind w:right="-72" w:firstLine="38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E018A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มูลค่าด้วยมูลค่ายุติธรรม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D12A333" w14:textId="77777777" w:rsidR="00641F9E" w:rsidRPr="00E018A4" w:rsidRDefault="00641F9E" w:rsidP="00641F9E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 w:bidi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F0BAC5F" w14:textId="77777777" w:rsidR="00641F9E" w:rsidRPr="00E018A4" w:rsidRDefault="00641F9E" w:rsidP="00641F9E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 w:bidi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DE0B857" w14:textId="77777777" w:rsidR="00641F9E" w:rsidRPr="00E018A4" w:rsidRDefault="00641F9E" w:rsidP="00641F9E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 w:bidi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10CB6F3" w14:textId="77777777" w:rsidR="00641F9E" w:rsidRPr="00E018A4" w:rsidRDefault="00641F9E" w:rsidP="00641F9E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 w:bidi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FD35DD8" w14:textId="77777777" w:rsidR="00641F9E" w:rsidRPr="00E018A4" w:rsidRDefault="00641F9E" w:rsidP="00641F9E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 w:bidi="th-TH"/>
              </w:rPr>
            </w:pPr>
          </w:p>
        </w:tc>
      </w:tr>
      <w:tr w:rsidR="001C4516" w:rsidRPr="00E018A4" w14:paraId="716CF2F4" w14:textId="77777777" w:rsidTr="00EF4635">
        <w:tc>
          <w:tcPr>
            <w:tcW w:w="2970" w:type="dxa"/>
            <w:shd w:val="clear" w:color="auto" w:fill="auto"/>
          </w:tcPr>
          <w:p w14:paraId="309A7D1D" w14:textId="274D60D2" w:rsidR="001C4516" w:rsidRPr="00E018A4" w:rsidRDefault="001C4516" w:rsidP="001C4516">
            <w:pPr>
              <w:spacing w:line="240" w:lineRule="auto"/>
              <w:ind w:left="-72"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E018A4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เงินกู้ยืมระยะยาว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1BE941B" w14:textId="22799C6E" w:rsidR="001C4516" w:rsidRPr="00E018A4" w:rsidRDefault="00CF1017" w:rsidP="001C451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 w:bidi="th-TH"/>
              </w:rPr>
            </w:pP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3</w:t>
            </w:r>
            <w:r w:rsidR="001C4516" w:rsidRPr="00E018A4">
              <w:rPr>
                <w:rFonts w:ascii="Browallia New" w:eastAsia="Arial Unicode MS" w:hAnsi="Browallia New" w:cs="Browallia New"/>
                <w:sz w:val="24"/>
                <w:szCs w:val="24"/>
                <w:lang w:val="en-US" w:bidi="th-TH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999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744B017" w14:textId="49023D70" w:rsidR="001C4516" w:rsidRPr="00E018A4" w:rsidRDefault="001C4516" w:rsidP="001C451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 w:bidi="th-TH"/>
              </w:rPr>
            </w:pPr>
            <w:r w:rsidRPr="00E018A4">
              <w:rPr>
                <w:rFonts w:ascii="Browallia New" w:eastAsia="Arial Unicode MS" w:hAnsi="Browallia New" w:cs="Browalli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1244BDB" w14:textId="271528D9" w:rsidR="001C4516" w:rsidRPr="00E018A4" w:rsidRDefault="00CF1017" w:rsidP="001C451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 w:bidi="th-TH"/>
              </w:rPr>
            </w:pP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4</w:t>
            </w:r>
            <w:r w:rsidR="001C4516" w:rsidRPr="00E018A4">
              <w:rPr>
                <w:rFonts w:ascii="Browallia New" w:eastAsia="Arial Unicode MS" w:hAnsi="Browallia New" w:cs="Browallia New"/>
                <w:sz w:val="24"/>
                <w:szCs w:val="24"/>
                <w:lang w:val="en-US" w:bidi="th-TH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003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87EE0CF" w14:textId="4AD202D0" w:rsidR="001C4516" w:rsidRPr="00E018A4" w:rsidRDefault="001C4516" w:rsidP="001C451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 w:bidi="th-TH"/>
              </w:rPr>
            </w:pPr>
            <w:r w:rsidRPr="00E018A4">
              <w:rPr>
                <w:rFonts w:ascii="Browallia New" w:eastAsia="Arial Unicode MS" w:hAnsi="Browallia New" w:cs="Browalli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6832D49" w14:textId="57B26018" w:rsidR="001C4516" w:rsidRPr="00E018A4" w:rsidRDefault="00CF1017" w:rsidP="001C451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 w:bidi="th-TH"/>
              </w:rPr>
            </w:pP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4</w:t>
            </w:r>
            <w:r w:rsidR="001C4516" w:rsidRPr="00E018A4">
              <w:rPr>
                <w:rFonts w:ascii="Browallia New" w:eastAsia="Arial Unicode MS" w:hAnsi="Browallia New" w:cs="Browallia New"/>
                <w:sz w:val="24"/>
                <w:szCs w:val="24"/>
                <w:lang w:val="en-US" w:bidi="th-TH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003</w:t>
            </w:r>
          </w:p>
        </w:tc>
      </w:tr>
      <w:tr w:rsidR="001C4516" w:rsidRPr="00E018A4" w14:paraId="4428C4C2" w14:textId="77777777" w:rsidTr="00EF4635">
        <w:tc>
          <w:tcPr>
            <w:tcW w:w="2970" w:type="dxa"/>
            <w:shd w:val="clear" w:color="auto" w:fill="auto"/>
          </w:tcPr>
          <w:p w14:paraId="075D319C" w14:textId="6BB3F548" w:rsidR="001C4516" w:rsidRPr="00E018A4" w:rsidRDefault="001C4516" w:rsidP="001C4516">
            <w:pPr>
              <w:spacing w:line="240" w:lineRule="auto"/>
              <w:ind w:left="-72"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E018A4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44D8AF" w14:textId="224C1017" w:rsidR="001C4516" w:rsidRPr="00E018A4" w:rsidRDefault="00CF1017" w:rsidP="001C451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 w:bidi="th-TH"/>
              </w:rPr>
            </w:pP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126</w:t>
            </w:r>
            <w:r w:rsidR="001C4516" w:rsidRPr="00E018A4">
              <w:rPr>
                <w:rFonts w:ascii="Browallia New" w:eastAsia="Arial Unicode MS" w:hAnsi="Browallia New" w:cs="Browallia New"/>
                <w:sz w:val="24"/>
                <w:szCs w:val="24"/>
                <w:lang w:val="en-US" w:bidi="th-TH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837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5396F16" w14:textId="7EB7A476" w:rsidR="001C4516" w:rsidRPr="00E018A4" w:rsidRDefault="001C4516" w:rsidP="001C451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 w:bidi="th-TH"/>
              </w:rPr>
            </w:pPr>
            <w:r w:rsidRPr="00E018A4">
              <w:rPr>
                <w:rFonts w:ascii="Browallia New" w:eastAsia="Arial Unicode MS" w:hAnsi="Browallia New" w:cs="Browalli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767A411" w14:textId="5E861638" w:rsidR="001C4516" w:rsidRPr="00E018A4" w:rsidRDefault="00CF1017" w:rsidP="001C451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 w:bidi="th-TH"/>
              </w:rPr>
            </w:pP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138</w:t>
            </w:r>
            <w:r w:rsidR="001C4516" w:rsidRPr="00E018A4">
              <w:rPr>
                <w:rFonts w:ascii="Browallia New" w:eastAsia="Arial Unicode MS" w:hAnsi="Browallia New" w:cs="Browallia New"/>
                <w:sz w:val="24"/>
                <w:szCs w:val="24"/>
                <w:lang w:val="en-US" w:bidi="th-TH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417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E0DEA6F" w14:textId="70536837" w:rsidR="001C4516" w:rsidRPr="00E018A4" w:rsidRDefault="001C4516" w:rsidP="001C451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 w:bidi="th-TH"/>
              </w:rPr>
            </w:pPr>
            <w:r w:rsidRPr="00E018A4">
              <w:rPr>
                <w:rFonts w:ascii="Browallia New" w:eastAsia="Arial Unicode MS" w:hAnsi="Browallia New" w:cs="Browalli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6E75807" w14:textId="37F4EF37" w:rsidR="001C4516" w:rsidRPr="00E018A4" w:rsidRDefault="00CF1017" w:rsidP="001C451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 w:bidi="th-TH"/>
              </w:rPr>
            </w:pP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138</w:t>
            </w:r>
            <w:r w:rsidR="001C4516" w:rsidRPr="00E018A4">
              <w:rPr>
                <w:rFonts w:ascii="Browallia New" w:eastAsia="Arial Unicode MS" w:hAnsi="Browallia New" w:cs="Browallia New"/>
                <w:sz w:val="24"/>
                <w:szCs w:val="24"/>
                <w:lang w:val="en-US" w:bidi="th-TH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417</w:t>
            </w:r>
          </w:p>
        </w:tc>
      </w:tr>
      <w:tr w:rsidR="001C4516" w:rsidRPr="00E018A4" w14:paraId="6FE4BF05" w14:textId="77777777" w:rsidTr="008109DC">
        <w:tc>
          <w:tcPr>
            <w:tcW w:w="2970" w:type="dxa"/>
            <w:shd w:val="clear" w:color="auto" w:fill="auto"/>
          </w:tcPr>
          <w:p w14:paraId="130B91A8" w14:textId="77777777" w:rsidR="001C4516" w:rsidRPr="00E018A4" w:rsidRDefault="001C4516" w:rsidP="001C4516">
            <w:pPr>
              <w:spacing w:line="240" w:lineRule="auto"/>
              <w:ind w:left="-72"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E018A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รวมหนี้สิน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DDF9C32" w14:textId="65581C65" w:rsidR="001C4516" w:rsidRPr="00E018A4" w:rsidRDefault="00CF1017" w:rsidP="001C451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 w:bidi="th-TH"/>
              </w:rPr>
            </w:pP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132</w:t>
            </w:r>
            <w:r w:rsidR="001C4516" w:rsidRPr="00E018A4">
              <w:rPr>
                <w:rFonts w:ascii="Browallia New" w:eastAsia="Arial Unicode MS" w:hAnsi="Browallia New" w:cs="Browallia New"/>
                <w:sz w:val="24"/>
                <w:szCs w:val="24"/>
                <w:lang w:val="en-US" w:bidi="th-TH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777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677EC8D" w14:textId="3E8BF1D8" w:rsidR="001C4516" w:rsidRPr="00E018A4" w:rsidRDefault="001C4516" w:rsidP="001C451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 w:bidi="th-TH"/>
              </w:rPr>
            </w:pPr>
            <w:r w:rsidRPr="00E018A4">
              <w:rPr>
                <w:rFonts w:ascii="Browallia New" w:eastAsia="Arial Unicode MS" w:hAnsi="Browallia New" w:cs="Browalli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1BAB485" w14:textId="6B2E518C" w:rsidR="001C4516" w:rsidRPr="00E018A4" w:rsidRDefault="00CF1017" w:rsidP="001C451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 w:bidi="th-TH"/>
              </w:rPr>
            </w:pP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144</w:t>
            </w:r>
            <w:r w:rsidR="001C4516" w:rsidRPr="00E018A4">
              <w:rPr>
                <w:rFonts w:ascii="Browallia New" w:eastAsia="Arial Unicode MS" w:hAnsi="Browallia New" w:cs="Browallia New"/>
                <w:sz w:val="24"/>
                <w:szCs w:val="24"/>
                <w:lang w:val="en-US" w:bidi="th-TH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361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2ABF6E1" w14:textId="3493FE1B" w:rsidR="001C4516" w:rsidRPr="00E018A4" w:rsidRDefault="001C4516" w:rsidP="001C451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A2B0828" w14:textId="4550738C" w:rsidR="001C4516" w:rsidRPr="00E018A4" w:rsidRDefault="00CF1017" w:rsidP="001C451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 w:bidi="th-TH"/>
              </w:rPr>
            </w:pP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144</w:t>
            </w:r>
            <w:r w:rsidR="001C4516" w:rsidRPr="00E018A4">
              <w:rPr>
                <w:rFonts w:ascii="Browallia New" w:eastAsia="Arial Unicode MS" w:hAnsi="Browallia New" w:cs="Browallia New"/>
                <w:sz w:val="24"/>
                <w:szCs w:val="24"/>
                <w:lang w:val="en-US" w:bidi="th-TH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361</w:t>
            </w:r>
          </w:p>
        </w:tc>
      </w:tr>
      <w:tr w:rsidR="001C4516" w:rsidRPr="00E018A4" w14:paraId="41E995E1" w14:textId="77777777" w:rsidTr="008109DC">
        <w:tc>
          <w:tcPr>
            <w:tcW w:w="2970" w:type="dxa"/>
            <w:shd w:val="clear" w:color="auto" w:fill="auto"/>
          </w:tcPr>
          <w:p w14:paraId="35811083" w14:textId="77777777" w:rsidR="001C4516" w:rsidRPr="00E018A4" w:rsidRDefault="001C4516" w:rsidP="001C4516">
            <w:pPr>
              <w:spacing w:line="240" w:lineRule="auto"/>
              <w:ind w:left="-72" w:right="-72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63486F" w14:textId="77777777" w:rsidR="001C4516" w:rsidRPr="00E018A4" w:rsidRDefault="001C4516" w:rsidP="001C451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DE91CF" w14:textId="77777777" w:rsidR="001C4516" w:rsidRPr="00E018A4" w:rsidRDefault="001C4516" w:rsidP="001C451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8C709E" w14:textId="77777777" w:rsidR="001C4516" w:rsidRPr="00E018A4" w:rsidRDefault="001C4516" w:rsidP="001C451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C91CA4" w14:textId="77777777" w:rsidR="001C4516" w:rsidRPr="00E018A4" w:rsidRDefault="001C4516" w:rsidP="001C451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5C95BE" w14:textId="77777777" w:rsidR="001C4516" w:rsidRPr="00E018A4" w:rsidRDefault="001C4516" w:rsidP="001C451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US" w:bidi="th-TH"/>
              </w:rPr>
            </w:pPr>
          </w:p>
        </w:tc>
      </w:tr>
      <w:tr w:rsidR="001C4516" w:rsidRPr="00E018A4" w14:paraId="39394CC7" w14:textId="77777777" w:rsidTr="008109DC">
        <w:tc>
          <w:tcPr>
            <w:tcW w:w="2970" w:type="dxa"/>
            <w:shd w:val="clear" w:color="auto" w:fill="auto"/>
          </w:tcPr>
          <w:p w14:paraId="3927BC52" w14:textId="1C061C2A" w:rsidR="001C4516" w:rsidRPr="00E018A4" w:rsidRDefault="001C4516" w:rsidP="001C4516">
            <w:pPr>
              <w:spacing w:line="240" w:lineRule="auto"/>
              <w:ind w:left="-72"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E018A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CF1017" w:rsidRPr="00CF101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E018A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Pr="00E018A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ธันวาคม พ.ศ. </w:t>
            </w:r>
            <w:r w:rsidR="00CF1017" w:rsidRPr="00CF101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47058A0" w14:textId="77777777" w:rsidR="001C4516" w:rsidRPr="00E018A4" w:rsidRDefault="001C4516" w:rsidP="001C451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504CCDD" w14:textId="77777777" w:rsidR="001C4516" w:rsidRPr="00E018A4" w:rsidRDefault="001C4516" w:rsidP="001C451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43412DA" w14:textId="77777777" w:rsidR="001C4516" w:rsidRPr="00E018A4" w:rsidRDefault="001C4516" w:rsidP="001C451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C4037F" w14:textId="77777777" w:rsidR="001C4516" w:rsidRPr="00E018A4" w:rsidRDefault="001C4516" w:rsidP="001C451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6C6F1DC" w14:textId="77777777" w:rsidR="001C4516" w:rsidRPr="00E018A4" w:rsidRDefault="001C4516" w:rsidP="001C451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 w:bidi="th-TH"/>
              </w:rPr>
            </w:pPr>
          </w:p>
        </w:tc>
      </w:tr>
      <w:tr w:rsidR="001C4516" w:rsidRPr="00E018A4" w14:paraId="6BF76CBF" w14:textId="77777777" w:rsidTr="008109DC">
        <w:tc>
          <w:tcPr>
            <w:tcW w:w="2970" w:type="dxa"/>
            <w:shd w:val="clear" w:color="auto" w:fill="auto"/>
          </w:tcPr>
          <w:p w14:paraId="66434F8C" w14:textId="77777777" w:rsidR="001C4516" w:rsidRPr="00E018A4" w:rsidRDefault="001C4516" w:rsidP="001C4516">
            <w:pPr>
              <w:spacing w:line="240" w:lineRule="auto"/>
              <w:ind w:left="-72" w:right="-72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F4FA538" w14:textId="77777777" w:rsidR="001C4516" w:rsidRPr="00E018A4" w:rsidRDefault="001C4516" w:rsidP="001C451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D823CBE" w14:textId="77777777" w:rsidR="001C4516" w:rsidRPr="00E018A4" w:rsidRDefault="001C4516" w:rsidP="001C451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8613857" w14:textId="77777777" w:rsidR="001C4516" w:rsidRPr="00E018A4" w:rsidRDefault="001C4516" w:rsidP="001C451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4BB2A11" w14:textId="77777777" w:rsidR="001C4516" w:rsidRPr="00E018A4" w:rsidRDefault="001C4516" w:rsidP="001C451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B497418" w14:textId="77777777" w:rsidR="001C4516" w:rsidRPr="00E018A4" w:rsidRDefault="001C4516" w:rsidP="001C451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US" w:bidi="th-TH"/>
              </w:rPr>
            </w:pPr>
          </w:p>
        </w:tc>
      </w:tr>
      <w:tr w:rsidR="001C4516" w:rsidRPr="00E018A4" w14:paraId="1D5406E2" w14:textId="77777777" w:rsidTr="008109DC">
        <w:tc>
          <w:tcPr>
            <w:tcW w:w="2970" w:type="dxa"/>
            <w:shd w:val="clear" w:color="auto" w:fill="auto"/>
          </w:tcPr>
          <w:p w14:paraId="0E13C5CA" w14:textId="0BF01A8F" w:rsidR="001C4516" w:rsidRPr="00E018A4" w:rsidRDefault="001C4516" w:rsidP="001C4516">
            <w:pPr>
              <w:spacing w:line="240" w:lineRule="auto"/>
              <w:ind w:left="-72"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E018A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สินทรัพย์ทางการเงินที่วัดมูลค่า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797872A" w14:textId="77777777" w:rsidR="001C4516" w:rsidRPr="00E018A4" w:rsidRDefault="001C4516" w:rsidP="001C451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B29133F" w14:textId="77777777" w:rsidR="001C4516" w:rsidRPr="00E018A4" w:rsidRDefault="001C4516" w:rsidP="001C451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1D4528B" w14:textId="77777777" w:rsidR="001C4516" w:rsidRPr="00E018A4" w:rsidRDefault="001C4516" w:rsidP="001C451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96F85AB" w14:textId="77777777" w:rsidR="001C4516" w:rsidRPr="00E018A4" w:rsidRDefault="001C4516" w:rsidP="001C451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667F5F8" w14:textId="77777777" w:rsidR="001C4516" w:rsidRPr="00E018A4" w:rsidRDefault="001C4516" w:rsidP="001C451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 w:bidi="th-TH"/>
              </w:rPr>
            </w:pPr>
          </w:p>
        </w:tc>
      </w:tr>
      <w:tr w:rsidR="001C4516" w:rsidRPr="00E018A4" w14:paraId="75AF07F9" w14:textId="77777777" w:rsidTr="008109DC">
        <w:tc>
          <w:tcPr>
            <w:tcW w:w="2970" w:type="dxa"/>
            <w:shd w:val="clear" w:color="auto" w:fill="auto"/>
          </w:tcPr>
          <w:p w14:paraId="46FF8DA7" w14:textId="7161ED45" w:rsidR="001C4516" w:rsidRPr="00E018A4" w:rsidRDefault="001C4516" w:rsidP="001C4516">
            <w:pPr>
              <w:spacing w:line="240" w:lineRule="auto"/>
              <w:ind w:left="-72" w:right="-72" w:firstLine="110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E018A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ด้วยมูลค่ายุติธรรม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4EA0A98" w14:textId="77777777" w:rsidR="001C4516" w:rsidRPr="00E018A4" w:rsidRDefault="001C4516" w:rsidP="001C451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1A55BA3" w14:textId="77777777" w:rsidR="001C4516" w:rsidRPr="00E018A4" w:rsidRDefault="001C4516" w:rsidP="001C451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FB93DB4" w14:textId="77777777" w:rsidR="001C4516" w:rsidRPr="00E018A4" w:rsidRDefault="001C4516" w:rsidP="001C451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080F2C9" w14:textId="77777777" w:rsidR="001C4516" w:rsidRPr="00E018A4" w:rsidRDefault="001C4516" w:rsidP="001C451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DEF0567" w14:textId="77777777" w:rsidR="001C4516" w:rsidRPr="00E018A4" w:rsidRDefault="001C4516" w:rsidP="001C451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 w:bidi="th-TH"/>
              </w:rPr>
            </w:pPr>
          </w:p>
        </w:tc>
      </w:tr>
      <w:tr w:rsidR="001C4516" w:rsidRPr="00E018A4" w14:paraId="5616C964" w14:textId="77777777" w:rsidTr="00782F3B">
        <w:tc>
          <w:tcPr>
            <w:tcW w:w="2970" w:type="dxa"/>
            <w:shd w:val="clear" w:color="auto" w:fill="auto"/>
          </w:tcPr>
          <w:p w14:paraId="346305B8" w14:textId="77777777" w:rsidR="001C4516" w:rsidRPr="00E018A4" w:rsidRDefault="001C4516" w:rsidP="001C4516">
            <w:pPr>
              <w:spacing w:line="240" w:lineRule="auto"/>
              <w:ind w:left="-72" w:right="-72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5DF4639" w14:textId="77777777" w:rsidR="001C4516" w:rsidRPr="00E018A4" w:rsidRDefault="001C4516" w:rsidP="001C451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195E580" w14:textId="77777777" w:rsidR="001C4516" w:rsidRPr="00E018A4" w:rsidRDefault="001C4516" w:rsidP="001C451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E9255D0" w14:textId="77777777" w:rsidR="001C4516" w:rsidRPr="00E018A4" w:rsidRDefault="001C4516" w:rsidP="001C451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EF2DF35" w14:textId="77777777" w:rsidR="001C4516" w:rsidRPr="00E018A4" w:rsidRDefault="001C4516" w:rsidP="001C451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669DB81" w14:textId="77777777" w:rsidR="001C4516" w:rsidRPr="00E018A4" w:rsidRDefault="001C4516" w:rsidP="001C451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US" w:bidi="th-TH"/>
              </w:rPr>
            </w:pPr>
          </w:p>
        </w:tc>
      </w:tr>
      <w:tr w:rsidR="001C4516" w:rsidRPr="00E018A4" w14:paraId="140A866C" w14:textId="77777777" w:rsidTr="008109DC">
        <w:tc>
          <w:tcPr>
            <w:tcW w:w="2970" w:type="dxa"/>
            <w:shd w:val="clear" w:color="auto" w:fill="auto"/>
          </w:tcPr>
          <w:p w14:paraId="3B98D322" w14:textId="77777777" w:rsidR="001C4516" w:rsidRPr="00E018A4" w:rsidRDefault="001C4516" w:rsidP="001C4516">
            <w:pPr>
              <w:spacing w:line="240" w:lineRule="auto"/>
              <w:ind w:left="-72"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E018A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เงินลงทุนในหลักทรัพย์เผื่อขาย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0E8A0AE" w14:textId="77777777" w:rsidR="001C4516" w:rsidRPr="00E018A4" w:rsidRDefault="001C4516" w:rsidP="001C451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769318B" w14:textId="77777777" w:rsidR="001C4516" w:rsidRPr="00E018A4" w:rsidRDefault="001C4516" w:rsidP="001C451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99E5E91" w14:textId="77777777" w:rsidR="001C4516" w:rsidRPr="00E018A4" w:rsidRDefault="001C4516" w:rsidP="001C451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B9E9594" w14:textId="77777777" w:rsidR="001C4516" w:rsidRPr="00E018A4" w:rsidRDefault="001C4516" w:rsidP="001C451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DDD0B62" w14:textId="77777777" w:rsidR="001C4516" w:rsidRPr="00E018A4" w:rsidRDefault="001C4516" w:rsidP="001C451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 w:bidi="th-TH"/>
              </w:rPr>
            </w:pPr>
          </w:p>
        </w:tc>
      </w:tr>
      <w:tr w:rsidR="001C4516" w:rsidRPr="00E018A4" w14:paraId="3302AF7E" w14:textId="77777777" w:rsidTr="00782F3B">
        <w:tc>
          <w:tcPr>
            <w:tcW w:w="2970" w:type="dxa"/>
            <w:shd w:val="clear" w:color="auto" w:fill="auto"/>
          </w:tcPr>
          <w:p w14:paraId="72D38C36" w14:textId="77777777" w:rsidR="001C4516" w:rsidRPr="00E018A4" w:rsidRDefault="001C4516" w:rsidP="001C4516">
            <w:pPr>
              <w:spacing w:line="240" w:lineRule="auto"/>
              <w:ind w:left="-72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018A4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ตราสารหนี้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8B6EF8D" w14:textId="24537662" w:rsidR="001C4516" w:rsidRPr="00E018A4" w:rsidRDefault="00CF1017" w:rsidP="001C451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383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D10B87B" w14:textId="33A21F32" w:rsidR="001C4516" w:rsidRPr="00E018A4" w:rsidRDefault="00CF1017" w:rsidP="001C451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 w:bidi="th-TH"/>
              </w:rPr>
            </w:pP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383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58232BA" w14:textId="54B59C8E" w:rsidR="001C4516" w:rsidRPr="00E018A4" w:rsidRDefault="001C4516" w:rsidP="001C451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 w:bidi="th-TH"/>
              </w:rPr>
            </w:pPr>
            <w:r w:rsidRPr="00E018A4">
              <w:rPr>
                <w:rFonts w:ascii="Browallia New" w:eastAsia="Arial Unicode MS" w:hAnsi="Browallia New" w:cs="Browalli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EE106ED" w14:textId="7C97F473" w:rsidR="001C4516" w:rsidRPr="00E018A4" w:rsidRDefault="001C4516" w:rsidP="001C451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 w:bidi="th-TH"/>
              </w:rPr>
            </w:pPr>
            <w:r w:rsidRPr="00E018A4">
              <w:rPr>
                <w:rFonts w:ascii="Browallia New" w:eastAsia="Arial Unicode MS" w:hAnsi="Browallia New" w:cs="Browalli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9D38785" w14:textId="5132D81B" w:rsidR="001C4516" w:rsidRPr="00E018A4" w:rsidRDefault="00CF1017" w:rsidP="001C451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 w:bidi="th-TH"/>
              </w:rPr>
            </w:pP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383</w:t>
            </w:r>
          </w:p>
        </w:tc>
      </w:tr>
      <w:tr w:rsidR="001C4516" w:rsidRPr="00E018A4" w14:paraId="4E4E962D" w14:textId="77777777" w:rsidTr="00782F3B">
        <w:tc>
          <w:tcPr>
            <w:tcW w:w="2970" w:type="dxa"/>
            <w:shd w:val="clear" w:color="auto" w:fill="auto"/>
          </w:tcPr>
          <w:p w14:paraId="69305F59" w14:textId="77777777" w:rsidR="001C4516" w:rsidRPr="00E018A4" w:rsidRDefault="001C4516" w:rsidP="001C4516">
            <w:pPr>
              <w:spacing w:line="240" w:lineRule="auto"/>
              <w:ind w:left="-72" w:right="-72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FC6BF28" w14:textId="77777777" w:rsidR="001C4516" w:rsidRPr="00E018A4" w:rsidRDefault="001C4516" w:rsidP="001C451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6A05BF8" w14:textId="77777777" w:rsidR="001C4516" w:rsidRPr="00E018A4" w:rsidRDefault="001C4516" w:rsidP="001C451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0F4E513" w14:textId="77777777" w:rsidR="001C4516" w:rsidRPr="00E018A4" w:rsidRDefault="001C4516" w:rsidP="001C451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US" w:bidi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E04FBA4" w14:textId="77777777" w:rsidR="001C4516" w:rsidRPr="00E018A4" w:rsidRDefault="001C4516" w:rsidP="001C451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US" w:bidi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036B872" w14:textId="77777777" w:rsidR="001C4516" w:rsidRPr="00E018A4" w:rsidRDefault="001C4516" w:rsidP="001C451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</w:tr>
      <w:tr w:rsidR="001C4516" w:rsidRPr="00E018A4" w14:paraId="48C64C96" w14:textId="77777777" w:rsidTr="00782F3B">
        <w:tc>
          <w:tcPr>
            <w:tcW w:w="2970" w:type="dxa"/>
            <w:shd w:val="clear" w:color="auto" w:fill="auto"/>
          </w:tcPr>
          <w:p w14:paraId="45666657" w14:textId="36262930" w:rsidR="001C4516" w:rsidRPr="00E018A4" w:rsidRDefault="001C4516" w:rsidP="001C4516">
            <w:pPr>
              <w:spacing w:line="240" w:lineRule="auto"/>
              <w:ind w:left="-72"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E018A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470FF9C" w14:textId="77777777" w:rsidR="001C4516" w:rsidRPr="00E018A4" w:rsidRDefault="001C4516" w:rsidP="001C451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E0ABBA4" w14:textId="77777777" w:rsidR="001C4516" w:rsidRPr="00E018A4" w:rsidRDefault="001C4516" w:rsidP="001C451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CCD76B7" w14:textId="77777777" w:rsidR="001C4516" w:rsidRPr="00E018A4" w:rsidRDefault="001C4516" w:rsidP="001C451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 w:bidi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150394C" w14:textId="77777777" w:rsidR="001C4516" w:rsidRPr="00E018A4" w:rsidRDefault="001C4516" w:rsidP="001C451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 w:bidi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DB30B53" w14:textId="77777777" w:rsidR="001C4516" w:rsidRPr="00E018A4" w:rsidRDefault="001C4516" w:rsidP="001C451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</w:tr>
      <w:tr w:rsidR="001C4516" w:rsidRPr="00E018A4" w14:paraId="7F1AD46A" w14:textId="77777777" w:rsidTr="004909CD">
        <w:tc>
          <w:tcPr>
            <w:tcW w:w="2970" w:type="dxa"/>
            <w:shd w:val="clear" w:color="auto" w:fill="auto"/>
          </w:tcPr>
          <w:p w14:paraId="2DC82807" w14:textId="18ADA227" w:rsidR="001C4516" w:rsidRPr="00E018A4" w:rsidRDefault="001C4516" w:rsidP="001C4516">
            <w:pPr>
              <w:spacing w:line="240" w:lineRule="auto"/>
              <w:ind w:left="-72" w:right="-72" w:firstLine="110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E018A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ที่ไม่ได้วัดมูลค่าด้วยมูลค่ายุติธรรม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2B45B92" w14:textId="77777777" w:rsidR="001C4516" w:rsidRPr="00E018A4" w:rsidRDefault="001C4516" w:rsidP="001C451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C29F7BD" w14:textId="77777777" w:rsidR="001C4516" w:rsidRPr="00E018A4" w:rsidRDefault="001C4516" w:rsidP="001C451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111BF56" w14:textId="77777777" w:rsidR="001C4516" w:rsidRPr="00E018A4" w:rsidRDefault="001C4516" w:rsidP="001C451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 w:bidi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0E6307D" w14:textId="77777777" w:rsidR="001C4516" w:rsidRPr="00E018A4" w:rsidRDefault="001C4516" w:rsidP="001C451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 w:bidi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9DF1AFA" w14:textId="77777777" w:rsidR="001C4516" w:rsidRPr="00E018A4" w:rsidRDefault="001C4516" w:rsidP="001C451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</w:tr>
      <w:tr w:rsidR="001C4516" w:rsidRPr="00E018A4" w14:paraId="5AB6B32B" w14:textId="77777777" w:rsidTr="004909CD">
        <w:tc>
          <w:tcPr>
            <w:tcW w:w="2970" w:type="dxa"/>
            <w:shd w:val="clear" w:color="auto" w:fill="auto"/>
          </w:tcPr>
          <w:p w14:paraId="0803AB96" w14:textId="77777777" w:rsidR="001C4516" w:rsidRPr="00E018A4" w:rsidRDefault="001C4516" w:rsidP="001C4516">
            <w:pPr>
              <w:spacing w:line="240" w:lineRule="auto"/>
              <w:ind w:left="-72"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E018A4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สัญญาแลกเปลี่ยนส่วนต่างราคาน้ำมัน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FDA5450" w14:textId="77777777" w:rsidR="001C4516" w:rsidRPr="00E018A4" w:rsidRDefault="001C4516" w:rsidP="001C451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5E14B17" w14:textId="77777777" w:rsidR="001C4516" w:rsidRPr="00E018A4" w:rsidRDefault="001C4516" w:rsidP="001C451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F0A9CE0" w14:textId="77777777" w:rsidR="001C4516" w:rsidRPr="00E018A4" w:rsidRDefault="001C4516" w:rsidP="001C451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 w:bidi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5313052" w14:textId="77777777" w:rsidR="001C4516" w:rsidRPr="00E018A4" w:rsidRDefault="001C4516" w:rsidP="001C451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 w:bidi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B175F7A" w14:textId="77777777" w:rsidR="001C4516" w:rsidRPr="00E018A4" w:rsidRDefault="001C4516" w:rsidP="001C451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</w:tr>
      <w:tr w:rsidR="001C4516" w:rsidRPr="00E018A4" w14:paraId="25230198" w14:textId="77777777" w:rsidTr="004909CD">
        <w:tc>
          <w:tcPr>
            <w:tcW w:w="2970" w:type="dxa"/>
            <w:shd w:val="clear" w:color="auto" w:fill="auto"/>
          </w:tcPr>
          <w:p w14:paraId="2E046F62" w14:textId="33D4C4D3" w:rsidR="001C4516" w:rsidRPr="00E018A4" w:rsidRDefault="001C4516" w:rsidP="001C4516">
            <w:pPr>
              <w:spacing w:line="240" w:lineRule="auto"/>
              <w:ind w:left="-72" w:right="-72" w:firstLine="110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E018A4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สำเร็จรูปและน้ำมันดิบล่วงหน้า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B31D89E" w14:textId="4B2272CB" w:rsidR="001C4516" w:rsidRPr="00E018A4" w:rsidRDefault="001C4516" w:rsidP="001C451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E018A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2501352" w14:textId="77777777" w:rsidR="001C4516" w:rsidRPr="00E018A4" w:rsidRDefault="001C4516" w:rsidP="001C451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E018A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501F640" w14:textId="225F0F1C" w:rsidR="001C4516" w:rsidRPr="00E018A4" w:rsidRDefault="00CF1017" w:rsidP="001C451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 w:bidi="th-TH"/>
              </w:rPr>
            </w:pP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137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750B757" w14:textId="77777777" w:rsidR="001C4516" w:rsidRPr="00E018A4" w:rsidRDefault="001C4516" w:rsidP="001C451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 w:bidi="th-TH"/>
              </w:rPr>
            </w:pPr>
            <w:r w:rsidRPr="00E018A4">
              <w:rPr>
                <w:rFonts w:ascii="Browallia New" w:eastAsia="Arial Unicode MS" w:hAnsi="Browallia New" w:cs="Browalli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E964006" w14:textId="50A8D995" w:rsidR="001C4516" w:rsidRPr="00E018A4" w:rsidRDefault="00CF1017" w:rsidP="001C451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137</w:t>
            </w:r>
          </w:p>
        </w:tc>
      </w:tr>
      <w:tr w:rsidR="001C4516" w:rsidRPr="00E018A4" w14:paraId="5233EA8A" w14:textId="77777777" w:rsidTr="004909CD">
        <w:tc>
          <w:tcPr>
            <w:tcW w:w="2970" w:type="dxa"/>
            <w:shd w:val="clear" w:color="auto" w:fill="auto"/>
          </w:tcPr>
          <w:p w14:paraId="27762BE6" w14:textId="77777777" w:rsidR="001C4516" w:rsidRPr="00E018A4" w:rsidRDefault="001C4516" w:rsidP="001C4516">
            <w:pPr>
              <w:spacing w:line="240" w:lineRule="auto"/>
              <w:ind w:left="-72"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E018A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รวมสินทรัพย์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7EEAEC" w14:textId="65A76F98" w:rsidR="001C4516" w:rsidRPr="00E018A4" w:rsidRDefault="00CF1017" w:rsidP="001C451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383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074DCE" w14:textId="026351B1" w:rsidR="001C4516" w:rsidRPr="00E018A4" w:rsidRDefault="00CF1017" w:rsidP="001C451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 w:bidi="th-TH"/>
              </w:rPr>
            </w:pP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383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40AB3B" w14:textId="1523A21C" w:rsidR="001C4516" w:rsidRPr="00E018A4" w:rsidRDefault="00CF1017" w:rsidP="001C451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 w:bidi="th-TH"/>
              </w:rPr>
            </w:pP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137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F5D6A4" w14:textId="77777777" w:rsidR="001C4516" w:rsidRPr="00E018A4" w:rsidRDefault="001C4516" w:rsidP="001C451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 w:bidi="th-TH"/>
              </w:rPr>
            </w:pPr>
            <w:r w:rsidRPr="00E018A4">
              <w:rPr>
                <w:rFonts w:ascii="Browallia New" w:eastAsia="Arial Unicode MS" w:hAnsi="Browallia New" w:cs="Browalli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38341C" w14:textId="16774CA3" w:rsidR="001C4516" w:rsidRPr="00E018A4" w:rsidRDefault="00CF1017" w:rsidP="001C451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 w:bidi="th-TH"/>
              </w:rPr>
            </w:pP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520</w:t>
            </w:r>
          </w:p>
        </w:tc>
      </w:tr>
      <w:tr w:rsidR="001C4516" w:rsidRPr="00E018A4" w14:paraId="36692DBA" w14:textId="77777777" w:rsidTr="004909CD">
        <w:tc>
          <w:tcPr>
            <w:tcW w:w="2970" w:type="dxa"/>
            <w:shd w:val="clear" w:color="auto" w:fill="auto"/>
          </w:tcPr>
          <w:p w14:paraId="1C2CA24C" w14:textId="77777777" w:rsidR="001C4516" w:rsidRPr="00E018A4" w:rsidRDefault="001C4516" w:rsidP="001C4516">
            <w:pPr>
              <w:spacing w:line="240" w:lineRule="auto"/>
              <w:ind w:left="-72" w:right="-72" w:firstLine="110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75B00E4" w14:textId="77777777" w:rsidR="001C4516" w:rsidRPr="00E018A4" w:rsidRDefault="001C4516" w:rsidP="001C451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93E2F60" w14:textId="77777777" w:rsidR="001C4516" w:rsidRPr="00E018A4" w:rsidRDefault="001C4516" w:rsidP="001C451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1AC5C27" w14:textId="77777777" w:rsidR="001C4516" w:rsidRPr="00E018A4" w:rsidRDefault="001C4516" w:rsidP="001C451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US" w:bidi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C581BC3" w14:textId="77777777" w:rsidR="001C4516" w:rsidRPr="00E018A4" w:rsidRDefault="001C4516" w:rsidP="001C451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US" w:bidi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B2DC847" w14:textId="77777777" w:rsidR="001C4516" w:rsidRPr="00E018A4" w:rsidRDefault="001C4516" w:rsidP="001C451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</w:tr>
      <w:tr w:rsidR="001C4516" w:rsidRPr="00E018A4" w14:paraId="6415FFE6" w14:textId="77777777" w:rsidTr="00EF4635">
        <w:tc>
          <w:tcPr>
            <w:tcW w:w="2970" w:type="dxa"/>
            <w:shd w:val="clear" w:color="auto" w:fill="auto"/>
          </w:tcPr>
          <w:p w14:paraId="08F03D64" w14:textId="36960A77" w:rsidR="001C4516" w:rsidRPr="00E018A4" w:rsidRDefault="001C4516" w:rsidP="001C4516">
            <w:pPr>
              <w:spacing w:line="240" w:lineRule="auto"/>
              <w:ind w:left="-72"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E018A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36FEA31" w14:textId="77777777" w:rsidR="001C4516" w:rsidRPr="00E018A4" w:rsidRDefault="001C4516" w:rsidP="001C451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7780A80" w14:textId="77777777" w:rsidR="001C4516" w:rsidRPr="00E018A4" w:rsidRDefault="001C4516" w:rsidP="001C451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337D340" w14:textId="77777777" w:rsidR="001C4516" w:rsidRPr="00E018A4" w:rsidRDefault="001C4516" w:rsidP="001C451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 w:bidi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FB016BE" w14:textId="77777777" w:rsidR="001C4516" w:rsidRPr="00E018A4" w:rsidRDefault="001C4516" w:rsidP="001C451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 w:bidi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1653E5B" w14:textId="77777777" w:rsidR="001C4516" w:rsidRPr="00E018A4" w:rsidRDefault="001C4516" w:rsidP="001C451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</w:tr>
      <w:tr w:rsidR="001C4516" w:rsidRPr="00E018A4" w14:paraId="560C9371" w14:textId="77777777" w:rsidTr="00EF4635">
        <w:tc>
          <w:tcPr>
            <w:tcW w:w="2970" w:type="dxa"/>
            <w:shd w:val="clear" w:color="auto" w:fill="auto"/>
          </w:tcPr>
          <w:p w14:paraId="6EC5B689" w14:textId="224107CB" w:rsidR="001C4516" w:rsidRPr="00E018A4" w:rsidRDefault="001C4516" w:rsidP="001C4516">
            <w:pPr>
              <w:spacing w:line="240" w:lineRule="auto"/>
              <w:ind w:left="-72" w:right="-72" w:firstLine="110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E018A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ที่ไม่ได้วัดมูลค่าด้วยมูลค่ายุติธรรม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1F8969D" w14:textId="77777777" w:rsidR="001C4516" w:rsidRPr="00E018A4" w:rsidRDefault="001C4516" w:rsidP="001C451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8B6CDCB" w14:textId="77777777" w:rsidR="001C4516" w:rsidRPr="00E018A4" w:rsidRDefault="001C4516" w:rsidP="001C451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801A689" w14:textId="77777777" w:rsidR="001C4516" w:rsidRPr="00E018A4" w:rsidRDefault="001C4516" w:rsidP="001C451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 w:bidi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25E9BAE" w14:textId="77777777" w:rsidR="001C4516" w:rsidRPr="00E018A4" w:rsidRDefault="001C4516" w:rsidP="001C451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 w:bidi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28727BF" w14:textId="77777777" w:rsidR="001C4516" w:rsidRPr="00E018A4" w:rsidRDefault="001C4516" w:rsidP="001C451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</w:tr>
      <w:tr w:rsidR="007B60FC" w:rsidRPr="00E018A4" w14:paraId="5067CFA6" w14:textId="77777777" w:rsidTr="00EF4635">
        <w:tc>
          <w:tcPr>
            <w:tcW w:w="2970" w:type="dxa"/>
            <w:shd w:val="clear" w:color="auto" w:fill="auto"/>
          </w:tcPr>
          <w:p w14:paraId="33DED74D" w14:textId="7F8E532B" w:rsidR="007B60FC" w:rsidRPr="00E018A4" w:rsidRDefault="007B60FC" w:rsidP="007B60FC">
            <w:pPr>
              <w:spacing w:line="240" w:lineRule="auto"/>
              <w:ind w:right="-72" w:hanging="108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E018A4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 เงินกู้ยืมระยะยาว</w:t>
            </w:r>
            <w:r w:rsidR="005B5EE0" w:rsidRPr="00E018A4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จากกิจการที่เกี่ยวข้องกัน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6F686C2" w14:textId="44C2AC37" w:rsidR="007B60FC" w:rsidRPr="00E018A4" w:rsidRDefault="00CF1017" w:rsidP="001C451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3</w:t>
            </w:r>
            <w:r w:rsidR="007B60FC" w:rsidRPr="00E018A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999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A9C7587" w14:textId="579B458D" w:rsidR="007B60FC" w:rsidRPr="00E018A4" w:rsidRDefault="007B60FC" w:rsidP="001C451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E018A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F558699" w14:textId="5277E06A" w:rsidR="007B60FC" w:rsidRPr="00E018A4" w:rsidRDefault="00CF1017" w:rsidP="001C451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 w:bidi="th-TH"/>
              </w:rPr>
            </w:pP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4</w:t>
            </w:r>
            <w:r w:rsidR="007B60FC" w:rsidRPr="00E018A4">
              <w:rPr>
                <w:rFonts w:ascii="Browallia New" w:eastAsia="Arial Unicode MS" w:hAnsi="Browallia New" w:cs="Browallia New"/>
                <w:sz w:val="24"/>
                <w:szCs w:val="24"/>
                <w:lang w:val="en-US" w:bidi="th-TH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023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F196B28" w14:textId="721BA7AF" w:rsidR="007B60FC" w:rsidRPr="00E018A4" w:rsidRDefault="007B60FC" w:rsidP="001C451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 w:bidi="th-TH"/>
              </w:rPr>
            </w:pPr>
            <w:r w:rsidRPr="00E018A4">
              <w:rPr>
                <w:rFonts w:ascii="Browallia New" w:eastAsia="Arial Unicode MS" w:hAnsi="Browallia New" w:cs="Browalli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D30B39F" w14:textId="187B794F" w:rsidR="007B60FC" w:rsidRPr="00E018A4" w:rsidRDefault="00CF1017" w:rsidP="001C451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4</w:t>
            </w:r>
            <w:r w:rsidR="007B60FC" w:rsidRPr="00E018A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023</w:t>
            </w:r>
          </w:p>
        </w:tc>
      </w:tr>
      <w:tr w:rsidR="001C4516" w:rsidRPr="00E018A4" w14:paraId="7D8D8768" w14:textId="77777777" w:rsidTr="00EF4635">
        <w:tc>
          <w:tcPr>
            <w:tcW w:w="2970" w:type="dxa"/>
            <w:shd w:val="clear" w:color="auto" w:fill="auto"/>
          </w:tcPr>
          <w:p w14:paraId="04798F97" w14:textId="705AA7ED" w:rsidR="001C4516" w:rsidRPr="00E018A4" w:rsidRDefault="001C4516" w:rsidP="001C4516">
            <w:pPr>
              <w:spacing w:line="240" w:lineRule="auto"/>
              <w:ind w:left="-72"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E018A4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68651F9" w14:textId="1C9ED644" w:rsidR="001C4516" w:rsidRPr="00E018A4" w:rsidRDefault="00CF1017" w:rsidP="001C451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97</w:t>
            </w:r>
            <w:r w:rsidR="001C4516" w:rsidRPr="00E018A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184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A038730" w14:textId="7814E68E" w:rsidR="001C4516" w:rsidRPr="00E018A4" w:rsidRDefault="001C4516" w:rsidP="001C451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E018A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4660C16" w14:textId="41353642" w:rsidR="001C4516" w:rsidRPr="00E018A4" w:rsidRDefault="00CF1017" w:rsidP="001C451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 w:bidi="th-TH"/>
              </w:rPr>
            </w:pP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108</w:t>
            </w:r>
            <w:r w:rsidR="001C4516" w:rsidRPr="00E018A4">
              <w:rPr>
                <w:rFonts w:ascii="Browallia New" w:eastAsia="Arial Unicode MS" w:hAnsi="Browallia New" w:cs="Browallia New"/>
                <w:sz w:val="24"/>
                <w:szCs w:val="24"/>
                <w:lang w:val="en-US" w:bidi="th-TH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498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9EA850E" w14:textId="650BAE28" w:rsidR="001C4516" w:rsidRPr="00E018A4" w:rsidRDefault="001C4516" w:rsidP="001C451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 w:bidi="th-TH"/>
              </w:rPr>
            </w:pPr>
            <w:r w:rsidRPr="00E018A4">
              <w:rPr>
                <w:rFonts w:ascii="Browallia New" w:eastAsia="Arial Unicode MS" w:hAnsi="Browallia New" w:cs="Browalli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4FF347D" w14:textId="19CB9F76" w:rsidR="001C4516" w:rsidRPr="00E018A4" w:rsidRDefault="00CF1017" w:rsidP="001C451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108</w:t>
            </w:r>
            <w:r w:rsidR="001C4516" w:rsidRPr="00E018A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498</w:t>
            </w:r>
          </w:p>
        </w:tc>
      </w:tr>
      <w:tr w:rsidR="001C4516" w:rsidRPr="00E018A4" w14:paraId="505F01F6" w14:textId="77777777" w:rsidTr="00EF4635">
        <w:tc>
          <w:tcPr>
            <w:tcW w:w="2970" w:type="dxa"/>
            <w:shd w:val="clear" w:color="auto" w:fill="auto"/>
          </w:tcPr>
          <w:p w14:paraId="3A0A77CD" w14:textId="71912425" w:rsidR="001C4516" w:rsidRPr="00E018A4" w:rsidRDefault="001C4516" w:rsidP="001C4516">
            <w:pPr>
              <w:spacing w:line="240" w:lineRule="auto"/>
              <w:ind w:right="-72" w:hanging="104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E018A4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สัญญาแลกเปลี่ยนอัตราดอกเบี้ย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EA2D568" w14:textId="61D447F9" w:rsidR="001C4516" w:rsidRPr="00E018A4" w:rsidRDefault="001C4516" w:rsidP="001C451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E018A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7E1B9C5" w14:textId="5B2091FE" w:rsidR="001C4516" w:rsidRPr="00E018A4" w:rsidRDefault="001C4516" w:rsidP="001C451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E018A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9A07CE0" w14:textId="087194D9" w:rsidR="001C4516" w:rsidRPr="00E018A4" w:rsidRDefault="00CF1017" w:rsidP="001C451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 w:bidi="th-TH"/>
              </w:rPr>
            </w:pP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413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E39410" w14:textId="064E910C" w:rsidR="001C4516" w:rsidRPr="00E018A4" w:rsidRDefault="001C4516" w:rsidP="001C451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 w:bidi="th-TH"/>
              </w:rPr>
            </w:pPr>
            <w:r w:rsidRPr="00E018A4">
              <w:rPr>
                <w:rFonts w:ascii="Browallia New" w:eastAsia="Arial Unicode MS" w:hAnsi="Browallia New" w:cs="Browalli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1B3F8DC" w14:textId="184CF41D" w:rsidR="001C4516" w:rsidRPr="00E018A4" w:rsidRDefault="00CF1017" w:rsidP="001C451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413</w:t>
            </w:r>
          </w:p>
        </w:tc>
      </w:tr>
      <w:tr w:rsidR="001C4516" w:rsidRPr="00E018A4" w14:paraId="17136EF8" w14:textId="77777777" w:rsidTr="00167E49">
        <w:tc>
          <w:tcPr>
            <w:tcW w:w="2970" w:type="dxa"/>
            <w:shd w:val="clear" w:color="auto" w:fill="auto"/>
          </w:tcPr>
          <w:p w14:paraId="6FBEB17B" w14:textId="02F0CB9B" w:rsidR="001C4516" w:rsidRPr="00E018A4" w:rsidRDefault="001C4516" w:rsidP="001C4516">
            <w:pPr>
              <w:spacing w:line="240" w:lineRule="auto"/>
              <w:ind w:left="-72"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E018A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รวมหนี้สิน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ABA184" w14:textId="4FD75CEE" w:rsidR="001C4516" w:rsidRPr="00E018A4" w:rsidRDefault="00CF1017" w:rsidP="001C451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 w:bidi="th-TH"/>
              </w:rPr>
            </w:pP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101</w:t>
            </w:r>
            <w:r w:rsidR="007B60FC" w:rsidRPr="00E018A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183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5FF2BC" w14:textId="680BF530" w:rsidR="001C4516" w:rsidRPr="00E018A4" w:rsidRDefault="001C4516" w:rsidP="001C451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 w:bidi="th-TH"/>
              </w:rPr>
            </w:pPr>
            <w:r w:rsidRPr="00E018A4">
              <w:rPr>
                <w:rFonts w:ascii="Browallia New" w:eastAsia="Arial Unicode MS" w:hAnsi="Browallia New" w:cs="Browalli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EFEF76" w14:textId="2E76ACB1" w:rsidR="001C4516" w:rsidRPr="00E018A4" w:rsidRDefault="00CF1017" w:rsidP="001C451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 w:bidi="th-TH"/>
              </w:rPr>
            </w:pP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112</w:t>
            </w:r>
            <w:r w:rsidR="007B60FC" w:rsidRPr="00E018A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934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C2788D" w14:textId="2BBB9C79" w:rsidR="001C4516" w:rsidRPr="00E018A4" w:rsidRDefault="001C4516" w:rsidP="001C451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 w:bidi="th-TH"/>
              </w:rPr>
            </w:pPr>
            <w:r w:rsidRPr="00E018A4">
              <w:rPr>
                <w:rFonts w:ascii="Browallia New" w:eastAsia="Arial Unicode MS" w:hAnsi="Browallia New" w:cs="Browalli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97AEA3" w14:textId="3D0E1FA6" w:rsidR="001C4516" w:rsidRPr="00E018A4" w:rsidRDefault="00CF1017" w:rsidP="001C451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 w:bidi="th-TH"/>
              </w:rPr>
            </w:pP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112</w:t>
            </w:r>
            <w:r w:rsidR="007B60FC" w:rsidRPr="00E018A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934</w:t>
            </w:r>
          </w:p>
        </w:tc>
      </w:tr>
    </w:tbl>
    <w:p w14:paraId="0CE9C849" w14:textId="77777777" w:rsidR="00E018A4" w:rsidRDefault="00E018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218765CC" w14:textId="77777777" w:rsidR="00F22E25" w:rsidRPr="00E84424" w:rsidRDefault="00F22E25" w:rsidP="005676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6" w:type="dxa"/>
        <w:tblLayout w:type="fixed"/>
        <w:tblLook w:val="0000" w:firstRow="0" w:lastRow="0" w:firstColumn="0" w:lastColumn="0" w:noHBand="0" w:noVBand="0"/>
      </w:tblPr>
      <w:tblGrid>
        <w:gridCol w:w="2970"/>
        <w:gridCol w:w="1294"/>
        <w:gridCol w:w="1295"/>
        <w:gridCol w:w="1294"/>
        <w:gridCol w:w="1294"/>
        <w:gridCol w:w="1297"/>
        <w:gridCol w:w="12"/>
      </w:tblGrid>
      <w:tr w:rsidR="0039062F" w:rsidRPr="00E018A4" w14:paraId="0065D480" w14:textId="77777777" w:rsidTr="006E2E94">
        <w:trPr>
          <w:gridAfter w:val="1"/>
          <w:wAfter w:w="12" w:type="dxa"/>
          <w:trHeight w:val="315"/>
          <w:tblHeader/>
        </w:trPr>
        <w:tc>
          <w:tcPr>
            <w:tcW w:w="2970" w:type="dxa"/>
            <w:shd w:val="clear" w:color="auto" w:fill="auto"/>
          </w:tcPr>
          <w:p w14:paraId="401EEFB9" w14:textId="77777777" w:rsidR="0039062F" w:rsidRPr="00E018A4" w:rsidRDefault="0039062F" w:rsidP="00837424">
            <w:pPr>
              <w:spacing w:line="240" w:lineRule="auto"/>
              <w:ind w:left="-72"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6474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DF73AE" w14:textId="77777777" w:rsidR="0039062F" w:rsidRPr="00E018A4" w:rsidRDefault="0039062F" w:rsidP="0083742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E018A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39062F" w:rsidRPr="00E018A4" w14:paraId="5721B641" w14:textId="77777777" w:rsidTr="006E2E94">
        <w:trPr>
          <w:gridAfter w:val="1"/>
          <w:wAfter w:w="12" w:type="dxa"/>
          <w:trHeight w:val="315"/>
          <w:tblHeader/>
        </w:trPr>
        <w:tc>
          <w:tcPr>
            <w:tcW w:w="2970" w:type="dxa"/>
            <w:shd w:val="clear" w:color="auto" w:fill="auto"/>
          </w:tcPr>
          <w:p w14:paraId="5D95D065" w14:textId="77777777" w:rsidR="0039062F" w:rsidRPr="00E018A4" w:rsidRDefault="0039062F" w:rsidP="00837424">
            <w:pPr>
              <w:spacing w:line="240" w:lineRule="auto"/>
              <w:ind w:left="-72"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shd w:val="clear" w:color="auto" w:fill="auto"/>
          </w:tcPr>
          <w:p w14:paraId="57689EBD" w14:textId="77777777" w:rsidR="0039062F" w:rsidRPr="00E018A4" w:rsidRDefault="0039062F" w:rsidP="0083742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518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9E9E09" w14:textId="77777777" w:rsidR="0039062F" w:rsidRPr="00E018A4" w:rsidRDefault="0039062F" w:rsidP="0083742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E018A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</w:tr>
      <w:tr w:rsidR="0039062F" w:rsidRPr="00E018A4" w14:paraId="608FD587" w14:textId="77777777" w:rsidTr="006E2E94">
        <w:trPr>
          <w:gridAfter w:val="1"/>
          <w:wAfter w:w="12" w:type="dxa"/>
          <w:trHeight w:val="304"/>
          <w:tblHeader/>
        </w:trPr>
        <w:tc>
          <w:tcPr>
            <w:tcW w:w="2970" w:type="dxa"/>
            <w:shd w:val="clear" w:color="auto" w:fill="auto"/>
          </w:tcPr>
          <w:p w14:paraId="4359C689" w14:textId="77777777" w:rsidR="0039062F" w:rsidRPr="00E018A4" w:rsidRDefault="0039062F" w:rsidP="00837424">
            <w:pPr>
              <w:spacing w:line="240" w:lineRule="auto"/>
              <w:ind w:left="-72"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shd w:val="clear" w:color="auto" w:fill="auto"/>
          </w:tcPr>
          <w:p w14:paraId="66225753" w14:textId="77777777" w:rsidR="0039062F" w:rsidRPr="00E018A4" w:rsidRDefault="0039062F" w:rsidP="00E018A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E018A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มูลค่า</w:t>
            </w:r>
          </w:p>
          <w:p w14:paraId="4E7CF806" w14:textId="77777777" w:rsidR="0039062F" w:rsidRPr="00E018A4" w:rsidRDefault="0039062F" w:rsidP="00E018A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E018A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ตามบัญชี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43D519" w14:textId="77777777" w:rsidR="0039062F" w:rsidRPr="00E018A4" w:rsidRDefault="0039062F" w:rsidP="00E018A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E018A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ข้อมูล</w:t>
            </w:r>
          </w:p>
          <w:p w14:paraId="6452EE88" w14:textId="1E861802" w:rsidR="0039062F" w:rsidRPr="00E018A4" w:rsidRDefault="0039062F" w:rsidP="00E018A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E018A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ระดับ </w:t>
            </w:r>
            <w:r w:rsidR="00CF1017" w:rsidRPr="00CF101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1</w:t>
            </w: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95B810" w14:textId="77777777" w:rsidR="0039062F" w:rsidRPr="00E018A4" w:rsidRDefault="0039062F" w:rsidP="00E018A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E018A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ข้อมูล</w:t>
            </w:r>
          </w:p>
          <w:p w14:paraId="76C323C9" w14:textId="0E19C60A" w:rsidR="0039062F" w:rsidRPr="00E018A4" w:rsidRDefault="0039062F" w:rsidP="00E018A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E018A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ระดับ </w:t>
            </w:r>
            <w:r w:rsidR="00CF1017" w:rsidRPr="00CF101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2</w:t>
            </w: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40DE64" w14:textId="77777777" w:rsidR="0039062F" w:rsidRPr="00E018A4" w:rsidRDefault="0039062F" w:rsidP="00E018A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E018A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ข้อมูล</w:t>
            </w:r>
          </w:p>
          <w:p w14:paraId="4EA06C48" w14:textId="63264615" w:rsidR="0039062F" w:rsidRPr="00E018A4" w:rsidRDefault="0039062F" w:rsidP="00E018A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E018A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ระดับ </w:t>
            </w:r>
            <w:r w:rsidR="00CF1017" w:rsidRPr="00CF101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3</w:t>
            </w: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66EAB5" w14:textId="77777777" w:rsidR="0039062F" w:rsidRPr="00E018A4" w:rsidRDefault="0039062F" w:rsidP="00E018A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  <w:p w14:paraId="364718D1" w14:textId="77777777" w:rsidR="0039062F" w:rsidRPr="00E018A4" w:rsidRDefault="0039062F" w:rsidP="00E018A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E018A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39062F" w:rsidRPr="00E018A4" w14:paraId="3D650118" w14:textId="77777777" w:rsidTr="006E2E94">
        <w:trPr>
          <w:gridAfter w:val="1"/>
          <w:wAfter w:w="12" w:type="dxa"/>
          <w:trHeight w:val="315"/>
          <w:tblHeader/>
        </w:trPr>
        <w:tc>
          <w:tcPr>
            <w:tcW w:w="2970" w:type="dxa"/>
            <w:shd w:val="clear" w:color="auto" w:fill="auto"/>
          </w:tcPr>
          <w:p w14:paraId="08FF8073" w14:textId="77777777" w:rsidR="0039062F" w:rsidRPr="00E018A4" w:rsidRDefault="0039062F" w:rsidP="00837424">
            <w:pPr>
              <w:spacing w:line="240" w:lineRule="auto"/>
              <w:ind w:left="-72"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EF7E8A" w14:textId="77777777" w:rsidR="0039062F" w:rsidRPr="00E018A4" w:rsidRDefault="0039062F" w:rsidP="00E018A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D647E8" w14:textId="77777777" w:rsidR="0039062F" w:rsidRPr="00E018A4" w:rsidRDefault="0039062F" w:rsidP="00E018A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91459B" w14:textId="77777777" w:rsidR="0039062F" w:rsidRPr="00E018A4" w:rsidRDefault="0039062F" w:rsidP="00E018A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28193C" w14:textId="77777777" w:rsidR="0039062F" w:rsidRPr="00E018A4" w:rsidRDefault="0039062F" w:rsidP="00E018A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5CE90A" w14:textId="77777777" w:rsidR="0039062F" w:rsidRPr="00E018A4" w:rsidRDefault="0039062F" w:rsidP="00E018A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E018A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</w:tr>
      <w:tr w:rsidR="0039062F" w:rsidRPr="00E018A4" w14:paraId="6E6508A3" w14:textId="77777777" w:rsidTr="006E2E94">
        <w:trPr>
          <w:gridAfter w:val="1"/>
          <w:wAfter w:w="12" w:type="dxa"/>
          <w:trHeight w:val="78"/>
        </w:trPr>
        <w:tc>
          <w:tcPr>
            <w:tcW w:w="2970" w:type="dxa"/>
            <w:shd w:val="clear" w:color="auto" w:fill="auto"/>
          </w:tcPr>
          <w:p w14:paraId="66E7D51A" w14:textId="77777777" w:rsidR="0039062F" w:rsidRPr="00E018A4" w:rsidRDefault="0039062F" w:rsidP="00837424">
            <w:pPr>
              <w:spacing w:line="240" w:lineRule="auto"/>
              <w:ind w:left="-72" w:right="-72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shd w:val="clear" w:color="auto" w:fill="FAFAFA"/>
          </w:tcPr>
          <w:p w14:paraId="66E7290D" w14:textId="77777777" w:rsidR="0039062F" w:rsidRPr="00E018A4" w:rsidRDefault="0039062F" w:rsidP="00E018A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</w:tcPr>
          <w:p w14:paraId="4D1EB30F" w14:textId="77777777" w:rsidR="0039062F" w:rsidRPr="00E018A4" w:rsidRDefault="0039062F" w:rsidP="00E018A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shd w:val="clear" w:color="auto" w:fill="FAFAFA"/>
          </w:tcPr>
          <w:p w14:paraId="2DC83066" w14:textId="77777777" w:rsidR="0039062F" w:rsidRPr="00E018A4" w:rsidRDefault="0039062F" w:rsidP="00E018A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shd w:val="clear" w:color="auto" w:fill="FAFAFA"/>
          </w:tcPr>
          <w:p w14:paraId="73F58CBF" w14:textId="77777777" w:rsidR="0039062F" w:rsidRPr="00E018A4" w:rsidRDefault="0039062F" w:rsidP="00E018A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shd w:val="clear" w:color="auto" w:fill="FAFAFA"/>
          </w:tcPr>
          <w:p w14:paraId="2E257778" w14:textId="77777777" w:rsidR="0039062F" w:rsidRPr="00E018A4" w:rsidRDefault="0039062F" w:rsidP="00E018A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39062F" w:rsidRPr="00E018A4" w14:paraId="293B0D53" w14:textId="77777777" w:rsidTr="006E2E94">
        <w:trPr>
          <w:gridAfter w:val="1"/>
          <w:wAfter w:w="12" w:type="dxa"/>
          <w:trHeight w:val="304"/>
        </w:trPr>
        <w:tc>
          <w:tcPr>
            <w:tcW w:w="2970" w:type="dxa"/>
            <w:shd w:val="clear" w:color="auto" w:fill="auto"/>
          </w:tcPr>
          <w:p w14:paraId="35095172" w14:textId="2CBF2300" w:rsidR="0039062F" w:rsidRPr="00E018A4" w:rsidRDefault="0039062F" w:rsidP="00837424">
            <w:pPr>
              <w:spacing w:line="240" w:lineRule="auto"/>
              <w:ind w:left="-72"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E018A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ณ วันที่ </w:t>
            </w:r>
            <w:r w:rsidR="00CF1017" w:rsidRPr="00CF101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E018A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E018A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ธันวาคม </w:t>
            </w:r>
            <w:r w:rsidRPr="00E018A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CF1017" w:rsidRPr="00CF101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294" w:type="dxa"/>
            <w:shd w:val="clear" w:color="auto" w:fill="FAFAFA"/>
          </w:tcPr>
          <w:p w14:paraId="4186628C" w14:textId="77777777" w:rsidR="0039062F" w:rsidRPr="00E018A4" w:rsidRDefault="0039062F" w:rsidP="00E018A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95" w:type="dxa"/>
            <w:shd w:val="clear" w:color="auto" w:fill="FAFAFA"/>
          </w:tcPr>
          <w:p w14:paraId="5B7F706C" w14:textId="77777777" w:rsidR="0039062F" w:rsidRPr="00E018A4" w:rsidRDefault="0039062F" w:rsidP="00E018A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94" w:type="dxa"/>
            <w:shd w:val="clear" w:color="auto" w:fill="FAFAFA"/>
          </w:tcPr>
          <w:p w14:paraId="4308B7BA" w14:textId="77777777" w:rsidR="0039062F" w:rsidRPr="00E018A4" w:rsidRDefault="0039062F" w:rsidP="00E018A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94" w:type="dxa"/>
            <w:shd w:val="clear" w:color="auto" w:fill="FAFAFA"/>
          </w:tcPr>
          <w:p w14:paraId="407D21E7" w14:textId="77777777" w:rsidR="0039062F" w:rsidRPr="00E018A4" w:rsidRDefault="0039062F" w:rsidP="00E018A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97" w:type="dxa"/>
            <w:shd w:val="clear" w:color="auto" w:fill="FAFAFA"/>
          </w:tcPr>
          <w:p w14:paraId="1B8A71C3" w14:textId="77777777" w:rsidR="0039062F" w:rsidRPr="00E018A4" w:rsidRDefault="0039062F" w:rsidP="00E018A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39062F" w:rsidRPr="00E018A4" w14:paraId="361CCE4D" w14:textId="77777777" w:rsidTr="006E2E94">
        <w:trPr>
          <w:gridAfter w:val="1"/>
          <w:wAfter w:w="12" w:type="dxa"/>
        </w:trPr>
        <w:tc>
          <w:tcPr>
            <w:tcW w:w="2970" w:type="dxa"/>
            <w:shd w:val="clear" w:color="auto" w:fill="auto"/>
          </w:tcPr>
          <w:p w14:paraId="597AE791" w14:textId="77777777" w:rsidR="0039062F" w:rsidRPr="00E018A4" w:rsidRDefault="0039062F" w:rsidP="00837424">
            <w:pPr>
              <w:spacing w:line="240" w:lineRule="auto"/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  <w:lang w:val="en-GB"/>
              </w:rPr>
            </w:pPr>
          </w:p>
        </w:tc>
        <w:tc>
          <w:tcPr>
            <w:tcW w:w="1294" w:type="dxa"/>
            <w:shd w:val="clear" w:color="auto" w:fill="FAFAFA"/>
          </w:tcPr>
          <w:p w14:paraId="5B128B47" w14:textId="77777777" w:rsidR="0039062F" w:rsidRPr="00E018A4" w:rsidRDefault="0039062F" w:rsidP="00E018A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295" w:type="dxa"/>
            <w:shd w:val="clear" w:color="auto" w:fill="FAFAFA"/>
          </w:tcPr>
          <w:p w14:paraId="71760851" w14:textId="77777777" w:rsidR="0039062F" w:rsidRPr="00E018A4" w:rsidRDefault="0039062F" w:rsidP="00E018A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294" w:type="dxa"/>
            <w:shd w:val="clear" w:color="auto" w:fill="FAFAFA"/>
          </w:tcPr>
          <w:p w14:paraId="582A1059" w14:textId="77777777" w:rsidR="0039062F" w:rsidRPr="00E018A4" w:rsidRDefault="0039062F" w:rsidP="00E018A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294" w:type="dxa"/>
            <w:shd w:val="clear" w:color="auto" w:fill="FAFAFA"/>
          </w:tcPr>
          <w:p w14:paraId="60C20929" w14:textId="77777777" w:rsidR="0039062F" w:rsidRPr="00E018A4" w:rsidRDefault="0039062F" w:rsidP="00E018A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297" w:type="dxa"/>
            <w:shd w:val="clear" w:color="auto" w:fill="FAFAFA"/>
          </w:tcPr>
          <w:p w14:paraId="0EE65A24" w14:textId="77777777" w:rsidR="0039062F" w:rsidRPr="00E018A4" w:rsidRDefault="0039062F" w:rsidP="00E018A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39062F" w:rsidRPr="00E018A4" w14:paraId="5ADE6348" w14:textId="77777777" w:rsidTr="006E2E94">
        <w:trPr>
          <w:gridAfter w:val="1"/>
          <w:wAfter w:w="12" w:type="dxa"/>
        </w:trPr>
        <w:tc>
          <w:tcPr>
            <w:tcW w:w="2970" w:type="dxa"/>
            <w:shd w:val="clear" w:color="auto" w:fill="auto"/>
          </w:tcPr>
          <w:p w14:paraId="0A2334CC" w14:textId="77777777" w:rsidR="0039062F" w:rsidRPr="00E018A4" w:rsidRDefault="0039062F" w:rsidP="00837424">
            <w:pPr>
              <w:spacing w:line="240" w:lineRule="auto"/>
              <w:ind w:left="-72"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E018A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สินทรัพย์</w:t>
            </w:r>
          </w:p>
        </w:tc>
        <w:tc>
          <w:tcPr>
            <w:tcW w:w="1294" w:type="dxa"/>
            <w:shd w:val="clear" w:color="auto" w:fill="FAFAFA"/>
            <w:vAlign w:val="bottom"/>
          </w:tcPr>
          <w:p w14:paraId="03AD1AE7" w14:textId="77777777" w:rsidR="0039062F" w:rsidRPr="00E018A4" w:rsidRDefault="0039062F" w:rsidP="00E018A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22EDCA84" w14:textId="77777777" w:rsidR="0039062F" w:rsidRPr="00E018A4" w:rsidRDefault="0039062F" w:rsidP="00E018A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294" w:type="dxa"/>
            <w:shd w:val="clear" w:color="auto" w:fill="FAFAFA"/>
            <w:vAlign w:val="bottom"/>
          </w:tcPr>
          <w:p w14:paraId="177EDF15" w14:textId="77777777" w:rsidR="0039062F" w:rsidRPr="00E018A4" w:rsidRDefault="0039062F" w:rsidP="00E018A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294" w:type="dxa"/>
            <w:shd w:val="clear" w:color="auto" w:fill="FAFAFA"/>
            <w:vAlign w:val="bottom"/>
          </w:tcPr>
          <w:p w14:paraId="7940D3C9" w14:textId="77777777" w:rsidR="0039062F" w:rsidRPr="00E018A4" w:rsidRDefault="0039062F" w:rsidP="00E018A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297" w:type="dxa"/>
            <w:shd w:val="clear" w:color="auto" w:fill="FAFAFA"/>
            <w:vAlign w:val="bottom"/>
          </w:tcPr>
          <w:p w14:paraId="4709B7D6" w14:textId="77777777" w:rsidR="0039062F" w:rsidRPr="00E018A4" w:rsidRDefault="0039062F" w:rsidP="00E018A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</w:tc>
      </w:tr>
      <w:tr w:rsidR="0039062F" w:rsidRPr="00E018A4" w14:paraId="30A4DA17" w14:textId="77777777" w:rsidTr="006E2E94">
        <w:trPr>
          <w:gridAfter w:val="1"/>
          <w:wAfter w:w="12" w:type="dxa"/>
        </w:trPr>
        <w:tc>
          <w:tcPr>
            <w:tcW w:w="2970" w:type="dxa"/>
            <w:shd w:val="clear" w:color="auto" w:fill="auto"/>
          </w:tcPr>
          <w:p w14:paraId="2093B97E" w14:textId="77777777" w:rsidR="0039062F" w:rsidRPr="00E018A4" w:rsidRDefault="0039062F" w:rsidP="00837424">
            <w:pPr>
              <w:spacing w:line="240" w:lineRule="auto"/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  <w:lang w:val="en-GB"/>
              </w:rPr>
            </w:pPr>
          </w:p>
        </w:tc>
        <w:tc>
          <w:tcPr>
            <w:tcW w:w="1294" w:type="dxa"/>
            <w:shd w:val="clear" w:color="auto" w:fill="FAFAFA"/>
            <w:vAlign w:val="bottom"/>
          </w:tcPr>
          <w:p w14:paraId="5E3FE5AC" w14:textId="77777777" w:rsidR="0039062F" w:rsidRPr="00E018A4" w:rsidRDefault="0039062F" w:rsidP="00E018A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545ADB96" w14:textId="77777777" w:rsidR="0039062F" w:rsidRPr="00E018A4" w:rsidRDefault="0039062F" w:rsidP="00E018A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1294" w:type="dxa"/>
            <w:shd w:val="clear" w:color="auto" w:fill="FAFAFA"/>
            <w:vAlign w:val="bottom"/>
          </w:tcPr>
          <w:p w14:paraId="3CA6FD1B" w14:textId="77777777" w:rsidR="0039062F" w:rsidRPr="00E018A4" w:rsidRDefault="0039062F" w:rsidP="00E018A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1294" w:type="dxa"/>
            <w:shd w:val="clear" w:color="auto" w:fill="FAFAFA"/>
            <w:vAlign w:val="bottom"/>
          </w:tcPr>
          <w:p w14:paraId="6D48D90F" w14:textId="77777777" w:rsidR="0039062F" w:rsidRPr="00E018A4" w:rsidRDefault="0039062F" w:rsidP="00E018A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1297" w:type="dxa"/>
            <w:shd w:val="clear" w:color="auto" w:fill="FAFAFA"/>
            <w:vAlign w:val="bottom"/>
          </w:tcPr>
          <w:p w14:paraId="1EBC1601" w14:textId="77777777" w:rsidR="0039062F" w:rsidRPr="00E018A4" w:rsidRDefault="0039062F" w:rsidP="00E018A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bidi="th-TH"/>
              </w:rPr>
            </w:pPr>
          </w:p>
        </w:tc>
      </w:tr>
      <w:tr w:rsidR="0039062F" w:rsidRPr="00E018A4" w14:paraId="12EF7E7E" w14:textId="77777777" w:rsidTr="006E2E94">
        <w:trPr>
          <w:gridAfter w:val="1"/>
          <w:wAfter w:w="12" w:type="dxa"/>
        </w:trPr>
        <w:tc>
          <w:tcPr>
            <w:tcW w:w="2970" w:type="dxa"/>
            <w:shd w:val="clear" w:color="auto" w:fill="auto"/>
          </w:tcPr>
          <w:p w14:paraId="3F4F60E6" w14:textId="77777777" w:rsidR="0039062F" w:rsidRPr="00E018A4" w:rsidRDefault="0039062F" w:rsidP="00837424">
            <w:pPr>
              <w:spacing w:line="240" w:lineRule="auto"/>
              <w:ind w:left="-72"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E018A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สินทรัพย์ทางการเงินที่วัดมูลค่า</w:t>
            </w:r>
          </w:p>
          <w:p w14:paraId="63452867" w14:textId="77777777" w:rsidR="0039062F" w:rsidRPr="00E018A4" w:rsidRDefault="0039062F" w:rsidP="00837424">
            <w:pPr>
              <w:spacing w:line="240" w:lineRule="auto"/>
              <w:ind w:left="-72"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E018A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  ด้วยมูลค่ายุติธรรมผ่าน</w:t>
            </w:r>
          </w:p>
          <w:p w14:paraId="6F2BD0E1" w14:textId="77777777" w:rsidR="0039062F" w:rsidRPr="00E018A4" w:rsidRDefault="0039062F" w:rsidP="00837424">
            <w:pPr>
              <w:spacing w:line="240" w:lineRule="auto"/>
              <w:ind w:left="-72"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E018A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  กำไรหรือขาดทุน</w:t>
            </w:r>
          </w:p>
        </w:tc>
        <w:tc>
          <w:tcPr>
            <w:tcW w:w="1294" w:type="dxa"/>
            <w:shd w:val="clear" w:color="auto" w:fill="FAFAFA"/>
            <w:vAlign w:val="bottom"/>
          </w:tcPr>
          <w:p w14:paraId="7EF9434B" w14:textId="77777777" w:rsidR="0039062F" w:rsidRPr="00E018A4" w:rsidRDefault="0039062F" w:rsidP="00E018A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3B978251" w14:textId="77777777" w:rsidR="0039062F" w:rsidRPr="00E018A4" w:rsidRDefault="0039062F" w:rsidP="00E018A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294" w:type="dxa"/>
            <w:shd w:val="clear" w:color="auto" w:fill="FAFAFA"/>
            <w:vAlign w:val="bottom"/>
          </w:tcPr>
          <w:p w14:paraId="3E6F30D2" w14:textId="77777777" w:rsidR="0039062F" w:rsidRPr="00E018A4" w:rsidRDefault="0039062F" w:rsidP="00E018A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294" w:type="dxa"/>
            <w:shd w:val="clear" w:color="auto" w:fill="FAFAFA"/>
            <w:vAlign w:val="bottom"/>
          </w:tcPr>
          <w:p w14:paraId="4AB0C87F" w14:textId="77777777" w:rsidR="0039062F" w:rsidRPr="00E018A4" w:rsidRDefault="0039062F" w:rsidP="00E018A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297" w:type="dxa"/>
            <w:shd w:val="clear" w:color="auto" w:fill="FAFAFA"/>
            <w:vAlign w:val="bottom"/>
          </w:tcPr>
          <w:p w14:paraId="7B0892AA" w14:textId="77777777" w:rsidR="0039062F" w:rsidRPr="00E018A4" w:rsidRDefault="0039062F" w:rsidP="00E018A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</w:tc>
      </w:tr>
      <w:tr w:rsidR="0039062F" w:rsidRPr="00E018A4" w14:paraId="41001B82" w14:textId="77777777" w:rsidTr="006E2E94">
        <w:trPr>
          <w:gridAfter w:val="1"/>
          <w:wAfter w:w="12" w:type="dxa"/>
        </w:trPr>
        <w:tc>
          <w:tcPr>
            <w:tcW w:w="2970" w:type="dxa"/>
            <w:shd w:val="clear" w:color="auto" w:fill="auto"/>
          </w:tcPr>
          <w:p w14:paraId="08D46FA2" w14:textId="77777777" w:rsidR="0039062F" w:rsidRPr="00E018A4" w:rsidRDefault="0039062F" w:rsidP="00837424">
            <w:pPr>
              <w:spacing w:line="240" w:lineRule="auto"/>
              <w:ind w:left="-72" w:right="-72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E018A4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ตราสารหนี้</w:t>
            </w:r>
          </w:p>
        </w:tc>
        <w:tc>
          <w:tcPr>
            <w:tcW w:w="1294" w:type="dxa"/>
            <w:shd w:val="clear" w:color="auto" w:fill="FAFAFA"/>
            <w:vAlign w:val="bottom"/>
          </w:tcPr>
          <w:p w14:paraId="58CB54BE" w14:textId="5A5D2EC8" w:rsidR="0039062F" w:rsidRPr="00E018A4" w:rsidRDefault="00CF1017" w:rsidP="00E018A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347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0B7EF463" w14:textId="676625DF" w:rsidR="0039062F" w:rsidRPr="00E018A4" w:rsidRDefault="00CF1017" w:rsidP="00E018A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347</w:t>
            </w:r>
          </w:p>
        </w:tc>
        <w:tc>
          <w:tcPr>
            <w:tcW w:w="1294" w:type="dxa"/>
            <w:shd w:val="clear" w:color="auto" w:fill="FAFAFA"/>
            <w:vAlign w:val="bottom"/>
          </w:tcPr>
          <w:p w14:paraId="20723B01" w14:textId="77777777" w:rsidR="0039062F" w:rsidRPr="00E018A4" w:rsidRDefault="0039062F" w:rsidP="00E018A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E018A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294" w:type="dxa"/>
            <w:shd w:val="clear" w:color="auto" w:fill="FAFAFA"/>
            <w:vAlign w:val="bottom"/>
          </w:tcPr>
          <w:p w14:paraId="594E6250" w14:textId="77777777" w:rsidR="0039062F" w:rsidRPr="00E018A4" w:rsidRDefault="0039062F" w:rsidP="00E018A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E018A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297" w:type="dxa"/>
            <w:shd w:val="clear" w:color="auto" w:fill="FAFAFA"/>
            <w:vAlign w:val="bottom"/>
          </w:tcPr>
          <w:p w14:paraId="2F1E85CF" w14:textId="111BC9E2" w:rsidR="0039062F" w:rsidRPr="00E018A4" w:rsidRDefault="00CF1017" w:rsidP="00E018A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347</w:t>
            </w:r>
          </w:p>
        </w:tc>
      </w:tr>
      <w:tr w:rsidR="0039062F" w:rsidRPr="00E018A4" w14:paraId="06001F4D" w14:textId="77777777" w:rsidTr="006E2E94">
        <w:trPr>
          <w:gridAfter w:val="1"/>
          <w:wAfter w:w="12" w:type="dxa"/>
        </w:trPr>
        <w:tc>
          <w:tcPr>
            <w:tcW w:w="2970" w:type="dxa"/>
            <w:shd w:val="clear" w:color="auto" w:fill="auto"/>
          </w:tcPr>
          <w:p w14:paraId="3C2C24BE" w14:textId="77777777" w:rsidR="0039062F" w:rsidRPr="00E018A4" w:rsidRDefault="0039062F" w:rsidP="00837424">
            <w:pPr>
              <w:spacing w:line="240" w:lineRule="auto"/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  <w:lang w:val="en-GB"/>
              </w:rPr>
            </w:pPr>
          </w:p>
        </w:tc>
        <w:tc>
          <w:tcPr>
            <w:tcW w:w="1294" w:type="dxa"/>
            <w:shd w:val="clear" w:color="auto" w:fill="FAFAFA"/>
            <w:vAlign w:val="bottom"/>
          </w:tcPr>
          <w:p w14:paraId="048A50B0" w14:textId="77777777" w:rsidR="0039062F" w:rsidRPr="00E018A4" w:rsidRDefault="0039062F" w:rsidP="00E018A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4946243D" w14:textId="77777777" w:rsidR="0039062F" w:rsidRPr="00E018A4" w:rsidRDefault="0039062F" w:rsidP="00E018A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1294" w:type="dxa"/>
            <w:shd w:val="clear" w:color="auto" w:fill="FAFAFA"/>
            <w:vAlign w:val="bottom"/>
          </w:tcPr>
          <w:p w14:paraId="22E909C2" w14:textId="77777777" w:rsidR="0039062F" w:rsidRPr="00E018A4" w:rsidRDefault="0039062F" w:rsidP="00E018A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1294" w:type="dxa"/>
            <w:shd w:val="clear" w:color="auto" w:fill="FAFAFA"/>
            <w:vAlign w:val="bottom"/>
          </w:tcPr>
          <w:p w14:paraId="612829E5" w14:textId="77777777" w:rsidR="0039062F" w:rsidRPr="00E018A4" w:rsidRDefault="0039062F" w:rsidP="00E018A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1297" w:type="dxa"/>
            <w:shd w:val="clear" w:color="auto" w:fill="FAFAFA"/>
            <w:vAlign w:val="bottom"/>
          </w:tcPr>
          <w:p w14:paraId="5CDC2EE6" w14:textId="77777777" w:rsidR="0039062F" w:rsidRPr="00E018A4" w:rsidRDefault="0039062F" w:rsidP="00E018A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bidi="th-TH"/>
              </w:rPr>
            </w:pPr>
          </w:p>
        </w:tc>
      </w:tr>
      <w:tr w:rsidR="0039062F" w:rsidRPr="00E018A4" w14:paraId="71E6F78D" w14:textId="77777777" w:rsidTr="006E2E94">
        <w:trPr>
          <w:gridAfter w:val="1"/>
          <w:wAfter w:w="12" w:type="dxa"/>
        </w:trPr>
        <w:tc>
          <w:tcPr>
            <w:tcW w:w="2970" w:type="dxa"/>
            <w:shd w:val="clear" w:color="auto" w:fill="auto"/>
          </w:tcPr>
          <w:p w14:paraId="4DBD761C" w14:textId="77777777" w:rsidR="0039062F" w:rsidRPr="00E018A4" w:rsidRDefault="0039062F" w:rsidP="00837424">
            <w:pPr>
              <w:spacing w:line="240" w:lineRule="auto"/>
              <w:ind w:left="-72"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E018A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สินทรัพย์ทางการเงินที่วัดมูลค่า</w:t>
            </w:r>
          </w:p>
          <w:p w14:paraId="7868DF4B" w14:textId="77777777" w:rsidR="0039062F" w:rsidRPr="00E018A4" w:rsidRDefault="0039062F" w:rsidP="00837424">
            <w:pPr>
              <w:spacing w:line="240" w:lineRule="auto"/>
              <w:ind w:left="-72"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E018A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  ด้วยมูลค่ายุติธรมผ่านกำไร</w:t>
            </w:r>
          </w:p>
          <w:p w14:paraId="6A4B3941" w14:textId="77777777" w:rsidR="0039062F" w:rsidRPr="00E018A4" w:rsidRDefault="0039062F" w:rsidP="00837424">
            <w:pPr>
              <w:spacing w:line="240" w:lineRule="auto"/>
              <w:ind w:left="-72"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E018A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  ขาดทุนเบ็ดเสร็จอื่น</w:t>
            </w:r>
          </w:p>
        </w:tc>
        <w:tc>
          <w:tcPr>
            <w:tcW w:w="1294" w:type="dxa"/>
            <w:shd w:val="clear" w:color="auto" w:fill="FAFAFA"/>
            <w:vAlign w:val="bottom"/>
          </w:tcPr>
          <w:p w14:paraId="62E059F0" w14:textId="77777777" w:rsidR="0039062F" w:rsidRPr="00E018A4" w:rsidRDefault="0039062F" w:rsidP="00E018A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53E73888" w14:textId="77777777" w:rsidR="0039062F" w:rsidRPr="00E018A4" w:rsidRDefault="0039062F" w:rsidP="00E018A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94" w:type="dxa"/>
            <w:shd w:val="clear" w:color="auto" w:fill="FAFAFA"/>
            <w:vAlign w:val="bottom"/>
          </w:tcPr>
          <w:p w14:paraId="6870AC45" w14:textId="77777777" w:rsidR="0039062F" w:rsidRPr="00E018A4" w:rsidRDefault="0039062F" w:rsidP="00E018A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94" w:type="dxa"/>
            <w:shd w:val="clear" w:color="auto" w:fill="FAFAFA"/>
            <w:vAlign w:val="bottom"/>
          </w:tcPr>
          <w:p w14:paraId="458DBE5D" w14:textId="77777777" w:rsidR="0039062F" w:rsidRPr="00E018A4" w:rsidRDefault="0039062F" w:rsidP="00E018A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97" w:type="dxa"/>
            <w:shd w:val="clear" w:color="auto" w:fill="FAFAFA"/>
            <w:vAlign w:val="bottom"/>
          </w:tcPr>
          <w:p w14:paraId="69CCD3D1" w14:textId="77777777" w:rsidR="0039062F" w:rsidRPr="00E018A4" w:rsidRDefault="0039062F" w:rsidP="00E018A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</w:tr>
      <w:tr w:rsidR="0039062F" w:rsidRPr="00E018A4" w14:paraId="7260DFA2" w14:textId="77777777" w:rsidTr="006E2E94">
        <w:trPr>
          <w:gridAfter w:val="1"/>
          <w:wAfter w:w="12" w:type="dxa"/>
        </w:trPr>
        <w:tc>
          <w:tcPr>
            <w:tcW w:w="2970" w:type="dxa"/>
            <w:shd w:val="clear" w:color="auto" w:fill="auto"/>
          </w:tcPr>
          <w:p w14:paraId="44B3DB60" w14:textId="77777777" w:rsidR="0039062F" w:rsidRPr="00E018A4" w:rsidRDefault="0039062F" w:rsidP="00837424">
            <w:pPr>
              <w:spacing w:line="240" w:lineRule="auto"/>
              <w:ind w:left="-72" w:right="-72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E018A4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ตราสารทุน</w:t>
            </w:r>
          </w:p>
        </w:tc>
        <w:tc>
          <w:tcPr>
            <w:tcW w:w="1294" w:type="dxa"/>
            <w:shd w:val="clear" w:color="auto" w:fill="FAFAFA"/>
            <w:vAlign w:val="bottom"/>
          </w:tcPr>
          <w:p w14:paraId="42F3D528" w14:textId="3C64C3A3" w:rsidR="0039062F" w:rsidRPr="00E018A4" w:rsidRDefault="00CF1017" w:rsidP="00E018A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2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1F452CDC" w14:textId="77777777" w:rsidR="0039062F" w:rsidRPr="00E018A4" w:rsidRDefault="0039062F" w:rsidP="00E018A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E018A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294" w:type="dxa"/>
            <w:shd w:val="clear" w:color="auto" w:fill="FAFAFA"/>
            <w:vAlign w:val="bottom"/>
          </w:tcPr>
          <w:p w14:paraId="3BD6B8C8" w14:textId="77777777" w:rsidR="0039062F" w:rsidRPr="00E018A4" w:rsidRDefault="0039062F" w:rsidP="00E018A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E018A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294" w:type="dxa"/>
            <w:shd w:val="clear" w:color="auto" w:fill="FAFAFA"/>
            <w:vAlign w:val="bottom"/>
          </w:tcPr>
          <w:p w14:paraId="377BA7B9" w14:textId="4AED3FA1" w:rsidR="0039062F" w:rsidRPr="00E018A4" w:rsidRDefault="00CF1017" w:rsidP="00E018A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2</w:t>
            </w:r>
          </w:p>
        </w:tc>
        <w:tc>
          <w:tcPr>
            <w:tcW w:w="1297" w:type="dxa"/>
            <w:shd w:val="clear" w:color="auto" w:fill="FAFAFA"/>
            <w:vAlign w:val="bottom"/>
          </w:tcPr>
          <w:p w14:paraId="1DDE4099" w14:textId="7364C604" w:rsidR="0039062F" w:rsidRPr="00E018A4" w:rsidRDefault="00CF1017" w:rsidP="00E018A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2</w:t>
            </w:r>
          </w:p>
        </w:tc>
      </w:tr>
      <w:tr w:rsidR="0039062F" w:rsidRPr="00E018A4" w14:paraId="4612B201" w14:textId="77777777" w:rsidTr="006E2E94">
        <w:trPr>
          <w:gridAfter w:val="1"/>
          <w:wAfter w:w="12" w:type="dxa"/>
        </w:trPr>
        <w:tc>
          <w:tcPr>
            <w:tcW w:w="2970" w:type="dxa"/>
            <w:shd w:val="clear" w:color="auto" w:fill="auto"/>
          </w:tcPr>
          <w:p w14:paraId="09703095" w14:textId="77777777" w:rsidR="0039062F" w:rsidRPr="00E018A4" w:rsidRDefault="0039062F" w:rsidP="00837424">
            <w:pPr>
              <w:spacing w:line="240" w:lineRule="auto"/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  <w:lang w:val="en-GB"/>
              </w:rPr>
            </w:pPr>
          </w:p>
        </w:tc>
        <w:tc>
          <w:tcPr>
            <w:tcW w:w="1294" w:type="dxa"/>
            <w:shd w:val="clear" w:color="auto" w:fill="FAFAFA"/>
            <w:vAlign w:val="bottom"/>
          </w:tcPr>
          <w:p w14:paraId="300478CE" w14:textId="77777777" w:rsidR="0039062F" w:rsidRPr="00E018A4" w:rsidRDefault="0039062F" w:rsidP="00E018A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369B44EA" w14:textId="77777777" w:rsidR="0039062F" w:rsidRPr="00E018A4" w:rsidRDefault="0039062F" w:rsidP="00E018A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1294" w:type="dxa"/>
            <w:shd w:val="clear" w:color="auto" w:fill="FAFAFA"/>
            <w:vAlign w:val="bottom"/>
          </w:tcPr>
          <w:p w14:paraId="7DAF82D2" w14:textId="77777777" w:rsidR="0039062F" w:rsidRPr="00E018A4" w:rsidRDefault="0039062F" w:rsidP="00E018A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1294" w:type="dxa"/>
            <w:shd w:val="clear" w:color="auto" w:fill="FAFAFA"/>
            <w:vAlign w:val="bottom"/>
          </w:tcPr>
          <w:p w14:paraId="513AACDF" w14:textId="77777777" w:rsidR="0039062F" w:rsidRPr="00E018A4" w:rsidRDefault="0039062F" w:rsidP="00E018A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1297" w:type="dxa"/>
            <w:shd w:val="clear" w:color="auto" w:fill="FAFAFA"/>
            <w:vAlign w:val="bottom"/>
          </w:tcPr>
          <w:p w14:paraId="5306C725" w14:textId="77777777" w:rsidR="0039062F" w:rsidRPr="00E018A4" w:rsidRDefault="0039062F" w:rsidP="00E018A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bidi="th-TH"/>
              </w:rPr>
            </w:pPr>
          </w:p>
        </w:tc>
      </w:tr>
      <w:tr w:rsidR="0039062F" w:rsidRPr="00E018A4" w14:paraId="4B93B4BF" w14:textId="77777777" w:rsidTr="006E2E94">
        <w:trPr>
          <w:gridAfter w:val="1"/>
          <w:wAfter w:w="12" w:type="dxa"/>
        </w:trPr>
        <w:tc>
          <w:tcPr>
            <w:tcW w:w="2970" w:type="dxa"/>
            <w:shd w:val="clear" w:color="auto" w:fill="auto"/>
          </w:tcPr>
          <w:p w14:paraId="5643A8DA" w14:textId="77777777" w:rsidR="0039062F" w:rsidRPr="00E018A4" w:rsidRDefault="0039062F" w:rsidP="00837424">
            <w:pPr>
              <w:spacing w:line="240" w:lineRule="auto"/>
              <w:ind w:left="-72"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E018A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ตราสารอนุพันธ์</w:t>
            </w:r>
          </w:p>
        </w:tc>
        <w:tc>
          <w:tcPr>
            <w:tcW w:w="1294" w:type="dxa"/>
            <w:shd w:val="clear" w:color="auto" w:fill="FAFAFA"/>
            <w:vAlign w:val="bottom"/>
          </w:tcPr>
          <w:p w14:paraId="7CB1A0E3" w14:textId="77777777" w:rsidR="0039062F" w:rsidRPr="00E018A4" w:rsidRDefault="0039062F" w:rsidP="00E018A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457621AC" w14:textId="77777777" w:rsidR="0039062F" w:rsidRPr="00E018A4" w:rsidRDefault="0039062F" w:rsidP="00E018A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94" w:type="dxa"/>
            <w:shd w:val="clear" w:color="auto" w:fill="FAFAFA"/>
            <w:vAlign w:val="bottom"/>
          </w:tcPr>
          <w:p w14:paraId="5FF68B0A" w14:textId="77777777" w:rsidR="0039062F" w:rsidRPr="00E018A4" w:rsidRDefault="0039062F" w:rsidP="00E018A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94" w:type="dxa"/>
            <w:shd w:val="clear" w:color="auto" w:fill="FAFAFA"/>
            <w:vAlign w:val="bottom"/>
          </w:tcPr>
          <w:p w14:paraId="1040EA62" w14:textId="77777777" w:rsidR="0039062F" w:rsidRPr="00E018A4" w:rsidRDefault="0039062F" w:rsidP="00E018A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97" w:type="dxa"/>
            <w:shd w:val="clear" w:color="auto" w:fill="FAFAFA"/>
            <w:vAlign w:val="bottom"/>
          </w:tcPr>
          <w:p w14:paraId="256C6CB9" w14:textId="77777777" w:rsidR="0039062F" w:rsidRPr="00E018A4" w:rsidRDefault="0039062F" w:rsidP="00E018A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</w:tr>
      <w:tr w:rsidR="0039062F" w:rsidRPr="00E018A4" w14:paraId="1B4547E7" w14:textId="77777777" w:rsidTr="006E2E94">
        <w:trPr>
          <w:gridAfter w:val="1"/>
          <w:wAfter w:w="12" w:type="dxa"/>
        </w:trPr>
        <w:tc>
          <w:tcPr>
            <w:tcW w:w="2970" w:type="dxa"/>
            <w:shd w:val="clear" w:color="auto" w:fill="auto"/>
          </w:tcPr>
          <w:p w14:paraId="7C89DE6C" w14:textId="77777777" w:rsidR="0039062F" w:rsidRPr="00E018A4" w:rsidRDefault="0039062F" w:rsidP="00837424">
            <w:pPr>
              <w:spacing w:line="240" w:lineRule="auto"/>
              <w:ind w:left="-72" w:right="-72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  <w:lang w:val="en-GB"/>
              </w:rPr>
            </w:pPr>
          </w:p>
        </w:tc>
        <w:tc>
          <w:tcPr>
            <w:tcW w:w="1294" w:type="dxa"/>
            <w:shd w:val="clear" w:color="auto" w:fill="FAFAFA"/>
            <w:vAlign w:val="bottom"/>
          </w:tcPr>
          <w:p w14:paraId="5026C9AC" w14:textId="77777777" w:rsidR="0039062F" w:rsidRPr="00E018A4" w:rsidRDefault="0039062F" w:rsidP="00E018A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7B13AFCF" w14:textId="77777777" w:rsidR="0039062F" w:rsidRPr="00E018A4" w:rsidRDefault="0039062F" w:rsidP="00E018A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  <w:tc>
          <w:tcPr>
            <w:tcW w:w="1294" w:type="dxa"/>
            <w:shd w:val="clear" w:color="auto" w:fill="FAFAFA"/>
            <w:vAlign w:val="bottom"/>
          </w:tcPr>
          <w:p w14:paraId="3D4CA0B8" w14:textId="77777777" w:rsidR="0039062F" w:rsidRPr="00E018A4" w:rsidRDefault="0039062F" w:rsidP="00E018A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  <w:tc>
          <w:tcPr>
            <w:tcW w:w="1294" w:type="dxa"/>
            <w:shd w:val="clear" w:color="auto" w:fill="FAFAFA"/>
            <w:vAlign w:val="bottom"/>
          </w:tcPr>
          <w:p w14:paraId="3FBE8AE3" w14:textId="77777777" w:rsidR="0039062F" w:rsidRPr="00E018A4" w:rsidRDefault="0039062F" w:rsidP="00E018A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  <w:tc>
          <w:tcPr>
            <w:tcW w:w="1297" w:type="dxa"/>
            <w:shd w:val="clear" w:color="auto" w:fill="FAFAFA"/>
            <w:vAlign w:val="bottom"/>
          </w:tcPr>
          <w:p w14:paraId="0BE2EA5A" w14:textId="77777777" w:rsidR="0039062F" w:rsidRPr="00E018A4" w:rsidRDefault="0039062F" w:rsidP="00E018A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</w:tr>
      <w:tr w:rsidR="0039062F" w:rsidRPr="00E018A4" w14:paraId="1ADAC2B8" w14:textId="77777777" w:rsidTr="006E2E94">
        <w:trPr>
          <w:gridAfter w:val="1"/>
          <w:wAfter w:w="12" w:type="dxa"/>
        </w:trPr>
        <w:tc>
          <w:tcPr>
            <w:tcW w:w="2970" w:type="dxa"/>
            <w:shd w:val="clear" w:color="auto" w:fill="auto"/>
          </w:tcPr>
          <w:p w14:paraId="4BE42E27" w14:textId="77777777" w:rsidR="0039062F" w:rsidRPr="00E018A4" w:rsidRDefault="0039062F" w:rsidP="00837424">
            <w:pPr>
              <w:spacing w:line="240" w:lineRule="auto"/>
              <w:ind w:left="-72"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E018A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ส่วนที่หมุนเวียน</w:t>
            </w:r>
          </w:p>
        </w:tc>
        <w:tc>
          <w:tcPr>
            <w:tcW w:w="1294" w:type="dxa"/>
            <w:shd w:val="clear" w:color="auto" w:fill="FAFAFA"/>
            <w:vAlign w:val="bottom"/>
          </w:tcPr>
          <w:p w14:paraId="0BCB61B7" w14:textId="77777777" w:rsidR="0039062F" w:rsidRPr="00E018A4" w:rsidRDefault="0039062F" w:rsidP="00E018A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14707144" w14:textId="77777777" w:rsidR="0039062F" w:rsidRPr="00E018A4" w:rsidRDefault="0039062F" w:rsidP="00E018A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94" w:type="dxa"/>
            <w:shd w:val="clear" w:color="auto" w:fill="FAFAFA"/>
            <w:vAlign w:val="bottom"/>
          </w:tcPr>
          <w:p w14:paraId="38B5F1A1" w14:textId="77777777" w:rsidR="0039062F" w:rsidRPr="00E018A4" w:rsidRDefault="0039062F" w:rsidP="00E018A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94" w:type="dxa"/>
            <w:shd w:val="clear" w:color="auto" w:fill="FAFAFA"/>
            <w:vAlign w:val="bottom"/>
          </w:tcPr>
          <w:p w14:paraId="3703829C" w14:textId="77777777" w:rsidR="0039062F" w:rsidRPr="00E018A4" w:rsidRDefault="0039062F" w:rsidP="00E018A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97" w:type="dxa"/>
            <w:shd w:val="clear" w:color="auto" w:fill="FAFAFA"/>
            <w:vAlign w:val="bottom"/>
          </w:tcPr>
          <w:p w14:paraId="1CB65B56" w14:textId="77777777" w:rsidR="0039062F" w:rsidRPr="00E018A4" w:rsidRDefault="0039062F" w:rsidP="00E018A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</w:tr>
      <w:tr w:rsidR="0039062F" w:rsidRPr="00E018A4" w14:paraId="06C7A0E8" w14:textId="77777777" w:rsidTr="006E2E94">
        <w:trPr>
          <w:gridAfter w:val="1"/>
          <w:wAfter w:w="12" w:type="dxa"/>
        </w:trPr>
        <w:tc>
          <w:tcPr>
            <w:tcW w:w="2970" w:type="dxa"/>
            <w:shd w:val="clear" w:color="auto" w:fill="auto"/>
          </w:tcPr>
          <w:p w14:paraId="556CC377" w14:textId="77777777" w:rsidR="0039062F" w:rsidRPr="00E018A4" w:rsidRDefault="0039062F" w:rsidP="00837424">
            <w:pPr>
              <w:spacing w:line="240" w:lineRule="auto"/>
              <w:ind w:left="-72" w:right="-72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E018A4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สัญญาแลกเปลี่ยนส่วนต่างราคา</w:t>
            </w:r>
          </w:p>
          <w:p w14:paraId="48939607" w14:textId="77777777" w:rsidR="0039062F" w:rsidRPr="00E018A4" w:rsidRDefault="0039062F" w:rsidP="00837424">
            <w:pPr>
              <w:spacing w:line="240" w:lineRule="auto"/>
              <w:ind w:left="-72" w:right="-72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E018A4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 xml:space="preserve">   น้ำมันสำเร็จรูปและน้ำมันดิบล่วงหน้า</w:t>
            </w:r>
          </w:p>
        </w:tc>
        <w:tc>
          <w:tcPr>
            <w:tcW w:w="1294" w:type="dxa"/>
            <w:shd w:val="clear" w:color="auto" w:fill="FAFAFA"/>
            <w:vAlign w:val="bottom"/>
          </w:tcPr>
          <w:p w14:paraId="60EF76AA" w14:textId="7A487B6C" w:rsidR="0039062F" w:rsidRPr="00E018A4" w:rsidRDefault="00CF1017" w:rsidP="00E018A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 w:bidi="th-TH"/>
              </w:rPr>
            </w:pP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251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5DA835B7" w14:textId="77777777" w:rsidR="0039062F" w:rsidRPr="00E018A4" w:rsidRDefault="0039062F" w:rsidP="00E018A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E018A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294" w:type="dxa"/>
            <w:shd w:val="clear" w:color="auto" w:fill="FAFAFA"/>
            <w:vAlign w:val="bottom"/>
          </w:tcPr>
          <w:p w14:paraId="1921A525" w14:textId="13F6459C" w:rsidR="0039062F" w:rsidRPr="00E018A4" w:rsidRDefault="00CF1017" w:rsidP="00E018A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251</w:t>
            </w:r>
          </w:p>
        </w:tc>
        <w:tc>
          <w:tcPr>
            <w:tcW w:w="1294" w:type="dxa"/>
            <w:shd w:val="clear" w:color="auto" w:fill="FAFAFA"/>
            <w:vAlign w:val="bottom"/>
          </w:tcPr>
          <w:p w14:paraId="3AC932FD" w14:textId="77777777" w:rsidR="0039062F" w:rsidRPr="00E018A4" w:rsidRDefault="0039062F" w:rsidP="00E018A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E018A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297" w:type="dxa"/>
            <w:shd w:val="clear" w:color="auto" w:fill="FAFAFA"/>
            <w:vAlign w:val="bottom"/>
          </w:tcPr>
          <w:p w14:paraId="53B5F6BD" w14:textId="4D21F591" w:rsidR="0039062F" w:rsidRPr="00E018A4" w:rsidRDefault="00CF1017" w:rsidP="00E018A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251</w:t>
            </w:r>
          </w:p>
        </w:tc>
      </w:tr>
      <w:tr w:rsidR="0039062F" w:rsidRPr="00E018A4" w14:paraId="675B01E9" w14:textId="77777777" w:rsidTr="006E2E94">
        <w:trPr>
          <w:gridAfter w:val="1"/>
          <w:wAfter w:w="12" w:type="dxa"/>
        </w:trPr>
        <w:tc>
          <w:tcPr>
            <w:tcW w:w="2970" w:type="dxa"/>
            <w:shd w:val="clear" w:color="auto" w:fill="auto"/>
          </w:tcPr>
          <w:p w14:paraId="33749B81" w14:textId="77777777" w:rsidR="0039062F" w:rsidRPr="00E018A4" w:rsidRDefault="0039062F" w:rsidP="00837424">
            <w:pPr>
              <w:spacing w:line="240" w:lineRule="auto"/>
              <w:ind w:left="-72"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E018A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รวมสินทรัพย์</w:t>
            </w: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B7E78AF" w14:textId="328A1EB1" w:rsidR="0039062F" w:rsidRPr="00E018A4" w:rsidRDefault="00CF1017" w:rsidP="00E018A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600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DE89CBA" w14:textId="4CAA0A5F" w:rsidR="0039062F" w:rsidRPr="00E018A4" w:rsidRDefault="00CF1017" w:rsidP="00E018A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347</w:t>
            </w: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FD16C87" w14:textId="070185CF" w:rsidR="0039062F" w:rsidRPr="00E018A4" w:rsidRDefault="00CF1017" w:rsidP="00E018A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251</w:t>
            </w: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03D5287" w14:textId="4053E7AD" w:rsidR="0039062F" w:rsidRPr="00E018A4" w:rsidRDefault="00CF1017" w:rsidP="00E018A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2</w:t>
            </w: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B93FCEE" w14:textId="599F2018" w:rsidR="0039062F" w:rsidRPr="00E018A4" w:rsidRDefault="00CF1017" w:rsidP="00E018A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600</w:t>
            </w:r>
          </w:p>
        </w:tc>
      </w:tr>
      <w:tr w:rsidR="0039062F" w:rsidRPr="00E018A4" w14:paraId="1E2E957D" w14:textId="77777777" w:rsidTr="006E2E94">
        <w:tc>
          <w:tcPr>
            <w:tcW w:w="2970" w:type="dxa"/>
            <w:shd w:val="clear" w:color="auto" w:fill="auto"/>
          </w:tcPr>
          <w:p w14:paraId="2965447A" w14:textId="77777777" w:rsidR="0039062F" w:rsidRPr="00E018A4" w:rsidRDefault="0039062F" w:rsidP="00837424">
            <w:pPr>
              <w:spacing w:line="240" w:lineRule="auto"/>
              <w:ind w:left="-72" w:right="-72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  <w:lang w:val="en-GB"/>
              </w:rPr>
            </w:pPr>
          </w:p>
        </w:tc>
        <w:tc>
          <w:tcPr>
            <w:tcW w:w="1294" w:type="dxa"/>
            <w:shd w:val="clear" w:color="auto" w:fill="FAFAFA"/>
            <w:vAlign w:val="bottom"/>
          </w:tcPr>
          <w:p w14:paraId="2D00C753" w14:textId="77777777" w:rsidR="0039062F" w:rsidRPr="00E018A4" w:rsidRDefault="0039062F" w:rsidP="00E018A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11EB8E2D" w14:textId="77777777" w:rsidR="0039062F" w:rsidRPr="00E018A4" w:rsidRDefault="0039062F" w:rsidP="00E018A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  <w:tc>
          <w:tcPr>
            <w:tcW w:w="1294" w:type="dxa"/>
            <w:shd w:val="clear" w:color="auto" w:fill="FAFAFA"/>
            <w:vAlign w:val="bottom"/>
          </w:tcPr>
          <w:p w14:paraId="14BA11B8" w14:textId="77777777" w:rsidR="0039062F" w:rsidRPr="00E018A4" w:rsidRDefault="0039062F" w:rsidP="00E018A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  <w:tc>
          <w:tcPr>
            <w:tcW w:w="1294" w:type="dxa"/>
            <w:shd w:val="clear" w:color="auto" w:fill="FAFAFA"/>
            <w:vAlign w:val="bottom"/>
          </w:tcPr>
          <w:p w14:paraId="41466A41" w14:textId="77777777" w:rsidR="0039062F" w:rsidRPr="00E018A4" w:rsidRDefault="0039062F" w:rsidP="00E018A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  <w:tc>
          <w:tcPr>
            <w:tcW w:w="1309" w:type="dxa"/>
            <w:gridSpan w:val="2"/>
            <w:shd w:val="clear" w:color="auto" w:fill="FAFAFA"/>
            <w:vAlign w:val="bottom"/>
          </w:tcPr>
          <w:p w14:paraId="4567121C" w14:textId="77777777" w:rsidR="0039062F" w:rsidRPr="00E018A4" w:rsidRDefault="0039062F" w:rsidP="00E018A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</w:tr>
      <w:tr w:rsidR="0039062F" w:rsidRPr="00E018A4" w14:paraId="30615CEE" w14:textId="77777777" w:rsidTr="006E2E94">
        <w:tc>
          <w:tcPr>
            <w:tcW w:w="2970" w:type="dxa"/>
            <w:shd w:val="clear" w:color="auto" w:fill="auto"/>
          </w:tcPr>
          <w:p w14:paraId="7C29A3AA" w14:textId="77777777" w:rsidR="0039062F" w:rsidRPr="00E018A4" w:rsidRDefault="0039062F" w:rsidP="00837424">
            <w:pPr>
              <w:spacing w:line="240" w:lineRule="auto"/>
              <w:ind w:left="-72"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E018A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หนี้สิน</w:t>
            </w:r>
          </w:p>
        </w:tc>
        <w:tc>
          <w:tcPr>
            <w:tcW w:w="1294" w:type="dxa"/>
            <w:shd w:val="clear" w:color="auto" w:fill="FAFAFA"/>
            <w:vAlign w:val="bottom"/>
          </w:tcPr>
          <w:p w14:paraId="6478A6FE" w14:textId="77777777" w:rsidR="0039062F" w:rsidRPr="00E018A4" w:rsidRDefault="0039062F" w:rsidP="00E018A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03AB5065" w14:textId="77777777" w:rsidR="0039062F" w:rsidRPr="00E018A4" w:rsidRDefault="0039062F" w:rsidP="00E018A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94" w:type="dxa"/>
            <w:shd w:val="clear" w:color="auto" w:fill="FAFAFA"/>
            <w:vAlign w:val="bottom"/>
          </w:tcPr>
          <w:p w14:paraId="5E37D84E" w14:textId="77777777" w:rsidR="0039062F" w:rsidRPr="00E018A4" w:rsidRDefault="0039062F" w:rsidP="00E018A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94" w:type="dxa"/>
            <w:shd w:val="clear" w:color="auto" w:fill="FAFAFA"/>
            <w:vAlign w:val="bottom"/>
          </w:tcPr>
          <w:p w14:paraId="1F720938" w14:textId="77777777" w:rsidR="0039062F" w:rsidRPr="00E018A4" w:rsidRDefault="0039062F" w:rsidP="00E018A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309" w:type="dxa"/>
            <w:gridSpan w:val="2"/>
            <w:shd w:val="clear" w:color="auto" w:fill="FAFAFA"/>
            <w:vAlign w:val="bottom"/>
          </w:tcPr>
          <w:p w14:paraId="74D87DDC" w14:textId="77777777" w:rsidR="0039062F" w:rsidRPr="00E018A4" w:rsidRDefault="0039062F" w:rsidP="00E018A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</w:tr>
      <w:tr w:rsidR="0039062F" w:rsidRPr="00E018A4" w14:paraId="1E8CF1A5" w14:textId="77777777" w:rsidTr="006E2E94">
        <w:tc>
          <w:tcPr>
            <w:tcW w:w="2970" w:type="dxa"/>
            <w:shd w:val="clear" w:color="auto" w:fill="auto"/>
          </w:tcPr>
          <w:p w14:paraId="2236E19E" w14:textId="77777777" w:rsidR="0039062F" w:rsidRPr="00E018A4" w:rsidRDefault="0039062F" w:rsidP="00837424">
            <w:pPr>
              <w:spacing w:line="240" w:lineRule="auto"/>
              <w:ind w:left="-72" w:right="-72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  <w:lang w:val="en-GB"/>
              </w:rPr>
            </w:pPr>
          </w:p>
        </w:tc>
        <w:tc>
          <w:tcPr>
            <w:tcW w:w="1294" w:type="dxa"/>
            <w:shd w:val="clear" w:color="auto" w:fill="FAFAFA"/>
            <w:vAlign w:val="bottom"/>
          </w:tcPr>
          <w:p w14:paraId="2E7A24FE" w14:textId="77777777" w:rsidR="0039062F" w:rsidRPr="00E018A4" w:rsidRDefault="0039062F" w:rsidP="00E018A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1EE9FFC3" w14:textId="77777777" w:rsidR="0039062F" w:rsidRPr="00E018A4" w:rsidRDefault="0039062F" w:rsidP="00E018A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  <w:tc>
          <w:tcPr>
            <w:tcW w:w="1294" w:type="dxa"/>
            <w:shd w:val="clear" w:color="auto" w:fill="FAFAFA"/>
            <w:vAlign w:val="bottom"/>
          </w:tcPr>
          <w:p w14:paraId="1205AD5D" w14:textId="77777777" w:rsidR="0039062F" w:rsidRPr="00E018A4" w:rsidRDefault="0039062F" w:rsidP="00E018A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  <w:tc>
          <w:tcPr>
            <w:tcW w:w="1294" w:type="dxa"/>
            <w:shd w:val="clear" w:color="auto" w:fill="FAFAFA"/>
            <w:vAlign w:val="bottom"/>
          </w:tcPr>
          <w:p w14:paraId="7ED8943C" w14:textId="77777777" w:rsidR="0039062F" w:rsidRPr="00E018A4" w:rsidRDefault="0039062F" w:rsidP="00E018A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  <w:tc>
          <w:tcPr>
            <w:tcW w:w="1309" w:type="dxa"/>
            <w:gridSpan w:val="2"/>
            <w:shd w:val="clear" w:color="auto" w:fill="FAFAFA"/>
            <w:vAlign w:val="bottom"/>
          </w:tcPr>
          <w:p w14:paraId="55BBBEA0" w14:textId="77777777" w:rsidR="0039062F" w:rsidRPr="00E018A4" w:rsidRDefault="0039062F" w:rsidP="00E018A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</w:tr>
      <w:tr w:rsidR="0039062F" w:rsidRPr="00E018A4" w14:paraId="049ABB5F" w14:textId="77777777" w:rsidTr="006E2E94">
        <w:tc>
          <w:tcPr>
            <w:tcW w:w="2970" w:type="dxa"/>
            <w:shd w:val="clear" w:color="auto" w:fill="auto"/>
          </w:tcPr>
          <w:p w14:paraId="201F018A" w14:textId="77777777" w:rsidR="0039062F" w:rsidRPr="00E018A4" w:rsidRDefault="0039062F" w:rsidP="00837424">
            <w:pPr>
              <w:spacing w:line="240" w:lineRule="auto"/>
              <w:ind w:left="-72" w:right="-72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E018A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ตราสารอนุพันธ์</w:t>
            </w:r>
          </w:p>
        </w:tc>
        <w:tc>
          <w:tcPr>
            <w:tcW w:w="1294" w:type="dxa"/>
            <w:shd w:val="clear" w:color="auto" w:fill="FAFAFA"/>
            <w:vAlign w:val="bottom"/>
          </w:tcPr>
          <w:p w14:paraId="608AC041" w14:textId="77777777" w:rsidR="0039062F" w:rsidRPr="00E018A4" w:rsidRDefault="0039062F" w:rsidP="00E018A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45FE7580" w14:textId="77777777" w:rsidR="0039062F" w:rsidRPr="00E018A4" w:rsidRDefault="0039062F" w:rsidP="00E018A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94" w:type="dxa"/>
            <w:shd w:val="clear" w:color="auto" w:fill="FAFAFA"/>
            <w:vAlign w:val="bottom"/>
          </w:tcPr>
          <w:p w14:paraId="4DEE7AF4" w14:textId="77777777" w:rsidR="0039062F" w:rsidRPr="00E018A4" w:rsidRDefault="0039062F" w:rsidP="00E018A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94" w:type="dxa"/>
            <w:shd w:val="clear" w:color="auto" w:fill="FAFAFA"/>
            <w:vAlign w:val="bottom"/>
          </w:tcPr>
          <w:p w14:paraId="50EFB91B" w14:textId="77777777" w:rsidR="0039062F" w:rsidRPr="00E018A4" w:rsidRDefault="0039062F" w:rsidP="00E018A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309" w:type="dxa"/>
            <w:gridSpan w:val="2"/>
            <w:shd w:val="clear" w:color="auto" w:fill="FAFAFA"/>
            <w:vAlign w:val="bottom"/>
          </w:tcPr>
          <w:p w14:paraId="179D322E" w14:textId="77777777" w:rsidR="0039062F" w:rsidRPr="00E018A4" w:rsidRDefault="0039062F" w:rsidP="00E018A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</w:tr>
      <w:tr w:rsidR="0039062F" w:rsidRPr="00E018A4" w14:paraId="15FC7358" w14:textId="77777777" w:rsidTr="006E2E94">
        <w:tc>
          <w:tcPr>
            <w:tcW w:w="2970" w:type="dxa"/>
            <w:shd w:val="clear" w:color="auto" w:fill="auto"/>
          </w:tcPr>
          <w:p w14:paraId="3F12E8E1" w14:textId="77777777" w:rsidR="0039062F" w:rsidRPr="00E018A4" w:rsidRDefault="0039062F" w:rsidP="00837424">
            <w:pPr>
              <w:spacing w:line="240" w:lineRule="auto"/>
              <w:ind w:left="-72" w:right="-72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  <w:lang w:val="en-GB"/>
              </w:rPr>
            </w:pPr>
          </w:p>
        </w:tc>
        <w:tc>
          <w:tcPr>
            <w:tcW w:w="1294" w:type="dxa"/>
            <w:shd w:val="clear" w:color="auto" w:fill="FAFAFA"/>
            <w:vAlign w:val="bottom"/>
          </w:tcPr>
          <w:p w14:paraId="537CD083" w14:textId="77777777" w:rsidR="0039062F" w:rsidRPr="00E018A4" w:rsidRDefault="0039062F" w:rsidP="00E018A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76580415" w14:textId="77777777" w:rsidR="0039062F" w:rsidRPr="00E018A4" w:rsidRDefault="0039062F" w:rsidP="00E018A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  <w:tc>
          <w:tcPr>
            <w:tcW w:w="1294" w:type="dxa"/>
            <w:shd w:val="clear" w:color="auto" w:fill="FAFAFA"/>
            <w:vAlign w:val="bottom"/>
          </w:tcPr>
          <w:p w14:paraId="29A1994F" w14:textId="77777777" w:rsidR="0039062F" w:rsidRPr="00E018A4" w:rsidRDefault="0039062F" w:rsidP="00E018A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  <w:tc>
          <w:tcPr>
            <w:tcW w:w="1294" w:type="dxa"/>
            <w:shd w:val="clear" w:color="auto" w:fill="FAFAFA"/>
            <w:vAlign w:val="bottom"/>
          </w:tcPr>
          <w:p w14:paraId="378332F5" w14:textId="77777777" w:rsidR="0039062F" w:rsidRPr="00E018A4" w:rsidRDefault="0039062F" w:rsidP="00E018A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  <w:tc>
          <w:tcPr>
            <w:tcW w:w="1309" w:type="dxa"/>
            <w:gridSpan w:val="2"/>
            <w:shd w:val="clear" w:color="auto" w:fill="FAFAFA"/>
            <w:vAlign w:val="bottom"/>
          </w:tcPr>
          <w:p w14:paraId="3F46B0E1" w14:textId="77777777" w:rsidR="0039062F" w:rsidRPr="00E018A4" w:rsidRDefault="0039062F" w:rsidP="00E018A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</w:tr>
      <w:tr w:rsidR="0039062F" w:rsidRPr="00E018A4" w14:paraId="5C012328" w14:textId="77777777" w:rsidTr="006E2E94">
        <w:tc>
          <w:tcPr>
            <w:tcW w:w="2970" w:type="dxa"/>
            <w:shd w:val="clear" w:color="auto" w:fill="auto"/>
          </w:tcPr>
          <w:p w14:paraId="10E1B503" w14:textId="77777777" w:rsidR="0039062F" w:rsidRPr="00E018A4" w:rsidRDefault="0039062F" w:rsidP="00837424">
            <w:pPr>
              <w:spacing w:line="240" w:lineRule="auto"/>
              <w:ind w:left="-72"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E018A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ส่วนที่หมุนเวียน</w:t>
            </w:r>
          </w:p>
        </w:tc>
        <w:tc>
          <w:tcPr>
            <w:tcW w:w="1294" w:type="dxa"/>
            <w:shd w:val="clear" w:color="auto" w:fill="FAFAFA"/>
            <w:vAlign w:val="bottom"/>
          </w:tcPr>
          <w:p w14:paraId="3DE9F6DA" w14:textId="77777777" w:rsidR="0039062F" w:rsidRPr="00E018A4" w:rsidRDefault="0039062F" w:rsidP="00E018A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53AFDCF7" w14:textId="77777777" w:rsidR="0039062F" w:rsidRPr="00E018A4" w:rsidRDefault="0039062F" w:rsidP="00E018A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94" w:type="dxa"/>
            <w:shd w:val="clear" w:color="auto" w:fill="FAFAFA"/>
            <w:vAlign w:val="bottom"/>
          </w:tcPr>
          <w:p w14:paraId="1CBCCC6B" w14:textId="77777777" w:rsidR="0039062F" w:rsidRPr="00E018A4" w:rsidRDefault="0039062F" w:rsidP="00E018A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94" w:type="dxa"/>
            <w:shd w:val="clear" w:color="auto" w:fill="FAFAFA"/>
            <w:vAlign w:val="bottom"/>
          </w:tcPr>
          <w:p w14:paraId="11FAF2CD" w14:textId="77777777" w:rsidR="0039062F" w:rsidRPr="00E018A4" w:rsidRDefault="0039062F" w:rsidP="00E018A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309" w:type="dxa"/>
            <w:gridSpan w:val="2"/>
            <w:shd w:val="clear" w:color="auto" w:fill="FAFAFA"/>
            <w:vAlign w:val="bottom"/>
          </w:tcPr>
          <w:p w14:paraId="6341525A" w14:textId="77777777" w:rsidR="0039062F" w:rsidRPr="00E018A4" w:rsidRDefault="0039062F" w:rsidP="00E018A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</w:tr>
      <w:tr w:rsidR="00C82563" w:rsidRPr="00E018A4" w14:paraId="1CB7AD70" w14:textId="77777777" w:rsidTr="006E2E94">
        <w:tc>
          <w:tcPr>
            <w:tcW w:w="2970" w:type="dxa"/>
            <w:shd w:val="clear" w:color="auto" w:fill="auto"/>
          </w:tcPr>
          <w:p w14:paraId="23131B94" w14:textId="77777777" w:rsidR="00C82563" w:rsidRPr="00E018A4" w:rsidRDefault="00C82563" w:rsidP="00C82563">
            <w:pPr>
              <w:spacing w:line="240" w:lineRule="auto"/>
              <w:ind w:left="-72" w:right="-72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E018A4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สัญญาแลกเปลี่ยนส่วนต่างราคา</w:t>
            </w:r>
          </w:p>
          <w:p w14:paraId="0354D183" w14:textId="2F15D1A9" w:rsidR="00C82563" w:rsidRPr="00E018A4" w:rsidRDefault="00C82563" w:rsidP="00C82563">
            <w:pPr>
              <w:spacing w:line="240" w:lineRule="auto"/>
              <w:ind w:left="-72"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E018A4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 xml:space="preserve">   น้ำมันสำเร็จรูปและน้ำมันดิบล่วงหน้า</w:t>
            </w:r>
          </w:p>
        </w:tc>
        <w:tc>
          <w:tcPr>
            <w:tcW w:w="1294" w:type="dxa"/>
            <w:shd w:val="clear" w:color="auto" w:fill="FAFAFA"/>
            <w:vAlign w:val="bottom"/>
          </w:tcPr>
          <w:p w14:paraId="67F633E7" w14:textId="23E82ECB" w:rsidR="00C82563" w:rsidRPr="00E018A4" w:rsidRDefault="00C82563" w:rsidP="00E018A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21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6B32104A" w14:textId="1D57D753" w:rsidR="00C82563" w:rsidRPr="00E018A4" w:rsidRDefault="00C82563" w:rsidP="00E018A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294" w:type="dxa"/>
            <w:shd w:val="clear" w:color="auto" w:fill="FAFAFA"/>
            <w:vAlign w:val="bottom"/>
          </w:tcPr>
          <w:p w14:paraId="7AA7E2E3" w14:textId="410ADF91" w:rsidR="00C82563" w:rsidRPr="00E018A4" w:rsidRDefault="00C82563" w:rsidP="00E018A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21</w:t>
            </w:r>
          </w:p>
        </w:tc>
        <w:tc>
          <w:tcPr>
            <w:tcW w:w="1294" w:type="dxa"/>
            <w:shd w:val="clear" w:color="auto" w:fill="FAFAFA"/>
            <w:vAlign w:val="bottom"/>
          </w:tcPr>
          <w:p w14:paraId="15B80FFC" w14:textId="592F8827" w:rsidR="00C82563" w:rsidRPr="00E018A4" w:rsidRDefault="00C82563" w:rsidP="00E018A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309" w:type="dxa"/>
            <w:gridSpan w:val="2"/>
            <w:shd w:val="clear" w:color="auto" w:fill="FAFAFA"/>
            <w:vAlign w:val="bottom"/>
          </w:tcPr>
          <w:p w14:paraId="5149F137" w14:textId="50282BEE" w:rsidR="00C82563" w:rsidRPr="00E018A4" w:rsidRDefault="00C82563" w:rsidP="00E018A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21</w:t>
            </w:r>
          </w:p>
        </w:tc>
      </w:tr>
      <w:tr w:rsidR="0039062F" w:rsidRPr="00E018A4" w14:paraId="002914E2" w14:textId="77777777" w:rsidTr="006E2E94">
        <w:tc>
          <w:tcPr>
            <w:tcW w:w="2970" w:type="dxa"/>
            <w:shd w:val="clear" w:color="auto" w:fill="auto"/>
          </w:tcPr>
          <w:p w14:paraId="684B51A7" w14:textId="77777777" w:rsidR="00E018A4" w:rsidRDefault="0039062F" w:rsidP="005B5EE0">
            <w:pPr>
              <w:spacing w:line="240" w:lineRule="auto"/>
              <w:ind w:left="-72" w:right="-72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E018A4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สัญญาแลกเปลี่ยนเงินตรา</w:t>
            </w:r>
          </w:p>
          <w:p w14:paraId="6E93B79C" w14:textId="06947926" w:rsidR="0039062F" w:rsidRPr="00E018A4" w:rsidRDefault="00E018A4" w:rsidP="005B5EE0">
            <w:pPr>
              <w:spacing w:line="240" w:lineRule="auto"/>
              <w:ind w:left="-72" w:right="-72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 xml:space="preserve">   </w:t>
            </w:r>
            <w:r w:rsidR="0039062F" w:rsidRPr="00E018A4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ต่างประเทศล่วงหน้า</w:t>
            </w:r>
          </w:p>
        </w:tc>
        <w:tc>
          <w:tcPr>
            <w:tcW w:w="1294" w:type="dxa"/>
            <w:shd w:val="clear" w:color="auto" w:fill="FAFAFA"/>
            <w:vAlign w:val="bottom"/>
          </w:tcPr>
          <w:p w14:paraId="33F7DD60" w14:textId="0BF82D2C" w:rsidR="0039062F" w:rsidRPr="00E018A4" w:rsidRDefault="00CF1017" w:rsidP="00E018A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 w:bidi="th-TH"/>
              </w:rPr>
            </w:pP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109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46F46F89" w14:textId="77777777" w:rsidR="0039062F" w:rsidRPr="00E018A4" w:rsidRDefault="0039062F" w:rsidP="00E018A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E018A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294" w:type="dxa"/>
            <w:shd w:val="clear" w:color="auto" w:fill="FAFAFA"/>
            <w:vAlign w:val="bottom"/>
          </w:tcPr>
          <w:p w14:paraId="2A67B56F" w14:textId="02CF7817" w:rsidR="0039062F" w:rsidRPr="00E018A4" w:rsidRDefault="00CF1017" w:rsidP="00E018A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109</w:t>
            </w:r>
          </w:p>
        </w:tc>
        <w:tc>
          <w:tcPr>
            <w:tcW w:w="1294" w:type="dxa"/>
            <w:shd w:val="clear" w:color="auto" w:fill="FAFAFA"/>
            <w:vAlign w:val="bottom"/>
          </w:tcPr>
          <w:p w14:paraId="67A834EB" w14:textId="77777777" w:rsidR="0039062F" w:rsidRPr="00E018A4" w:rsidRDefault="0039062F" w:rsidP="00E018A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E018A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309" w:type="dxa"/>
            <w:gridSpan w:val="2"/>
            <w:shd w:val="clear" w:color="auto" w:fill="FAFAFA"/>
            <w:vAlign w:val="bottom"/>
          </w:tcPr>
          <w:p w14:paraId="3B031428" w14:textId="40108E84" w:rsidR="0039062F" w:rsidRPr="00E018A4" w:rsidRDefault="00CF1017" w:rsidP="00E018A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109</w:t>
            </w:r>
          </w:p>
        </w:tc>
      </w:tr>
      <w:tr w:rsidR="0039062F" w:rsidRPr="00E018A4" w14:paraId="1BCA98F4" w14:textId="77777777" w:rsidTr="006E2E94">
        <w:tc>
          <w:tcPr>
            <w:tcW w:w="2970" w:type="dxa"/>
            <w:shd w:val="clear" w:color="auto" w:fill="auto"/>
          </w:tcPr>
          <w:p w14:paraId="4312C71E" w14:textId="77777777" w:rsidR="0039062F" w:rsidRPr="00E018A4" w:rsidRDefault="0039062F" w:rsidP="00837424">
            <w:pPr>
              <w:spacing w:line="240" w:lineRule="auto"/>
              <w:ind w:left="-72" w:right="-72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  <w:lang w:val="en-GB"/>
              </w:rPr>
            </w:pPr>
          </w:p>
        </w:tc>
        <w:tc>
          <w:tcPr>
            <w:tcW w:w="1294" w:type="dxa"/>
            <w:shd w:val="clear" w:color="auto" w:fill="FAFAFA"/>
            <w:vAlign w:val="bottom"/>
          </w:tcPr>
          <w:p w14:paraId="426D9966" w14:textId="77777777" w:rsidR="0039062F" w:rsidRPr="00E018A4" w:rsidRDefault="0039062F" w:rsidP="00E018A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US" w:bidi="th-TH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01A2BB92" w14:textId="77777777" w:rsidR="0039062F" w:rsidRPr="00E018A4" w:rsidRDefault="0039062F" w:rsidP="00E018A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  <w:tc>
          <w:tcPr>
            <w:tcW w:w="1294" w:type="dxa"/>
            <w:shd w:val="clear" w:color="auto" w:fill="FAFAFA"/>
            <w:vAlign w:val="bottom"/>
          </w:tcPr>
          <w:p w14:paraId="5B027786" w14:textId="77777777" w:rsidR="0039062F" w:rsidRPr="00E018A4" w:rsidRDefault="0039062F" w:rsidP="00E018A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  <w:tc>
          <w:tcPr>
            <w:tcW w:w="1294" w:type="dxa"/>
            <w:shd w:val="clear" w:color="auto" w:fill="FAFAFA"/>
            <w:vAlign w:val="bottom"/>
          </w:tcPr>
          <w:p w14:paraId="08B04552" w14:textId="77777777" w:rsidR="0039062F" w:rsidRPr="00E018A4" w:rsidRDefault="0039062F" w:rsidP="00E018A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  <w:tc>
          <w:tcPr>
            <w:tcW w:w="1309" w:type="dxa"/>
            <w:gridSpan w:val="2"/>
            <w:shd w:val="clear" w:color="auto" w:fill="FAFAFA"/>
            <w:vAlign w:val="bottom"/>
          </w:tcPr>
          <w:p w14:paraId="6D602078" w14:textId="77777777" w:rsidR="0039062F" w:rsidRPr="00E018A4" w:rsidRDefault="0039062F" w:rsidP="00E018A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</w:tr>
      <w:tr w:rsidR="0039062F" w:rsidRPr="00E018A4" w14:paraId="1063FE38" w14:textId="77777777" w:rsidTr="006E2E94">
        <w:tc>
          <w:tcPr>
            <w:tcW w:w="2970" w:type="dxa"/>
            <w:shd w:val="clear" w:color="auto" w:fill="auto"/>
          </w:tcPr>
          <w:p w14:paraId="465A77C5" w14:textId="77777777" w:rsidR="0039062F" w:rsidRPr="00E018A4" w:rsidRDefault="0039062F" w:rsidP="00837424">
            <w:pPr>
              <w:spacing w:line="240" w:lineRule="auto"/>
              <w:ind w:left="-72" w:right="-72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E018A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ส่วนที่ไม่หมุนเวียน</w:t>
            </w:r>
          </w:p>
        </w:tc>
        <w:tc>
          <w:tcPr>
            <w:tcW w:w="1294" w:type="dxa"/>
            <w:shd w:val="clear" w:color="auto" w:fill="FAFAFA"/>
            <w:vAlign w:val="bottom"/>
          </w:tcPr>
          <w:p w14:paraId="17B1A413" w14:textId="77777777" w:rsidR="0039062F" w:rsidRPr="00E018A4" w:rsidRDefault="0039062F" w:rsidP="00E018A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 w:bidi="th-TH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14F028C6" w14:textId="77777777" w:rsidR="0039062F" w:rsidRPr="00E018A4" w:rsidRDefault="0039062F" w:rsidP="00E018A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94" w:type="dxa"/>
            <w:shd w:val="clear" w:color="auto" w:fill="FAFAFA"/>
            <w:vAlign w:val="bottom"/>
          </w:tcPr>
          <w:p w14:paraId="5C58EC6D" w14:textId="77777777" w:rsidR="0039062F" w:rsidRPr="00E018A4" w:rsidRDefault="0039062F" w:rsidP="00E018A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94" w:type="dxa"/>
            <w:shd w:val="clear" w:color="auto" w:fill="FAFAFA"/>
            <w:vAlign w:val="bottom"/>
          </w:tcPr>
          <w:p w14:paraId="5A72E9C9" w14:textId="77777777" w:rsidR="0039062F" w:rsidRPr="00E018A4" w:rsidRDefault="0039062F" w:rsidP="00E018A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309" w:type="dxa"/>
            <w:gridSpan w:val="2"/>
            <w:shd w:val="clear" w:color="auto" w:fill="FAFAFA"/>
            <w:vAlign w:val="bottom"/>
          </w:tcPr>
          <w:p w14:paraId="057FBC35" w14:textId="77777777" w:rsidR="0039062F" w:rsidRPr="00E018A4" w:rsidRDefault="0039062F" w:rsidP="00E018A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</w:tr>
      <w:tr w:rsidR="0039062F" w:rsidRPr="00E018A4" w14:paraId="20F237FB" w14:textId="77777777" w:rsidTr="006E2E94">
        <w:tc>
          <w:tcPr>
            <w:tcW w:w="2970" w:type="dxa"/>
            <w:shd w:val="clear" w:color="auto" w:fill="auto"/>
            <w:vAlign w:val="bottom"/>
          </w:tcPr>
          <w:p w14:paraId="671C7053" w14:textId="77777777" w:rsidR="0039062F" w:rsidRPr="00E018A4" w:rsidRDefault="0039062F" w:rsidP="00837424">
            <w:pPr>
              <w:spacing w:line="240" w:lineRule="auto"/>
              <w:ind w:left="-72"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E018A4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สัญญาแลกเปลี่ยนสกุลเงิน</w:t>
            </w:r>
          </w:p>
        </w:tc>
        <w:tc>
          <w:tcPr>
            <w:tcW w:w="1294" w:type="dxa"/>
            <w:shd w:val="clear" w:color="auto" w:fill="FAFAFA"/>
            <w:vAlign w:val="bottom"/>
          </w:tcPr>
          <w:p w14:paraId="490E1304" w14:textId="4FF7B7D3" w:rsidR="0039062F" w:rsidRPr="00E018A4" w:rsidRDefault="00CF1017" w:rsidP="00E018A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 w:bidi="th-TH"/>
              </w:rPr>
            </w:pP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1</w:t>
            </w:r>
            <w:r w:rsidR="0039062F" w:rsidRPr="00E018A4">
              <w:rPr>
                <w:rFonts w:ascii="Browallia New" w:eastAsia="Arial Unicode MS" w:hAnsi="Browallia New" w:cs="Browallia New"/>
                <w:sz w:val="24"/>
                <w:szCs w:val="24"/>
                <w:lang w:val="en-US" w:bidi="th-TH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125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3BFC6BC0" w14:textId="77777777" w:rsidR="0039062F" w:rsidRPr="00E018A4" w:rsidRDefault="0039062F" w:rsidP="00E018A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E018A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294" w:type="dxa"/>
            <w:shd w:val="clear" w:color="auto" w:fill="FAFAFA"/>
            <w:vAlign w:val="bottom"/>
          </w:tcPr>
          <w:p w14:paraId="5DBE82C9" w14:textId="47D96425" w:rsidR="0039062F" w:rsidRPr="00E018A4" w:rsidRDefault="00CF1017" w:rsidP="00E018A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1</w:t>
            </w:r>
            <w:r w:rsidR="0039062F" w:rsidRPr="00E018A4">
              <w:rPr>
                <w:rFonts w:ascii="Browallia New" w:eastAsia="Arial Unicode MS" w:hAnsi="Browallia New" w:cs="Browallia New"/>
                <w:sz w:val="24"/>
                <w:szCs w:val="24"/>
                <w:lang w:val="en-US" w:bidi="th-TH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125</w:t>
            </w:r>
          </w:p>
        </w:tc>
        <w:tc>
          <w:tcPr>
            <w:tcW w:w="1294" w:type="dxa"/>
            <w:shd w:val="clear" w:color="auto" w:fill="FAFAFA"/>
            <w:vAlign w:val="bottom"/>
          </w:tcPr>
          <w:p w14:paraId="70AC3148" w14:textId="77777777" w:rsidR="0039062F" w:rsidRPr="00E018A4" w:rsidRDefault="0039062F" w:rsidP="00E018A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E018A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309" w:type="dxa"/>
            <w:gridSpan w:val="2"/>
            <w:shd w:val="clear" w:color="auto" w:fill="FAFAFA"/>
            <w:vAlign w:val="bottom"/>
          </w:tcPr>
          <w:p w14:paraId="18EB9650" w14:textId="308CCDBA" w:rsidR="0039062F" w:rsidRPr="00E018A4" w:rsidRDefault="00CF1017" w:rsidP="00E018A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1</w:t>
            </w:r>
            <w:r w:rsidR="0039062F" w:rsidRPr="00E018A4">
              <w:rPr>
                <w:rFonts w:ascii="Browallia New" w:eastAsia="Arial Unicode MS" w:hAnsi="Browallia New" w:cs="Browallia New"/>
                <w:sz w:val="24"/>
                <w:szCs w:val="24"/>
                <w:lang w:val="en-US" w:bidi="th-TH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125</w:t>
            </w:r>
          </w:p>
        </w:tc>
      </w:tr>
      <w:tr w:rsidR="0039062F" w:rsidRPr="00E018A4" w14:paraId="1AE1B10A" w14:textId="77777777" w:rsidTr="006E2E94">
        <w:tc>
          <w:tcPr>
            <w:tcW w:w="2970" w:type="dxa"/>
            <w:shd w:val="clear" w:color="auto" w:fill="auto"/>
            <w:vAlign w:val="bottom"/>
          </w:tcPr>
          <w:p w14:paraId="38874688" w14:textId="77777777" w:rsidR="00E018A4" w:rsidRDefault="0039062F" w:rsidP="00837424">
            <w:pPr>
              <w:spacing w:line="240" w:lineRule="auto"/>
              <w:ind w:left="-72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018A4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สัญญาแลกเปลี่ยนเงินตรา</w:t>
            </w:r>
          </w:p>
          <w:p w14:paraId="075A6583" w14:textId="1A684C01" w:rsidR="0039062F" w:rsidRPr="00E018A4" w:rsidRDefault="00E018A4" w:rsidP="00837424">
            <w:pPr>
              <w:spacing w:line="240" w:lineRule="auto"/>
              <w:ind w:left="-72"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  </w:t>
            </w:r>
            <w:r w:rsidR="0039062F" w:rsidRPr="00E018A4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ต่างประเทศล่วงหน้า</w:t>
            </w:r>
          </w:p>
        </w:tc>
        <w:tc>
          <w:tcPr>
            <w:tcW w:w="1294" w:type="dxa"/>
            <w:shd w:val="clear" w:color="auto" w:fill="FAFAFA"/>
            <w:vAlign w:val="bottom"/>
          </w:tcPr>
          <w:p w14:paraId="31F51773" w14:textId="289237F5" w:rsidR="0039062F" w:rsidRPr="00E018A4" w:rsidRDefault="00CF1017" w:rsidP="00E018A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 w:bidi="th-TH"/>
              </w:rPr>
            </w:pP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172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22916DD9" w14:textId="77777777" w:rsidR="0039062F" w:rsidRPr="00E018A4" w:rsidRDefault="0039062F" w:rsidP="00E018A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E018A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294" w:type="dxa"/>
            <w:shd w:val="clear" w:color="auto" w:fill="FAFAFA"/>
            <w:vAlign w:val="bottom"/>
          </w:tcPr>
          <w:p w14:paraId="402FD3DB" w14:textId="2BA689C9" w:rsidR="0039062F" w:rsidRPr="00E018A4" w:rsidRDefault="00CF1017" w:rsidP="00E018A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172</w:t>
            </w:r>
          </w:p>
        </w:tc>
        <w:tc>
          <w:tcPr>
            <w:tcW w:w="1294" w:type="dxa"/>
            <w:shd w:val="clear" w:color="auto" w:fill="FAFAFA"/>
            <w:vAlign w:val="bottom"/>
          </w:tcPr>
          <w:p w14:paraId="05DF50FA" w14:textId="77777777" w:rsidR="0039062F" w:rsidRPr="00E018A4" w:rsidRDefault="0039062F" w:rsidP="00E018A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E018A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309" w:type="dxa"/>
            <w:gridSpan w:val="2"/>
            <w:shd w:val="clear" w:color="auto" w:fill="FAFAFA"/>
            <w:vAlign w:val="bottom"/>
          </w:tcPr>
          <w:p w14:paraId="6332472F" w14:textId="456D2D0D" w:rsidR="0039062F" w:rsidRPr="00E018A4" w:rsidRDefault="00CF1017" w:rsidP="00E018A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172</w:t>
            </w:r>
          </w:p>
        </w:tc>
      </w:tr>
      <w:tr w:rsidR="0039062F" w:rsidRPr="00E018A4" w14:paraId="08A7F374" w14:textId="77777777" w:rsidTr="006E2E94">
        <w:tc>
          <w:tcPr>
            <w:tcW w:w="2970" w:type="dxa"/>
            <w:shd w:val="clear" w:color="auto" w:fill="auto"/>
            <w:vAlign w:val="bottom"/>
          </w:tcPr>
          <w:p w14:paraId="5F5193BD" w14:textId="77777777" w:rsidR="0039062F" w:rsidRPr="00E018A4" w:rsidRDefault="0039062F" w:rsidP="00837424">
            <w:pPr>
              <w:spacing w:line="240" w:lineRule="auto"/>
              <w:ind w:left="-72" w:right="-72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294" w:type="dxa"/>
            <w:shd w:val="clear" w:color="auto" w:fill="FAFAFA"/>
            <w:vAlign w:val="bottom"/>
          </w:tcPr>
          <w:p w14:paraId="579DA1F6" w14:textId="77777777" w:rsidR="0039062F" w:rsidRPr="00E018A4" w:rsidRDefault="0039062F" w:rsidP="00E018A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US" w:bidi="th-TH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555B2E36" w14:textId="77777777" w:rsidR="0039062F" w:rsidRPr="00E018A4" w:rsidRDefault="0039062F" w:rsidP="00E018A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  <w:tc>
          <w:tcPr>
            <w:tcW w:w="1294" w:type="dxa"/>
            <w:shd w:val="clear" w:color="auto" w:fill="FAFAFA"/>
            <w:vAlign w:val="bottom"/>
          </w:tcPr>
          <w:p w14:paraId="2608B146" w14:textId="77777777" w:rsidR="0039062F" w:rsidRPr="00E018A4" w:rsidRDefault="0039062F" w:rsidP="00E018A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  <w:tc>
          <w:tcPr>
            <w:tcW w:w="1294" w:type="dxa"/>
            <w:shd w:val="clear" w:color="auto" w:fill="FAFAFA"/>
            <w:vAlign w:val="bottom"/>
          </w:tcPr>
          <w:p w14:paraId="3685943C" w14:textId="77777777" w:rsidR="0039062F" w:rsidRPr="00E018A4" w:rsidRDefault="0039062F" w:rsidP="00E018A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  <w:tc>
          <w:tcPr>
            <w:tcW w:w="1309" w:type="dxa"/>
            <w:gridSpan w:val="2"/>
            <w:shd w:val="clear" w:color="auto" w:fill="FAFAFA"/>
            <w:vAlign w:val="bottom"/>
          </w:tcPr>
          <w:p w14:paraId="3D94986A" w14:textId="77777777" w:rsidR="0039062F" w:rsidRPr="00E018A4" w:rsidRDefault="0039062F" w:rsidP="00E018A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</w:tr>
      <w:tr w:rsidR="0039062F" w:rsidRPr="00E018A4" w14:paraId="6C1B12D8" w14:textId="77777777" w:rsidTr="006E2E94">
        <w:tc>
          <w:tcPr>
            <w:tcW w:w="2970" w:type="dxa"/>
            <w:shd w:val="clear" w:color="auto" w:fill="auto"/>
            <w:vAlign w:val="bottom"/>
          </w:tcPr>
          <w:p w14:paraId="2E334D8F" w14:textId="77777777" w:rsidR="0039062F" w:rsidRPr="00E018A4" w:rsidRDefault="0039062F" w:rsidP="00837424">
            <w:pPr>
              <w:spacing w:line="240" w:lineRule="auto"/>
              <w:ind w:left="-72"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E018A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หนี้สินทางการเงินที่ไม่ได้วัดมูลค่า</w:t>
            </w:r>
          </w:p>
        </w:tc>
        <w:tc>
          <w:tcPr>
            <w:tcW w:w="1294" w:type="dxa"/>
            <w:shd w:val="clear" w:color="auto" w:fill="FAFAFA"/>
            <w:vAlign w:val="bottom"/>
          </w:tcPr>
          <w:p w14:paraId="01332512" w14:textId="77777777" w:rsidR="0039062F" w:rsidRPr="00E018A4" w:rsidRDefault="0039062F" w:rsidP="00E018A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 w:bidi="th-TH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2221C6E8" w14:textId="77777777" w:rsidR="0039062F" w:rsidRPr="00E018A4" w:rsidRDefault="0039062F" w:rsidP="00E018A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94" w:type="dxa"/>
            <w:shd w:val="clear" w:color="auto" w:fill="FAFAFA"/>
            <w:vAlign w:val="bottom"/>
          </w:tcPr>
          <w:p w14:paraId="04D881EF" w14:textId="77777777" w:rsidR="0039062F" w:rsidRPr="00E018A4" w:rsidRDefault="0039062F" w:rsidP="00E018A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94" w:type="dxa"/>
            <w:shd w:val="clear" w:color="auto" w:fill="FAFAFA"/>
            <w:vAlign w:val="bottom"/>
          </w:tcPr>
          <w:p w14:paraId="00FD7007" w14:textId="77777777" w:rsidR="0039062F" w:rsidRPr="00E018A4" w:rsidRDefault="0039062F" w:rsidP="00E018A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309" w:type="dxa"/>
            <w:gridSpan w:val="2"/>
            <w:shd w:val="clear" w:color="auto" w:fill="FAFAFA"/>
            <w:vAlign w:val="bottom"/>
          </w:tcPr>
          <w:p w14:paraId="15BF6F3C" w14:textId="77777777" w:rsidR="0039062F" w:rsidRPr="00E018A4" w:rsidRDefault="0039062F" w:rsidP="00E018A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</w:tr>
      <w:tr w:rsidR="0039062F" w:rsidRPr="00E018A4" w14:paraId="63E883AC" w14:textId="77777777" w:rsidTr="006E2E94">
        <w:tc>
          <w:tcPr>
            <w:tcW w:w="2970" w:type="dxa"/>
            <w:shd w:val="clear" w:color="auto" w:fill="auto"/>
            <w:vAlign w:val="bottom"/>
          </w:tcPr>
          <w:p w14:paraId="65AEE572" w14:textId="6579C8FF" w:rsidR="0039062F" w:rsidRPr="00E018A4" w:rsidRDefault="0039062F" w:rsidP="00E018A4">
            <w:pPr>
              <w:tabs>
                <w:tab w:val="left" w:pos="135"/>
              </w:tabs>
              <w:spacing w:line="240" w:lineRule="auto"/>
              <w:ind w:left="-72"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E018A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  ด้วยมูลค่ายุติธรรม</w:t>
            </w:r>
          </w:p>
        </w:tc>
        <w:tc>
          <w:tcPr>
            <w:tcW w:w="1294" w:type="dxa"/>
            <w:shd w:val="clear" w:color="auto" w:fill="FAFAFA"/>
            <w:vAlign w:val="bottom"/>
          </w:tcPr>
          <w:p w14:paraId="01A545B9" w14:textId="77777777" w:rsidR="0039062F" w:rsidRPr="00E018A4" w:rsidRDefault="0039062F" w:rsidP="00E018A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 w:bidi="th-TH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3C706E9F" w14:textId="77777777" w:rsidR="0039062F" w:rsidRPr="00E018A4" w:rsidRDefault="0039062F" w:rsidP="00E018A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94" w:type="dxa"/>
            <w:shd w:val="clear" w:color="auto" w:fill="FAFAFA"/>
            <w:vAlign w:val="bottom"/>
          </w:tcPr>
          <w:p w14:paraId="4050AE3E" w14:textId="77777777" w:rsidR="0039062F" w:rsidRPr="00E018A4" w:rsidRDefault="0039062F" w:rsidP="00E018A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94" w:type="dxa"/>
            <w:shd w:val="clear" w:color="auto" w:fill="FAFAFA"/>
            <w:vAlign w:val="bottom"/>
          </w:tcPr>
          <w:p w14:paraId="723955B7" w14:textId="77777777" w:rsidR="0039062F" w:rsidRPr="00E018A4" w:rsidRDefault="0039062F" w:rsidP="00E018A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309" w:type="dxa"/>
            <w:gridSpan w:val="2"/>
            <w:shd w:val="clear" w:color="auto" w:fill="FAFAFA"/>
            <w:vAlign w:val="bottom"/>
          </w:tcPr>
          <w:p w14:paraId="1C9A3B7A" w14:textId="77777777" w:rsidR="0039062F" w:rsidRPr="00E018A4" w:rsidRDefault="0039062F" w:rsidP="00E018A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</w:tr>
      <w:tr w:rsidR="0039062F" w:rsidRPr="00E018A4" w14:paraId="2F4A269D" w14:textId="77777777" w:rsidTr="006E2E94">
        <w:tc>
          <w:tcPr>
            <w:tcW w:w="2970" w:type="dxa"/>
            <w:shd w:val="clear" w:color="auto" w:fill="auto"/>
            <w:vAlign w:val="bottom"/>
          </w:tcPr>
          <w:p w14:paraId="6A103AD8" w14:textId="77777777" w:rsidR="0039062F" w:rsidRPr="00E018A4" w:rsidRDefault="0039062F" w:rsidP="00837424">
            <w:pPr>
              <w:spacing w:line="240" w:lineRule="auto"/>
              <w:ind w:left="-72"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E018A4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เงินกู้ยืมระยะยาว</w:t>
            </w:r>
          </w:p>
        </w:tc>
        <w:tc>
          <w:tcPr>
            <w:tcW w:w="1294" w:type="dxa"/>
            <w:shd w:val="clear" w:color="auto" w:fill="FAFAFA"/>
            <w:vAlign w:val="bottom"/>
          </w:tcPr>
          <w:p w14:paraId="0BAE56C0" w14:textId="45FAB5D5" w:rsidR="0039062F" w:rsidRPr="00E018A4" w:rsidRDefault="00CF1017" w:rsidP="00E018A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 w:bidi="th-TH"/>
              </w:rPr>
            </w:pP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95</w:t>
            </w:r>
            <w:r w:rsidR="0039062F" w:rsidRPr="00E018A4">
              <w:rPr>
                <w:rFonts w:ascii="Browallia New" w:eastAsia="Arial Unicode MS" w:hAnsi="Browallia New" w:cs="Browallia New"/>
                <w:sz w:val="24"/>
                <w:szCs w:val="24"/>
                <w:lang w:val="en-US" w:bidi="th-TH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135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3A42B4E7" w14:textId="77777777" w:rsidR="0039062F" w:rsidRPr="00E018A4" w:rsidRDefault="0039062F" w:rsidP="00E018A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E018A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294" w:type="dxa"/>
            <w:shd w:val="clear" w:color="auto" w:fill="FAFAFA"/>
            <w:vAlign w:val="bottom"/>
          </w:tcPr>
          <w:p w14:paraId="2C22E1C1" w14:textId="4F1B353F" w:rsidR="0039062F" w:rsidRPr="00E018A4" w:rsidRDefault="00CF1017" w:rsidP="00E018A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103</w:t>
            </w:r>
            <w:r w:rsidR="00AD5E52" w:rsidRPr="00E018A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417</w:t>
            </w:r>
          </w:p>
        </w:tc>
        <w:tc>
          <w:tcPr>
            <w:tcW w:w="1294" w:type="dxa"/>
            <w:shd w:val="clear" w:color="auto" w:fill="FAFAFA"/>
            <w:vAlign w:val="bottom"/>
          </w:tcPr>
          <w:p w14:paraId="513B68CD" w14:textId="77777777" w:rsidR="0039062F" w:rsidRPr="00E018A4" w:rsidRDefault="0039062F" w:rsidP="00E018A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E018A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309" w:type="dxa"/>
            <w:gridSpan w:val="2"/>
            <w:shd w:val="clear" w:color="auto" w:fill="FAFAFA"/>
            <w:vAlign w:val="bottom"/>
          </w:tcPr>
          <w:p w14:paraId="6F306972" w14:textId="7F7327F6" w:rsidR="0039062F" w:rsidRPr="00E018A4" w:rsidRDefault="00CF1017" w:rsidP="00E018A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103</w:t>
            </w:r>
            <w:r w:rsidR="00AD5E52" w:rsidRPr="00E018A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417</w:t>
            </w:r>
          </w:p>
        </w:tc>
      </w:tr>
      <w:tr w:rsidR="0039062F" w:rsidRPr="00E018A4" w14:paraId="76C463E5" w14:textId="77777777" w:rsidTr="006E2E94">
        <w:tc>
          <w:tcPr>
            <w:tcW w:w="2970" w:type="dxa"/>
            <w:shd w:val="clear" w:color="auto" w:fill="auto"/>
            <w:vAlign w:val="bottom"/>
          </w:tcPr>
          <w:p w14:paraId="4AB8139A" w14:textId="77777777" w:rsidR="0039062F" w:rsidRPr="00E018A4" w:rsidRDefault="0039062F" w:rsidP="00837424">
            <w:pPr>
              <w:spacing w:line="240" w:lineRule="auto"/>
              <w:ind w:left="-72"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E018A4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1294" w:type="dxa"/>
            <w:shd w:val="clear" w:color="auto" w:fill="FAFAFA"/>
            <w:vAlign w:val="bottom"/>
          </w:tcPr>
          <w:p w14:paraId="12D4C820" w14:textId="7088CC77" w:rsidR="0039062F" w:rsidRPr="00E018A4" w:rsidRDefault="00CF1017" w:rsidP="00E018A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 w:bidi="th-TH"/>
              </w:rPr>
            </w:pP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32</w:t>
            </w:r>
            <w:r w:rsidR="0039062F" w:rsidRPr="00E018A4">
              <w:rPr>
                <w:rFonts w:ascii="Browallia New" w:eastAsia="Arial Unicode MS" w:hAnsi="Browallia New" w:cs="Browallia New"/>
                <w:sz w:val="24"/>
                <w:szCs w:val="24"/>
                <w:lang w:val="en-US" w:bidi="th-TH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104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080E2A8D" w14:textId="77777777" w:rsidR="0039062F" w:rsidRPr="00E018A4" w:rsidRDefault="0039062F" w:rsidP="00E018A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E018A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294" w:type="dxa"/>
            <w:shd w:val="clear" w:color="auto" w:fill="FAFAFA"/>
            <w:vAlign w:val="bottom"/>
          </w:tcPr>
          <w:p w14:paraId="22831C2C" w14:textId="39DDEBF9" w:rsidR="0039062F" w:rsidRPr="00E018A4" w:rsidRDefault="00CF1017" w:rsidP="00E018A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35</w:t>
            </w:r>
            <w:r w:rsidR="00AD5E52" w:rsidRPr="00E018A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377</w:t>
            </w:r>
          </w:p>
        </w:tc>
        <w:tc>
          <w:tcPr>
            <w:tcW w:w="1294" w:type="dxa"/>
            <w:shd w:val="clear" w:color="auto" w:fill="FAFAFA"/>
            <w:vAlign w:val="bottom"/>
          </w:tcPr>
          <w:p w14:paraId="1ADC7943" w14:textId="77777777" w:rsidR="0039062F" w:rsidRPr="00E018A4" w:rsidRDefault="0039062F" w:rsidP="00E018A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E018A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309" w:type="dxa"/>
            <w:gridSpan w:val="2"/>
            <w:shd w:val="clear" w:color="auto" w:fill="FAFAFA"/>
            <w:vAlign w:val="bottom"/>
          </w:tcPr>
          <w:p w14:paraId="1724B870" w14:textId="47C31FFC" w:rsidR="0039062F" w:rsidRPr="00E018A4" w:rsidRDefault="00CF1017" w:rsidP="00E018A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35</w:t>
            </w:r>
            <w:r w:rsidR="00AD5E52" w:rsidRPr="00E018A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377</w:t>
            </w:r>
          </w:p>
        </w:tc>
      </w:tr>
      <w:tr w:rsidR="0039062F" w:rsidRPr="00E018A4" w14:paraId="0FDFE4B5" w14:textId="77777777" w:rsidTr="006E2E94">
        <w:tc>
          <w:tcPr>
            <w:tcW w:w="2970" w:type="dxa"/>
            <w:shd w:val="clear" w:color="auto" w:fill="auto"/>
          </w:tcPr>
          <w:p w14:paraId="673945C5" w14:textId="77777777" w:rsidR="0039062F" w:rsidRPr="00E018A4" w:rsidRDefault="0039062F" w:rsidP="00837424">
            <w:pPr>
              <w:spacing w:line="240" w:lineRule="auto"/>
              <w:ind w:left="-72"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E018A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รวมหนี้สิน</w:t>
            </w: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B3680E4" w14:textId="7314E6C1" w:rsidR="0039062F" w:rsidRPr="00E018A4" w:rsidRDefault="00CF1017" w:rsidP="00E018A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128</w:t>
            </w:r>
            <w:r w:rsidR="0039062F" w:rsidRPr="00E018A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6</w:t>
            </w:r>
            <w:r w:rsidR="00C82563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66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4FB7B01" w14:textId="77777777" w:rsidR="0039062F" w:rsidRPr="00E018A4" w:rsidRDefault="0039062F" w:rsidP="00E018A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E018A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EAA967B" w14:textId="1398577D" w:rsidR="0039062F" w:rsidRPr="00E018A4" w:rsidRDefault="00CF1017" w:rsidP="00E018A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140</w:t>
            </w:r>
            <w:r w:rsidR="00AD5E52" w:rsidRPr="00E018A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2</w:t>
            </w:r>
            <w:r w:rsidR="00C82563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21</w:t>
            </w: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15B9A3E" w14:textId="77777777" w:rsidR="0039062F" w:rsidRPr="00E018A4" w:rsidRDefault="0039062F" w:rsidP="00E018A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E018A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30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23900C8" w14:textId="53B31F0B" w:rsidR="0039062F" w:rsidRPr="00E018A4" w:rsidRDefault="00CF1017" w:rsidP="00E018A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140</w:t>
            </w:r>
            <w:r w:rsidR="00AD5E52" w:rsidRPr="00E018A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2</w:t>
            </w:r>
            <w:r w:rsidR="00C82563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21</w:t>
            </w:r>
          </w:p>
        </w:tc>
      </w:tr>
    </w:tbl>
    <w:p w14:paraId="51154810" w14:textId="0C20D853" w:rsidR="00E018A4" w:rsidRDefault="00E018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63179B07" w14:textId="77777777" w:rsidR="006E2E94" w:rsidRPr="003438DF" w:rsidRDefault="006E2E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119"/>
        <w:gridCol w:w="1276"/>
        <w:gridCol w:w="1162"/>
        <w:gridCol w:w="1294"/>
        <w:gridCol w:w="1294"/>
        <w:gridCol w:w="1305"/>
      </w:tblGrid>
      <w:tr w:rsidR="00212979" w:rsidRPr="00E84424" w14:paraId="448790ED" w14:textId="77777777" w:rsidTr="005B5EE0">
        <w:trPr>
          <w:trHeight w:val="315"/>
          <w:tblHeader/>
        </w:trPr>
        <w:tc>
          <w:tcPr>
            <w:tcW w:w="3119" w:type="dxa"/>
            <w:shd w:val="clear" w:color="auto" w:fill="auto"/>
          </w:tcPr>
          <w:p w14:paraId="5E2B160C" w14:textId="77777777" w:rsidR="00212979" w:rsidRPr="00E84424" w:rsidRDefault="00212979" w:rsidP="0056761B">
            <w:pPr>
              <w:spacing w:line="240" w:lineRule="auto"/>
              <w:ind w:left="-72"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6331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F9A04E" w14:textId="108DED3B" w:rsidR="00212979" w:rsidRPr="00E84424" w:rsidRDefault="00212979" w:rsidP="0056761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212979" w:rsidRPr="00E84424" w14:paraId="02F2D52A" w14:textId="77777777" w:rsidTr="005B5EE0">
        <w:trPr>
          <w:trHeight w:val="315"/>
          <w:tblHeader/>
        </w:trPr>
        <w:tc>
          <w:tcPr>
            <w:tcW w:w="3119" w:type="dxa"/>
            <w:shd w:val="clear" w:color="auto" w:fill="auto"/>
          </w:tcPr>
          <w:p w14:paraId="1FCF9D9B" w14:textId="77777777" w:rsidR="00212979" w:rsidRPr="00E84424" w:rsidRDefault="00212979" w:rsidP="0056761B">
            <w:pPr>
              <w:spacing w:line="240" w:lineRule="auto"/>
              <w:ind w:left="-72"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7ADDFE0D" w14:textId="77777777" w:rsidR="00212979" w:rsidRPr="00E84424" w:rsidRDefault="00212979" w:rsidP="0056761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5055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682226" w14:textId="77777777" w:rsidR="00212979" w:rsidRPr="00E84424" w:rsidRDefault="00212979" w:rsidP="0056761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</w:tr>
      <w:tr w:rsidR="00212979" w:rsidRPr="00E84424" w14:paraId="10BFD800" w14:textId="77777777" w:rsidTr="005B5EE0">
        <w:trPr>
          <w:trHeight w:val="304"/>
          <w:tblHeader/>
        </w:trPr>
        <w:tc>
          <w:tcPr>
            <w:tcW w:w="3119" w:type="dxa"/>
            <w:shd w:val="clear" w:color="auto" w:fill="auto"/>
          </w:tcPr>
          <w:p w14:paraId="38E85911" w14:textId="77777777" w:rsidR="00212979" w:rsidRPr="00E84424" w:rsidRDefault="00212979" w:rsidP="0056761B">
            <w:pPr>
              <w:spacing w:line="240" w:lineRule="auto"/>
              <w:ind w:left="-72"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44ADAC7B" w14:textId="77777777" w:rsidR="00212979" w:rsidRPr="00E84424" w:rsidRDefault="00212979" w:rsidP="0056761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มูลค่า</w:t>
            </w:r>
          </w:p>
          <w:p w14:paraId="55BECA37" w14:textId="77777777" w:rsidR="00212979" w:rsidRPr="00E84424" w:rsidRDefault="00212979" w:rsidP="0056761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ตามบัญชี</w:t>
            </w:r>
          </w:p>
        </w:tc>
        <w:tc>
          <w:tcPr>
            <w:tcW w:w="11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609087" w14:textId="77777777" w:rsidR="00212979" w:rsidRPr="00E84424" w:rsidRDefault="00212979" w:rsidP="0056761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ข้อมูล</w:t>
            </w:r>
          </w:p>
          <w:p w14:paraId="7A9537C6" w14:textId="0E10FF03" w:rsidR="00212979" w:rsidRPr="00E84424" w:rsidRDefault="00212979" w:rsidP="0056761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ระดับ </w:t>
            </w:r>
            <w:r w:rsidR="00CF1017" w:rsidRPr="00CF101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1</w:t>
            </w: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8991A1" w14:textId="77777777" w:rsidR="00212979" w:rsidRPr="00E84424" w:rsidRDefault="00212979" w:rsidP="0056761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ข้อมูล</w:t>
            </w:r>
          </w:p>
          <w:p w14:paraId="3DA49A24" w14:textId="22D25A66" w:rsidR="00212979" w:rsidRPr="00E84424" w:rsidRDefault="00212979" w:rsidP="0056761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ระดับ </w:t>
            </w:r>
            <w:r w:rsidR="00CF1017" w:rsidRPr="00CF101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2</w:t>
            </w: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BA29F2" w14:textId="77777777" w:rsidR="00212979" w:rsidRPr="00E84424" w:rsidRDefault="00212979" w:rsidP="0056761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ข้อมูล</w:t>
            </w:r>
          </w:p>
          <w:p w14:paraId="76E82511" w14:textId="3194891A" w:rsidR="00212979" w:rsidRPr="00E84424" w:rsidRDefault="00212979" w:rsidP="0056761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ระดับ </w:t>
            </w:r>
            <w:r w:rsidR="00CF1017" w:rsidRPr="00CF101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3</w:t>
            </w: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E2FCA1" w14:textId="77777777" w:rsidR="00212979" w:rsidRPr="00E84424" w:rsidRDefault="00212979" w:rsidP="0056761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  <w:p w14:paraId="19028548" w14:textId="77777777" w:rsidR="00212979" w:rsidRPr="00E84424" w:rsidRDefault="00212979" w:rsidP="0056761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ED1077" w:rsidRPr="00E84424" w14:paraId="54178E15" w14:textId="77777777" w:rsidTr="005B5EE0">
        <w:trPr>
          <w:trHeight w:val="315"/>
          <w:tblHeader/>
        </w:trPr>
        <w:tc>
          <w:tcPr>
            <w:tcW w:w="3119" w:type="dxa"/>
            <w:shd w:val="clear" w:color="auto" w:fill="auto"/>
          </w:tcPr>
          <w:p w14:paraId="2ACE3E5C" w14:textId="77777777" w:rsidR="00ED1077" w:rsidRPr="00E84424" w:rsidRDefault="00ED1077" w:rsidP="00ED1077">
            <w:pPr>
              <w:spacing w:line="240" w:lineRule="auto"/>
              <w:ind w:left="-72"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3B1867" w14:textId="7F2778F7" w:rsidR="00ED1077" w:rsidRPr="00E84424" w:rsidRDefault="00ED1077" w:rsidP="00ED107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23FE1D" w14:textId="1CA4F3BE" w:rsidR="00ED1077" w:rsidRPr="00E84424" w:rsidRDefault="00ED1077" w:rsidP="00ED107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D85815" w14:textId="29E3A105" w:rsidR="00ED1077" w:rsidRPr="00E84424" w:rsidRDefault="00ED1077" w:rsidP="00ED107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B7E44A" w14:textId="0D7057C4" w:rsidR="00ED1077" w:rsidRPr="00E84424" w:rsidRDefault="00ED1077" w:rsidP="00ED107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BDA960" w14:textId="77777777" w:rsidR="00ED1077" w:rsidRPr="00E84424" w:rsidRDefault="00ED1077" w:rsidP="00ED107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</w:tr>
      <w:tr w:rsidR="00ED1077" w:rsidRPr="00E84424" w14:paraId="51835A74" w14:textId="77777777" w:rsidTr="005B5EE0">
        <w:tc>
          <w:tcPr>
            <w:tcW w:w="3119" w:type="dxa"/>
            <w:shd w:val="clear" w:color="auto" w:fill="auto"/>
          </w:tcPr>
          <w:p w14:paraId="26B29D0A" w14:textId="77777777" w:rsidR="00ED1077" w:rsidRPr="00E84424" w:rsidRDefault="00ED1077" w:rsidP="00ED1077">
            <w:pPr>
              <w:spacing w:line="240" w:lineRule="auto"/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D3F4135" w14:textId="77777777" w:rsidR="00ED1077" w:rsidRPr="00E84424" w:rsidRDefault="00ED1077" w:rsidP="00ED107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162" w:type="dxa"/>
            <w:shd w:val="clear" w:color="auto" w:fill="auto"/>
            <w:vAlign w:val="bottom"/>
          </w:tcPr>
          <w:p w14:paraId="6EB5470C" w14:textId="77777777" w:rsidR="00ED1077" w:rsidRPr="00E84424" w:rsidRDefault="00ED1077" w:rsidP="00ED107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3B738B6D" w14:textId="77777777" w:rsidR="00ED1077" w:rsidRPr="00E84424" w:rsidRDefault="00ED1077" w:rsidP="00ED107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5AB89602" w14:textId="77777777" w:rsidR="00ED1077" w:rsidRPr="00E84424" w:rsidRDefault="00ED1077" w:rsidP="00ED107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765FBA84" w14:textId="77777777" w:rsidR="00ED1077" w:rsidRPr="00E84424" w:rsidRDefault="00ED1077" w:rsidP="00ED107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</w:tc>
      </w:tr>
      <w:tr w:rsidR="00ED1077" w:rsidRPr="00E84424" w14:paraId="35DC5E89" w14:textId="77777777" w:rsidTr="005B5EE0">
        <w:tc>
          <w:tcPr>
            <w:tcW w:w="3119" w:type="dxa"/>
            <w:shd w:val="clear" w:color="auto" w:fill="auto"/>
          </w:tcPr>
          <w:p w14:paraId="373201C3" w14:textId="5AB95D5E" w:rsidR="00ED1077" w:rsidRPr="00E84424" w:rsidRDefault="00ED1077" w:rsidP="00ED1077">
            <w:pPr>
              <w:spacing w:line="240" w:lineRule="auto"/>
              <w:ind w:left="-72"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ณ วันที่ </w:t>
            </w:r>
            <w:r w:rsidR="00CF1017" w:rsidRPr="00CF101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ธันวาคม พ.ศ. </w:t>
            </w:r>
            <w:r w:rsidR="00CF1017" w:rsidRPr="00CF101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47A65B7" w14:textId="77777777" w:rsidR="00ED1077" w:rsidRPr="00E84424" w:rsidRDefault="00ED1077" w:rsidP="00ED107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62" w:type="dxa"/>
            <w:shd w:val="clear" w:color="auto" w:fill="auto"/>
            <w:vAlign w:val="bottom"/>
          </w:tcPr>
          <w:p w14:paraId="369CE916" w14:textId="77777777" w:rsidR="00ED1077" w:rsidRPr="00E84424" w:rsidRDefault="00ED1077" w:rsidP="00ED107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3CA6AF09" w14:textId="77777777" w:rsidR="00ED1077" w:rsidRPr="00E84424" w:rsidRDefault="00ED1077" w:rsidP="00ED107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6195AF07" w14:textId="77777777" w:rsidR="00ED1077" w:rsidRPr="00E84424" w:rsidRDefault="00ED1077" w:rsidP="00ED107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466899AD" w14:textId="77777777" w:rsidR="00ED1077" w:rsidRPr="00E84424" w:rsidRDefault="00ED1077" w:rsidP="00ED107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</w:tr>
      <w:tr w:rsidR="00ED1077" w:rsidRPr="00E84424" w14:paraId="71A2ADEB" w14:textId="77777777" w:rsidTr="005B5EE0">
        <w:tc>
          <w:tcPr>
            <w:tcW w:w="3119" w:type="dxa"/>
            <w:shd w:val="clear" w:color="auto" w:fill="auto"/>
          </w:tcPr>
          <w:p w14:paraId="62237BB1" w14:textId="77777777" w:rsidR="00ED1077" w:rsidRPr="00E84424" w:rsidRDefault="00ED1077" w:rsidP="00ED1077">
            <w:pPr>
              <w:spacing w:line="240" w:lineRule="auto"/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bookmarkStart w:id="78" w:name="_Hlk36652725"/>
          </w:p>
        </w:tc>
        <w:tc>
          <w:tcPr>
            <w:tcW w:w="1276" w:type="dxa"/>
            <w:shd w:val="clear" w:color="auto" w:fill="auto"/>
            <w:vAlign w:val="bottom"/>
          </w:tcPr>
          <w:p w14:paraId="064D31E9" w14:textId="77777777" w:rsidR="00ED1077" w:rsidRPr="00E84424" w:rsidRDefault="00ED1077" w:rsidP="00ED107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162" w:type="dxa"/>
            <w:shd w:val="clear" w:color="auto" w:fill="auto"/>
            <w:vAlign w:val="bottom"/>
          </w:tcPr>
          <w:p w14:paraId="5A806DBE" w14:textId="77777777" w:rsidR="00ED1077" w:rsidRPr="00E84424" w:rsidRDefault="00ED1077" w:rsidP="00ED107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0BFEF169" w14:textId="77777777" w:rsidR="00ED1077" w:rsidRPr="00E84424" w:rsidRDefault="00ED1077" w:rsidP="00ED107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4E800563" w14:textId="77777777" w:rsidR="00ED1077" w:rsidRPr="00E84424" w:rsidRDefault="00ED1077" w:rsidP="00ED107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205B824E" w14:textId="77777777" w:rsidR="00ED1077" w:rsidRPr="00E84424" w:rsidRDefault="00ED1077" w:rsidP="00ED107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</w:tc>
      </w:tr>
      <w:bookmarkEnd w:id="78"/>
      <w:tr w:rsidR="00ED1077" w:rsidRPr="00E84424" w14:paraId="65908C95" w14:textId="77777777" w:rsidTr="005B5EE0">
        <w:tc>
          <w:tcPr>
            <w:tcW w:w="3119" w:type="dxa"/>
            <w:shd w:val="clear" w:color="auto" w:fill="auto"/>
          </w:tcPr>
          <w:p w14:paraId="08F70A6F" w14:textId="713C425C" w:rsidR="00ED1077" w:rsidRPr="00E84424" w:rsidRDefault="00ED1077" w:rsidP="00ED1077">
            <w:pPr>
              <w:spacing w:line="240" w:lineRule="auto"/>
              <w:ind w:left="-72"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สินทรัพย์</w:t>
            </w:r>
            <w:r w:rsidR="00782F3B" w:rsidRPr="00E8442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ทางการเงินที่วัดมูลค่า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857F3C2" w14:textId="77777777" w:rsidR="00ED1077" w:rsidRPr="00E84424" w:rsidRDefault="00ED1077" w:rsidP="00ED107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62" w:type="dxa"/>
            <w:shd w:val="clear" w:color="auto" w:fill="auto"/>
            <w:vAlign w:val="bottom"/>
          </w:tcPr>
          <w:p w14:paraId="312F0C21" w14:textId="77777777" w:rsidR="00ED1077" w:rsidRPr="00E84424" w:rsidRDefault="00ED1077" w:rsidP="00ED107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74F11FBB" w14:textId="77777777" w:rsidR="00ED1077" w:rsidRPr="00E84424" w:rsidRDefault="00ED1077" w:rsidP="00ED107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615B4FA7" w14:textId="77777777" w:rsidR="00ED1077" w:rsidRPr="00E84424" w:rsidRDefault="00ED1077" w:rsidP="00ED107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070BAA4A" w14:textId="77777777" w:rsidR="00ED1077" w:rsidRPr="00E84424" w:rsidRDefault="00ED1077" w:rsidP="00ED107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</w:tr>
      <w:tr w:rsidR="00782F3B" w:rsidRPr="00E84424" w14:paraId="2281B1E2" w14:textId="77777777" w:rsidTr="005B5EE0">
        <w:tc>
          <w:tcPr>
            <w:tcW w:w="3119" w:type="dxa"/>
            <w:shd w:val="clear" w:color="auto" w:fill="auto"/>
          </w:tcPr>
          <w:p w14:paraId="16555025" w14:textId="01371278" w:rsidR="00782F3B" w:rsidRPr="00E84424" w:rsidRDefault="00782F3B" w:rsidP="00ED1077">
            <w:pPr>
              <w:spacing w:line="240" w:lineRule="auto"/>
              <w:ind w:left="-72"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  ด้วยมูลค่ายุติธรรม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1F06B9D" w14:textId="77777777" w:rsidR="00782F3B" w:rsidRPr="00E84424" w:rsidRDefault="00782F3B" w:rsidP="00ED107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62" w:type="dxa"/>
            <w:shd w:val="clear" w:color="auto" w:fill="auto"/>
            <w:vAlign w:val="bottom"/>
          </w:tcPr>
          <w:p w14:paraId="5F5D4D82" w14:textId="77777777" w:rsidR="00782F3B" w:rsidRPr="00E84424" w:rsidRDefault="00782F3B" w:rsidP="00ED107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19736E83" w14:textId="77777777" w:rsidR="00782F3B" w:rsidRPr="00E84424" w:rsidRDefault="00782F3B" w:rsidP="00ED107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7C635BD9" w14:textId="77777777" w:rsidR="00782F3B" w:rsidRPr="00E84424" w:rsidRDefault="00782F3B" w:rsidP="00ED107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0AC77FE2" w14:textId="77777777" w:rsidR="00782F3B" w:rsidRPr="00E84424" w:rsidRDefault="00782F3B" w:rsidP="00ED107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</w:tr>
      <w:tr w:rsidR="00ED1077" w:rsidRPr="00E84424" w14:paraId="154B1BBA" w14:textId="77777777" w:rsidTr="005B5EE0">
        <w:tc>
          <w:tcPr>
            <w:tcW w:w="3119" w:type="dxa"/>
            <w:shd w:val="clear" w:color="auto" w:fill="auto"/>
          </w:tcPr>
          <w:p w14:paraId="756E16B4" w14:textId="77777777" w:rsidR="00ED1077" w:rsidRPr="00E84424" w:rsidRDefault="00ED1077" w:rsidP="00ED1077">
            <w:pPr>
              <w:spacing w:line="240" w:lineRule="auto"/>
              <w:ind w:left="-72"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เงินลงทุนในหลักทรัพย์เผื่อขาย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B69EAC8" w14:textId="77777777" w:rsidR="00ED1077" w:rsidRPr="00E84424" w:rsidRDefault="00ED1077" w:rsidP="00ED107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62" w:type="dxa"/>
            <w:shd w:val="clear" w:color="auto" w:fill="auto"/>
            <w:vAlign w:val="bottom"/>
          </w:tcPr>
          <w:p w14:paraId="4960CA01" w14:textId="77777777" w:rsidR="00ED1077" w:rsidRPr="00E84424" w:rsidRDefault="00ED1077" w:rsidP="00ED107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21326FEB" w14:textId="77777777" w:rsidR="00ED1077" w:rsidRPr="00E84424" w:rsidRDefault="00ED1077" w:rsidP="00ED107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26FC3EE6" w14:textId="77777777" w:rsidR="00ED1077" w:rsidRPr="00E84424" w:rsidRDefault="00ED1077" w:rsidP="00ED107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3605BDB2" w14:textId="77777777" w:rsidR="00ED1077" w:rsidRPr="00E84424" w:rsidRDefault="00ED1077" w:rsidP="00ED107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</w:tr>
      <w:tr w:rsidR="00ED1077" w:rsidRPr="00E84424" w14:paraId="54BA65A8" w14:textId="77777777" w:rsidTr="005B5EE0">
        <w:tc>
          <w:tcPr>
            <w:tcW w:w="3119" w:type="dxa"/>
            <w:shd w:val="clear" w:color="auto" w:fill="auto"/>
          </w:tcPr>
          <w:p w14:paraId="7D735BAC" w14:textId="77777777" w:rsidR="00ED1077" w:rsidRPr="00E84424" w:rsidRDefault="00ED1077" w:rsidP="00ED1077">
            <w:pPr>
              <w:spacing w:line="240" w:lineRule="auto"/>
              <w:ind w:left="-72" w:right="-72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ตราสารหนี้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D90E306" w14:textId="125C4274" w:rsidR="00ED1077" w:rsidRPr="00E84424" w:rsidRDefault="00CF1017" w:rsidP="00ED107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383</w:t>
            </w:r>
          </w:p>
        </w:tc>
        <w:tc>
          <w:tcPr>
            <w:tcW w:w="1162" w:type="dxa"/>
            <w:shd w:val="clear" w:color="auto" w:fill="auto"/>
            <w:vAlign w:val="bottom"/>
          </w:tcPr>
          <w:p w14:paraId="4A623BAA" w14:textId="3384B91D" w:rsidR="00ED1077" w:rsidRPr="00E84424" w:rsidRDefault="00CF1017" w:rsidP="00ED107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383</w:t>
            </w:r>
          </w:p>
        </w:tc>
        <w:tc>
          <w:tcPr>
            <w:tcW w:w="1294" w:type="dxa"/>
            <w:shd w:val="clear" w:color="auto" w:fill="auto"/>
            <w:vAlign w:val="bottom"/>
          </w:tcPr>
          <w:p w14:paraId="3597C479" w14:textId="77777777" w:rsidR="00ED1077" w:rsidRPr="00E84424" w:rsidRDefault="00ED1077" w:rsidP="00ED107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E8442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294" w:type="dxa"/>
            <w:shd w:val="clear" w:color="auto" w:fill="auto"/>
            <w:vAlign w:val="bottom"/>
          </w:tcPr>
          <w:p w14:paraId="1A591606" w14:textId="77777777" w:rsidR="00ED1077" w:rsidRPr="00E84424" w:rsidRDefault="00ED1077" w:rsidP="00ED107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E8442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66AEA344" w14:textId="704C50B0" w:rsidR="00ED1077" w:rsidRPr="00E84424" w:rsidRDefault="00CF1017" w:rsidP="00ED107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383</w:t>
            </w:r>
          </w:p>
        </w:tc>
      </w:tr>
      <w:tr w:rsidR="00782F3B" w:rsidRPr="00E84424" w14:paraId="6352FF7D" w14:textId="77777777" w:rsidTr="005B5EE0">
        <w:tc>
          <w:tcPr>
            <w:tcW w:w="3119" w:type="dxa"/>
            <w:shd w:val="clear" w:color="auto" w:fill="auto"/>
          </w:tcPr>
          <w:p w14:paraId="7DF52948" w14:textId="77777777" w:rsidR="00782F3B" w:rsidRPr="00E84424" w:rsidRDefault="00782F3B" w:rsidP="00ED1077">
            <w:pPr>
              <w:spacing w:line="240" w:lineRule="auto"/>
              <w:ind w:left="-72" w:right="-72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13DAFBC" w14:textId="77777777" w:rsidR="00782F3B" w:rsidRPr="00E84424" w:rsidRDefault="00782F3B" w:rsidP="00ED107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62" w:type="dxa"/>
            <w:shd w:val="clear" w:color="auto" w:fill="auto"/>
            <w:vAlign w:val="bottom"/>
          </w:tcPr>
          <w:p w14:paraId="768B8D72" w14:textId="77777777" w:rsidR="00782F3B" w:rsidRPr="00E84424" w:rsidRDefault="00782F3B" w:rsidP="00ED107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62BE398F" w14:textId="77777777" w:rsidR="00782F3B" w:rsidRPr="00E84424" w:rsidRDefault="00782F3B" w:rsidP="00ED107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36B31990" w14:textId="77777777" w:rsidR="00782F3B" w:rsidRPr="00E84424" w:rsidRDefault="00782F3B" w:rsidP="00ED107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0FE87166" w14:textId="77777777" w:rsidR="00782F3B" w:rsidRPr="00E84424" w:rsidRDefault="00782F3B" w:rsidP="00ED107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</w:tr>
      <w:tr w:rsidR="00782F3B" w:rsidRPr="00E84424" w14:paraId="30CCF9D8" w14:textId="77777777" w:rsidTr="005B5EE0">
        <w:tc>
          <w:tcPr>
            <w:tcW w:w="3119" w:type="dxa"/>
            <w:shd w:val="clear" w:color="auto" w:fill="auto"/>
          </w:tcPr>
          <w:p w14:paraId="61D633AE" w14:textId="19242B18" w:rsidR="00782F3B" w:rsidRPr="00E84424" w:rsidRDefault="00782F3B" w:rsidP="00ED1077">
            <w:pPr>
              <w:spacing w:line="240" w:lineRule="auto"/>
              <w:ind w:left="-72"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1897D57" w14:textId="77777777" w:rsidR="00782F3B" w:rsidRPr="00E84424" w:rsidRDefault="00782F3B" w:rsidP="00ED107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62" w:type="dxa"/>
            <w:shd w:val="clear" w:color="auto" w:fill="auto"/>
            <w:vAlign w:val="bottom"/>
          </w:tcPr>
          <w:p w14:paraId="429A585C" w14:textId="77777777" w:rsidR="00782F3B" w:rsidRPr="00E84424" w:rsidRDefault="00782F3B" w:rsidP="00ED107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363C8EAD" w14:textId="77777777" w:rsidR="00782F3B" w:rsidRPr="00E84424" w:rsidRDefault="00782F3B" w:rsidP="00ED107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4C3A40BD" w14:textId="77777777" w:rsidR="00782F3B" w:rsidRPr="00E84424" w:rsidRDefault="00782F3B" w:rsidP="00ED107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71D26DD8" w14:textId="77777777" w:rsidR="00782F3B" w:rsidRPr="00E84424" w:rsidRDefault="00782F3B" w:rsidP="00ED107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</w:tr>
      <w:tr w:rsidR="00782F3B" w:rsidRPr="00E84424" w14:paraId="6ACC21A4" w14:textId="77777777" w:rsidTr="005B5EE0">
        <w:tc>
          <w:tcPr>
            <w:tcW w:w="3119" w:type="dxa"/>
            <w:shd w:val="clear" w:color="auto" w:fill="auto"/>
          </w:tcPr>
          <w:p w14:paraId="4B6F4633" w14:textId="27CF5CED" w:rsidR="00782F3B" w:rsidRPr="00E84424" w:rsidRDefault="00782F3B" w:rsidP="00ED1077">
            <w:pPr>
              <w:spacing w:line="240" w:lineRule="auto"/>
              <w:ind w:left="-72"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  ที่ไม่ได้วัดมูลค่าด้วยมูลค่ายุติธรรม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6E4E7E0" w14:textId="77777777" w:rsidR="00782F3B" w:rsidRPr="00E84424" w:rsidRDefault="00782F3B" w:rsidP="00ED107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62" w:type="dxa"/>
            <w:shd w:val="clear" w:color="auto" w:fill="auto"/>
            <w:vAlign w:val="bottom"/>
          </w:tcPr>
          <w:p w14:paraId="16A02B95" w14:textId="77777777" w:rsidR="00782F3B" w:rsidRPr="00E84424" w:rsidRDefault="00782F3B" w:rsidP="00ED107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19B4B73E" w14:textId="77777777" w:rsidR="00782F3B" w:rsidRPr="00E84424" w:rsidRDefault="00782F3B" w:rsidP="00ED107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44E67D45" w14:textId="77777777" w:rsidR="00782F3B" w:rsidRPr="00E84424" w:rsidRDefault="00782F3B" w:rsidP="00ED107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59609F4D" w14:textId="77777777" w:rsidR="00782F3B" w:rsidRPr="00E84424" w:rsidRDefault="00782F3B" w:rsidP="00ED107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</w:tr>
      <w:tr w:rsidR="00B4704B" w:rsidRPr="00E84424" w14:paraId="283270DA" w14:textId="77777777" w:rsidTr="005B5EE0">
        <w:tc>
          <w:tcPr>
            <w:tcW w:w="3119" w:type="dxa"/>
            <w:shd w:val="clear" w:color="auto" w:fill="auto"/>
          </w:tcPr>
          <w:p w14:paraId="1A3326A0" w14:textId="70901524" w:rsidR="00B4704B" w:rsidRPr="00E84424" w:rsidRDefault="00B4704B" w:rsidP="00B4704B">
            <w:pPr>
              <w:spacing w:line="240" w:lineRule="auto"/>
              <w:ind w:left="-72" w:right="-72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สัญญาแลกเปลี่ยนส่วนต่างราคาน้ำมัน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75D9035" w14:textId="77777777" w:rsidR="00B4704B" w:rsidRPr="00E84424" w:rsidRDefault="00B4704B" w:rsidP="00B4704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62" w:type="dxa"/>
            <w:shd w:val="clear" w:color="auto" w:fill="auto"/>
            <w:vAlign w:val="bottom"/>
          </w:tcPr>
          <w:p w14:paraId="1B72110E" w14:textId="77777777" w:rsidR="00B4704B" w:rsidRPr="00E84424" w:rsidRDefault="00B4704B" w:rsidP="00B4704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02050AB9" w14:textId="77777777" w:rsidR="00B4704B" w:rsidRPr="00E84424" w:rsidRDefault="00B4704B" w:rsidP="00B4704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16791D5F" w14:textId="77777777" w:rsidR="00B4704B" w:rsidRPr="00E84424" w:rsidRDefault="00B4704B" w:rsidP="00B4704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3F6887E7" w14:textId="77777777" w:rsidR="00B4704B" w:rsidRPr="00E84424" w:rsidRDefault="00B4704B" w:rsidP="00B4704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</w:tr>
      <w:tr w:rsidR="00B4704B" w:rsidRPr="00E84424" w14:paraId="591457F2" w14:textId="77777777" w:rsidTr="005B5EE0">
        <w:tc>
          <w:tcPr>
            <w:tcW w:w="3119" w:type="dxa"/>
            <w:shd w:val="clear" w:color="auto" w:fill="auto"/>
          </w:tcPr>
          <w:p w14:paraId="432BF440" w14:textId="66FFEE22" w:rsidR="00B4704B" w:rsidRPr="00E84424" w:rsidRDefault="00B4704B" w:rsidP="00B4704B">
            <w:pPr>
              <w:spacing w:line="240" w:lineRule="auto"/>
              <w:ind w:left="-72" w:right="-72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 xml:space="preserve">   สำเร็จรูปและน้ำมันดิบล่วงหน้า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8460B34" w14:textId="3D57857F" w:rsidR="00B4704B" w:rsidRPr="00E84424" w:rsidRDefault="00062220" w:rsidP="00B4704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E8442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162" w:type="dxa"/>
            <w:shd w:val="clear" w:color="auto" w:fill="auto"/>
            <w:vAlign w:val="bottom"/>
          </w:tcPr>
          <w:p w14:paraId="0228761A" w14:textId="4CD813AE" w:rsidR="00B4704B" w:rsidRPr="00E84424" w:rsidRDefault="00B4704B" w:rsidP="00B4704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E8442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294" w:type="dxa"/>
            <w:shd w:val="clear" w:color="auto" w:fill="auto"/>
            <w:vAlign w:val="bottom"/>
          </w:tcPr>
          <w:p w14:paraId="65477D5D" w14:textId="62145169" w:rsidR="00B4704B" w:rsidRPr="00E84424" w:rsidRDefault="00CF1017" w:rsidP="00B4704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1</w:t>
            </w:r>
            <w:r w:rsidR="003D17B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37</w:t>
            </w:r>
          </w:p>
        </w:tc>
        <w:tc>
          <w:tcPr>
            <w:tcW w:w="1294" w:type="dxa"/>
            <w:shd w:val="clear" w:color="auto" w:fill="auto"/>
            <w:vAlign w:val="bottom"/>
          </w:tcPr>
          <w:p w14:paraId="02A1424A" w14:textId="7D29C3C0" w:rsidR="00B4704B" w:rsidRPr="00E84424" w:rsidRDefault="00B4704B" w:rsidP="00B4704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E8442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7F78D1C4" w14:textId="5ED85F42" w:rsidR="00B4704B" w:rsidRPr="00E84424" w:rsidRDefault="00CF1017" w:rsidP="00B4704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1</w:t>
            </w:r>
            <w:r w:rsidR="003D17B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37</w:t>
            </w:r>
          </w:p>
        </w:tc>
      </w:tr>
      <w:tr w:rsidR="005B5EE0" w:rsidRPr="00E84424" w14:paraId="0EFB4F5D" w14:textId="77777777" w:rsidTr="005B5EE0">
        <w:tc>
          <w:tcPr>
            <w:tcW w:w="3119" w:type="dxa"/>
            <w:shd w:val="clear" w:color="auto" w:fill="auto"/>
          </w:tcPr>
          <w:p w14:paraId="5CBA7C39" w14:textId="6B31250C" w:rsidR="005B5EE0" w:rsidRPr="00E84424" w:rsidRDefault="005B5EE0" w:rsidP="00B4704B">
            <w:pPr>
              <w:spacing w:line="240" w:lineRule="auto"/>
              <w:ind w:left="-72" w:right="-72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เงิน</w:t>
            </w:r>
            <w:r w:rsidR="00AF7E98">
              <w:rPr>
                <w:rFonts w:ascii="Browallia New" w:eastAsia="Arial Unicode MS" w:hAnsi="Browallia New" w:cs="Browallia New" w:hint="cs"/>
                <w:sz w:val="24"/>
                <w:szCs w:val="24"/>
                <w:cs/>
                <w:lang w:val="en-GB"/>
              </w:rPr>
              <w:t>ให้</w:t>
            </w:r>
            <w:r w:rsidRPr="00E84424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กู้ยืมระยะยาว</w:t>
            </w:r>
            <w:r w:rsidR="00880401" w:rsidRPr="00E84424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จาก</w:t>
            </w:r>
            <w:r w:rsidRPr="00E84424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3C75B7" w14:textId="02813381" w:rsidR="005B5EE0" w:rsidRPr="00E84424" w:rsidRDefault="00CF1017" w:rsidP="00B4704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11</w:t>
            </w:r>
            <w:r w:rsidR="005B5EE0" w:rsidRPr="00E8442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381</w:t>
            </w:r>
          </w:p>
        </w:tc>
        <w:tc>
          <w:tcPr>
            <w:tcW w:w="11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7CD39C" w14:textId="4D32F6B9" w:rsidR="005B5EE0" w:rsidRPr="00E84424" w:rsidRDefault="005B5EE0" w:rsidP="00B4704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E8442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2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CED154" w14:textId="37FFC278" w:rsidR="005B5EE0" w:rsidRPr="00E84424" w:rsidRDefault="00CF1017" w:rsidP="00B4704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11</w:t>
            </w:r>
            <w:r w:rsidR="005B5EE0" w:rsidRPr="00E8442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430</w:t>
            </w:r>
          </w:p>
        </w:tc>
        <w:tc>
          <w:tcPr>
            <w:tcW w:w="12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414C33" w14:textId="27602933" w:rsidR="005B5EE0" w:rsidRPr="00E84424" w:rsidRDefault="005B5EE0" w:rsidP="00B4704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E8442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3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14FB59" w14:textId="10E407E8" w:rsidR="005B5EE0" w:rsidRPr="00E84424" w:rsidRDefault="00CF1017" w:rsidP="00B4704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11</w:t>
            </w:r>
            <w:r w:rsidR="005B5EE0" w:rsidRPr="00E8442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430</w:t>
            </w:r>
          </w:p>
        </w:tc>
      </w:tr>
      <w:tr w:rsidR="00B4704B" w:rsidRPr="00E84424" w14:paraId="237507BF" w14:textId="77777777" w:rsidTr="005B5EE0">
        <w:tc>
          <w:tcPr>
            <w:tcW w:w="3119" w:type="dxa"/>
            <w:shd w:val="clear" w:color="auto" w:fill="auto"/>
          </w:tcPr>
          <w:p w14:paraId="0DDAC4D6" w14:textId="77777777" w:rsidR="00B4704B" w:rsidRPr="00E84424" w:rsidRDefault="00B4704B" w:rsidP="00B4704B">
            <w:pPr>
              <w:spacing w:line="240" w:lineRule="auto"/>
              <w:ind w:left="-72"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รวมสินทรัพย์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BE0150" w14:textId="05451A43" w:rsidR="00B4704B" w:rsidRPr="00E84424" w:rsidRDefault="00CF1017" w:rsidP="00B4704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11</w:t>
            </w:r>
            <w:r w:rsidR="005B5EE0" w:rsidRPr="00E8442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764</w:t>
            </w:r>
          </w:p>
        </w:tc>
        <w:tc>
          <w:tcPr>
            <w:tcW w:w="11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451D0C" w14:textId="1C474254" w:rsidR="00B4704B" w:rsidRPr="00E84424" w:rsidRDefault="00CF1017" w:rsidP="00B4704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383</w:t>
            </w: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783E09" w14:textId="2452F366" w:rsidR="00B4704B" w:rsidRPr="00E84424" w:rsidRDefault="00CF1017" w:rsidP="00B4704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11</w:t>
            </w:r>
            <w:r w:rsidR="005B5EE0" w:rsidRPr="00E8442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5</w:t>
            </w:r>
            <w:r w:rsidR="003D17B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67</w:t>
            </w: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F0AF98" w14:textId="77777777" w:rsidR="00B4704B" w:rsidRPr="00E84424" w:rsidRDefault="00B4704B" w:rsidP="00B4704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E8442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8D2944" w14:textId="69790FCC" w:rsidR="00B4704B" w:rsidRPr="00E84424" w:rsidRDefault="00CF1017" w:rsidP="00B4704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11</w:t>
            </w:r>
            <w:r w:rsidR="005B5EE0" w:rsidRPr="00E8442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9</w:t>
            </w:r>
            <w:r w:rsidR="003D17B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50</w:t>
            </w:r>
          </w:p>
        </w:tc>
      </w:tr>
      <w:tr w:rsidR="00013910" w:rsidRPr="00E84424" w14:paraId="39C6E6E5" w14:textId="77777777" w:rsidTr="005B5EE0">
        <w:tc>
          <w:tcPr>
            <w:tcW w:w="3119" w:type="dxa"/>
            <w:shd w:val="clear" w:color="auto" w:fill="auto"/>
          </w:tcPr>
          <w:p w14:paraId="403A1C47" w14:textId="77777777" w:rsidR="00013910" w:rsidRPr="00E84424" w:rsidRDefault="00013910" w:rsidP="00B4704B">
            <w:pPr>
              <w:spacing w:line="240" w:lineRule="auto"/>
              <w:ind w:left="-72"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5B9F4C" w14:textId="77777777" w:rsidR="00013910" w:rsidRPr="00E84424" w:rsidRDefault="00013910" w:rsidP="00B4704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FACF5F" w14:textId="77777777" w:rsidR="00013910" w:rsidRPr="00E84424" w:rsidRDefault="00013910" w:rsidP="00B4704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F24229" w14:textId="77777777" w:rsidR="00013910" w:rsidRPr="00E84424" w:rsidRDefault="00013910" w:rsidP="00B4704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E0DFC8" w14:textId="77777777" w:rsidR="00013910" w:rsidRPr="00E84424" w:rsidRDefault="00013910" w:rsidP="00B4704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F5E108" w14:textId="77777777" w:rsidR="00013910" w:rsidRPr="00E84424" w:rsidRDefault="00013910" w:rsidP="00B4704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</w:tr>
      <w:tr w:rsidR="00013910" w:rsidRPr="00E84424" w14:paraId="0541A056" w14:textId="77777777" w:rsidTr="005B5EE0">
        <w:tc>
          <w:tcPr>
            <w:tcW w:w="3119" w:type="dxa"/>
            <w:shd w:val="clear" w:color="auto" w:fill="auto"/>
          </w:tcPr>
          <w:p w14:paraId="251A4B8F" w14:textId="62C88E7D" w:rsidR="00013910" w:rsidRPr="00E84424" w:rsidRDefault="00013910" w:rsidP="004909CD">
            <w:pPr>
              <w:spacing w:line="240" w:lineRule="auto"/>
              <w:ind w:left="-72"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หนี้สินทางการเงิน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CD16538" w14:textId="77777777" w:rsidR="00013910" w:rsidRPr="00E84424" w:rsidRDefault="00013910" w:rsidP="004909C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62" w:type="dxa"/>
            <w:shd w:val="clear" w:color="auto" w:fill="auto"/>
            <w:vAlign w:val="bottom"/>
          </w:tcPr>
          <w:p w14:paraId="0824FEFF" w14:textId="77777777" w:rsidR="00013910" w:rsidRPr="00E84424" w:rsidRDefault="00013910" w:rsidP="004909C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0E57349D" w14:textId="77777777" w:rsidR="00013910" w:rsidRPr="00E84424" w:rsidRDefault="00013910" w:rsidP="004909C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428A1273" w14:textId="77777777" w:rsidR="00013910" w:rsidRPr="00E84424" w:rsidRDefault="00013910" w:rsidP="004909C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45F28E15" w14:textId="77777777" w:rsidR="00013910" w:rsidRPr="00E84424" w:rsidRDefault="00013910" w:rsidP="004909C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</w:tr>
      <w:tr w:rsidR="00013910" w:rsidRPr="00E84424" w14:paraId="7D526A3F" w14:textId="77777777" w:rsidTr="005B5EE0">
        <w:tc>
          <w:tcPr>
            <w:tcW w:w="3119" w:type="dxa"/>
            <w:shd w:val="clear" w:color="auto" w:fill="auto"/>
          </w:tcPr>
          <w:p w14:paraId="41B0BB83" w14:textId="77777777" w:rsidR="00013910" w:rsidRPr="00E84424" w:rsidRDefault="00013910" w:rsidP="004909CD">
            <w:pPr>
              <w:spacing w:line="240" w:lineRule="auto"/>
              <w:ind w:left="-72"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  ที่ไม่ได้วัดมูลค่าด้วยมูลค่ายุติธรรม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4167A3D" w14:textId="77777777" w:rsidR="00013910" w:rsidRPr="00E84424" w:rsidRDefault="00013910" w:rsidP="004909C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62" w:type="dxa"/>
            <w:shd w:val="clear" w:color="auto" w:fill="auto"/>
            <w:vAlign w:val="bottom"/>
          </w:tcPr>
          <w:p w14:paraId="5D5C5458" w14:textId="77777777" w:rsidR="00013910" w:rsidRPr="00E84424" w:rsidRDefault="00013910" w:rsidP="004909C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3A1C9A2C" w14:textId="77777777" w:rsidR="00013910" w:rsidRPr="00E84424" w:rsidRDefault="00013910" w:rsidP="004909C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76535A88" w14:textId="77777777" w:rsidR="00013910" w:rsidRPr="00E84424" w:rsidRDefault="00013910" w:rsidP="004909C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76C4F75C" w14:textId="77777777" w:rsidR="00013910" w:rsidRPr="00E84424" w:rsidRDefault="00013910" w:rsidP="004909C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</w:tr>
      <w:tr w:rsidR="003D17BB" w:rsidRPr="00E84424" w14:paraId="39745D1C" w14:textId="77777777" w:rsidTr="005B5EE0">
        <w:tc>
          <w:tcPr>
            <w:tcW w:w="3119" w:type="dxa"/>
            <w:shd w:val="clear" w:color="auto" w:fill="auto"/>
          </w:tcPr>
          <w:p w14:paraId="743C9546" w14:textId="496A0DAC" w:rsidR="003D17BB" w:rsidRPr="003D17BB" w:rsidRDefault="003D17BB" w:rsidP="003D17BB">
            <w:pPr>
              <w:spacing w:line="240" w:lineRule="auto"/>
              <w:ind w:left="-72" w:right="-72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สัญญาแลกเปลี่ยนส่วนต่างราคาน้ำมัน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337A453" w14:textId="77777777" w:rsidR="003D17BB" w:rsidRPr="00E84424" w:rsidRDefault="003D17BB" w:rsidP="003D17B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62" w:type="dxa"/>
            <w:shd w:val="clear" w:color="auto" w:fill="auto"/>
            <w:vAlign w:val="bottom"/>
          </w:tcPr>
          <w:p w14:paraId="18A7F4C6" w14:textId="77777777" w:rsidR="003D17BB" w:rsidRPr="00E84424" w:rsidRDefault="003D17BB" w:rsidP="003D17B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7E6603A0" w14:textId="77777777" w:rsidR="003D17BB" w:rsidRPr="00E84424" w:rsidRDefault="003D17BB" w:rsidP="003D17B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2AA61E11" w14:textId="77777777" w:rsidR="003D17BB" w:rsidRPr="00E84424" w:rsidRDefault="003D17BB" w:rsidP="003D17B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41DC3F47" w14:textId="77777777" w:rsidR="003D17BB" w:rsidRPr="00E84424" w:rsidRDefault="003D17BB" w:rsidP="003D17B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</w:tr>
      <w:tr w:rsidR="003D17BB" w:rsidRPr="00E84424" w14:paraId="1F2AF892" w14:textId="77777777" w:rsidTr="005B5EE0">
        <w:tc>
          <w:tcPr>
            <w:tcW w:w="3119" w:type="dxa"/>
            <w:shd w:val="clear" w:color="auto" w:fill="auto"/>
          </w:tcPr>
          <w:p w14:paraId="58D5ED3C" w14:textId="049B4B64" w:rsidR="003D17BB" w:rsidRPr="003D17BB" w:rsidRDefault="003D17BB" w:rsidP="003D17BB">
            <w:pPr>
              <w:spacing w:line="240" w:lineRule="auto"/>
              <w:ind w:left="-72" w:right="-72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 xml:space="preserve">   สำเร็จรูปและน้ำมันดิบล่วงหน้า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1FAF283" w14:textId="75AADF84" w:rsidR="003D17BB" w:rsidRPr="00E84424" w:rsidRDefault="003D17BB" w:rsidP="003D17B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162" w:type="dxa"/>
            <w:shd w:val="clear" w:color="auto" w:fill="auto"/>
            <w:vAlign w:val="bottom"/>
          </w:tcPr>
          <w:p w14:paraId="33364BA8" w14:textId="374DC0D1" w:rsidR="003D17BB" w:rsidRPr="00E84424" w:rsidRDefault="003D17BB" w:rsidP="003D17B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294" w:type="dxa"/>
            <w:shd w:val="clear" w:color="auto" w:fill="auto"/>
            <w:vAlign w:val="bottom"/>
          </w:tcPr>
          <w:p w14:paraId="45012B1F" w14:textId="19CB623E" w:rsidR="003D17BB" w:rsidRPr="00E84424" w:rsidRDefault="003D17BB" w:rsidP="003D17B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13</w:t>
            </w:r>
          </w:p>
        </w:tc>
        <w:tc>
          <w:tcPr>
            <w:tcW w:w="1294" w:type="dxa"/>
            <w:shd w:val="clear" w:color="auto" w:fill="auto"/>
            <w:vAlign w:val="bottom"/>
          </w:tcPr>
          <w:p w14:paraId="58E01BDA" w14:textId="2A84A14B" w:rsidR="003D17BB" w:rsidRPr="00E84424" w:rsidRDefault="003D17BB" w:rsidP="003D17B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28996100" w14:textId="6E432F50" w:rsidR="003D17BB" w:rsidRPr="00E84424" w:rsidRDefault="003D17BB" w:rsidP="003D17B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13</w:t>
            </w:r>
          </w:p>
        </w:tc>
      </w:tr>
      <w:tr w:rsidR="003D17BB" w:rsidRPr="00E84424" w14:paraId="04D6168E" w14:textId="77777777" w:rsidTr="005B5EE0">
        <w:tc>
          <w:tcPr>
            <w:tcW w:w="3119" w:type="dxa"/>
            <w:shd w:val="clear" w:color="auto" w:fill="auto"/>
          </w:tcPr>
          <w:p w14:paraId="5DC2ED65" w14:textId="77777777" w:rsidR="003D17BB" w:rsidRPr="00E84424" w:rsidRDefault="003D17BB" w:rsidP="003D17BB">
            <w:pPr>
              <w:spacing w:line="240" w:lineRule="auto"/>
              <w:ind w:left="-72" w:right="-72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เงินกู้ยืมระยะยาว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A1A14EF" w14:textId="112B09B2" w:rsidR="003D17BB" w:rsidRPr="00E84424" w:rsidRDefault="003D17BB" w:rsidP="003D17B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65</w:t>
            </w:r>
            <w:r w:rsidRPr="00E8442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366</w:t>
            </w:r>
          </w:p>
        </w:tc>
        <w:tc>
          <w:tcPr>
            <w:tcW w:w="1162" w:type="dxa"/>
            <w:shd w:val="clear" w:color="auto" w:fill="auto"/>
            <w:vAlign w:val="bottom"/>
          </w:tcPr>
          <w:p w14:paraId="75A1D51C" w14:textId="77777777" w:rsidR="003D17BB" w:rsidRPr="00E84424" w:rsidRDefault="003D17BB" w:rsidP="003D17B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E8442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294" w:type="dxa"/>
            <w:shd w:val="clear" w:color="auto" w:fill="auto"/>
            <w:vAlign w:val="bottom"/>
          </w:tcPr>
          <w:p w14:paraId="5C798D87" w14:textId="3FCEC221" w:rsidR="003D17BB" w:rsidRPr="00E84424" w:rsidRDefault="003D17BB" w:rsidP="003D17B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73</w:t>
            </w:r>
            <w:r w:rsidRPr="00E8442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011</w:t>
            </w:r>
          </w:p>
        </w:tc>
        <w:tc>
          <w:tcPr>
            <w:tcW w:w="1294" w:type="dxa"/>
            <w:shd w:val="clear" w:color="auto" w:fill="auto"/>
            <w:vAlign w:val="bottom"/>
          </w:tcPr>
          <w:p w14:paraId="3E3765B6" w14:textId="77777777" w:rsidR="003D17BB" w:rsidRPr="00E84424" w:rsidRDefault="003D17BB" w:rsidP="003D17B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E8442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6E45BFA5" w14:textId="1235DD9A" w:rsidR="003D17BB" w:rsidRPr="00E84424" w:rsidRDefault="003D17BB" w:rsidP="003D17B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73</w:t>
            </w:r>
            <w:r w:rsidRPr="00E8442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011</w:t>
            </w:r>
          </w:p>
        </w:tc>
      </w:tr>
      <w:tr w:rsidR="003D17BB" w:rsidRPr="00E84424" w14:paraId="7FB04B82" w14:textId="77777777" w:rsidTr="005B5EE0">
        <w:tc>
          <w:tcPr>
            <w:tcW w:w="3119" w:type="dxa"/>
            <w:shd w:val="clear" w:color="auto" w:fill="auto"/>
          </w:tcPr>
          <w:p w14:paraId="242BF192" w14:textId="77777777" w:rsidR="003D17BB" w:rsidRPr="00E84424" w:rsidRDefault="003D17BB" w:rsidP="003D17BB">
            <w:pPr>
              <w:spacing w:line="240" w:lineRule="auto"/>
              <w:ind w:left="-72" w:right="-72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หุ้นกู้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4DF396B" w14:textId="1757EA12" w:rsidR="003D17BB" w:rsidRPr="00E84424" w:rsidRDefault="003D17BB" w:rsidP="003D17B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32</w:t>
            </w:r>
            <w:r w:rsidRPr="00E8442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129</w:t>
            </w:r>
          </w:p>
        </w:tc>
        <w:tc>
          <w:tcPr>
            <w:tcW w:w="1162" w:type="dxa"/>
            <w:shd w:val="clear" w:color="auto" w:fill="auto"/>
            <w:vAlign w:val="bottom"/>
          </w:tcPr>
          <w:p w14:paraId="42AA8D5F" w14:textId="77777777" w:rsidR="003D17BB" w:rsidRPr="00E84424" w:rsidRDefault="003D17BB" w:rsidP="003D17B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E8442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294" w:type="dxa"/>
            <w:shd w:val="clear" w:color="auto" w:fill="auto"/>
            <w:vAlign w:val="bottom"/>
          </w:tcPr>
          <w:p w14:paraId="23FE44A3" w14:textId="4343E92B" w:rsidR="003D17BB" w:rsidRPr="00E84424" w:rsidRDefault="003D17BB" w:rsidP="003D17B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35</w:t>
            </w:r>
            <w:r w:rsidRPr="00E8442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748</w:t>
            </w:r>
          </w:p>
        </w:tc>
        <w:tc>
          <w:tcPr>
            <w:tcW w:w="1294" w:type="dxa"/>
            <w:shd w:val="clear" w:color="auto" w:fill="auto"/>
            <w:vAlign w:val="bottom"/>
          </w:tcPr>
          <w:p w14:paraId="6C9BF3DC" w14:textId="77777777" w:rsidR="003D17BB" w:rsidRPr="00E84424" w:rsidRDefault="003D17BB" w:rsidP="003D17B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E8442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35E7262D" w14:textId="17ED384D" w:rsidR="003D17BB" w:rsidRPr="00E84424" w:rsidRDefault="003D17BB" w:rsidP="003D17B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35</w:t>
            </w:r>
            <w:r w:rsidRPr="00E8442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748</w:t>
            </w:r>
          </w:p>
        </w:tc>
      </w:tr>
      <w:tr w:rsidR="003D17BB" w:rsidRPr="00E84424" w14:paraId="66C01049" w14:textId="77777777" w:rsidTr="005B5EE0">
        <w:tc>
          <w:tcPr>
            <w:tcW w:w="3119" w:type="dxa"/>
            <w:shd w:val="clear" w:color="auto" w:fill="auto"/>
          </w:tcPr>
          <w:p w14:paraId="2EC042E2" w14:textId="5A89AD25" w:rsidR="003D17BB" w:rsidRPr="00E84424" w:rsidRDefault="003D17BB" w:rsidP="003D17BB">
            <w:pPr>
              <w:spacing w:line="240" w:lineRule="auto"/>
              <w:ind w:left="-72"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รวมหนี้สิน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D2AA9A" w14:textId="66D7144E" w:rsidR="003D17BB" w:rsidRPr="00E84424" w:rsidRDefault="003D17BB" w:rsidP="003D17B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97</w:t>
            </w:r>
            <w:r w:rsidRPr="00E8442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495</w:t>
            </w:r>
          </w:p>
        </w:tc>
        <w:tc>
          <w:tcPr>
            <w:tcW w:w="11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E788E5" w14:textId="357EAF55" w:rsidR="003D17BB" w:rsidRPr="00E84424" w:rsidRDefault="003D17BB" w:rsidP="003D17B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E8442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7BA6CF" w14:textId="68E60271" w:rsidR="003D17BB" w:rsidRPr="00E84424" w:rsidRDefault="003D17BB" w:rsidP="003D17B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108</w:t>
            </w:r>
            <w:r w:rsidRPr="00E8442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7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72</w:t>
            </w: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BB4970" w14:textId="77777777" w:rsidR="003D17BB" w:rsidRPr="00E84424" w:rsidRDefault="003D17BB" w:rsidP="003D17B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E8442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FD194A" w14:textId="66287A4F" w:rsidR="003D17BB" w:rsidRPr="00E84424" w:rsidRDefault="003D17BB" w:rsidP="003D17B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108</w:t>
            </w:r>
            <w:r w:rsidRPr="00E8442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7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72</w:t>
            </w:r>
          </w:p>
        </w:tc>
      </w:tr>
    </w:tbl>
    <w:p w14:paraId="0BBBCD9B" w14:textId="77777777" w:rsidR="007B7876" w:rsidRPr="006E2E94" w:rsidRDefault="007B7876" w:rsidP="0056761B">
      <w:pPr>
        <w:spacing w:line="240" w:lineRule="auto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14:paraId="4DD83CB2" w14:textId="387A6687" w:rsidR="007B7876" w:rsidRDefault="007B7876" w:rsidP="0056761B">
      <w:pPr>
        <w:spacing w:line="240" w:lineRule="auto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E2E9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มูลค่ายุติธรรมแบ่งออกเป็นลำดับชั้นตามข้อมูลที่ใช้ดังนี้</w:t>
      </w:r>
    </w:p>
    <w:p w14:paraId="4ABC2548" w14:textId="77777777" w:rsidR="006E2E94" w:rsidRPr="006E2E94" w:rsidRDefault="006E2E94" w:rsidP="0056761B">
      <w:pPr>
        <w:spacing w:line="240" w:lineRule="auto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DD7FF71" w14:textId="772C1D0F" w:rsidR="00095207" w:rsidRPr="006E2E94" w:rsidRDefault="00095207" w:rsidP="00095207">
      <w:pPr>
        <w:tabs>
          <w:tab w:val="left" w:pos="1134"/>
          <w:tab w:val="left" w:pos="1418"/>
        </w:tabs>
        <w:ind w:left="1418" w:hanging="1418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E2E9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ข้อมูลระดับ</w:t>
      </w:r>
      <w:r w:rsidRPr="006E2E9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CF1017" w:rsidRPr="00CF1017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6E2E94">
        <w:rPr>
          <w:rFonts w:ascii="Browallia New" w:eastAsia="Arial Unicode MS" w:hAnsi="Browallia New" w:cs="Browallia New"/>
          <w:sz w:val="26"/>
          <w:szCs w:val="26"/>
          <w:lang w:val="en-GB"/>
        </w:rPr>
        <w:t>:</w:t>
      </w:r>
      <w:r w:rsidRPr="006E2E9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  <w:t>มูลค่ายุติธรรมของเครื่องมือทางการเงินอ้างอิงจากราคาปิดที่อ้างอิงจากตลาดหลักทรัพย์แห่งประเทศไทย</w:t>
      </w:r>
    </w:p>
    <w:p w14:paraId="326F3779" w14:textId="4929527F" w:rsidR="00095207" w:rsidRPr="006E2E94" w:rsidRDefault="00095207" w:rsidP="00095207">
      <w:pPr>
        <w:tabs>
          <w:tab w:val="left" w:pos="1134"/>
          <w:tab w:val="left" w:pos="1980"/>
        </w:tabs>
        <w:ind w:left="1134" w:hanging="1134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E2E9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ข้อมูลระดับ </w:t>
      </w:r>
      <w:r w:rsidR="00CF1017" w:rsidRPr="00CF1017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6E2E94">
        <w:rPr>
          <w:rFonts w:ascii="Browallia New" w:eastAsia="Arial Unicode MS" w:hAnsi="Browallia New" w:cs="Browallia New"/>
          <w:sz w:val="26"/>
          <w:szCs w:val="26"/>
          <w:lang w:val="en-GB"/>
        </w:rPr>
        <w:t>:</w:t>
      </w:r>
      <w:r w:rsidRPr="006E2E9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อย่าง</w:t>
      </w:r>
      <w:r w:rsidR="00AD7D20" w:rsidRPr="006E2E94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6E2E9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มีนัยสำคัญและอ้างอิงจากประมาณการของ</w:t>
      </w:r>
      <w:r w:rsidR="003438DF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บริษัท</w:t>
      </w:r>
      <w:r w:rsidRPr="006E2E9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เองมาใช้น้อยที่สุดเท่าที่เป็นไปได้</w:t>
      </w:r>
    </w:p>
    <w:p w14:paraId="6FAFF7F9" w14:textId="7F154F5F" w:rsidR="00095207" w:rsidRPr="006E2E94" w:rsidRDefault="00095207" w:rsidP="00095207">
      <w:pPr>
        <w:tabs>
          <w:tab w:val="left" w:pos="1134"/>
          <w:tab w:val="left" w:pos="1560"/>
          <w:tab w:val="left" w:pos="1701"/>
        </w:tabs>
        <w:ind w:left="1134" w:hanging="1134"/>
        <w:contextualSpacing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  <w:r w:rsidRPr="006E2E9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ข้อมูลระดับ </w:t>
      </w:r>
      <w:r w:rsidR="00CF1017" w:rsidRPr="00CF1017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6E2E94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:</w:t>
      </w:r>
      <w:r w:rsidRPr="006E2E9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ab/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</w:t>
      </w:r>
      <w:r w:rsidR="00AD7D20" w:rsidRPr="006E2E94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br/>
      </w:r>
      <w:r w:rsidRPr="006E2E9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ในตลาด</w:t>
      </w:r>
    </w:p>
    <w:p w14:paraId="5E43EEFB" w14:textId="77777777" w:rsidR="007B7876" w:rsidRPr="006E2E94" w:rsidRDefault="007B7876" w:rsidP="0056761B">
      <w:pPr>
        <w:spacing w:line="240" w:lineRule="auto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F340C44" w14:textId="2AD631F9" w:rsidR="007B7876" w:rsidRPr="006E2E94" w:rsidRDefault="007B7876" w:rsidP="0056761B">
      <w:pPr>
        <w:spacing w:line="240" w:lineRule="auto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E2E9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วัดมูลค่ายุติธรรมของสินทรัพย์ทางการเงินและหนี้สินทางการเงินเป็นไปตามนโยบายการบัญชีตามที่เปิดเผยในหมายเหตุ</w:t>
      </w:r>
      <w:r w:rsidR="00095207" w:rsidRPr="006E2E9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ฯ ข้อ</w:t>
      </w:r>
      <w:r w:rsidRPr="006E2E9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CF1017" w:rsidRPr="00CF1017">
        <w:rPr>
          <w:rFonts w:ascii="Browallia New" w:eastAsia="Arial Unicode MS" w:hAnsi="Browallia New" w:cs="Browallia New"/>
          <w:sz w:val="26"/>
          <w:szCs w:val="26"/>
          <w:lang w:val="en-GB"/>
        </w:rPr>
        <w:t>6</w:t>
      </w:r>
      <w:r w:rsidRPr="006E2E9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.</w:t>
      </w:r>
      <w:r w:rsidR="00CF1017" w:rsidRPr="00CF1017">
        <w:rPr>
          <w:rFonts w:ascii="Browallia New" w:eastAsia="Arial Unicode MS" w:hAnsi="Browallia New" w:cs="Browallia New"/>
          <w:sz w:val="26"/>
          <w:szCs w:val="26"/>
          <w:lang w:val="en-GB"/>
        </w:rPr>
        <w:t>7</w:t>
      </w:r>
      <w:r w:rsidRPr="006E2E9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และหมายเหตุ</w:t>
      </w:r>
      <w:r w:rsidR="00095207" w:rsidRPr="006E2E9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ฯ ข้อ</w:t>
      </w:r>
      <w:r w:rsidRPr="006E2E9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CF1017" w:rsidRPr="00CF1017">
        <w:rPr>
          <w:rFonts w:ascii="Browallia New" w:eastAsia="Arial Unicode MS" w:hAnsi="Browallia New" w:cs="Browallia New"/>
          <w:sz w:val="26"/>
          <w:szCs w:val="26"/>
          <w:lang w:val="en-GB"/>
        </w:rPr>
        <w:t>6</w:t>
      </w:r>
      <w:r w:rsidRPr="006E2E9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.</w:t>
      </w:r>
      <w:r w:rsidR="00CF1017" w:rsidRPr="00CF1017">
        <w:rPr>
          <w:rFonts w:ascii="Browallia New" w:eastAsia="Arial Unicode MS" w:hAnsi="Browallia New" w:cs="Browallia New"/>
          <w:sz w:val="26"/>
          <w:szCs w:val="26"/>
          <w:lang w:val="en-GB"/>
        </w:rPr>
        <w:t>15</w:t>
      </w:r>
    </w:p>
    <w:p w14:paraId="3AC77AEC" w14:textId="77777777" w:rsidR="007B7876" w:rsidRPr="006E2E94" w:rsidRDefault="007B7876" w:rsidP="0056761B">
      <w:pPr>
        <w:spacing w:line="240" w:lineRule="auto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1C39112" w14:textId="3D16D9B3" w:rsidR="00EB0949" w:rsidRPr="00E84424" w:rsidRDefault="007B7876" w:rsidP="0056761B">
      <w:pPr>
        <w:spacing w:line="240" w:lineRule="auto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6E2E9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กลุ่มกิจการไม่มีรายการ</w:t>
      </w:r>
      <w:r w:rsidRPr="00E8442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โอนระหว่างลำดับชั้นมูลค่ายุติธรรมในระหว่างปี</w:t>
      </w:r>
    </w:p>
    <w:p w14:paraId="30AA8337" w14:textId="77777777" w:rsidR="00EB0949" w:rsidRPr="00E84424" w:rsidRDefault="00EB09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E8442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 w:type="page"/>
      </w:r>
    </w:p>
    <w:p w14:paraId="5B9D501A" w14:textId="77777777" w:rsidR="007B7876" w:rsidRPr="00E84424" w:rsidRDefault="007B7876" w:rsidP="0056761B">
      <w:pPr>
        <w:spacing w:line="240" w:lineRule="auto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C1B755C" w14:textId="37E89B4B" w:rsidR="007B7876" w:rsidRDefault="00EB0949" w:rsidP="0056761B">
      <w:pPr>
        <w:pStyle w:val="block"/>
        <w:spacing w:after="0" w:line="240" w:lineRule="auto"/>
        <w:ind w:left="0" w:right="-6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E8442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เ</w:t>
      </w:r>
      <w:r w:rsidR="007B7876" w:rsidRPr="00E8442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 xml:space="preserve">ทคนิคการประเมินมูลค่าสำหรับการวัดมูลค่ายุติธรรมระดับที่ </w:t>
      </w:r>
      <w:r w:rsidR="00CF1017" w:rsidRPr="00CF101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2</w:t>
      </w:r>
    </w:p>
    <w:p w14:paraId="22B806D3" w14:textId="77777777" w:rsidR="006E2E94" w:rsidRPr="00E84424" w:rsidRDefault="006E2E94" w:rsidP="0056761B">
      <w:pPr>
        <w:pStyle w:val="block"/>
        <w:spacing w:after="0" w:line="240" w:lineRule="auto"/>
        <w:ind w:left="0" w:right="-6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555"/>
        <w:gridCol w:w="5906"/>
      </w:tblGrid>
      <w:tr w:rsidR="007B7876" w:rsidRPr="00E84424" w14:paraId="792CF70B" w14:textId="77777777" w:rsidTr="006F419A">
        <w:trPr>
          <w:tblHeader/>
        </w:trPr>
        <w:tc>
          <w:tcPr>
            <w:tcW w:w="187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805E59C" w14:textId="77777777" w:rsidR="007B7876" w:rsidRPr="00E84424" w:rsidRDefault="007B7876" w:rsidP="0056761B">
            <w:pPr>
              <w:pStyle w:val="block"/>
              <w:spacing w:after="0" w:line="240" w:lineRule="auto"/>
              <w:ind w:left="-72" w:right="-108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th-TH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ประเภท</w:t>
            </w:r>
          </w:p>
        </w:tc>
        <w:tc>
          <w:tcPr>
            <w:tcW w:w="312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54668BE" w14:textId="77777777" w:rsidR="007B7876" w:rsidRPr="00E84424" w:rsidRDefault="007B7876" w:rsidP="0056761B">
            <w:pPr>
              <w:pStyle w:val="block"/>
              <w:spacing w:after="0" w:line="240" w:lineRule="auto"/>
              <w:ind w:left="0" w:right="-108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th-TH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เทคนิคการประเมินมูลค่า</w:t>
            </w:r>
          </w:p>
        </w:tc>
      </w:tr>
      <w:tr w:rsidR="007B7876" w:rsidRPr="00E84424" w14:paraId="48B4A8FE" w14:textId="77777777" w:rsidTr="006F419A">
        <w:trPr>
          <w:tblHeader/>
        </w:trPr>
        <w:tc>
          <w:tcPr>
            <w:tcW w:w="1879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D0E5FC6" w14:textId="77777777" w:rsidR="007B7876" w:rsidRPr="00E84424" w:rsidRDefault="007B7876" w:rsidP="0056761B">
            <w:pPr>
              <w:pStyle w:val="block"/>
              <w:spacing w:after="0" w:line="240" w:lineRule="auto"/>
              <w:ind w:left="-72" w:right="-108"/>
              <w:jc w:val="center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US" w:bidi="th-TH"/>
              </w:rPr>
            </w:pPr>
          </w:p>
        </w:tc>
        <w:tc>
          <w:tcPr>
            <w:tcW w:w="3121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B7D15A8" w14:textId="77777777" w:rsidR="007B7876" w:rsidRPr="00E84424" w:rsidRDefault="007B7876" w:rsidP="0056761B">
            <w:pPr>
              <w:pStyle w:val="block"/>
              <w:spacing w:after="0" w:line="240" w:lineRule="auto"/>
              <w:ind w:left="0" w:right="-108"/>
              <w:jc w:val="center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  <w:lang w:val="en-US" w:bidi="th-TH"/>
              </w:rPr>
            </w:pPr>
          </w:p>
        </w:tc>
      </w:tr>
      <w:tr w:rsidR="007B7876" w:rsidRPr="00E84424" w14:paraId="6228B34A" w14:textId="77777777" w:rsidTr="006F419A">
        <w:tc>
          <w:tcPr>
            <w:tcW w:w="1879" w:type="pct"/>
            <w:hideMark/>
          </w:tcPr>
          <w:p w14:paraId="55C405BE" w14:textId="77777777" w:rsidR="007B7876" w:rsidRPr="00E84424" w:rsidRDefault="007B7876" w:rsidP="0056761B">
            <w:pPr>
              <w:spacing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8442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3121" w:type="pct"/>
          </w:tcPr>
          <w:p w14:paraId="5C1D3252" w14:textId="77777777" w:rsidR="007B7876" w:rsidRPr="00E84424" w:rsidRDefault="007B7876" w:rsidP="0056761B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กระแสเงินสดในอนาคตคิดลดด้วยอัตราผลตอบแทนตลาดอ้างอิงจาก 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Bloomberg 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ณ วันที่รายงาน</w:t>
            </w:r>
          </w:p>
          <w:p w14:paraId="67206DFF" w14:textId="77777777" w:rsidR="007B7876" w:rsidRPr="00E84424" w:rsidRDefault="007B7876" w:rsidP="0056761B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</w:tr>
      <w:tr w:rsidR="007B7876" w:rsidRPr="00E84424" w14:paraId="6044F6A3" w14:textId="77777777" w:rsidTr="006F419A">
        <w:tc>
          <w:tcPr>
            <w:tcW w:w="1879" w:type="pct"/>
            <w:hideMark/>
          </w:tcPr>
          <w:p w14:paraId="4E730E0D" w14:textId="77777777" w:rsidR="007B7876" w:rsidRPr="00E84424" w:rsidRDefault="007B7876" w:rsidP="0056761B">
            <w:pPr>
              <w:spacing w:line="240" w:lineRule="auto"/>
              <w:ind w:left="162" w:right="-72" w:hanging="270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สัญญาแลกเปลี่ยนเงินตราต่างประเทศล่วงหน้า</w:t>
            </w:r>
          </w:p>
        </w:tc>
        <w:tc>
          <w:tcPr>
            <w:tcW w:w="3121" w:type="pct"/>
          </w:tcPr>
          <w:p w14:paraId="2EEEDF57" w14:textId="77777777" w:rsidR="007B7876" w:rsidRPr="00E84424" w:rsidRDefault="007B7876" w:rsidP="0056761B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ระแสเงินสดในอนาคตคิดลดด้วยอัตราผลตอบแทนตลาดอ้างอิงจากรายงานของธนาคารพาณิชย์สำหรับธุรกรรมระยะสั้น และกระแสเงินสดในอนาคตคิดลดด้วยอัตราผลตอบแทนตลาดอ้างอิงจาก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Bloomberg 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ณ วันที่รายงานสำหรับธุรกรรมระยะยาว</w:t>
            </w:r>
          </w:p>
          <w:p w14:paraId="1CFAE58C" w14:textId="486FCFD8" w:rsidR="00095207" w:rsidRPr="00E84424" w:rsidRDefault="00095207" w:rsidP="0056761B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7B7876" w:rsidRPr="00E84424" w14:paraId="218FE1AB" w14:textId="77777777" w:rsidTr="006F419A">
        <w:tc>
          <w:tcPr>
            <w:tcW w:w="1879" w:type="pct"/>
            <w:hideMark/>
          </w:tcPr>
          <w:p w14:paraId="50B6AFB1" w14:textId="77777777" w:rsidR="007B7876" w:rsidRPr="00E84424" w:rsidRDefault="007B7876" w:rsidP="0056761B">
            <w:pPr>
              <w:spacing w:line="240" w:lineRule="auto"/>
              <w:ind w:left="-72"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สัญญาแลกเปลี่ยน</w:t>
            </w:r>
            <w:r w:rsidRPr="00E8442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สกุลเงิน</w:t>
            </w:r>
          </w:p>
        </w:tc>
        <w:tc>
          <w:tcPr>
            <w:tcW w:w="3121" w:type="pct"/>
          </w:tcPr>
          <w:p w14:paraId="0B7F0966" w14:textId="77777777" w:rsidR="007B7876" w:rsidRPr="00E84424" w:rsidRDefault="007B7876" w:rsidP="0056761B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กระแสเงินสดในอนาคตคิดลดด้วยอัตราผลตอบแทนตลาดอ้างอิงจาก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Bloomberg 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ณ วันที่รายงาน </w:t>
            </w:r>
          </w:p>
          <w:p w14:paraId="23983758" w14:textId="77777777" w:rsidR="007B7876" w:rsidRPr="00E84424" w:rsidRDefault="007B7876" w:rsidP="0056761B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</w:tr>
      <w:tr w:rsidR="007B7876" w:rsidRPr="00E84424" w14:paraId="6391D985" w14:textId="77777777" w:rsidTr="006F419A">
        <w:tc>
          <w:tcPr>
            <w:tcW w:w="1879" w:type="pct"/>
            <w:hideMark/>
          </w:tcPr>
          <w:p w14:paraId="27D12787" w14:textId="77777777" w:rsidR="007B7876" w:rsidRPr="00E84424" w:rsidRDefault="007B7876" w:rsidP="0056761B">
            <w:pPr>
              <w:spacing w:line="240" w:lineRule="auto"/>
              <w:ind w:left="142" w:hanging="214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สัญญาแลกเปลี่ยนส่วนต่างราคาน้ำมันสำเร็จรูป</w:t>
            </w:r>
          </w:p>
          <w:p w14:paraId="1DE627AF" w14:textId="77777777" w:rsidR="007B7876" w:rsidRPr="00E84424" w:rsidRDefault="007B7876" w:rsidP="0056761B">
            <w:pPr>
              <w:spacing w:line="240" w:lineRule="auto"/>
              <w:ind w:left="142" w:hanging="214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 xml:space="preserve">   </w:t>
            </w:r>
            <w:r w:rsidRPr="00E8442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และน้ำมันดิบล่วงหน้า</w:t>
            </w:r>
          </w:p>
        </w:tc>
        <w:tc>
          <w:tcPr>
            <w:tcW w:w="3121" w:type="pct"/>
          </w:tcPr>
          <w:p w14:paraId="218D1C8C" w14:textId="77777777" w:rsidR="007B7876" w:rsidRPr="00E84424" w:rsidRDefault="007B7876" w:rsidP="0056761B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เทคนิคการเปรียบเทียบราคาตลาด มูลค่ายุติธรรมอ้างอิงราคาเสนอซื้อขายจากนายหน้า สัญญาแบบเดียวกันที่มีการซื้อขายในตลาดที่มีสภาพคล่องและราคาเสนอซื้อขายสะท้อนลักษณะรายการที่แท้จริงสำหรับเครื่องมือทางการเงินที่เหมือนกัน</w:t>
            </w:r>
          </w:p>
          <w:p w14:paraId="3D8CF4A3" w14:textId="77777777" w:rsidR="007B7876" w:rsidRPr="00E84424" w:rsidRDefault="007B7876" w:rsidP="0056761B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095207" w:rsidRPr="00E84424" w14:paraId="50B97AF3" w14:textId="77777777" w:rsidTr="006F419A">
        <w:tc>
          <w:tcPr>
            <w:tcW w:w="1879" w:type="pct"/>
          </w:tcPr>
          <w:p w14:paraId="26F15BC1" w14:textId="0CD22FCA" w:rsidR="00095207" w:rsidRPr="00E84424" w:rsidRDefault="00095207" w:rsidP="0056761B">
            <w:pPr>
              <w:spacing w:line="240" w:lineRule="auto"/>
              <w:ind w:left="142" w:hanging="214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เงินลงทุนใ</w:t>
            </w:r>
            <w:r w:rsidR="001C33F6" w:rsidRPr="00E8442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น</w:t>
            </w:r>
            <w:r w:rsidRPr="00E8442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ตราสารหนี้ที่วัดมูลค่ายุติธรรมผ่านกำไรหรือขาดทุน</w:t>
            </w:r>
          </w:p>
        </w:tc>
        <w:tc>
          <w:tcPr>
            <w:tcW w:w="3121" w:type="pct"/>
          </w:tcPr>
          <w:p w14:paraId="033ED5B1" w14:textId="77777777" w:rsidR="00095207" w:rsidRPr="00E84424" w:rsidRDefault="00095207" w:rsidP="00095207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เส้นอัตราผลตอบแทนพันธบัตรรัฐบาลของสมาคมตลาดตราสารหนี้ไทย (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Thai Bond Market Association Government Bond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Yield Curve) 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ณ วันที่รายงาน</w:t>
            </w:r>
          </w:p>
          <w:p w14:paraId="1459B676" w14:textId="649A01AA" w:rsidR="00095207" w:rsidRPr="00E84424" w:rsidRDefault="00095207" w:rsidP="00095207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</w:tr>
      <w:tr w:rsidR="00095207" w:rsidRPr="00E84424" w14:paraId="48DC798D" w14:textId="77777777" w:rsidTr="006F419A">
        <w:tc>
          <w:tcPr>
            <w:tcW w:w="1879" w:type="pct"/>
          </w:tcPr>
          <w:p w14:paraId="69FFBC5F" w14:textId="2E1039A4" w:rsidR="00095207" w:rsidRPr="00E84424" w:rsidRDefault="00095207" w:rsidP="0056761B">
            <w:pPr>
              <w:spacing w:line="240" w:lineRule="auto"/>
              <w:ind w:left="142" w:hanging="214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หุ้นกู้</w:t>
            </w:r>
            <w:r w:rsidR="00464F95" w:rsidRPr="00E8442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และ</w:t>
            </w:r>
            <w:r w:rsidRPr="00E8442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เงินกู้ยืมระยะยาว</w:t>
            </w:r>
          </w:p>
        </w:tc>
        <w:tc>
          <w:tcPr>
            <w:tcW w:w="3121" w:type="pct"/>
          </w:tcPr>
          <w:p w14:paraId="12EA7D7A" w14:textId="08EA8082" w:rsidR="00095207" w:rsidRPr="00E84424" w:rsidRDefault="00095207" w:rsidP="006E2E94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เทคนิคการเปรียบเทียบราคาตลาด ประเมินมูลค่ายุติธรรมโดยพิจารณาถึงราคาเสนอซื้อขายในปัจจุบันหรือราคาเสนอซื้อขายล่าสุดสำหรับตราสารที่คล้ายคลึงกันในตลาด</w:t>
            </w:r>
          </w:p>
        </w:tc>
      </w:tr>
    </w:tbl>
    <w:p w14:paraId="7F17592B" w14:textId="77777777" w:rsidR="00ED1077" w:rsidRPr="006E2E94" w:rsidRDefault="00ED1077" w:rsidP="00ED1077">
      <w:pPr>
        <w:pStyle w:val="block"/>
        <w:spacing w:after="0" w:line="240" w:lineRule="auto"/>
        <w:ind w:left="0" w:right="-6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28727381" w14:textId="74142503" w:rsidR="007B7876" w:rsidRPr="006E2E94" w:rsidRDefault="00095207" w:rsidP="00ED1077">
      <w:pPr>
        <w:pStyle w:val="block"/>
        <w:spacing w:after="0" w:line="240" w:lineRule="auto"/>
        <w:ind w:left="0" w:right="-6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6E2E9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เทคนิคการประเมินมูลค่าสำหรับ</w:t>
      </w:r>
      <w:r w:rsidR="007B7876" w:rsidRPr="006E2E9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 xml:space="preserve">การวัดมูลค่ายุติธรรมระดับที่ </w:t>
      </w:r>
      <w:r w:rsidR="00CF1017" w:rsidRPr="00CF101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3</w:t>
      </w:r>
    </w:p>
    <w:p w14:paraId="49C5DAA7" w14:textId="77777777" w:rsidR="007B7876" w:rsidRPr="006E2E94" w:rsidRDefault="007B7876" w:rsidP="0056761B">
      <w:pPr>
        <w:spacing w:line="240" w:lineRule="auto"/>
        <w:contextualSpacing/>
        <w:jc w:val="both"/>
        <w:rPr>
          <w:rFonts w:ascii="Browallia New" w:eastAsia="Arial Unicode MS" w:hAnsi="Browallia New" w:cs="Browallia New"/>
          <w:i/>
          <w:iCs/>
          <w:color w:val="17365D" w:themeColor="text2" w:themeShade="BF"/>
          <w:sz w:val="26"/>
          <w:szCs w:val="26"/>
          <w:cs/>
          <w:lang w:val="en-GB"/>
        </w:rPr>
      </w:pPr>
    </w:p>
    <w:p w14:paraId="46621AC0" w14:textId="546EC697" w:rsidR="007B7876" w:rsidRPr="006E2E94" w:rsidRDefault="007B7876" w:rsidP="0056761B">
      <w:pPr>
        <w:spacing w:line="240" w:lineRule="auto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E2E9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ตารางต่อไปนี้แสดงการเปลี่ยนแปลงของข้อมูลระดับ </w:t>
      </w:r>
      <w:r w:rsidR="00CF1017" w:rsidRPr="00CF1017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6E2E9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6E2E9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สำหรับปีสิ้นสุดวันที่ </w:t>
      </w:r>
      <w:r w:rsidR="00CF1017" w:rsidRPr="00CF1017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6E2E9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6E2E9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CF1017" w:rsidRPr="00CF1017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</w:p>
    <w:p w14:paraId="6489E4C3" w14:textId="67E2548D" w:rsidR="005444F7" w:rsidRPr="006E2E94" w:rsidRDefault="005444F7" w:rsidP="008922AB">
      <w:pPr>
        <w:spacing w:line="240" w:lineRule="auto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45" w:type="dxa"/>
        <w:tblLook w:val="04A0" w:firstRow="1" w:lastRow="0" w:firstColumn="1" w:lastColumn="0" w:noHBand="0" w:noVBand="1"/>
      </w:tblPr>
      <w:tblGrid>
        <w:gridCol w:w="5157"/>
        <w:gridCol w:w="1360"/>
        <w:gridCol w:w="1360"/>
        <w:gridCol w:w="1568"/>
      </w:tblGrid>
      <w:tr w:rsidR="00B06564" w:rsidRPr="00E84424" w14:paraId="58AC2550" w14:textId="77777777" w:rsidTr="006E2E94">
        <w:trPr>
          <w:trHeight w:val="373"/>
        </w:trPr>
        <w:tc>
          <w:tcPr>
            <w:tcW w:w="5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D5CCDF" w14:textId="77777777" w:rsidR="00B06564" w:rsidRPr="00E84424" w:rsidRDefault="00B06564" w:rsidP="00B70DB7">
            <w:pPr>
              <w:spacing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4288" w:type="dxa"/>
            <w:gridSpan w:val="3"/>
            <w:tcBorders>
              <w:top w:val="single" w:sz="4" w:space="0" w:color="auto"/>
              <w:left w:val="nil"/>
              <w:right w:val="nil"/>
            </w:tcBorders>
          </w:tcPr>
          <w:p w14:paraId="18E307BA" w14:textId="019BFA2B" w:rsidR="00B06564" w:rsidRPr="00E84424" w:rsidDel="00C71BCA" w:rsidRDefault="00B06564" w:rsidP="005B5EE0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5444F7" w:rsidRPr="00E84424" w14:paraId="0A92AF6D" w14:textId="77777777" w:rsidTr="006E2E94">
        <w:trPr>
          <w:trHeight w:val="373"/>
        </w:trPr>
        <w:tc>
          <w:tcPr>
            <w:tcW w:w="5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19F838" w14:textId="77777777" w:rsidR="005444F7" w:rsidRPr="00E84424" w:rsidRDefault="005444F7" w:rsidP="00B70DB7">
            <w:pPr>
              <w:spacing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nil"/>
              <w:right w:val="nil"/>
            </w:tcBorders>
          </w:tcPr>
          <w:p w14:paraId="14542BA0" w14:textId="77777777" w:rsidR="005444F7" w:rsidRPr="00E84424" w:rsidRDefault="005444F7" w:rsidP="00B70DB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เงินลงทุนในตราสารหนี้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right w:val="nil"/>
            </w:tcBorders>
          </w:tcPr>
          <w:p w14:paraId="7C1A6433" w14:textId="77777777" w:rsidR="005444F7" w:rsidRPr="00E84424" w:rsidRDefault="005444F7" w:rsidP="00B70DB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เงินลงทุนในตราสารทุน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B0D8C7E" w14:textId="77777777" w:rsidR="005B5EE0" w:rsidRPr="00E84424" w:rsidRDefault="005B5EE0" w:rsidP="00B70DB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1B82F8E2" w14:textId="4093EBCB" w:rsidR="005444F7" w:rsidRPr="00E84424" w:rsidRDefault="005444F7" w:rsidP="00B70DB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5444F7" w:rsidRPr="00E84424" w14:paraId="4171C577" w14:textId="77777777" w:rsidTr="006E2E94">
        <w:tc>
          <w:tcPr>
            <w:tcW w:w="5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609A5A" w14:textId="77777777" w:rsidR="005444F7" w:rsidRPr="00E84424" w:rsidRDefault="005444F7" w:rsidP="00B70DB7">
            <w:pPr>
              <w:spacing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60" w:type="dxa"/>
            <w:tcBorders>
              <w:left w:val="nil"/>
              <w:right w:val="nil"/>
            </w:tcBorders>
          </w:tcPr>
          <w:p w14:paraId="6D0E398C" w14:textId="77777777" w:rsidR="005444F7" w:rsidRPr="00E84424" w:rsidRDefault="005444F7" w:rsidP="00B70DB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60" w:type="dxa"/>
            <w:tcBorders>
              <w:left w:val="nil"/>
              <w:right w:val="nil"/>
            </w:tcBorders>
          </w:tcPr>
          <w:p w14:paraId="55C29B4E" w14:textId="77777777" w:rsidR="005444F7" w:rsidRPr="00E84424" w:rsidRDefault="005444F7" w:rsidP="00B70DB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568" w:type="dxa"/>
            <w:tcBorders>
              <w:left w:val="nil"/>
              <w:right w:val="nil"/>
            </w:tcBorders>
            <w:shd w:val="clear" w:color="auto" w:fill="auto"/>
          </w:tcPr>
          <w:p w14:paraId="25CCEB76" w14:textId="77777777" w:rsidR="005444F7" w:rsidRPr="00E84424" w:rsidRDefault="005444F7" w:rsidP="00B70DB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5444F7" w:rsidRPr="00E84424" w14:paraId="374D5865" w14:textId="77777777" w:rsidTr="006E2E94">
        <w:tc>
          <w:tcPr>
            <w:tcW w:w="5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5FFD79" w14:textId="77777777" w:rsidR="005444F7" w:rsidRPr="00E84424" w:rsidRDefault="005444F7" w:rsidP="00B70DB7">
            <w:pPr>
              <w:spacing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68BD4D6" w14:textId="77777777" w:rsidR="005444F7" w:rsidRPr="00E84424" w:rsidRDefault="005444F7" w:rsidP="00B70DB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D70F354" w14:textId="77777777" w:rsidR="005444F7" w:rsidRPr="00E84424" w:rsidRDefault="005444F7" w:rsidP="00B70DB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133B257" w14:textId="77777777" w:rsidR="005444F7" w:rsidRPr="00E84424" w:rsidRDefault="005444F7" w:rsidP="00B70DB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</w:tr>
      <w:tr w:rsidR="005444F7" w:rsidRPr="00E84424" w14:paraId="574E84CE" w14:textId="77777777" w:rsidTr="006E2E94">
        <w:tc>
          <w:tcPr>
            <w:tcW w:w="5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44FBA7" w14:textId="0AA14B92" w:rsidR="005444F7" w:rsidRPr="00E84424" w:rsidRDefault="005444F7" w:rsidP="00B70DB7">
            <w:pPr>
              <w:spacing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ยอดคงเหลือ ณ วันที่ </w:t>
            </w:r>
            <w:r w:rsidR="00CF1017" w:rsidRPr="00CF10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มกราคม พ.ศ. </w:t>
            </w:r>
            <w:r w:rsidR="00CF1017" w:rsidRPr="00CF10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0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4A76F641" w14:textId="77777777" w:rsidR="005444F7" w:rsidRPr="00E84424" w:rsidRDefault="005444F7" w:rsidP="00B70DB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0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50D20B7B" w14:textId="5C930305" w:rsidR="005444F7" w:rsidRPr="00E84424" w:rsidRDefault="00CF1017" w:rsidP="00B70DB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</w:t>
            </w:r>
          </w:p>
        </w:tc>
        <w:tc>
          <w:tcPr>
            <w:tcW w:w="15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250F4ECB" w14:textId="6C033116" w:rsidR="005444F7" w:rsidRPr="00E84424" w:rsidRDefault="00CF1017" w:rsidP="00B70DB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</w:t>
            </w:r>
          </w:p>
        </w:tc>
      </w:tr>
      <w:tr w:rsidR="005444F7" w:rsidRPr="00E84424" w14:paraId="1DCE1872" w14:textId="77777777" w:rsidTr="006E2E94">
        <w:tc>
          <w:tcPr>
            <w:tcW w:w="5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C6A509" w14:textId="77777777" w:rsidR="005444F7" w:rsidRPr="00E84424" w:rsidRDefault="005444F7" w:rsidP="00B70DB7">
            <w:pPr>
              <w:spacing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การลงทุนเพิ่ม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DB609A8" w14:textId="1E503A49" w:rsidR="005444F7" w:rsidRPr="00E84424" w:rsidRDefault="00CF1017" w:rsidP="00B70DB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B9D657F" w14:textId="69E0C621" w:rsidR="005444F7" w:rsidRPr="00E84424" w:rsidRDefault="00CF1017" w:rsidP="00B70DB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4B8F87" w14:textId="709FCF19" w:rsidR="005444F7" w:rsidRPr="00E84424" w:rsidRDefault="00CF1017" w:rsidP="00B70DB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132</w:t>
            </w:r>
          </w:p>
        </w:tc>
      </w:tr>
      <w:tr w:rsidR="00B538CB" w:rsidRPr="00E84424" w14:paraId="516B2536" w14:textId="77777777" w:rsidTr="006E2E94">
        <w:tc>
          <w:tcPr>
            <w:tcW w:w="5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1CCA2B" w14:textId="7E0A4B8C" w:rsidR="00B538CB" w:rsidRPr="00E84424" w:rsidRDefault="00EA6521" w:rsidP="00B70DB7">
            <w:pPr>
              <w:spacing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จัดประเภทใหม่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E84CBF5" w14:textId="55C2836D" w:rsidR="00B538CB" w:rsidRPr="00E84424" w:rsidRDefault="00CF1017" w:rsidP="00B70DB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791450F" w14:textId="76A8CDCA" w:rsidR="00B538CB" w:rsidRPr="00E84424" w:rsidRDefault="00EA6521" w:rsidP="00B70DB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B12F5C3" w14:textId="1F36DDA8" w:rsidR="00B538CB" w:rsidRPr="00E84424" w:rsidRDefault="00EA6521" w:rsidP="00B70DB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5444F7" w:rsidRPr="00E84424" w14:paraId="7FC5FFF0" w14:textId="77777777" w:rsidTr="006E2E94">
        <w:tc>
          <w:tcPr>
            <w:tcW w:w="5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AD4F73" w14:textId="7C24DAB4" w:rsidR="005444F7" w:rsidRPr="00E84424" w:rsidRDefault="005444F7" w:rsidP="00B70DB7">
            <w:pPr>
              <w:spacing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กำไรซึ่งรับรู้ในกำไรหรือขาดทุน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FCDD8F4" w14:textId="793E310C" w:rsidR="005444F7" w:rsidRPr="00E84424" w:rsidRDefault="00CF1017" w:rsidP="00B70DB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708D67E" w14:textId="77777777" w:rsidR="005444F7" w:rsidRPr="00E84424" w:rsidRDefault="005444F7" w:rsidP="00B70DB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9196F0D" w14:textId="4AACB394" w:rsidR="005444F7" w:rsidRPr="00E84424" w:rsidRDefault="00CF1017" w:rsidP="00B70DB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</w:t>
            </w:r>
          </w:p>
        </w:tc>
      </w:tr>
      <w:tr w:rsidR="005444F7" w:rsidRPr="00E84424" w14:paraId="5242B9CD" w14:textId="77777777" w:rsidTr="006E2E94">
        <w:tc>
          <w:tcPr>
            <w:tcW w:w="5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F89F8F" w14:textId="77777777" w:rsidR="005444F7" w:rsidRPr="00E84424" w:rsidRDefault="005444F7" w:rsidP="00B70DB7">
            <w:pPr>
              <w:spacing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ผลต่างจากอัตราแลกเปลี่ยน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20E1715" w14:textId="476B1407" w:rsidR="005444F7" w:rsidRPr="00E84424" w:rsidRDefault="005444F7" w:rsidP="00B70DB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19823D8" w14:textId="64F6CE23" w:rsidR="005444F7" w:rsidRPr="00E84424" w:rsidRDefault="005444F7" w:rsidP="00B70DB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4A3FD8B" w14:textId="684E280C" w:rsidR="005444F7" w:rsidRPr="00E84424" w:rsidRDefault="005444F7" w:rsidP="00B70DB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5444F7" w:rsidRPr="00E84424" w14:paraId="3CFA47F4" w14:textId="77777777" w:rsidTr="006E2E94">
        <w:tc>
          <w:tcPr>
            <w:tcW w:w="5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DED47F" w14:textId="56AA58DF" w:rsidR="005444F7" w:rsidRPr="00E84424" w:rsidRDefault="005444F7" w:rsidP="00B70DB7">
            <w:pPr>
              <w:spacing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ยอดคงเหลือ ณ วันที่ </w:t>
            </w:r>
            <w:r w:rsidR="00CF1017" w:rsidRPr="00CF10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CF1017" w:rsidRPr="00CF10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38B02F9" w14:textId="29CC8DE5" w:rsidR="005444F7" w:rsidRPr="00E84424" w:rsidRDefault="00CF1017" w:rsidP="00B70DB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114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6FDE772" w14:textId="36DA58ED" w:rsidR="005444F7" w:rsidRPr="00E84424" w:rsidRDefault="00CF1017" w:rsidP="00B70DB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5A4C3DA" w14:textId="201B7359" w:rsidR="005444F7" w:rsidRPr="00E84424" w:rsidRDefault="00CF1017" w:rsidP="00B70DB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191</w:t>
            </w:r>
          </w:p>
        </w:tc>
      </w:tr>
    </w:tbl>
    <w:p w14:paraId="3A59619D" w14:textId="77777777" w:rsidR="006E2E94" w:rsidRDefault="006E2E94" w:rsidP="005444F7">
      <w:pPr>
        <w:spacing w:line="240" w:lineRule="auto"/>
        <w:contextualSpacing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2DD16930" w14:textId="68332295" w:rsidR="00E018A4" w:rsidRDefault="005444F7" w:rsidP="00E018A4">
      <w:pPr>
        <w:spacing w:line="240" w:lineRule="auto"/>
        <w:contextualSpacing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</w:pPr>
      <w:r w:rsidRPr="00E8442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กลุ่มกิจการพิจารณาข้อมูลที่ไม่สามารถสังเกตได้ที่มีสาระสำคัญที่ใช้ในการวัดมูลค่ายุติธรรมที่เป็นข้อมูลระดับ </w:t>
      </w:r>
      <w:r w:rsidR="00CF1017" w:rsidRPr="00CF1017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</w:t>
      </w:r>
      <w:r w:rsidRPr="00E84424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E84424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กลุ่มกิจการพิจารณาแล้วเห็นว่ามูลค่ายุติธรรมใกล้เคียงกับมูลค่าตามบัญชี</w:t>
      </w:r>
      <w:r w:rsidR="00E018A4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br w:type="page"/>
      </w:r>
    </w:p>
    <w:p w14:paraId="0EF456CC" w14:textId="77777777" w:rsidR="00212979" w:rsidRPr="003438DF" w:rsidRDefault="00212979" w:rsidP="005676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bookmarkStart w:id="79" w:name="_Hlk50879305"/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4"/>
      </w:tblGrid>
      <w:tr w:rsidR="00624DDF" w:rsidRPr="00E84424" w14:paraId="1460F0E4" w14:textId="77777777" w:rsidTr="000A52C4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0EFCD415" w14:textId="1B455A84" w:rsidR="00624DDF" w:rsidRPr="00E84424" w:rsidRDefault="00CF1017" w:rsidP="00567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</w:pPr>
            <w:r w:rsidRPr="00CF101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9</w:t>
            </w:r>
            <w:r w:rsidR="00624DDF" w:rsidRPr="00E8442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ab/>
            </w:r>
            <w:r w:rsidR="00624DDF" w:rsidRPr="00E8442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  <w:t>ประมาณการทางบัญชีที่สำคัญ ข้อสมมติฐานและการใช้ดุลยพินิจ</w:t>
            </w:r>
          </w:p>
        </w:tc>
      </w:tr>
      <w:bookmarkEnd w:id="79"/>
    </w:tbl>
    <w:p w14:paraId="344D3CE4" w14:textId="77777777" w:rsidR="00E44049" w:rsidRPr="00E84424" w:rsidRDefault="00E44049" w:rsidP="0056761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E801178" w14:textId="44063EE7" w:rsidR="00E44049" w:rsidRPr="00E84424" w:rsidRDefault="00E44049" w:rsidP="005676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84424">
        <w:rPr>
          <w:rFonts w:ascii="Browallia New" w:eastAsia="Arial Unicode MS" w:hAnsi="Browallia New" w:cs="Browallia New"/>
          <w:sz w:val="26"/>
          <w:szCs w:val="26"/>
          <w:cs/>
        </w:rPr>
        <w:t>การประมาณการข้อสมมติฐานและการใช้ดุลยพินิจ ได้มีการประเมินทบทวนอย่างต่อเนื่อง และอยู่บนพื้นฐานของประสบการณ์</w:t>
      </w:r>
      <w:r w:rsidR="00F938CF" w:rsidRPr="00E84424">
        <w:rPr>
          <w:rFonts w:ascii="Browallia New" w:eastAsia="Arial Unicode MS" w:hAnsi="Browallia New" w:cs="Browallia New"/>
          <w:sz w:val="26"/>
          <w:szCs w:val="26"/>
        </w:rPr>
        <w:br/>
      </w:r>
      <w:r w:rsidRPr="00E84424">
        <w:rPr>
          <w:rFonts w:ascii="Browallia New" w:eastAsia="Arial Unicode MS" w:hAnsi="Browallia New" w:cs="Browallia New"/>
          <w:sz w:val="26"/>
          <w:szCs w:val="26"/>
          <w:cs/>
        </w:rPr>
        <w:t>ในอดีตและปัจจัยอื่น</w:t>
      </w:r>
      <w:r w:rsidR="007F69B6" w:rsidRPr="00E8442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84424">
        <w:rPr>
          <w:rFonts w:ascii="Browallia New" w:eastAsia="Arial Unicode MS" w:hAnsi="Browallia New" w:cs="Browallia New"/>
          <w:sz w:val="26"/>
          <w:szCs w:val="26"/>
          <w:cs/>
        </w:rPr>
        <w:t>ๆ ซึ่งรวมถึงการคาดการณ์ถึงเหตุการณ์ในอนาคตที่เชื่อว่า</w:t>
      </w:r>
      <w:r w:rsidR="007F69B6" w:rsidRPr="00E84424">
        <w:rPr>
          <w:rFonts w:ascii="Browallia New" w:eastAsia="Arial Unicode MS" w:hAnsi="Browallia New" w:cs="Browallia New"/>
          <w:sz w:val="26"/>
          <w:szCs w:val="26"/>
          <w:cs/>
        </w:rPr>
        <w:t>มีความสมเหตุสมผล</w:t>
      </w:r>
      <w:r w:rsidRPr="00E84424">
        <w:rPr>
          <w:rFonts w:ascii="Browallia New" w:eastAsia="Arial Unicode MS" w:hAnsi="Browallia New" w:cs="Browallia New"/>
          <w:sz w:val="26"/>
          <w:szCs w:val="26"/>
          <w:cs/>
        </w:rPr>
        <w:t>ในสถานการณ์ขณะนั้น</w:t>
      </w:r>
    </w:p>
    <w:p w14:paraId="5CB68771" w14:textId="291129D6" w:rsidR="00094E47" w:rsidRPr="00E84424" w:rsidRDefault="00094E47" w:rsidP="007F69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A9C9E99" w14:textId="4FCE28BD" w:rsidR="00B84C66" w:rsidRPr="00E84424" w:rsidRDefault="00D155D1" w:rsidP="005676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84424">
        <w:rPr>
          <w:rFonts w:ascii="Browallia New" w:eastAsia="Arial Unicode MS" w:hAnsi="Browallia New" w:cs="Browallia New"/>
          <w:sz w:val="26"/>
          <w:szCs w:val="26"/>
          <w:cs/>
        </w:rPr>
        <w:t>ในระหว่างปี</w:t>
      </w:r>
      <w:r w:rsidR="00650FD5" w:rsidRPr="00E84424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CF1017" w:rsidRPr="00CF1017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650FD5" w:rsidRPr="00E8442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650FD5" w:rsidRPr="00E84424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</w:t>
      </w:r>
      <w:r w:rsidR="00FE6176" w:rsidRPr="00E84424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CF1017" w:rsidRPr="00CF1017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E8442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E44049" w:rsidRPr="00E84424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กลุ่มกิจการมีการประมาณการทางบัญชี และ</w:t>
      </w:r>
      <w:r w:rsidR="00B84C66" w:rsidRPr="00E84424">
        <w:rPr>
          <w:rFonts w:ascii="Browallia New" w:eastAsia="Arial Unicode MS" w:hAnsi="Browallia New" w:cs="Browallia New"/>
          <w:sz w:val="26"/>
          <w:szCs w:val="26"/>
          <w:cs/>
        </w:rPr>
        <w:t>ได้</w:t>
      </w:r>
      <w:r w:rsidR="00E44049" w:rsidRPr="00E84424">
        <w:rPr>
          <w:rFonts w:ascii="Browallia New" w:eastAsia="Arial Unicode MS" w:hAnsi="Browallia New" w:cs="Browallia New"/>
          <w:sz w:val="26"/>
          <w:szCs w:val="26"/>
          <w:cs/>
        </w:rPr>
        <w:t>ใช้ข้อสมมติฐานที่เกี</w:t>
      </w:r>
      <w:r w:rsidR="00B84C66" w:rsidRPr="00E84424">
        <w:rPr>
          <w:rFonts w:ascii="Browallia New" w:eastAsia="Arial Unicode MS" w:hAnsi="Browallia New" w:cs="Browallia New"/>
          <w:sz w:val="26"/>
          <w:szCs w:val="26"/>
          <w:cs/>
        </w:rPr>
        <w:t>่ยวข้องกับเหตุการณ์ในอนาคต ผลของ</w:t>
      </w:r>
      <w:r w:rsidR="00E44049" w:rsidRPr="00E84424">
        <w:rPr>
          <w:rFonts w:ascii="Browallia New" w:eastAsia="Arial Unicode MS" w:hAnsi="Browallia New" w:cs="Browallia New"/>
          <w:sz w:val="26"/>
          <w:szCs w:val="26"/>
          <w:cs/>
        </w:rPr>
        <w:t>ประมาณการทางบัญชีอาจไม่ตรงกับผลที่เกิดขึ้นจริง ประมาณทางการบัญชีที่สำคัญแล</w:t>
      </w:r>
      <w:r w:rsidR="00B84C66" w:rsidRPr="00E84424">
        <w:rPr>
          <w:rFonts w:ascii="Browallia New" w:eastAsia="Arial Unicode MS" w:hAnsi="Browallia New" w:cs="Browallia New"/>
          <w:sz w:val="26"/>
          <w:szCs w:val="26"/>
          <w:cs/>
        </w:rPr>
        <w:t>ะข้อสมมติฐาน</w:t>
      </w:r>
      <w:r w:rsidR="00ED1077" w:rsidRPr="00E84424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="00B84C66" w:rsidRPr="00E84424">
        <w:rPr>
          <w:rFonts w:ascii="Browallia New" w:eastAsia="Arial Unicode MS" w:hAnsi="Browallia New" w:cs="Browallia New"/>
          <w:sz w:val="26"/>
          <w:szCs w:val="26"/>
          <w:cs/>
        </w:rPr>
        <w:t>ที่มีความเสี่ยงอย่าง</w:t>
      </w:r>
      <w:r w:rsidR="00E44049" w:rsidRPr="00E84424">
        <w:rPr>
          <w:rFonts w:ascii="Browallia New" w:eastAsia="Arial Unicode MS" w:hAnsi="Browallia New" w:cs="Browallia New"/>
          <w:sz w:val="26"/>
          <w:szCs w:val="26"/>
          <w:cs/>
        </w:rPr>
        <w:t xml:space="preserve">เป็นสาระสำคัญที่อาจเป็นเหตุให้เกิดการปรับปรุงยอดคงเหลือของสินทรัพย์และหนี้สินในรอบระยะเวลาบัญชีหน้า </w:t>
      </w:r>
      <w:r w:rsidR="00CD565B" w:rsidRPr="00E84424">
        <w:rPr>
          <w:rFonts w:ascii="Browallia New" w:eastAsia="Arial Unicode MS" w:hAnsi="Browallia New" w:cs="Browallia New"/>
          <w:sz w:val="26"/>
          <w:szCs w:val="26"/>
        </w:rPr>
        <w:br/>
      </w:r>
      <w:r w:rsidR="00E44049" w:rsidRPr="00E84424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60518359" w14:textId="00B05118" w:rsidR="00094E47" w:rsidRPr="00E84424" w:rsidRDefault="00094E47" w:rsidP="005676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6929822" w14:textId="11E5E004" w:rsidR="00E44049" w:rsidRPr="00E84424" w:rsidRDefault="00CF1017" w:rsidP="0056761B">
      <w:pPr>
        <w:pStyle w:val="Heading1"/>
        <w:keepNext w:val="0"/>
        <w:tabs>
          <w:tab w:val="clear" w:pos="567"/>
        </w:tabs>
        <w:spacing w:line="240" w:lineRule="auto"/>
        <w:ind w:left="567" w:hanging="540"/>
        <w:rPr>
          <w:rFonts w:ascii="Browallia New" w:eastAsia="Arial Unicode MS" w:hAnsi="Browallia New" w:cs="Browallia New"/>
          <w:color w:val="CF4A02"/>
        </w:rPr>
      </w:pPr>
      <w:r w:rsidRPr="00CF1017">
        <w:rPr>
          <w:rFonts w:ascii="Browallia New" w:eastAsia="Arial Unicode MS" w:hAnsi="Browallia New" w:cs="Browallia New"/>
          <w:color w:val="CF4A02"/>
          <w:lang w:val="en-GB"/>
        </w:rPr>
        <w:t>9</w:t>
      </w:r>
      <w:r w:rsidR="00B352AD" w:rsidRPr="00E84424">
        <w:rPr>
          <w:rFonts w:ascii="Browallia New" w:eastAsia="Arial Unicode MS" w:hAnsi="Browallia New" w:cs="Browallia New"/>
          <w:color w:val="CF4A02"/>
          <w:lang w:val="en-GB"/>
        </w:rPr>
        <w:t>.</w:t>
      </w:r>
      <w:r w:rsidRPr="00CF1017">
        <w:rPr>
          <w:rFonts w:ascii="Browallia New" w:eastAsia="Arial Unicode MS" w:hAnsi="Browallia New" w:cs="Browallia New"/>
          <w:color w:val="CF4A02"/>
          <w:lang w:val="en-GB"/>
        </w:rPr>
        <w:t>1</w:t>
      </w:r>
      <w:r w:rsidR="00E44049" w:rsidRPr="00E84424">
        <w:rPr>
          <w:rFonts w:ascii="Browallia New" w:eastAsia="Arial Unicode MS" w:hAnsi="Browallia New" w:cs="Browallia New"/>
          <w:color w:val="CF4A02"/>
        </w:rPr>
        <w:tab/>
      </w:r>
      <w:r w:rsidR="00E44049" w:rsidRPr="00E84424">
        <w:rPr>
          <w:rFonts w:ascii="Browallia New" w:eastAsia="Arial Unicode MS" w:hAnsi="Browallia New" w:cs="Browallia New"/>
          <w:color w:val="CF4A02"/>
          <w:cs/>
        </w:rPr>
        <w:t>ประมาณการการด้อยค่าของค่าความนิยม</w:t>
      </w:r>
    </w:p>
    <w:p w14:paraId="0CB7E9BA" w14:textId="77777777" w:rsidR="00094E47" w:rsidRPr="00E84424" w:rsidRDefault="00094E47" w:rsidP="005676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72FF10F" w14:textId="104DBEB6" w:rsidR="00094E47" w:rsidRPr="00E84424" w:rsidRDefault="00C55474" w:rsidP="005676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84424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กลุ่มกิจการทดสอบการด้อยค่าของค่าความนิยมทุกปี </w:t>
      </w:r>
      <w:r w:rsidRPr="00E8442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มูลค่าที่คาดว่าจะได้รับคืนของหน่วยสินทรัพย์ที่ก่อให้เกิดเงินสด พิจารณาจากการคำนวณมูลค่าจากการใช้ การคำนวณดังกล่าวอาศัยการประมาณการกระแสเงินสดในอนาคตที่คาดว่าจะได้รับจากการใช้หน่วยสินทรัพย์ที่ก่อให้เกิดเงินสดในการคำนวณมูลค่าปัจจุบัน ประมาณการและข้อสมมติฐานที่สำคัญที่ใช้ได้แก่ </w:t>
      </w:r>
      <w:r w:rsidRPr="00E018A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อัตรา</w:t>
      </w:r>
      <w:r w:rsidR="00062220" w:rsidRPr="00E018A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กำไรขั้นต้น</w:t>
      </w:r>
      <w:r w:rsidRPr="00E018A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7F69B6" w:rsidRPr="00E018A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และ</w:t>
      </w:r>
      <w:r w:rsidRPr="00E018A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อัตราคิดลดซึ่งสะท้อนถึงความเสี่ยงของหน่วยสินทรัพย์นั้น (หมายเหตุฯ ข้อ </w:t>
      </w:r>
      <w:r w:rsidR="00CF1017" w:rsidRPr="00CF101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22</w:t>
      </w:r>
      <w:r w:rsidRPr="00E018A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) </w:t>
      </w:r>
      <w:r w:rsidRPr="00E018A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การกำหนดข้อสมมติฐาน</w:t>
      </w:r>
      <w:r w:rsidRPr="00E8442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มีความสำคัญต่อการทดสอบการด้อยค่าของค่าความนิยม</w:t>
      </w:r>
    </w:p>
    <w:p w14:paraId="46DE3FDA" w14:textId="77777777" w:rsidR="00ED29A1" w:rsidRPr="00E84424" w:rsidRDefault="00ED29A1" w:rsidP="005676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14:paraId="050E2FE7" w14:textId="4AB728D1" w:rsidR="00B352AD" w:rsidRPr="00E84424" w:rsidRDefault="00CF1017" w:rsidP="0056761B">
      <w:pPr>
        <w:pStyle w:val="Heading1"/>
        <w:keepNext w:val="0"/>
        <w:tabs>
          <w:tab w:val="clear" w:pos="567"/>
        </w:tabs>
        <w:spacing w:line="240" w:lineRule="auto"/>
        <w:ind w:left="567" w:hanging="540"/>
        <w:rPr>
          <w:rFonts w:ascii="Browallia New" w:eastAsia="Arial Unicode MS" w:hAnsi="Browallia New" w:cs="Browallia New"/>
          <w:color w:val="CF4A02"/>
        </w:rPr>
      </w:pPr>
      <w:r w:rsidRPr="00CF1017">
        <w:rPr>
          <w:rFonts w:ascii="Browallia New" w:eastAsia="Arial Unicode MS" w:hAnsi="Browallia New" w:cs="Browallia New"/>
          <w:color w:val="CF4A02"/>
          <w:lang w:val="en-GB"/>
        </w:rPr>
        <w:t>9</w:t>
      </w:r>
      <w:r w:rsidR="00B352AD" w:rsidRPr="00E84424">
        <w:rPr>
          <w:rFonts w:ascii="Browallia New" w:eastAsia="Arial Unicode MS" w:hAnsi="Browallia New" w:cs="Browallia New"/>
          <w:color w:val="CF4A02"/>
          <w:lang w:val="en-GB"/>
        </w:rPr>
        <w:t>.</w:t>
      </w:r>
      <w:r w:rsidRPr="00CF1017">
        <w:rPr>
          <w:rFonts w:ascii="Browallia New" w:eastAsia="Arial Unicode MS" w:hAnsi="Browallia New" w:cs="Browallia New"/>
          <w:color w:val="CF4A02"/>
          <w:lang w:val="en-GB"/>
        </w:rPr>
        <w:t>2</w:t>
      </w:r>
      <w:r w:rsidR="00B352AD" w:rsidRPr="00E84424">
        <w:rPr>
          <w:rFonts w:ascii="Browallia New" w:eastAsia="Arial Unicode MS" w:hAnsi="Browallia New" w:cs="Browallia New"/>
          <w:color w:val="CF4A02"/>
        </w:rPr>
        <w:tab/>
      </w:r>
      <w:r w:rsidR="00B352AD" w:rsidRPr="00E84424">
        <w:rPr>
          <w:rFonts w:ascii="Browallia New" w:eastAsia="Arial Unicode MS" w:hAnsi="Browallia New" w:cs="Browallia New"/>
          <w:color w:val="CF4A02"/>
          <w:cs/>
        </w:rPr>
        <w:t>ประมาณการ</w:t>
      </w:r>
      <w:r w:rsidR="001A7B87" w:rsidRPr="00E84424">
        <w:rPr>
          <w:rFonts w:ascii="Browallia New" w:eastAsia="Arial Unicode MS" w:hAnsi="Browallia New" w:cs="Browallia New"/>
          <w:color w:val="CF4A02"/>
          <w:cs/>
        </w:rPr>
        <w:t>การ</w:t>
      </w:r>
      <w:r w:rsidR="00B352AD" w:rsidRPr="00E84424">
        <w:rPr>
          <w:rFonts w:ascii="Browallia New" w:eastAsia="Arial Unicode MS" w:hAnsi="Browallia New" w:cs="Browallia New"/>
          <w:color w:val="CF4A02"/>
          <w:cs/>
        </w:rPr>
        <w:t>ด้อยค่าของที่ดิน อาคาร และอุปกรณ์</w:t>
      </w:r>
    </w:p>
    <w:p w14:paraId="0C5075DB" w14:textId="77777777" w:rsidR="00B352AD" w:rsidRPr="00E84424" w:rsidRDefault="00B352AD" w:rsidP="005676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98351B4" w14:textId="0607BC30" w:rsidR="00B352AD" w:rsidRPr="00E84424" w:rsidRDefault="00ED29A1" w:rsidP="005676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84424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กลุ่มกิจการทดสอบการด้อยค่าของที่ดิน อาคาร และอุปกรณ์ เมื่อมีเหตุการณ์หรือสถานการณ์บ่งชี้ว่าราคาตามบัญชีอาจสูงกว่า มูลค่าที่คาดว่าจะได้รับคืน กลุ่มกิจการคำนวณหามูลค่าที่คาดว่าจะได้รับคืนโดยเปรียบเทียบจำนวนที่สูงกว่าระหว่างมูลค่ายุติธรรมหักต้นทุนในการขายเทียบกับมูลค่าจากการใช้ การคำนวณมูลค่ายุติธรรมหักต้นทุนในการขายต้องอาศัยดุลยพินิจและข้อสมมติฐานที่สำคัญของผู้บริหาร ได้แก่ ลักษณะสภาพการใช้งานของสินทรัพย์ ระยะเวลาที่คาดว่าจะขายสินทรัพย์ได้ รวมถึงรายการของสินทรัพย์ทั้งหมดที่คาดว่าจะขาย ส่วนมูลค่าจากการใช้คำนวณจากประมาณการกระแสเงินสดซึ่งอ้างอิงจากประมาณการทางการเงิน</w:t>
      </w:r>
      <w:r w:rsidR="00532CB5" w:rsidRPr="00E84424">
        <w:rPr>
          <w:rFonts w:ascii="Browallia New" w:eastAsia="Arial Unicode MS" w:hAnsi="Browallia New" w:cs="Browallia New"/>
          <w:sz w:val="26"/>
          <w:szCs w:val="26"/>
          <w:cs/>
        </w:rPr>
        <w:t>ซึ่งได้รับอนุมัติจากผู้บริหาร โดยกระแสเงินสดดังกล่าวได้มาจากกำไรก่อนหักดอกเบี้ย ภาษีเงินได้</w:t>
      </w:r>
      <w:r w:rsidR="007556A0">
        <w:rPr>
          <w:rFonts w:ascii="Browallia New" w:eastAsia="Arial Unicode MS" w:hAnsi="Browallia New" w:cs="Browallia New"/>
          <w:sz w:val="26"/>
          <w:szCs w:val="26"/>
        </w:rPr>
        <w:t xml:space="preserve">  </w:t>
      </w:r>
      <w:r w:rsidR="00532CB5" w:rsidRPr="00E84424">
        <w:rPr>
          <w:rFonts w:ascii="Browallia New" w:eastAsia="Arial Unicode MS" w:hAnsi="Browallia New" w:cs="Browallia New"/>
          <w:sz w:val="26"/>
          <w:szCs w:val="26"/>
          <w:cs/>
        </w:rPr>
        <w:t>นิติบุคคล ค่าเสื่อมราคา และค่าตัดจำหน่าย (</w:t>
      </w:r>
      <w:r w:rsidR="00532CB5" w:rsidRPr="00E84424">
        <w:rPr>
          <w:rFonts w:ascii="Browallia New" w:eastAsia="Arial Unicode MS" w:hAnsi="Browallia New" w:cs="Browallia New"/>
          <w:sz w:val="26"/>
          <w:szCs w:val="26"/>
        </w:rPr>
        <w:t xml:space="preserve">EBITDA) </w:t>
      </w:r>
      <w:r w:rsidR="00532CB5" w:rsidRPr="00E84424">
        <w:rPr>
          <w:rFonts w:ascii="Browallia New" w:eastAsia="Arial Unicode MS" w:hAnsi="Browallia New" w:cs="Browallia New"/>
          <w:sz w:val="26"/>
          <w:szCs w:val="26"/>
          <w:cs/>
        </w:rPr>
        <w:t>แต่ละปีที่ประมาณการโดยฝ่ายบริหาร ปรับปรุงด้วยภาษีเงินได้นิติบุคคล การเปลี่ยนแปลงของเงินทุนหมุนเวียนและค่าใช้จ่ายฝ่ายทุนที่จำเป็นรวมถึงการใช้อัตราการเติบโตในระยะยาวที่คาดการณ์โดยอ้างอิงการเติบโตของผลิตภัณฑ์มวลรวมในประเทศ (</w:t>
      </w:r>
      <w:r w:rsidR="00532CB5" w:rsidRPr="00E84424">
        <w:rPr>
          <w:rFonts w:ascii="Browallia New" w:eastAsia="Arial Unicode MS" w:hAnsi="Browallia New" w:cs="Browallia New"/>
          <w:sz w:val="26"/>
          <w:szCs w:val="26"/>
        </w:rPr>
        <w:t xml:space="preserve">GDP) </w:t>
      </w:r>
      <w:r w:rsidR="00532CB5" w:rsidRPr="00E84424">
        <w:rPr>
          <w:rFonts w:ascii="Browallia New" w:eastAsia="Arial Unicode MS" w:hAnsi="Browallia New" w:cs="Browallia New"/>
          <w:sz w:val="26"/>
          <w:szCs w:val="26"/>
          <w:cs/>
        </w:rPr>
        <w:t>ที่หน่วยสินทรัพย์ที่ก่อให้เกิดเงินสดนั้นดำเนินกิจการอยู่และประสบการณ์ในอดีตของฝ่ายบริหาร</w:t>
      </w:r>
    </w:p>
    <w:p w14:paraId="61EC5546" w14:textId="77777777" w:rsidR="00ED29A1" w:rsidRPr="00E84424" w:rsidRDefault="00ED29A1" w:rsidP="005676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rPr>
          <w:rFonts w:ascii="Browallia New" w:eastAsia="Arial Unicode MS" w:hAnsi="Browallia New" w:cs="Browallia New"/>
          <w:sz w:val="26"/>
          <w:szCs w:val="26"/>
        </w:rPr>
      </w:pPr>
    </w:p>
    <w:p w14:paraId="15DD1387" w14:textId="420B2218" w:rsidR="00B352AD" w:rsidRPr="00E84424" w:rsidRDefault="00CF1017" w:rsidP="0056761B">
      <w:pPr>
        <w:pStyle w:val="Heading1"/>
        <w:keepNext w:val="0"/>
        <w:tabs>
          <w:tab w:val="clear" w:pos="567"/>
        </w:tabs>
        <w:spacing w:line="240" w:lineRule="auto"/>
        <w:ind w:left="567" w:hanging="540"/>
        <w:rPr>
          <w:rFonts w:ascii="Browallia New" w:eastAsia="Arial Unicode MS" w:hAnsi="Browallia New" w:cs="Browallia New"/>
          <w:color w:val="CF4A02"/>
        </w:rPr>
      </w:pPr>
      <w:r w:rsidRPr="00CF1017">
        <w:rPr>
          <w:rFonts w:ascii="Browallia New" w:eastAsia="Arial Unicode MS" w:hAnsi="Browallia New" w:cs="Browallia New"/>
          <w:color w:val="CF4A02"/>
          <w:lang w:val="en-GB"/>
        </w:rPr>
        <w:t>9</w:t>
      </w:r>
      <w:r w:rsidR="00B352AD" w:rsidRPr="00E84424">
        <w:rPr>
          <w:rFonts w:ascii="Browallia New" w:eastAsia="Arial Unicode MS" w:hAnsi="Browallia New" w:cs="Browallia New"/>
          <w:color w:val="CF4A02"/>
          <w:lang w:val="en-GB"/>
        </w:rPr>
        <w:t>.</w:t>
      </w:r>
      <w:r w:rsidRPr="00CF1017">
        <w:rPr>
          <w:rFonts w:ascii="Browallia New" w:eastAsia="Arial Unicode MS" w:hAnsi="Browallia New" w:cs="Browallia New"/>
          <w:color w:val="CF4A02"/>
          <w:lang w:val="en-GB"/>
        </w:rPr>
        <w:t>3</w:t>
      </w:r>
      <w:r w:rsidR="00B352AD" w:rsidRPr="00E84424">
        <w:rPr>
          <w:rFonts w:ascii="Browallia New" w:eastAsia="Arial Unicode MS" w:hAnsi="Browallia New" w:cs="Browallia New"/>
          <w:color w:val="CF4A02"/>
        </w:rPr>
        <w:tab/>
      </w:r>
      <w:r w:rsidR="00B352AD" w:rsidRPr="00E84424">
        <w:rPr>
          <w:rFonts w:ascii="Browallia New" w:eastAsia="Arial Unicode MS" w:hAnsi="Browallia New" w:cs="Browallia New"/>
          <w:color w:val="CF4A02"/>
          <w:cs/>
        </w:rPr>
        <w:t>ประมาณการ</w:t>
      </w:r>
      <w:r w:rsidR="001A7B87" w:rsidRPr="00E84424">
        <w:rPr>
          <w:rFonts w:ascii="Browallia New" w:eastAsia="Arial Unicode MS" w:hAnsi="Browallia New" w:cs="Browallia New"/>
          <w:color w:val="CF4A02"/>
          <w:cs/>
        </w:rPr>
        <w:t>การ</w:t>
      </w:r>
      <w:r w:rsidR="00B352AD" w:rsidRPr="00E84424">
        <w:rPr>
          <w:rFonts w:ascii="Browallia New" w:eastAsia="Arial Unicode MS" w:hAnsi="Browallia New" w:cs="Browallia New"/>
          <w:color w:val="CF4A02"/>
          <w:cs/>
        </w:rPr>
        <w:t>ด้อยค่าเงินลงทุนในบริษัทย่อย</w:t>
      </w:r>
    </w:p>
    <w:p w14:paraId="5D42CD46" w14:textId="77777777" w:rsidR="00B352AD" w:rsidRPr="00E84424" w:rsidRDefault="00B352AD" w:rsidP="005676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6C9EF36" w14:textId="4EF0100B" w:rsidR="00B352AD" w:rsidRPr="00E84424" w:rsidRDefault="00ED29A1" w:rsidP="005676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E84424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กลุ่มกิจการทดสอบการด้อยค่าของเงินลงทุนในบริษัทย่อย เมื่อมีเหตุการณ์หรือสถานการณ์บ่งชี้ว่าราคาตามบัญชีอาจสูงกว่ามูลค่าที่คาดว่าจะได้รับคืนซึ่งคำนวณด้วยวิธีมูลค่าจากการใช้ มูลค่าจากการใช้คำนวณจากการประมาณการผลการดำเนินงานในอนาคต ประมาณการกระแสเงินสด รวมถึงการใช้อัตราการคิดลดที่เหมาะสมในการคิดลดกระแสเงินสด และประมาณการการจ่ายเงินปันผลของบริษัทย่อย </w:t>
      </w:r>
    </w:p>
    <w:p w14:paraId="3BE63F09" w14:textId="7926FFC9" w:rsidR="00ED1077" w:rsidRPr="00E84424" w:rsidRDefault="00ED10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eastAsia="Arial Unicode MS" w:hAnsi="Browallia New" w:cs="Browallia New"/>
          <w:sz w:val="26"/>
          <w:szCs w:val="26"/>
          <w:cs/>
        </w:rPr>
      </w:pPr>
      <w:r w:rsidRPr="00E84424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682FBE79" w14:textId="77777777" w:rsidR="00B352AD" w:rsidRPr="00E84424" w:rsidRDefault="00B352AD" w:rsidP="005676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eastAsia="Arial Unicode MS" w:hAnsi="Browallia New" w:cs="Browallia New"/>
          <w:sz w:val="26"/>
          <w:szCs w:val="26"/>
        </w:rPr>
      </w:pPr>
    </w:p>
    <w:p w14:paraId="5E1062E8" w14:textId="4EDCFE48" w:rsidR="00C20110" w:rsidRPr="00E84424" w:rsidRDefault="00CF1017" w:rsidP="0056761B">
      <w:pPr>
        <w:pStyle w:val="Heading1"/>
        <w:keepNext w:val="0"/>
        <w:tabs>
          <w:tab w:val="clear" w:pos="567"/>
        </w:tabs>
        <w:spacing w:line="240" w:lineRule="auto"/>
        <w:ind w:left="540" w:hanging="513"/>
        <w:rPr>
          <w:rFonts w:ascii="Browallia New" w:eastAsia="Arial Unicode MS" w:hAnsi="Browallia New" w:cs="Browallia New"/>
          <w:color w:val="CF4A02"/>
        </w:rPr>
      </w:pPr>
      <w:r w:rsidRPr="00CF1017">
        <w:rPr>
          <w:rFonts w:ascii="Browallia New" w:eastAsia="Arial Unicode MS" w:hAnsi="Browallia New" w:cs="Browallia New"/>
          <w:color w:val="CF4A02"/>
          <w:lang w:val="en-GB"/>
        </w:rPr>
        <w:t>9</w:t>
      </w:r>
      <w:r w:rsidR="001928E6" w:rsidRPr="00E84424">
        <w:rPr>
          <w:rFonts w:ascii="Browallia New" w:eastAsia="Arial Unicode MS" w:hAnsi="Browallia New" w:cs="Browallia New"/>
          <w:color w:val="CF4A02"/>
          <w:lang w:val="en-GB"/>
        </w:rPr>
        <w:t>.</w:t>
      </w:r>
      <w:r w:rsidRPr="00CF1017">
        <w:rPr>
          <w:rFonts w:ascii="Browallia New" w:eastAsia="Arial Unicode MS" w:hAnsi="Browallia New" w:cs="Browallia New"/>
          <w:color w:val="CF4A02"/>
          <w:lang w:val="en-GB"/>
        </w:rPr>
        <w:t>4</w:t>
      </w:r>
      <w:r w:rsidR="00C20110" w:rsidRPr="00E84424">
        <w:rPr>
          <w:rFonts w:ascii="Browallia New" w:eastAsia="Arial Unicode MS" w:hAnsi="Browallia New" w:cs="Browallia New"/>
          <w:color w:val="CF4A02"/>
        </w:rPr>
        <w:tab/>
      </w:r>
      <w:r w:rsidR="001928E6" w:rsidRPr="00E84424">
        <w:rPr>
          <w:rFonts w:ascii="Browallia New" w:eastAsia="Arial Unicode MS" w:hAnsi="Browallia New" w:cs="Browallia New"/>
          <w:color w:val="CF4A02"/>
          <w:cs/>
        </w:rPr>
        <w:t>มูลค่ายุติธรรมของตราสารอนุพันธ์และเครื่องมือทางการเงินอื่น</w:t>
      </w:r>
    </w:p>
    <w:p w14:paraId="35AF38B8" w14:textId="77777777" w:rsidR="00C20110" w:rsidRPr="00E84424" w:rsidRDefault="00C20110" w:rsidP="005676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E1FCDE7" w14:textId="119636A9" w:rsidR="00C20110" w:rsidRPr="00E84424" w:rsidRDefault="001928E6" w:rsidP="005676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E84424">
        <w:rPr>
          <w:rFonts w:ascii="Browallia New" w:eastAsia="Arial Unicode MS" w:hAnsi="Browallia New" w:cs="Browallia New"/>
          <w:sz w:val="26"/>
          <w:szCs w:val="26"/>
          <w:cs/>
        </w:rPr>
        <w:t>มูลค่ายุติธรรมของเครื่องมือทางการเงิน ซึ่งไม่มีการซื้อขายในตลาดซื้อขายคล่อง (ตัวอย่างเช่น ตราสารอนุพันธ์ที่มีการซื้อขายในตลาดที่ไม่ได้จัดต</w:t>
      </w:r>
      <w:r w:rsidR="00143D9F" w:rsidRPr="00E84424">
        <w:rPr>
          <w:rFonts w:ascii="Browallia New" w:eastAsia="Arial Unicode MS" w:hAnsi="Browallia New" w:cs="Browallia New"/>
          <w:sz w:val="26"/>
          <w:szCs w:val="26"/>
          <w:cs/>
        </w:rPr>
        <w:t>ั้ง</w:t>
      </w:r>
      <w:r w:rsidRPr="00E84424">
        <w:rPr>
          <w:rFonts w:ascii="Browallia New" w:eastAsia="Arial Unicode MS" w:hAnsi="Browallia New" w:cs="Browallia New"/>
          <w:sz w:val="26"/>
          <w:szCs w:val="26"/>
          <w:cs/>
        </w:rPr>
        <w:t>อย่างเป็นทางการ) วัดมูลค่าโดยใช้เทคนิคการประเมินมูลค่า กลุ่มกิจการใช้ดุลยพินิจในการเลือกวิธีการและตั้งข้อสมมติฐานซึ่งส่วนใหญ่อ้างอิงจากสถานะของตลาดที่มีอยู่ ณ วันสิ้นรอบระยะเวลารายงาน</w:t>
      </w:r>
      <w:r w:rsidR="00650FD5" w:rsidRPr="00E84424">
        <w:rPr>
          <w:rFonts w:ascii="Browallia New" w:eastAsia="Arial Unicode MS" w:hAnsi="Browallia New" w:cs="Browallia New"/>
          <w:sz w:val="26"/>
          <w:szCs w:val="26"/>
          <w:cs/>
        </w:rPr>
        <w:t>ตามที่ได้เปิดเผยใน</w:t>
      </w:r>
      <w:r w:rsidR="000E6282" w:rsidRPr="00E84424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="00650FD5" w:rsidRPr="00E84424">
        <w:rPr>
          <w:rFonts w:ascii="Browallia New" w:eastAsia="Arial Unicode MS" w:hAnsi="Browallia New" w:cs="Browallia New"/>
          <w:sz w:val="26"/>
          <w:szCs w:val="26"/>
          <w:cs/>
        </w:rPr>
        <w:t>หมายเหตุ</w:t>
      </w:r>
      <w:r w:rsidR="00650FD5" w:rsidRPr="00E8442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ฯ ข้อ </w:t>
      </w:r>
      <w:r w:rsidR="00CF1017" w:rsidRPr="00CF1017">
        <w:rPr>
          <w:rFonts w:ascii="Browallia New" w:eastAsia="Arial Unicode MS" w:hAnsi="Browallia New" w:cs="Browallia New"/>
          <w:sz w:val="26"/>
          <w:szCs w:val="26"/>
          <w:lang w:val="en-GB"/>
        </w:rPr>
        <w:t>8</w:t>
      </w:r>
    </w:p>
    <w:p w14:paraId="0C154A41" w14:textId="13656CAB" w:rsidR="00C20110" w:rsidRPr="00E84424" w:rsidRDefault="00C20110" w:rsidP="005676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8272515" w14:textId="08BCFC0E" w:rsidR="00C20110" w:rsidRPr="00E84424" w:rsidRDefault="00CF1017" w:rsidP="0056761B">
      <w:pPr>
        <w:pStyle w:val="Heading1"/>
        <w:keepNext w:val="0"/>
        <w:tabs>
          <w:tab w:val="clear" w:pos="567"/>
        </w:tabs>
        <w:spacing w:line="240" w:lineRule="auto"/>
        <w:ind w:left="540" w:hanging="513"/>
        <w:rPr>
          <w:rFonts w:ascii="Browallia New" w:eastAsia="Arial Unicode MS" w:hAnsi="Browallia New" w:cs="Browallia New"/>
          <w:color w:val="CF4A02"/>
        </w:rPr>
      </w:pPr>
      <w:r w:rsidRPr="00CF1017">
        <w:rPr>
          <w:rFonts w:ascii="Browallia New" w:eastAsia="Arial Unicode MS" w:hAnsi="Browallia New" w:cs="Browallia New"/>
          <w:color w:val="CF4A02"/>
          <w:lang w:val="en-GB"/>
        </w:rPr>
        <w:t>9</w:t>
      </w:r>
      <w:r w:rsidR="001928E6" w:rsidRPr="00E84424">
        <w:rPr>
          <w:rFonts w:ascii="Browallia New" w:eastAsia="Arial Unicode MS" w:hAnsi="Browallia New" w:cs="Browallia New"/>
          <w:color w:val="CF4A02"/>
          <w:lang w:val="en-GB"/>
        </w:rPr>
        <w:t>.</w:t>
      </w:r>
      <w:r w:rsidRPr="00CF1017">
        <w:rPr>
          <w:rFonts w:ascii="Browallia New" w:eastAsia="Arial Unicode MS" w:hAnsi="Browallia New" w:cs="Browallia New"/>
          <w:color w:val="CF4A02"/>
          <w:lang w:val="en-GB"/>
        </w:rPr>
        <w:t>5</w:t>
      </w:r>
      <w:r w:rsidR="00C20110" w:rsidRPr="00E84424">
        <w:rPr>
          <w:rFonts w:ascii="Browallia New" w:eastAsia="Arial Unicode MS" w:hAnsi="Browallia New" w:cs="Browallia New"/>
          <w:color w:val="CF4A02"/>
        </w:rPr>
        <w:tab/>
      </w:r>
      <w:r w:rsidR="001928E6" w:rsidRPr="00E84424">
        <w:rPr>
          <w:rFonts w:ascii="Browallia New" w:eastAsia="Arial Unicode MS" w:hAnsi="Browallia New" w:cs="Browallia New"/>
          <w:color w:val="CF4A02"/>
          <w:cs/>
        </w:rPr>
        <w:t>ภาระผูกพันผลประโยชน์เมื่อเกษียณอายุ</w:t>
      </w:r>
    </w:p>
    <w:p w14:paraId="40C691F6" w14:textId="77777777" w:rsidR="00C20110" w:rsidRPr="00E84424" w:rsidRDefault="00C20110" w:rsidP="005676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5068EEC" w14:textId="3780F30C" w:rsidR="00C20110" w:rsidRPr="00E84424" w:rsidRDefault="001928E6" w:rsidP="005676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84424">
        <w:rPr>
          <w:rFonts w:ascii="Browallia New" w:eastAsia="Arial Unicode MS" w:hAnsi="Browallia New" w:cs="Browallia New"/>
          <w:sz w:val="26"/>
          <w:szCs w:val="26"/>
          <w:cs/>
        </w:rPr>
        <w:t>มูลค่าปัจจุบันของภาระผูกพันผลประโยชน์เมื่อเกษียณอายุขึ้นอยู่กับหลายปัจจัยที่ใช้ในการคำนวณตามหลักคณิตศาสตร์ประกันภัยโดยมีข้อสมมติฐานหลายตัว รวมถึงข้อสมมติฐานเกี่ยวกับอัตราคิดลด การเปลี่ยนแปลงของข้อสมมติฐานเหล่านี้จะส่งผลกระทบต่อมูลค่าของภาระผูกพันผลประโยชน์เมื่อเกษียณอายุ</w:t>
      </w:r>
    </w:p>
    <w:p w14:paraId="00B82E89" w14:textId="77777777" w:rsidR="006E2E94" w:rsidRDefault="006E2E94" w:rsidP="005676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spacing w:val="2"/>
          <w:sz w:val="26"/>
          <w:szCs w:val="26"/>
          <w:lang w:val="en-GB"/>
        </w:rPr>
      </w:pPr>
    </w:p>
    <w:p w14:paraId="7502B413" w14:textId="241CEE7A" w:rsidR="001928E6" w:rsidRPr="00E84424" w:rsidRDefault="001928E6" w:rsidP="005676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spacing w:val="2"/>
          <w:sz w:val="26"/>
          <w:szCs w:val="26"/>
          <w:lang w:val="en-GB"/>
        </w:rPr>
      </w:pPr>
      <w:r w:rsidRPr="00E84424">
        <w:rPr>
          <w:rFonts w:ascii="Browallia New" w:eastAsia="Arial Unicode MS" w:hAnsi="Browallia New" w:cs="Browallia New"/>
          <w:spacing w:val="2"/>
          <w:sz w:val="26"/>
          <w:szCs w:val="26"/>
          <w:cs/>
          <w:lang w:val="en-GB"/>
        </w:rPr>
        <w:t>ข้อสมมติฐาน</w:t>
      </w:r>
      <w:r w:rsidR="007F69B6" w:rsidRPr="00E84424">
        <w:rPr>
          <w:rFonts w:ascii="Browallia New" w:eastAsia="Arial Unicode MS" w:hAnsi="Browallia New" w:cs="Browallia New"/>
          <w:spacing w:val="2"/>
          <w:sz w:val="26"/>
          <w:szCs w:val="26"/>
          <w:cs/>
          <w:lang w:val="en-GB"/>
        </w:rPr>
        <w:t>ที่ใช้และผลกระทบจากการเปลี่ยนแปลงที่เป็นไปได้ของสมมติฐาน</w:t>
      </w:r>
      <w:r w:rsidRPr="00E84424">
        <w:rPr>
          <w:rFonts w:ascii="Browallia New" w:eastAsia="Arial Unicode MS" w:hAnsi="Browallia New" w:cs="Browallia New"/>
          <w:spacing w:val="2"/>
          <w:sz w:val="26"/>
          <w:szCs w:val="26"/>
          <w:cs/>
          <w:lang w:val="en-GB"/>
        </w:rPr>
        <w:t xml:space="preserve"> ได้เปิดเผยข้อมูลในหมายเหตุฯ ข้อ</w:t>
      </w:r>
      <w:r w:rsidR="003A3F5A" w:rsidRPr="00E84424">
        <w:rPr>
          <w:rFonts w:ascii="Browallia New" w:eastAsia="Arial Unicode MS" w:hAnsi="Browallia New" w:cs="Browallia New"/>
          <w:spacing w:val="2"/>
          <w:sz w:val="26"/>
          <w:szCs w:val="26"/>
          <w:lang w:val="en-GB"/>
        </w:rPr>
        <w:t xml:space="preserve"> </w:t>
      </w:r>
      <w:r w:rsidR="00CF1017" w:rsidRPr="00CF1017">
        <w:rPr>
          <w:rFonts w:ascii="Browallia New" w:eastAsia="Arial Unicode MS" w:hAnsi="Browallia New" w:cs="Browallia New"/>
          <w:spacing w:val="2"/>
          <w:sz w:val="26"/>
          <w:szCs w:val="26"/>
          <w:lang w:val="en-GB"/>
        </w:rPr>
        <w:t>31</w:t>
      </w:r>
    </w:p>
    <w:p w14:paraId="407B4F45" w14:textId="77777777" w:rsidR="00993840" w:rsidRPr="00E84424" w:rsidRDefault="00993840" w:rsidP="009938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Browallia New" w:eastAsia="Arial Unicode MS" w:hAnsi="Browallia New" w:cs="Browallia New"/>
          <w:sz w:val="26"/>
          <w:szCs w:val="26"/>
        </w:rPr>
      </w:pPr>
      <w:bookmarkStart w:id="80" w:name="_Hlk50879390"/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4"/>
      </w:tblGrid>
      <w:tr w:rsidR="00993840" w:rsidRPr="00E84424" w14:paraId="005E5BC2" w14:textId="77777777" w:rsidTr="002F7184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559CEDDF" w14:textId="7A8A3510" w:rsidR="00993840" w:rsidRPr="00E84424" w:rsidRDefault="00CF1017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</w:pPr>
            <w:r w:rsidRPr="00CF101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10</w:t>
            </w:r>
            <w:r w:rsidR="00993840" w:rsidRPr="00E8442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ab/>
            </w:r>
            <w:r w:rsidR="00993840" w:rsidRPr="00E8442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  <w:t>ข้อมูลจำแนกตามส่วนงาน</w:t>
            </w:r>
          </w:p>
        </w:tc>
      </w:tr>
      <w:bookmarkEnd w:id="80"/>
    </w:tbl>
    <w:p w14:paraId="3EF2C97D" w14:textId="77777777" w:rsidR="00993840" w:rsidRPr="00E84424" w:rsidRDefault="00993840" w:rsidP="009938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3289A1B" w14:textId="5225F630" w:rsidR="00993840" w:rsidRPr="00E84424" w:rsidRDefault="00993840" w:rsidP="009D36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00" w:lineRule="exact"/>
        <w:ind w:left="29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bookmarkStart w:id="81" w:name="OLE_LINK7"/>
      <w:r w:rsidRPr="00E84424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ได้นำเสนอข้อมูลทางการเงินจำแนกตามส่วนงานโดยแสดงส่วนงานธุรกิจเป็นรูปแบบหลักในการรายงาน ส่วนงานดำเนินงานพิจารณาจากระบบการบริหารจัดการและโครงสร้างการรายงานทางการเงินภายในที่ได้รายงานต่อผู้มีอำนาจการตัดสินใจสูงสุดด้านการดำเนินงานของกลุ่มกิจการเป็นเกณฑ์ในการกำหนดส่วนงาน</w:t>
      </w:r>
      <w:r w:rsidR="009D3699" w:rsidRPr="00E84424">
        <w:rPr>
          <w:rFonts w:ascii="Browallia New" w:eastAsia="Arial Unicode MS" w:hAnsi="Browallia New" w:cs="Browallia New"/>
          <w:sz w:val="26"/>
          <w:szCs w:val="26"/>
          <w:cs/>
        </w:rPr>
        <w:t xml:space="preserve"> ผู้มีอำนาจ</w:t>
      </w:r>
      <w:r w:rsidR="00464F95" w:rsidRPr="00E84424">
        <w:rPr>
          <w:rFonts w:ascii="Browallia New" w:eastAsia="Arial Unicode MS" w:hAnsi="Browallia New" w:cs="Browallia New"/>
          <w:sz w:val="26"/>
          <w:szCs w:val="26"/>
          <w:cs/>
        </w:rPr>
        <w:t>การ</w:t>
      </w:r>
      <w:r w:rsidR="009D3699" w:rsidRPr="00E84424">
        <w:rPr>
          <w:rFonts w:ascii="Browallia New" w:eastAsia="Arial Unicode MS" w:hAnsi="Browallia New" w:cs="Browallia New"/>
          <w:sz w:val="26"/>
          <w:szCs w:val="26"/>
          <w:cs/>
        </w:rPr>
        <w:t>ตัดสินใจสูงสุดด้านการดำเนินงานหมายถึงบุคคลที่มีหน้าที่ในการจัดสรรทรัพยากรและประเมินผลการปฏิบัติงานของส่วนงาน ซึ่งพิจารณาว่าคือ ประธานเจ้าหน้าที่บริหารและกรรมการผู้จัดการใหญ่ที่ทำการตัดสินใจเชิงกลยุทธ์</w:t>
      </w:r>
    </w:p>
    <w:p w14:paraId="47ACA991" w14:textId="77777777" w:rsidR="00993840" w:rsidRPr="00E84424" w:rsidRDefault="00993840" w:rsidP="009938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5F1FC84" w14:textId="77777777" w:rsidR="00993840" w:rsidRPr="00E84424" w:rsidRDefault="00993840" w:rsidP="009938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00" w:lineRule="exact"/>
        <w:ind w:left="29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84424">
        <w:rPr>
          <w:rFonts w:ascii="Browallia New" w:eastAsia="Arial Unicode MS" w:hAnsi="Browallia New" w:cs="Browallia New"/>
          <w:sz w:val="26"/>
          <w:szCs w:val="26"/>
          <w:cs/>
        </w:rPr>
        <w:t>ผลการดำเนินงาน</w:t>
      </w:r>
      <w:r w:rsidRPr="00E8442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84424">
        <w:rPr>
          <w:rFonts w:ascii="Browallia New" w:eastAsia="Arial Unicode MS" w:hAnsi="Browallia New" w:cs="Browallia New"/>
          <w:sz w:val="26"/>
          <w:szCs w:val="26"/>
          <w:cs/>
        </w:rPr>
        <w:t>สินทรัพย์และหนี้สินตามส่วนงาน รวมรายการที่เกี่ยวข้องโดยตรงกับส่วนงานหรือที่สามารถปันส่วนให้กับส่วนงานได้อย่างสมเหตุสมผล</w:t>
      </w:r>
    </w:p>
    <w:p w14:paraId="6F712074" w14:textId="77777777" w:rsidR="00993840" w:rsidRPr="00E84424" w:rsidRDefault="00993840" w:rsidP="009938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1F6ED70" w14:textId="77777777" w:rsidR="00993840" w:rsidRPr="00E84424" w:rsidRDefault="00993840" w:rsidP="009938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00" w:lineRule="exact"/>
        <w:ind w:left="29"/>
        <w:jc w:val="thaiDistribute"/>
        <w:rPr>
          <w:rFonts w:ascii="Browallia New" w:eastAsia="Arial Unicode MS" w:hAnsi="Browallia New" w:cs="Browallia New"/>
          <w:b/>
          <w:bCs/>
          <w:i/>
          <w:iCs/>
          <w:sz w:val="26"/>
          <w:szCs w:val="26"/>
        </w:rPr>
      </w:pPr>
      <w:r w:rsidRPr="00E84424">
        <w:rPr>
          <w:rFonts w:ascii="Browallia New" w:eastAsia="Arial Unicode MS" w:hAnsi="Browallia New" w:cs="Browallia New"/>
          <w:b/>
          <w:bCs/>
          <w:i/>
          <w:iCs/>
          <w:sz w:val="26"/>
          <w:szCs w:val="26"/>
          <w:cs/>
        </w:rPr>
        <w:t>ส่วนงานที่รายงาน</w:t>
      </w:r>
    </w:p>
    <w:p w14:paraId="58FFBFB9" w14:textId="77777777" w:rsidR="00993840" w:rsidRPr="00E84424" w:rsidRDefault="00993840" w:rsidP="009938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7" w:right="-43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66AF478" w14:textId="77777777" w:rsidR="00993840" w:rsidRPr="00E84424" w:rsidRDefault="00993840" w:rsidP="009938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00" w:lineRule="exact"/>
        <w:ind w:left="29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84424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กลุ่มกิจการเสนอส่วนงานที่รายงานดังนี้</w:t>
      </w:r>
    </w:p>
    <w:p w14:paraId="30319EC0" w14:textId="77777777" w:rsidR="00993840" w:rsidRPr="00E84424" w:rsidRDefault="00993840" w:rsidP="00993840">
      <w:pPr>
        <w:pStyle w:val="BodyText3"/>
        <w:tabs>
          <w:tab w:val="clear" w:pos="540"/>
        </w:tabs>
        <w:spacing w:line="240" w:lineRule="auto"/>
        <w:ind w:left="27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7AA3E897" w14:textId="08C8293D" w:rsidR="00993840" w:rsidRPr="00E84424" w:rsidRDefault="00993840" w:rsidP="009938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00" w:lineRule="exact"/>
        <w:ind w:left="29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84424">
        <w:rPr>
          <w:rFonts w:ascii="Browallia New" w:eastAsia="Arial Unicode MS" w:hAnsi="Browallia New" w:cs="Browallia New"/>
          <w:sz w:val="26"/>
          <w:szCs w:val="26"/>
          <w:cs/>
        </w:rPr>
        <w:t xml:space="preserve">ส่วนงานที่ </w:t>
      </w:r>
      <w:r w:rsidR="00CF1017" w:rsidRPr="00CF1017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E84424">
        <w:rPr>
          <w:rFonts w:ascii="Browallia New" w:eastAsia="Arial Unicode MS" w:hAnsi="Browallia New" w:cs="Browallia New"/>
          <w:sz w:val="26"/>
          <w:szCs w:val="26"/>
        </w:rPr>
        <w:tab/>
      </w:r>
      <w:r w:rsidRPr="00E84424">
        <w:rPr>
          <w:rFonts w:ascii="Browallia New" w:eastAsia="Arial Unicode MS" w:hAnsi="Browallia New" w:cs="Browallia New"/>
          <w:sz w:val="26"/>
          <w:szCs w:val="26"/>
          <w:cs/>
        </w:rPr>
        <w:t>ธุรกิจโรงกลั่นน้ำมัน</w:t>
      </w:r>
    </w:p>
    <w:p w14:paraId="7D1ED593" w14:textId="30E48F7D" w:rsidR="00993840" w:rsidRPr="00E84424" w:rsidRDefault="00993840" w:rsidP="009938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00" w:lineRule="exact"/>
        <w:ind w:left="29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E84424">
        <w:rPr>
          <w:rFonts w:ascii="Browallia New" w:eastAsia="Arial Unicode MS" w:hAnsi="Browallia New" w:cs="Browallia New"/>
          <w:sz w:val="26"/>
          <w:szCs w:val="26"/>
          <w:cs/>
        </w:rPr>
        <w:t xml:space="preserve">ส่วนงานที่ </w:t>
      </w:r>
      <w:r w:rsidR="00CF1017" w:rsidRPr="00CF1017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E84424">
        <w:rPr>
          <w:rFonts w:ascii="Browallia New" w:eastAsia="Arial Unicode MS" w:hAnsi="Browallia New" w:cs="Browallia New"/>
          <w:sz w:val="26"/>
          <w:szCs w:val="26"/>
        </w:rPr>
        <w:tab/>
      </w:r>
      <w:r w:rsidRPr="00E84424">
        <w:rPr>
          <w:rFonts w:ascii="Browallia New" w:eastAsia="Arial Unicode MS" w:hAnsi="Browallia New" w:cs="Browallia New"/>
          <w:sz w:val="26"/>
          <w:szCs w:val="26"/>
          <w:cs/>
        </w:rPr>
        <w:t>ธุรกิจโรงกลั่นน้ำมันหล่อลื่น</w:t>
      </w:r>
    </w:p>
    <w:p w14:paraId="22F457D3" w14:textId="5799EB17" w:rsidR="00993840" w:rsidRPr="00E84424" w:rsidRDefault="00993840" w:rsidP="009938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00" w:lineRule="exact"/>
        <w:ind w:left="29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84424">
        <w:rPr>
          <w:rFonts w:ascii="Browallia New" w:eastAsia="Arial Unicode MS" w:hAnsi="Browallia New" w:cs="Browallia New"/>
          <w:sz w:val="26"/>
          <w:szCs w:val="26"/>
          <w:cs/>
        </w:rPr>
        <w:t xml:space="preserve">ส่วนงานที่ </w:t>
      </w:r>
      <w:r w:rsidR="00CF1017" w:rsidRPr="00CF1017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E84424">
        <w:rPr>
          <w:rFonts w:ascii="Browallia New" w:eastAsia="Arial Unicode MS" w:hAnsi="Browallia New" w:cs="Browallia New"/>
          <w:sz w:val="26"/>
          <w:szCs w:val="26"/>
        </w:rPr>
        <w:tab/>
      </w:r>
      <w:r w:rsidRPr="00E84424">
        <w:rPr>
          <w:rFonts w:ascii="Browallia New" w:eastAsia="Arial Unicode MS" w:hAnsi="Browallia New" w:cs="Browallia New"/>
          <w:sz w:val="26"/>
          <w:szCs w:val="26"/>
          <w:cs/>
        </w:rPr>
        <w:t>ธุรกิจปิโตรเคมี</w:t>
      </w:r>
    </w:p>
    <w:p w14:paraId="12D9F107" w14:textId="0D22BFE4" w:rsidR="00993840" w:rsidRPr="00E84424" w:rsidRDefault="00993840" w:rsidP="009938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00" w:lineRule="exact"/>
        <w:ind w:left="29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84424">
        <w:rPr>
          <w:rFonts w:ascii="Browallia New" w:eastAsia="Arial Unicode MS" w:hAnsi="Browallia New" w:cs="Browallia New"/>
          <w:sz w:val="26"/>
          <w:szCs w:val="26"/>
          <w:cs/>
        </w:rPr>
        <w:t xml:space="preserve">ส่วนงานที่ </w:t>
      </w:r>
      <w:r w:rsidR="00CF1017" w:rsidRPr="00CF1017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Pr="00E84424">
        <w:rPr>
          <w:rFonts w:ascii="Browallia New" w:eastAsia="Arial Unicode MS" w:hAnsi="Browallia New" w:cs="Browallia New"/>
          <w:sz w:val="26"/>
          <w:szCs w:val="26"/>
        </w:rPr>
        <w:tab/>
      </w:r>
      <w:r w:rsidRPr="00E84424">
        <w:rPr>
          <w:rFonts w:ascii="Browallia New" w:eastAsia="Arial Unicode MS" w:hAnsi="Browallia New" w:cs="Browallia New"/>
          <w:sz w:val="26"/>
          <w:szCs w:val="26"/>
          <w:cs/>
        </w:rPr>
        <w:t>ธุรกิจโรงผลิตกระแสไฟฟ้า</w:t>
      </w:r>
    </w:p>
    <w:p w14:paraId="4E0055EF" w14:textId="7FF0AE21" w:rsidR="00993840" w:rsidRPr="00E84424" w:rsidRDefault="00993840" w:rsidP="009938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00" w:lineRule="exact"/>
        <w:ind w:left="29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E84424">
        <w:rPr>
          <w:rFonts w:ascii="Browallia New" w:eastAsia="Arial Unicode MS" w:hAnsi="Browallia New" w:cs="Browallia New"/>
          <w:sz w:val="26"/>
          <w:szCs w:val="26"/>
          <w:cs/>
        </w:rPr>
        <w:t xml:space="preserve">ส่วนงานที่ </w:t>
      </w:r>
      <w:r w:rsidR="00CF1017" w:rsidRPr="00CF1017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E84424">
        <w:rPr>
          <w:rFonts w:ascii="Browallia New" w:eastAsia="Arial Unicode MS" w:hAnsi="Browallia New" w:cs="Browallia New"/>
          <w:sz w:val="26"/>
          <w:szCs w:val="26"/>
        </w:rPr>
        <w:tab/>
      </w:r>
      <w:r w:rsidRPr="00E84424">
        <w:rPr>
          <w:rFonts w:ascii="Browallia New" w:eastAsia="Arial Unicode MS" w:hAnsi="Browallia New" w:cs="Browallia New"/>
          <w:sz w:val="26"/>
          <w:szCs w:val="26"/>
          <w:cs/>
        </w:rPr>
        <w:t>ธุรกิจบริการขนส่งทางทะเล</w:t>
      </w:r>
    </w:p>
    <w:p w14:paraId="7DED9B18" w14:textId="49530C0F" w:rsidR="00993840" w:rsidRPr="00E84424" w:rsidRDefault="00993840" w:rsidP="009938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00" w:lineRule="exact"/>
        <w:ind w:left="29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84424">
        <w:rPr>
          <w:rFonts w:ascii="Browallia New" w:eastAsia="Arial Unicode MS" w:hAnsi="Browallia New" w:cs="Browallia New"/>
          <w:sz w:val="26"/>
          <w:szCs w:val="26"/>
          <w:cs/>
        </w:rPr>
        <w:t xml:space="preserve">ส่วนงานที่ </w:t>
      </w:r>
      <w:r w:rsidR="00CF1017" w:rsidRPr="00CF1017">
        <w:rPr>
          <w:rFonts w:ascii="Browallia New" w:eastAsia="Arial Unicode MS" w:hAnsi="Browallia New" w:cs="Browallia New"/>
          <w:sz w:val="26"/>
          <w:szCs w:val="26"/>
          <w:lang w:val="en-GB"/>
        </w:rPr>
        <w:t>6</w:t>
      </w:r>
      <w:r w:rsidRPr="00E84424">
        <w:rPr>
          <w:rFonts w:ascii="Browallia New" w:eastAsia="Arial Unicode MS" w:hAnsi="Browallia New" w:cs="Browallia New"/>
          <w:sz w:val="26"/>
          <w:szCs w:val="26"/>
          <w:cs/>
        </w:rPr>
        <w:tab/>
        <w:t>ธุรกิจสารทำละลาย</w:t>
      </w:r>
    </w:p>
    <w:p w14:paraId="1F63EFCA" w14:textId="13D5826F" w:rsidR="00993840" w:rsidRPr="00E84424" w:rsidRDefault="00993840" w:rsidP="009938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00" w:lineRule="exact"/>
        <w:ind w:left="29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E84424">
        <w:rPr>
          <w:rFonts w:ascii="Browallia New" w:eastAsia="Arial Unicode MS" w:hAnsi="Browallia New" w:cs="Browallia New"/>
          <w:sz w:val="26"/>
          <w:szCs w:val="26"/>
          <w:cs/>
        </w:rPr>
        <w:t xml:space="preserve">ส่วนงานที่ </w:t>
      </w:r>
      <w:r w:rsidR="00CF1017" w:rsidRPr="00CF1017">
        <w:rPr>
          <w:rFonts w:ascii="Browallia New" w:eastAsia="Arial Unicode MS" w:hAnsi="Browallia New" w:cs="Browallia New"/>
          <w:sz w:val="26"/>
          <w:szCs w:val="26"/>
          <w:lang w:val="en-GB"/>
        </w:rPr>
        <w:t>7</w:t>
      </w:r>
      <w:r w:rsidRPr="00E84424">
        <w:rPr>
          <w:rFonts w:ascii="Browallia New" w:eastAsia="Arial Unicode MS" w:hAnsi="Browallia New" w:cs="Browallia New"/>
          <w:sz w:val="26"/>
          <w:szCs w:val="26"/>
        </w:rPr>
        <w:tab/>
      </w:r>
      <w:r w:rsidRPr="00E84424">
        <w:rPr>
          <w:rFonts w:ascii="Browallia New" w:eastAsia="Arial Unicode MS" w:hAnsi="Browallia New" w:cs="Browallia New"/>
          <w:sz w:val="26"/>
          <w:szCs w:val="26"/>
          <w:cs/>
        </w:rPr>
        <w:t>ธุรกิจเอทานอล</w:t>
      </w:r>
    </w:p>
    <w:p w14:paraId="57F2ECD3" w14:textId="1EA7AE8B" w:rsidR="00993840" w:rsidRPr="00E84424" w:rsidRDefault="00993840" w:rsidP="00993840">
      <w:pPr>
        <w:pStyle w:val="BodyText3"/>
        <w:tabs>
          <w:tab w:val="clear" w:pos="540"/>
        </w:tabs>
        <w:spacing w:line="300" w:lineRule="exact"/>
        <w:ind w:left="29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US"/>
        </w:rPr>
      </w:pPr>
      <w:r w:rsidRPr="00E84424">
        <w:rPr>
          <w:rFonts w:ascii="Browallia New" w:eastAsia="Arial Unicode MS" w:hAnsi="Browallia New" w:cs="Browallia New"/>
          <w:sz w:val="26"/>
          <w:szCs w:val="26"/>
          <w:cs/>
        </w:rPr>
        <w:t xml:space="preserve">ส่วนงานที่ </w:t>
      </w:r>
      <w:r w:rsidR="00CF1017" w:rsidRPr="00CF1017">
        <w:rPr>
          <w:rFonts w:ascii="Browallia New" w:eastAsia="Arial Unicode MS" w:hAnsi="Browallia New" w:cs="Browallia New"/>
          <w:sz w:val="26"/>
          <w:szCs w:val="26"/>
          <w:lang w:val="en-GB"/>
        </w:rPr>
        <w:t>8</w:t>
      </w:r>
      <w:r w:rsidRPr="00E84424">
        <w:rPr>
          <w:rFonts w:ascii="Browallia New" w:eastAsia="Arial Unicode MS" w:hAnsi="Browallia New" w:cs="Browallia New"/>
          <w:sz w:val="26"/>
          <w:szCs w:val="26"/>
          <w:lang w:val="en-US"/>
        </w:rPr>
        <w:tab/>
      </w:r>
      <w:r w:rsidRPr="00E84424">
        <w:rPr>
          <w:rFonts w:ascii="Browallia New" w:eastAsia="Arial Unicode MS" w:hAnsi="Browallia New" w:cs="Browallia New"/>
          <w:sz w:val="26"/>
          <w:szCs w:val="26"/>
          <w:cs/>
        </w:rPr>
        <w:t>ธุรกิจอื่น ๆ</w:t>
      </w:r>
      <w:bookmarkEnd w:id="81"/>
    </w:p>
    <w:p w14:paraId="1D744FB1" w14:textId="77777777" w:rsidR="00993840" w:rsidRPr="00E84424" w:rsidRDefault="00993840" w:rsidP="00993840">
      <w:pPr>
        <w:pStyle w:val="BodyText2"/>
        <w:spacing w:line="300" w:lineRule="exact"/>
        <w:ind w:left="29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US"/>
        </w:rPr>
        <w:sectPr w:rsidR="00993840" w:rsidRPr="00E84424" w:rsidSect="00CC2C04">
          <w:headerReference w:type="default" r:id="rId10"/>
          <w:pgSz w:w="11909" w:h="16834" w:code="9"/>
          <w:pgMar w:top="1440" w:right="720" w:bottom="720" w:left="1728" w:header="706" w:footer="576" w:gutter="0"/>
          <w:cols w:space="720"/>
        </w:sectPr>
      </w:pPr>
    </w:p>
    <w:p w14:paraId="12220881" w14:textId="77777777" w:rsidR="00993840" w:rsidRPr="00E84424" w:rsidRDefault="00993840" w:rsidP="009938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6"/>
          <w:szCs w:val="26"/>
          <w:lang w:val="en-GB"/>
        </w:rPr>
      </w:pPr>
    </w:p>
    <w:p w14:paraId="3EACF01D" w14:textId="6DCB9DF6" w:rsidR="00993840" w:rsidRPr="00E84424" w:rsidRDefault="00993840" w:rsidP="009938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6"/>
          <w:szCs w:val="26"/>
          <w:lang w:val="en-GB"/>
        </w:rPr>
      </w:pPr>
      <w:r w:rsidRPr="00E84424">
        <w:rPr>
          <w:rFonts w:ascii="Browallia New" w:hAnsi="Browallia New" w:cs="Browallia New"/>
          <w:sz w:val="26"/>
          <w:szCs w:val="26"/>
          <w:cs/>
        </w:rPr>
        <w:t xml:space="preserve">สินทรัพย์ รายได้และผลการดำเนินงานจากส่วนงานธุรกิจในงบการเงินรวมสำหรับปีสิ้นสุดวันที่ </w:t>
      </w:r>
      <w:r w:rsidR="00CF1017" w:rsidRPr="00CF1017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E84424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E84424">
        <w:rPr>
          <w:rFonts w:ascii="Browallia New" w:hAnsi="Browallia New" w:cs="Browallia New"/>
          <w:sz w:val="26"/>
          <w:szCs w:val="26"/>
          <w:cs/>
          <w:lang w:val="en-GB"/>
        </w:rPr>
        <w:t>ธันวาคม พ.ศ.</w:t>
      </w:r>
      <w:r w:rsidRPr="00E84424">
        <w:rPr>
          <w:rFonts w:ascii="Browallia New" w:hAnsi="Browallia New" w:cs="Browallia New"/>
          <w:color w:val="7030A0"/>
          <w:sz w:val="26"/>
          <w:szCs w:val="26"/>
          <w:cs/>
          <w:lang w:val="en-GB"/>
        </w:rPr>
        <w:t xml:space="preserve"> </w:t>
      </w:r>
      <w:r w:rsidR="00CF1017" w:rsidRPr="00CF1017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E84424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E84424">
        <w:rPr>
          <w:rFonts w:ascii="Browallia New" w:hAnsi="Browallia New" w:cs="Browallia New"/>
          <w:sz w:val="26"/>
          <w:szCs w:val="26"/>
          <w:cs/>
          <w:lang w:val="en-GB"/>
        </w:rPr>
        <w:t>และ พ.ศ.</w:t>
      </w:r>
      <w:r w:rsidRPr="00E84424">
        <w:rPr>
          <w:rFonts w:ascii="Browallia New" w:hAnsi="Browallia New" w:cs="Browallia New"/>
          <w:color w:val="7030A0"/>
          <w:sz w:val="26"/>
          <w:szCs w:val="26"/>
          <w:cs/>
          <w:lang w:val="en-GB"/>
        </w:rPr>
        <w:t xml:space="preserve"> </w:t>
      </w:r>
      <w:r w:rsidR="00CF1017" w:rsidRPr="00CF1017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E84424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E84424">
        <w:rPr>
          <w:rFonts w:ascii="Browallia New" w:hAnsi="Browallia New" w:cs="Browallia New"/>
          <w:sz w:val="26"/>
          <w:szCs w:val="26"/>
          <w:cs/>
          <w:lang w:val="en-GB"/>
        </w:rPr>
        <w:t>มีดังนี้</w:t>
      </w:r>
    </w:p>
    <w:p w14:paraId="0B846BAB" w14:textId="77777777" w:rsidR="00993840" w:rsidRPr="00E84424" w:rsidRDefault="00993840" w:rsidP="009938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6"/>
          <w:szCs w:val="26"/>
          <w:cs/>
          <w:lang w:val="en-GB"/>
        </w:rPr>
      </w:pPr>
    </w:p>
    <w:tbl>
      <w:tblPr>
        <w:tblW w:w="5000" w:type="pct"/>
        <w:tblBorders>
          <w:top w:val="single" w:sz="4" w:space="0" w:color="auto"/>
        </w:tblBorders>
        <w:tblLook w:val="0000" w:firstRow="0" w:lastRow="0" w:firstColumn="0" w:lastColumn="0" w:noHBand="0" w:noVBand="0"/>
      </w:tblPr>
      <w:tblGrid>
        <w:gridCol w:w="2977"/>
        <w:gridCol w:w="1139"/>
        <w:gridCol w:w="1326"/>
        <w:gridCol w:w="1060"/>
        <w:gridCol w:w="1149"/>
        <w:gridCol w:w="1279"/>
        <w:gridCol w:w="1276"/>
        <w:gridCol w:w="991"/>
        <w:gridCol w:w="994"/>
        <w:gridCol w:w="1276"/>
        <w:gridCol w:w="1352"/>
        <w:gridCol w:w="1007"/>
      </w:tblGrid>
      <w:tr w:rsidR="004925D9" w:rsidRPr="006E2E94" w14:paraId="0F9CBB98" w14:textId="77777777" w:rsidTr="002B2A06">
        <w:trPr>
          <w:cantSplit/>
        </w:trPr>
        <w:tc>
          <w:tcPr>
            <w:tcW w:w="941" w:type="pct"/>
            <w:tcBorders>
              <w:top w:val="nil"/>
            </w:tcBorders>
            <w:vAlign w:val="center"/>
          </w:tcPr>
          <w:p w14:paraId="4125E9EC" w14:textId="77777777" w:rsidR="004925D9" w:rsidRPr="006E2E94" w:rsidRDefault="004925D9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881" w:type="pct"/>
            <w:gridSpan w:val="5"/>
            <w:tcBorders>
              <w:top w:val="single" w:sz="4" w:space="0" w:color="auto"/>
            </w:tcBorders>
          </w:tcPr>
          <w:p w14:paraId="668BDC93" w14:textId="77777777" w:rsidR="004925D9" w:rsidRPr="006E2E94" w:rsidRDefault="004925D9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403" w:type="pct"/>
            <w:tcBorders>
              <w:top w:val="single" w:sz="4" w:space="0" w:color="auto"/>
            </w:tcBorders>
          </w:tcPr>
          <w:p w14:paraId="459D24C9" w14:textId="77777777" w:rsidR="004925D9" w:rsidRPr="006E2E94" w:rsidRDefault="004925D9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776" w:type="pct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99DC14" w14:textId="0CEC6B57" w:rsidR="004925D9" w:rsidRPr="006E2E94" w:rsidRDefault="004925D9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  <w:r w:rsidRPr="006E2E9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สำหรับปีสิ้นสุดวันที่ </w:t>
            </w:r>
            <w:r w:rsidR="00CF1017" w:rsidRPr="00CF101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Pr="006E2E9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 ธันวาคม </w:t>
            </w:r>
            <w:r w:rsidRPr="006E2E9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พ.ศ.</w:t>
            </w:r>
            <w:r w:rsidRPr="006E2E94">
              <w:rPr>
                <w:rFonts w:ascii="Browallia New" w:eastAsia="Arial Unicode MS" w:hAnsi="Browallia New" w:cs="Browallia New"/>
                <w:b/>
                <w:bCs/>
                <w:color w:val="7030A0"/>
                <w:sz w:val="22"/>
                <w:szCs w:val="22"/>
                <w:cs/>
              </w:rPr>
              <w:t xml:space="preserve"> </w:t>
            </w:r>
            <w:r w:rsidR="00CF1017" w:rsidRPr="00CF101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2563</w:t>
            </w:r>
          </w:p>
        </w:tc>
      </w:tr>
      <w:tr w:rsidR="004925D9" w:rsidRPr="006E2E94" w14:paraId="445349C2" w14:textId="77777777" w:rsidTr="004925D9">
        <w:trPr>
          <w:cantSplit/>
        </w:trPr>
        <w:tc>
          <w:tcPr>
            <w:tcW w:w="941" w:type="pct"/>
            <w:tcBorders>
              <w:top w:val="nil"/>
            </w:tcBorders>
            <w:vAlign w:val="center"/>
          </w:tcPr>
          <w:p w14:paraId="0AD55EE9" w14:textId="77777777" w:rsidR="004925D9" w:rsidRPr="006E2E94" w:rsidRDefault="004925D9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360" w:type="pct"/>
            <w:tcBorders>
              <w:top w:val="single" w:sz="4" w:space="0" w:color="auto"/>
              <w:bottom w:val="nil"/>
            </w:tcBorders>
            <w:vAlign w:val="center"/>
          </w:tcPr>
          <w:p w14:paraId="36A6B5F6" w14:textId="77777777" w:rsidR="004925D9" w:rsidRPr="006E2E94" w:rsidRDefault="004925D9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76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  <w:r w:rsidRPr="006E2E9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th-TH"/>
              </w:rPr>
              <w:t>โรงกลั่น</w:t>
            </w:r>
          </w:p>
        </w:tc>
        <w:tc>
          <w:tcPr>
            <w:tcW w:w="419" w:type="pct"/>
            <w:tcBorders>
              <w:top w:val="single" w:sz="4" w:space="0" w:color="auto"/>
              <w:bottom w:val="nil"/>
            </w:tcBorders>
            <w:vAlign w:val="center"/>
          </w:tcPr>
          <w:p w14:paraId="349F6361" w14:textId="77777777" w:rsidR="004925D9" w:rsidRPr="006E2E94" w:rsidRDefault="004925D9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6E2E9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โรงกลั่น</w:t>
            </w:r>
          </w:p>
        </w:tc>
        <w:tc>
          <w:tcPr>
            <w:tcW w:w="335" w:type="pct"/>
            <w:tcBorders>
              <w:top w:val="single" w:sz="4" w:space="0" w:color="auto"/>
              <w:bottom w:val="nil"/>
            </w:tcBorders>
            <w:vAlign w:val="center"/>
          </w:tcPr>
          <w:p w14:paraId="61B43EE0" w14:textId="77777777" w:rsidR="004925D9" w:rsidRPr="006E2E94" w:rsidRDefault="004925D9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363" w:type="pct"/>
            <w:tcBorders>
              <w:top w:val="single" w:sz="4" w:space="0" w:color="auto"/>
              <w:bottom w:val="nil"/>
            </w:tcBorders>
            <w:vAlign w:val="center"/>
          </w:tcPr>
          <w:p w14:paraId="5ADD11E2" w14:textId="77777777" w:rsidR="004925D9" w:rsidRPr="006E2E94" w:rsidRDefault="004925D9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  <w:r w:rsidRPr="006E2E9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th-TH"/>
              </w:rPr>
              <w:t>โรงผลิต</w:t>
            </w:r>
          </w:p>
        </w:tc>
        <w:tc>
          <w:tcPr>
            <w:tcW w:w="404" w:type="pct"/>
            <w:tcBorders>
              <w:top w:val="single" w:sz="4" w:space="0" w:color="auto"/>
              <w:bottom w:val="nil"/>
            </w:tcBorders>
            <w:vAlign w:val="center"/>
          </w:tcPr>
          <w:p w14:paraId="6E03E444" w14:textId="77777777" w:rsidR="004925D9" w:rsidRPr="006E2E94" w:rsidRDefault="004925D9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  <w:r w:rsidRPr="006E2E9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th-TH"/>
              </w:rPr>
              <w:t>บริการขนส่ง</w:t>
            </w:r>
          </w:p>
        </w:tc>
        <w:tc>
          <w:tcPr>
            <w:tcW w:w="403" w:type="pct"/>
            <w:tcBorders>
              <w:top w:val="single" w:sz="4" w:space="0" w:color="auto"/>
              <w:bottom w:val="nil"/>
            </w:tcBorders>
            <w:vAlign w:val="center"/>
          </w:tcPr>
          <w:p w14:paraId="2658E463" w14:textId="77777777" w:rsidR="004925D9" w:rsidRPr="006E2E94" w:rsidRDefault="004925D9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313" w:type="pct"/>
            <w:tcBorders>
              <w:top w:val="single" w:sz="4" w:space="0" w:color="auto"/>
              <w:bottom w:val="nil"/>
            </w:tcBorders>
            <w:vAlign w:val="center"/>
          </w:tcPr>
          <w:p w14:paraId="3B3E8228" w14:textId="77777777" w:rsidR="004925D9" w:rsidRPr="006E2E94" w:rsidRDefault="004925D9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314" w:type="pct"/>
            <w:tcBorders>
              <w:top w:val="single" w:sz="4" w:space="0" w:color="auto"/>
              <w:bottom w:val="nil"/>
            </w:tcBorders>
            <w:vAlign w:val="center"/>
          </w:tcPr>
          <w:p w14:paraId="68140A5A" w14:textId="77777777" w:rsidR="004925D9" w:rsidRPr="006E2E94" w:rsidRDefault="004925D9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403" w:type="pct"/>
            <w:tcBorders>
              <w:top w:val="single" w:sz="4" w:space="0" w:color="auto"/>
              <w:bottom w:val="nil"/>
            </w:tcBorders>
          </w:tcPr>
          <w:p w14:paraId="63DE0605" w14:textId="77777777" w:rsidR="004925D9" w:rsidRPr="006E2E94" w:rsidRDefault="004925D9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6E2E9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ตั</w:t>
            </w:r>
            <w:r w:rsidRPr="006E2E9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th-TH"/>
              </w:rPr>
              <w:t>ดรายการ</w:t>
            </w:r>
          </w:p>
        </w:tc>
        <w:tc>
          <w:tcPr>
            <w:tcW w:w="427" w:type="pct"/>
            <w:tcBorders>
              <w:top w:val="single" w:sz="4" w:space="0" w:color="auto"/>
              <w:bottom w:val="nil"/>
            </w:tcBorders>
          </w:tcPr>
          <w:p w14:paraId="60B1FB0F" w14:textId="5FA107BD" w:rsidR="004925D9" w:rsidRPr="006E2E94" w:rsidRDefault="004925D9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  <w:r w:rsidRPr="006E2E9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th-TH"/>
              </w:rPr>
              <w:t>ส่วนการดำเนินงาน</w:t>
            </w:r>
          </w:p>
        </w:tc>
        <w:tc>
          <w:tcPr>
            <w:tcW w:w="318" w:type="pct"/>
            <w:tcBorders>
              <w:top w:val="single" w:sz="4" w:space="0" w:color="auto"/>
              <w:bottom w:val="nil"/>
            </w:tcBorders>
            <w:vAlign w:val="center"/>
          </w:tcPr>
          <w:p w14:paraId="5799DA29" w14:textId="3899006C" w:rsidR="004925D9" w:rsidRPr="006E2E94" w:rsidRDefault="004925D9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</w:p>
        </w:tc>
      </w:tr>
      <w:tr w:rsidR="004925D9" w:rsidRPr="006E2E94" w14:paraId="66E7B74F" w14:textId="77777777" w:rsidTr="004925D9">
        <w:trPr>
          <w:cantSplit/>
        </w:trPr>
        <w:tc>
          <w:tcPr>
            <w:tcW w:w="941" w:type="pct"/>
          </w:tcPr>
          <w:p w14:paraId="4A4182C6" w14:textId="77777777" w:rsidR="004925D9" w:rsidRPr="006E2E94" w:rsidRDefault="004925D9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360" w:type="pct"/>
            <w:tcBorders>
              <w:top w:val="nil"/>
              <w:bottom w:val="single" w:sz="4" w:space="0" w:color="auto"/>
            </w:tcBorders>
            <w:vAlign w:val="center"/>
          </w:tcPr>
          <w:p w14:paraId="4E42C3F7" w14:textId="77777777" w:rsidR="004925D9" w:rsidRPr="006E2E94" w:rsidRDefault="004925D9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  <w:r w:rsidRPr="006E2E9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th-TH"/>
              </w:rPr>
              <w:t>น้ำมัน</w:t>
            </w:r>
          </w:p>
        </w:tc>
        <w:tc>
          <w:tcPr>
            <w:tcW w:w="419" w:type="pct"/>
            <w:tcBorders>
              <w:top w:val="nil"/>
              <w:bottom w:val="single" w:sz="4" w:space="0" w:color="auto"/>
            </w:tcBorders>
            <w:vAlign w:val="center"/>
          </w:tcPr>
          <w:p w14:paraId="7264B2FE" w14:textId="77777777" w:rsidR="004925D9" w:rsidRPr="006E2E94" w:rsidRDefault="004925D9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6E2E9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น้ำมันหล่อลื่น</w:t>
            </w:r>
          </w:p>
        </w:tc>
        <w:tc>
          <w:tcPr>
            <w:tcW w:w="335" w:type="pct"/>
            <w:tcBorders>
              <w:top w:val="nil"/>
              <w:bottom w:val="single" w:sz="4" w:space="0" w:color="auto"/>
            </w:tcBorders>
            <w:vAlign w:val="center"/>
          </w:tcPr>
          <w:p w14:paraId="1C33B96E" w14:textId="77777777" w:rsidR="004925D9" w:rsidRPr="006E2E94" w:rsidRDefault="004925D9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  <w:r w:rsidRPr="006E2E9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th-TH"/>
              </w:rPr>
              <w:t>ปิโตรเคมี</w:t>
            </w:r>
          </w:p>
        </w:tc>
        <w:tc>
          <w:tcPr>
            <w:tcW w:w="363" w:type="pct"/>
            <w:tcBorders>
              <w:top w:val="nil"/>
              <w:bottom w:val="single" w:sz="4" w:space="0" w:color="auto"/>
            </w:tcBorders>
            <w:vAlign w:val="center"/>
          </w:tcPr>
          <w:p w14:paraId="075D6DE2" w14:textId="77777777" w:rsidR="004925D9" w:rsidRPr="006E2E94" w:rsidRDefault="004925D9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  <w:r w:rsidRPr="006E2E9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th-TH"/>
              </w:rPr>
              <w:t>กระแสไฟฟ้า</w:t>
            </w:r>
          </w:p>
        </w:tc>
        <w:tc>
          <w:tcPr>
            <w:tcW w:w="404" w:type="pct"/>
            <w:tcBorders>
              <w:top w:val="nil"/>
              <w:bottom w:val="single" w:sz="4" w:space="0" w:color="auto"/>
            </w:tcBorders>
            <w:vAlign w:val="center"/>
          </w:tcPr>
          <w:p w14:paraId="264D1E11" w14:textId="77777777" w:rsidR="004925D9" w:rsidRPr="006E2E94" w:rsidRDefault="004925D9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  <w:r w:rsidRPr="006E2E9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th-TH"/>
              </w:rPr>
              <w:t>ทางทะเล</w:t>
            </w:r>
          </w:p>
        </w:tc>
        <w:tc>
          <w:tcPr>
            <w:tcW w:w="403" w:type="pct"/>
            <w:tcBorders>
              <w:top w:val="nil"/>
              <w:bottom w:val="single" w:sz="4" w:space="0" w:color="auto"/>
            </w:tcBorders>
            <w:vAlign w:val="center"/>
          </w:tcPr>
          <w:p w14:paraId="77873708" w14:textId="77777777" w:rsidR="004925D9" w:rsidRPr="006E2E94" w:rsidRDefault="004925D9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6E2E9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สารทำละลาย</w:t>
            </w:r>
          </w:p>
        </w:tc>
        <w:tc>
          <w:tcPr>
            <w:tcW w:w="313" w:type="pct"/>
            <w:tcBorders>
              <w:top w:val="nil"/>
              <w:bottom w:val="single" w:sz="4" w:space="0" w:color="auto"/>
            </w:tcBorders>
            <w:vAlign w:val="center"/>
          </w:tcPr>
          <w:p w14:paraId="19572B57" w14:textId="77777777" w:rsidR="004925D9" w:rsidRPr="006E2E94" w:rsidRDefault="004925D9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6E2E9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เอทานอล</w:t>
            </w:r>
          </w:p>
        </w:tc>
        <w:tc>
          <w:tcPr>
            <w:tcW w:w="314" w:type="pct"/>
            <w:tcBorders>
              <w:top w:val="nil"/>
              <w:bottom w:val="single" w:sz="4" w:space="0" w:color="auto"/>
            </w:tcBorders>
            <w:vAlign w:val="center"/>
          </w:tcPr>
          <w:p w14:paraId="40265EC7" w14:textId="77777777" w:rsidR="004925D9" w:rsidRPr="006E2E94" w:rsidRDefault="004925D9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  <w:r w:rsidRPr="006E2E9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th-TH"/>
              </w:rPr>
              <w:t>อื่น ๆ</w:t>
            </w:r>
          </w:p>
        </w:tc>
        <w:tc>
          <w:tcPr>
            <w:tcW w:w="403" w:type="pct"/>
            <w:tcBorders>
              <w:top w:val="nil"/>
              <w:bottom w:val="single" w:sz="4" w:space="0" w:color="auto"/>
            </w:tcBorders>
            <w:vAlign w:val="center"/>
          </w:tcPr>
          <w:p w14:paraId="1B0EDEA6" w14:textId="77777777" w:rsidR="004925D9" w:rsidRPr="006E2E94" w:rsidRDefault="004925D9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  <w:r w:rsidRPr="006E2E9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th-TH"/>
              </w:rPr>
              <w:t>ระหว่างกัน</w:t>
            </w:r>
          </w:p>
        </w:tc>
        <w:tc>
          <w:tcPr>
            <w:tcW w:w="427" w:type="pct"/>
            <w:tcBorders>
              <w:top w:val="nil"/>
              <w:bottom w:val="single" w:sz="4" w:space="0" w:color="auto"/>
            </w:tcBorders>
          </w:tcPr>
          <w:p w14:paraId="490E5A3D" w14:textId="56C82556" w:rsidR="004925D9" w:rsidRPr="006E2E94" w:rsidRDefault="004925D9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  <w:r w:rsidRPr="006E2E9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th-TH"/>
              </w:rPr>
              <w:t>ที่ยกเลิก</w:t>
            </w:r>
          </w:p>
        </w:tc>
        <w:tc>
          <w:tcPr>
            <w:tcW w:w="318" w:type="pct"/>
            <w:tcBorders>
              <w:top w:val="nil"/>
              <w:bottom w:val="single" w:sz="4" w:space="0" w:color="auto"/>
            </w:tcBorders>
            <w:vAlign w:val="center"/>
          </w:tcPr>
          <w:p w14:paraId="24803E6E" w14:textId="26F967C3" w:rsidR="004925D9" w:rsidRPr="006E2E94" w:rsidRDefault="004925D9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  <w:r w:rsidRPr="006E2E9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th-TH"/>
              </w:rPr>
              <w:t>รวม</w:t>
            </w:r>
          </w:p>
        </w:tc>
      </w:tr>
      <w:tr w:rsidR="004925D9" w:rsidRPr="006E2E94" w14:paraId="3D8F1999" w14:textId="77777777" w:rsidTr="004925D9">
        <w:trPr>
          <w:cantSplit/>
        </w:trPr>
        <w:tc>
          <w:tcPr>
            <w:tcW w:w="941" w:type="pct"/>
          </w:tcPr>
          <w:p w14:paraId="62703820" w14:textId="77777777" w:rsidR="004925D9" w:rsidRPr="006E2E94" w:rsidRDefault="004925D9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360" w:type="pct"/>
            <w:tcBorders>
              <w:top w:val="nil"/>
              <w:bottom w:val="single" w:sz="4" w:space="0" w:color="auto"/>
            </w:tcBorders>
            <w:vAlign w:val="center"/>
          </w:tcPr>
          <w:p w14:paraId="06260915" w14:textId="77777777" w:rsidR="004925D9" w:rsidRPr="006E2E94" w:rsidRDefault="004925D9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419" w:type="pct"/>
            <w:tcBorders>
              <w:top w:val="nil"/>
              <w:bottom w:val="single" w:sz="4" w:space="0" w:color="auto"/>
            </w:tcBorders>
            <w:vAlign w:val="center"/>
          </w:tcPr>
          <w:p w14:paraId="7C371BDA" w14:textId="77777777" w:rsidR="004925D9" w:rsidRPr="006E2E94" w:rsidRDefault="004925D9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35" w:type="pct"/>
            <w:tcBorders>
              <w:top w:val="nil"/>
              <w:bottom w:val="single" w:sz="4" w:space="0" w:color="auto"/>
            </w:tcBorders>
            <w:vAlign w:val="center"/>
          </w:tcPr>
          <w:p w14:paraId="6934875C" w14:textId="77777777" w:rsidR="004925D9" w:rsidRPr="006E2E94" w:rsidRDefault="004925D9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363" w:type="pct"/>
            <w:tcBorders>
              <w:top w:val="nil"/>
              <w:bottom w:val="single" w:sz="4" w:space="0" w:color="auto"/>
            </w:tcBorders>
            <w:vAlign w:val="center"/>
          </w:tcPr>
          <w:p w14:paraId="1F39B65B" w14:textId="77777777" w:rsidR="004925D9" w:rsidRPr="006E2E94" w:rsidRDefault="004925D9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404" w:type="pct"/>
            <w:tcBorders>
              <w:top w:val="nil"/>
              <w:bottom w:val="single" w:sz="4" w:space="0" w:color="auto"/>
            </w:tcBorders>
            <w:vAlign w:val="center"/>
          </w:tcPr>
          <w:p w14:paraId="0415840C" w14:textId="77777777" w:rsidR="004925D9" w:rsidRPr="006E2E94" w:rsidRDefault="004925D9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403" w:type="pct"/>
            <w:tcBorders>
              <w:top w:val="nil"/>
              <w:bottom w:val="single" w:sz="4" w:space="0" w:color="auto"/>
            </w:tcBorders>
            <w:vAlign w:val="center"/>
          </w:tcPr>
          <w:p w14:paraId="487782AC" w14:textId="77777777" w:rsidR="004925D9" w:rsidRPr="006E2E94" w:rsidRDefault="004925D9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13" w:type="pct"/>
            <w:tcBorders>
              <w:top w:val="nil"/>
              <w:bottom w:val="single" w:sz="4" w:space="0" w:color="auto"/>
            </w:tcBorders>
            <w:vAlign w:val="center"/>
          </w:tcPr>
          <w:p w14:paraId="2BDCD0CF" w14:textId="77777777" w:rsidR="004925D9" w:rsidRPr="006E2E94" w:rsidRDefault="004925D9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14" w:type="pct"/>
            <w:tcBorders>
              <w:top w:val="nil"/>
              <w:bottom w:val="single" w:sz="4" w:space="0" w:color="auto"/>
            </w:tcBorders>
            <w:vAlign w:val="center"/>
          </w:tcPr>
          <w:p w14:paraId="5143643F" w14:textId="77777777" w:rsidR="004925D9" w:rsidRPr="006E2E94" w:rsidRDefault="004925D9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403" w:type="pct"/>
            <w:tcBorders>
              <w:top w:val="nil"/>
              <w:bottom w:val="single" w:sz="4" w:space="0" w:color="auto"/>
            </w:tcBorders>
            <w:vAlign w:val="center"/>
          </w:tcPr>
          <w:p w14:paraId="2169B6EE" w14:textId="77777777" w:rsidR="004925D9" w:rsidRPr="006E2E94" w:rsidRDefault="004925D9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427" w:type="pct"/>
            <w:tcBorders>
              <w:top w:val="nil"/>
              <w:bottom w:val="single" w:sz="4" w:space="0" w:color="auto"/>
            </w:tcBorders>
          </w:tcPr>
          <w:p w14:paraId="4FB70A35" w14:textId="77777777" w:rsidR="004925D9" w:rsidRPr="006E2E94" w:rsidRDefault="004925D9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318" w:type="pct"/>
            <w:tcBorders>
              <w:top w:val="nil"/>
              <w:bottom w:val="single" w:sz="4" w:space="0" w:color="auto"/>
            </w:tcBorders>
            <w:vAlign w:val="center"/>
          </w:tcPr>
          <w:p w14:paraId="6F9B8D78" w14:textId="46A8AB0E" w:rsidR="004925D9" w:rsidRPr="006E2E94" w:rsidRDefault="004925D9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  <w:r w:rsidRPr="006E2E9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th-TH"/>
              </w:rPr>
              <w:t>ล้านบาท</w:t>
            </w:r>
          </w:p>
        </w:tc>
      </w:tr>
      <w:tr w:rsidR="004925D9" w:rsidRPr="006E2E94" w14:paraId="7AE5BDDE" w14:textId="77777777" w:rsidTr="004925D9">
        <w:trPr>
          <w:trHeight w:val="73"/>
          <w:tblHeader/>
        </w:trPr>
        <w:tc>
          <w:tcPr>
            <w:tcW w:w="941" w:type="pct"/>
            <w:vAlign w:val="center"/>
          </w:tcPr>
          <w:p w14:paraId="35D5D6BA" w14:textId="77777777" w:rsidR="004925D9" w:rsidRPr="006E2E94" w:rsidRDefault="004925D9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360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79B76BC" w14:textId="77777777" w:rsidR="004925D9" w:rsidRPr="006E2E94" w:rsidRDefault="004925D9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419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226E9FB" w14:textId="77777777" w:rsidR="004925D9" w:rsidRPr="006E2E94" w:rsidRDefault="004925D9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335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9EB1A4D" w14:textId="77777777" w:rsidR="004925D9" w:rsidRPr="006E2E94" w:rsidRDefault="004925D9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363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B5CC6D4" w14:textId="77777777" w:rsidR="004925D9" w:rsidRPr="006E2E94" w:rsidRDefault="004925D9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404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144781B" w14:textId="77777777" w:rsidR="004925D9" w:rsidRPr="006E2E94" w:rsidRDefault="004925D9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403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AC0430E" w14:textId="77777777" w:rsidR="004925D9" w:rsidRPr="006E2E94" w:rsidRDefault="004925D9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313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CD9401B" w14:textId="77777777" w:rsidR="004925D9" w:rsidRPr="006E2E94" w:rsidRDefault="004925D9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314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57D572D" w14:textId="77777777" w:rsidR="004925D9" w:rsidRPr="006E2E94" w:rsidRDefault="004925D9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403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4862D7E" w14:textId="77777777" w:rsidR="004925D9" w:rsidRPr="006E2E94" w:rsidRDefault="004925D9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427" w:type="pct"/>
            <w:tcBorders>
              <w:top w:val="single" w:sz="4" w:space="0" w:color="auto"/>
            </w:tcBorders>
            <w:shd w:val="clear" w:color="auto" w:fill="FAFAFA"/>
          </w:tcPr>
          <w:p w14:paraId="374BFE38" w14:textId="77777777" w:rsidR="004925D9" w:rsidRPr="006E2E94" w:rsidRDefault="004925D9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318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A8C13F0" w14:textId="3C0F7017" w:rsidR="004925D9" w:rsidRPr="006E2E94" w:rsidRDefault="004925D9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th-TH"/>
              </w:rPr>
            </w:pPr>
          </w:p>
        </w:tc>
      </w:tr>
      <w:tr w:rsidR="004925D9" w:rsidRPr="006E2E94" w14:paraId="47617F28" w14:textId="77777777" w:rsidTr="004925D9">
        <w:tc>
          <w:tcPr>
            <w:tcW w:w="941" w:type="pct"/>
          </w:tcPr>
          <w:p w14:paraId="5AB1EC20" w14:textId="77777777" w:rsidR="004925D9" w:rsidRPr="006E2E94" w:rsidRDefault="004925D9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72"/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</w:pPr>
            <w:r w:rsidRPr="006E2E94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</w:rPr>
              <w:t>รายได้จากการขายและการให้บริการ</w:t>
            </w:r>
          </w:p>
        </w:tc>
        <w:tc>
          <w:tcPr>
            <w:tcW w:w="360" w:type="pct"/>
            <w:shd w:val="clear" w:color="auto" w:fill="FAFAFA"/>
            <w:vAlign w:val="center"/>
          </w:tcPr>
          <w:p w14:paraId="76BC78D7" w14:textId="77777777" w:rsidR="004925D9" w:rsidRPr="006E2E94" w:rsidRDefault="004925D9" w:rsidP="0083742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rtl/>
                <w:cs/>
                <w:lang w:val="en-US"/>
              </w:rPr>
            </w:pPr>
          </w:p>
        </w:tc>
        <w:tc>
          <w:tcPr>
            <w:tcW w:w="419" w:type="pct"/>
            <w:shd w:val="clear" w:color="auto" w:fill="FAFAFA"/>
            <w:vAlign w:val="center"/>
          </w:tcPr>
          <w:p w14:paraId="3774BB8E" w14:textId="77777777" w:rsidR="004925D9" w:rsidRPr="006E2E94" w:rsidRDefault="004925D9" w:rsidP="0083742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val="en-US"/>
              </w:rPr>
            </w:pPr>
          </w:p>
        </w:tc>
        <w:tc>
          <w:tcPr>
            <w:tcW w:w="335" w:type="pct"/>
            <w:shd w:val="clear" w:color="auto" w:fill="FAFAFA"/>
            <w:vAlign w:val="center"/>
          </w:tcPr>
          <w:p w14:paraId="144BFC59" w14:textId="77777777" w:rsidR="004925D9" w:rsidRPr="006E2E94" w:rsidRDefault="004925D9" w:rsidP="00837424">
            <w:pPr>
              <w:pStyle w:val="acctfourfigures"/>
              <w:tabs>
                <w:tab w:val="clear" w:pos="765"/>
              </w:tabs>
              <w:spacing w:line="240" w:lineRule="auto"/>
              <w:ind w:left="-48" w:right="-72"/>
              <w:jc w:val="right"/>
              <w:rPr>
                <w:rFonts w:ascii="Browallia New" w:eastAsia="Arial Unicode MS" w:hAnsi="Browallia New" w:cs="Browallia New"/>
                <w:szCs w:val="22"/>
                <w:rtl/>
                <w:cs/>
                <w:lang w:bidi="th-TH"/>
              </w:rPr>
            </w:pPr>
          </w:p>
        </w:tc>
        <w:tc>
          <w:tcPr>
            <w:tcW w:w="363" w:type="pct"/>
            <w:shd w:val="clear" w:color="auto" w:fill="FAFAFA"/>
            <w:vAlign w:val="center"/>
          </w:tcPr>
          <w:p w14:paraId="421C99EE" w14:textId="77777777" w:rsidR="004925D9" w:rsidRPr="006E2E94" w:rsidRDefault="004925D9" w:rsidP="00837424">
            <w:pPr>
              <w:pStyle w:val="acctfourfigures"/>
              <w:tabs>
                <w:tab w:val="clear" w:pos="765"/>
              </w:tabs>
              <w:spacing w:line="240" w:lineRule="auto"/>
              <w:ind w:left="-48" w:right="-72"/>
              <w:jc w:val="right"/>
              <w:rPr>
                <w:rFonts w:ascii="Browallia New" w:eastAsia="Arial Unicode MS" w:hAnsi="Browallia New" w:cs="Browallia New"/>
                <w:szCs w:val="22"/>
                <w:rtl/>
                <w:cs/>
                <w:lang w:bidi="th-TH"/>
              </w:rPr>
            </w:pPr>
          </w:p>
        </w:tc>
        <w:tc>
          <w:tcPr>
            <w:tcW w:w="404" w:type="pct"/>
            <w:shd w:val="clear" w:color="auto" w:fill="FAFAFA"/>
            <w:vAlign w:val="center"/>
          </w:tcPr>
          <w:p w14:paraId="5E4A10C2" w14:textId="77777777" w:rsidR="004925D9" w:rsidRPr="006E2E94" w:rsidRDefault="004925D9" w:rsidP="00837424">
            <w:pPr>
              <w:pStyle w:val="acctfourfigures"/>
              <w:tabs>
                <w:tab w:val="clear" w:pos="765"/>
              </w:tabs>
              <w:spacing w:line="240" w:lineRule="auto"/>
              <w:ind w:left="-48" w:right="-72"/>
              <w:jc w:val="right"/>
              <w:rPr>
                <w:rFonts w:ascii="Browallia New" w:eastAsia="Arial Unicode MS" w:hAnsi="Browallia New" w:cs="Browallia New"/>
                <w:szCs w:val="22"/>
                <w:rtl/>
                <w:cs/>
                <w:lang w:bidi="th-TH"/>
              </w:rPr>
            </w:pPr>
          </w:p>
        </w:tc>
        <w:tc>
          <w:tcPr>
            <w:tcW w:w="403" w:type="pct"/>
            <w:shd w:val="clear" w:color="auto" w:fill="FAFAFA"/>
            <w:vAlign w:val="center"/>
          </w:tcPr>
          <w:p w14:paraId="5A71BF63" w14:textId="77777777" w:rsidR="004925D9" w:rsidRPr="006E2E94" w:rsidRDefault="004925D9" w:rsidP="00837424">
            <w:pPr>
              <w:pStyle w:val="acctfourfigures"/>
              <w:tabs>
                <w:tab w:val="clear" w:pos="765"/>
              </w:tabs>
              <w:spacing w:line="240" w:lineRule="auto"/>
              <w:ind w:left="-48" w:right="-72"/>
              <w:jc w:val="right"/>
              <w:rPr>
                <w:rFonts w:ascii="Browallia New" w:eastAsia="Arial Unicode MS" w:hAnsi="Browallia New" w:cs="Browallia New"/>
                <w:szCs w:val="22"/>
                <w:rtl/>
                <w:cs/>
                <w:lang w:bidi="th-TH"/>
              </w:rPr>
            </w:pPr>
          </w:p>
        </w:tc>
        <w:tc>
          <w:tcPr>
            <w:tcW w:w="313" w:type="pct"/>
            <w:shd w:val="clear" w:color="auto" w:fill="FAFAFA"/>
            <w:vAlign w:val="center"/>
          </w:tcPr>
          <w:p w14:paraId="58C81BCB" w14:textId="77777777" w:rsidR="004925D9" w:rsidRPr="006E2E94" w:rsidRDefault="004925D9" w:rsidP="00837424">
            <w:pPr>
              <w:pStyle w:val="acctfourfigures"/>
              <w:tabs>
                <w:tab w:val="clear" w:pos="765"/>
              </w:tabs>
              <w:spacing w:line="240" w:lineRule="auto"/>
              <w:ind w:left="-48" w:right="-72"/>
              <w:jc w:val="right"/>
              <w:rPr>
                <w:rFonts w:ascii="Browallia New" w:eastAsia="Arial Unicode MS" w:hAnsi="Browallia New" w:cs="Browallia New"/>
                <w:szCs w:val="22"/>
                <w:rtl/>
                <w:cs/>
                <w:lang w:bidi="th-TH"/>
              </w:rPr>
            </w:pPr>
          </w:p>
        </w:tc>
        <w:tc>
          <w:tcPr>
            <w:tcW w:w="314" w:type="pct"/>
            <w:shd w:val="clear" w:color="auto" w:fill="FAFAFA"/>
            <w:vAlign w:val="center"/>
          </w:tcPr>
          <w:p w14:paraId="0FDF2AFE" w14:textId="77777777" w:rsidR="004925D9" w:rsidRPr="006E2E94" w:rsidRDefault="004925D9" w:rsidP="00837424">
            <w:pPr>
              <w:pStyle w:val="acctfourfigures"/>
              <w:tabs>
                <w:tab w:val="clear" w:pos="765"/>
              </w:tabs>
              <w:spacing w:line="240" w:lineRule="auto"/>
              <w:ind w:left="-48" w:right="-72"/>
              <w:jc w:val="right"/>
              <w:rPr>
                <w:rFonts w:ascii="Browallia New" w:eastAsia="Arial Unicode MS" w:hAnsi="Browallia New" w:cs="Browallia New"/>
                <w:szCs w:val="22"/>
                <w:rtl/>
                <w:cs/>
                <w:lang w:bidi="th-TH"/>
              </w:rPr>
            </w:pPr>
          </w:p>
        </w:tc>
        <w:tc>
          <w:tcPr>
            <w:tcW w:w="403" w:type="pct"/>
            <w:shd w:val="clear" w:color="auto" w:fill="FAFAFA"/>
            <w:vAlign w:val="center"/>
          </w:tcPr>
          <w:p w14:paraId="7F81097E" w14:textId="77777777" w:rsidR="004925D9" w:rsidRPr="006E2E94" w:rsidRDefault="004925D9" w:rsidP="00837424">
            <w:pPr>
              <w:pStyle w:val="acctfourfigures"/>
              <w:tabs>
                <w:tab w:val="clear" w:pos="765"/>
              </w:tabs>
              <w:spacing w:line="240" w:lineRule="auto"/>
              <w:ind w:left="-48" w:right="-72"/>
              <w:jc w:val="right"/>
              <w:rPr>
                <w:rFonts w:ascii="Browallia New" w:eastAsia="Arial Unicode MS" w:hAnsi="Browallia New" w:cs="Browallia New"/>
                <w:szCs w:val="22"/>
                <w:rtl/>
                <w:cs/>
                <w:lang w:bidi="th-TH"/>
              </w:rPr>
            </w:pPr>
          </w:p>
        </w:tc>
        <w:tc>
          <w:tcPr>
            <w:tcW w:w="427" w:type="pct"/>
            <w:shd w:val="clear" w:color="auto" w:fill="FAFAFA"/>
          </w:tcPr>
          <w:p w14:paraId="1E69A52F" w14:textId="77777777" w:rsidR="004925D9" w:rsidRPr="006E2E94" w:rsidRDefault="004925D9" w:rsidP="00837424">
            <w:pPr>
              <w:pStyle w:val="acctfourfigures"/>
              <w:tabs>
                <w:tab w:val="clear" w:pos="765"/>
              </w:tabs>
              <w:spacing w:line="240" w:lineRule="auto"/>
              <w:ind w:left="-48" w:right="-72"/>
              <w:jc w:val="right"/>
              <w:rPr>
                <w:rFonts w:ascii="Browallia New" w:eastAsia="Arial Unicode MS" w:hAnsi="Browallia New" w:cs="Browallia New"/>
                <w:szCs w:val="22"/>
                <w:rtl/>
                <w:cs/>
                <w:lang w:bidi="th-TH"/>
              </w:rPr>
            </w:pPr>
          </w:p>
        </w:tc>
        <w:tc>
          <w:tcPr>
            <w:tcW w:w="318" w:type="pct"/>
            <w:shd w:val="clear" w:color="auto" w:fill="FAFAFA"/>
            <w:vAlign w:val="center"/>
          </w:tcPr>
          <w:p w14:paraId="145621F5" w14:textId="79647857" w:rsidR="004925D9" w:rsidRPr="006E2E94" w:rsidRDefault="004925D9" w:rsidP="00837424">
            <w:pPr>
              <w:pStyle w:val="acctfourfigures"/>
              <w:tabs>
                <w:tab w:val="clear" w:pos="765"/>
              </w:tabs>
              <w:spacing w:line="240" w:lineRule="auto"/>
              <w:ind w:left="-48" w:right="-72"/>
              <w:jc w:val="right"/>
              <w:rPr>
                <w:rFonts w:ascii="Browallia New" w:eastAsia="Arial Unicode MS" w:hAnsi="Browallia New" w:cs="Browallia New"/>
                <w:szCs w:val="22"/>
                <w:rtl/>
                <w:cs/>
                <w:lang w:bidi="th-TH"/>
              </w:rPr>
            </w:pPr>
          </w:p>
        </w:tc>
      </w:tr>
      <w:tr w:rsidR="004925D9" w:rsidRPr="006E2E94" w14:paraId="783BA57D" w14:textId="77777777" w:rsidTr="004925D9">
        <w:tc>
          <w:tcPr>
            <w:tcW w:w="941" w:type="pct"/>
          </w:tcPr>
          <w:p w14:paraId="0258027E" w14:textId="77777777" w:rsidR="004925D9" w:rsidRPr="006E2E94" w:rsidRDefault="004925D9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6E2E94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  - ลูกค้าภายนอก</w:t>
            </w:r>
          </w:p>
        </w:tc>
        <w:tc>
          <w:tcPr>
            <w:tcW w:w="360" w:type="pct"/>
            <w:shd w:val="clear" w:color="auto" w:fill="FAFAFA"/>
            <w:vAlign w:val="center"/>
          </w:tcPr>
          <w:p w14:paraId="056450E7" w14:textId="32FABE5B" w:rsidR="004925D9" w:rsidRPr="006E2E94" w:rsidRDefault="00CF101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205</w:t>
            </w:r>
            <w:r w:rsidR="004925D9" w:rsidRPr="006E2E94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254</w:t>
            </w:r>
          </w:p>
        </w:tc>
        <w:tc>
          <w:tcPr>
            <w:tcW w:w="419" w:type="pct"/>
            <w:shd w:val="clear" w:color="auto" w:fill="FAFAFA"/>
            <w:vAlign w:val="center"/>
          </w:tcPr>
          <w:p w14:paraId="74805913" w14:textId="026E15A5" w:rsidR="004925D9" w:rsidRPr="006E2E94" w:rsidRDefault="00CF101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11</w:t>
            </w:r>
            <w:r w:rsidR="004925D9" w:rsidRPr="006E2E9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110</w:t>
            </w:r>
          </w:p>
        </w:tc>
        <w:tc>
          <w:tcPr>
            <w:tcW w:w="335" w:type="pct"/>
            <w:shd w:val="clear" w:color="auto" w:fill="FAFAFA"/>
            <w:vAlign w:val="center"/>
          </w:tcPr>
          <w:p w14:paraId="7AE636B5" w14:textId="100A6B15" w:rsidR="004925D9" w:rsidRPr="006E2E94" w:rsidRDefault="00CF101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12</w:t>
            </w:r>
            <w:r w:rsidR="004925D9" w:rsidRPr="006E2E9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857</w:t>
            </w:r>
          </w:p>
        </w:tc>
        <w:tc>
          <w:tcPr>
            <w:tcW w:w="363" w:type="pct"/>
            <w:shd w:val="clear" w:color="auto" w:fill="FAFAFA"/>
            <w:vAlign w:val="center"/>
          </w:tcPr>
          <w:p w14:paraId="6CCDC8BE" w14:textId="549ECA14" w:rsidR="004925D9" w:rsidRPr="006E2E94" w:rsidRDefault="00CF101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</w:t>
            </w:r>
            <w:r w:rsidR="004925D9" w:rsidRPr="006E2E9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575</w:t>
            </w:r>
          </w:p>
        </w:tc>
        <w:tc>
          <w:tcPr>
            <w:tcW w:w="404" w:type="pct"/>
            <w:shd w:val="clear" w:color="auto" w:fill="FAFAFA"/>
            <w:vAlign w:val="center"/>
          </w:tcPr>
          <w:p w14:paraId="2D9B1F21" w14:textId="68B9EF87" w:rsidR="004925D9" w:rsidRPr="006E2E94" w:rsidRDefault="00CF101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418</w:t>
            </w:r>
          </w:p>
        </w:tc>
        <w:tc>
          <w:tcPr>
            <w:tcW w:w="403" w:type="pct"/>
            <w:shd w:val="clear" w:color="auto" w:fill="FAFAFA"/>
            <w:vAlign w:val="center"/>
          </w:tcPr>
          <w:p w14:paraId="33060370" w14:textId="359F5575" w:rsidR="004925D9" w:rsidRPr="006E2E94" w:rsidRDefault="00CF101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</w:t>
            </w:r>
            <w:r w:rsidR="004925D9" w:rsidRPr="006E2E9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137</w:t>
            </w:r>
          </w:p>
        </w:tc>
        <w:tc>
          <w:tcPr>
            <w:tcW w:w="313" w:type="pct"/>
            <w:shd w:val="clear" w:color="auto" w:fill="FAFAFA"/>
            <w:vAlign w:val="center"/>
          </w:tcPr>
          <w:p w14:paraId="08BEC059" w14:textId="09914E78" w:rsidR="004925D9" w:rsidRPr="006E2E94" w:rsidRDefault="00CF101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907</w:t>
            </w:r>
          </w:p>
        </w:tc>
        <w:tc>
          <w:tcPr>
            <w:tcW w:w="314" w:type="pct"/>
            <w:shd w:val="clear" w:color="auto" w:fill="FAFAFA"/>
            <w:vAlign w:val="center"/>
          </w:tcPr>
          <w:p w14:paraId="18E5D5F3" w14:textId="4F7B7AC1" w:rsidR="004925D9" w:rsidRPr="006E2E94" w:rsidRDefault="004925D9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6E2E9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03" w:type="pct"/>
            <w:shd w:val="clear" w:color="auto" w:fill="FAFAFA"/>
            <w:vAlign w:val="center"/>
          </w:tcPr>
          <w:p w14:paraId="444D86EC" w14:textId="05D02E6D" w:rsidR="004925D9" w:rsidRPr="006E2E94" w:rsidRDefault="004925D9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lang w:val="en-GB"/>
              </w:rPr>
            </w:pPr>
            <w:r w:rsidRPr="006E2E9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27" w:type="pct"/>
            <w:shd w:val="clear" w:color="auto" w:fill="FAFAFA"/>
          </w:tcPr>
          <w:p w14:paraId="5A0C087B" w14:textId="1B263FB3" w:rsidR="004925D9" w:rsidRPr="006E2E94" w:rsidRDefault="004925D9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6E2E9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418</w:t>
            </w:r>
            <w:r w:rsidRPr="006E2E9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318" w:type="pct"/>
            <w:shd w:val="clear" w:color="auto" w:fill="FAFAFA"/>
            <w:vAlign w:val="center"/>
          </w:tcPr>
          <w:p w14:paraId="6D3DD5B0" w14:textId="6762AF15" w:rsidR="004925D9" w:rsidRPr="006E2E94" w:rsidRDefault="00CF101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242</w:t>
            </w:r>
            <w:r w:rsidR="004925D9" w:rsidRPr="006E2E9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840</w:t>
            </w:r>
          </w:p>
        </w:tc>
      </w:tr>
      <w:tr w:rsidR="004925D9" w:rsidRPr="006E2E94" w14:paraId="2582D7FA" w14:textId="77777777" w:rsidTr="004925D9">
        <w:tc>
          <w:tcPr>
            <w:tcW w:w="941" w:type="pct"/>
          </w:tcPr>
          <w:p w14:paraId="2348A3A0" w14:textId="77777777" w:rsidR="004925D9" w:rsidRPr="006E2E94" w:rsidRDefault="004925D9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6E2E94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  - ระหว่างส่วนงาน</w:t>
            </w:r>
          </w:p>
        </w:tc>
        <w:tc>
          <w:tcPr>
            <w:tcW w:w="360" w:type="pct"/>
            <w:shd w:val="clear" w:color="auto" w:fill="FAFAFA"/>
            <w:vAlign w:val="center"/>
          </w:tcPr>
          <w:p w14:paraId="34B9E44D" w14:textId="6A81FFBA" w:rsidR="004925D9" w:rsidRPr="006E2E94" w:rsidRDefault="00CF101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42</w:t>
            </w:r>
            <w:r w:rsidR="004925D9" w:rsidRPr="006E2E9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048</w:t>
            </w:r>
          </w:p>
        </w:tc>
        <w:tc>
          <w:tcPr>
            <w:tcW w:w="419" w:type="pct"/>
            <w:shd w:val="clear" w:color="auto" w:fill="FAFAFA"/>
            <w:vAlign w:val="center"/>
          </w:tcPr>
          <w:p w14:paraId="5A783A22" w14:textId="7F6B0EBE" w:rsidR="004925D9" w:rsidRPr="006E2E94" w:rsidRDefault="00CF101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</w:t>
            </w:r>
            <w:r w:rsidR="004925D9" w:rsidRPr="006E2E9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928</w:t>
            </w:r>
          </w:p>
        </w:tc>
        <w:tc>
          <w:tcPr>
            <w:tcW w:w="335" w:type="pct"/>
            <w:shd w:val="clear" w:color="auto" w:fill="FAFAFA"/>
            <w:vAlign w:val="center"/>
          </w:tcPr>
          <w:p w14:paraId="515B1439" w14:textId="254D0F2B" w:rsidR="004925D9" w:rsidRPr="006E2E94" w:rsidRDefault="00CF101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23</w:t>
            </w:r>
            <w:r w:rsidR="004925D9" w:rsidRPr="006E2E9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819</w:t>
            </w:r>
          </w:p>
        </w:tc>
        <w:tc>
          <w:tcPr>
            <w:tcW w:w="363" w:type="pct"/>
            <w:shd w:val="clear" w:color="auto" w:fill="FAFAFA"/>
            <w:vAlign w:val="center"/>
          </w:tcPr>
          <w:p w14:paraId="2E23C1CC" w14:textId="4B643FCF" w:rsidR="004925D9" w:rsidRPr="006E2E94" w:rsidRDefault="00CF101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</w:t>
            </w:r>
            <w:r w:rsidR="004925D9" w:rsidRPr="006E2E9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212</w:t>
            </w:r>
          </w:p>
        </w:tc>
        <w:tc>
          <w:tcPr>
            <w:tcW w:w="404" w:type="pct"/>
            <w:shd w:val="clear" w:color="auto" w:fill="FAFAFA"/>
            <w:vAlign w:val="center"/>
          </w:tcPr>
          <w:p w14:paraId="2CCE88F3" w14:textId="64FD4983" w:rsidR="004925D9" w:rsidRPr="006E2E94" w:rsidRDefault="00CF101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240</w:t>
            </w:r>
          </w:p>
        </w:tc>
        <w:tc>
          <w:tcPr>
            <w:tcW w:w="403" w:type="pct"/>
            <w:shd w:val="clear" w:color="auto" w:fill="FAFAFA"/>
            <w:vAlign w:val="center"/>
          </w:tcPr>
          <w:p w14:paraId="0A68A3F4" w14:textId="13E266BD" w:rsidR="004925D9" w:rsidRPr="006E2E94" w:rsidRDefault="00CF101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51</w:t>
            </w:r>
          </w:p>
        </w:tc>
        <w:tc>
          <w:tcPr>
            <w:tcW w:w="313" w:type="pct"/>
            <w:shd w:val="clear" w:color="auto" w:fill="FAFAFA"/>
            <w:vAlign w:val="center"/>
          </w:tcPr>
          <w:p w14:paraId="6B667AAA" w14:textId="32437E27" w:rsidR="004925D9" w:rsidRPr="006E2E94" w:rsidRDefault="00CF101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724</w:t>
            </w:r>
          </w:p>
        </w:tc>
        <w:tc>
          <w:tcPr>
            <w:tcW w:w="314" w:type="pct"/>
            <w:shd w:val="clear" w:color="auto" w:fill="FAFAFA"/>
            <w:vAlign w:val="center"/>
          </w:tcPr>
          <w:p w14:paraId="557CC058" w14:textId="286159E2" w:rsidR="004925D9" w:rsidRPr="006E2E94" w:rsidRDefault="00CF101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</w:t>
            </w:r>
            <w:r w:rsidR="004925D9" w:rsidRPr="006E2E9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792</w:t>
            </w:r>
          </w:p>
        </w:tc>
        <w:tc>
          <w:tcPr>
            <w:tcW w:w="403" w:type="pct"/>
            <w:shd w:val="clear" w:color="auto" w:fill="FAFAFA"/>
            <w:vAlign w:val="center"/>
          </w:tcPr>
          <w:p w14:paraId="2DEBE216" w14:textId="18E5E1D6" w:rsidR="004925D9" w:rsidRPr="006E2E94" w:rsidRDefault="004925D9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6E2E9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81</w:t>
            </w:r>
            <w:r w:rsidRPr="006E2E9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="00CF1017"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814</w:t>
            </w:r>
            <w:r w:rsidRPr="006E2E9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427" w:type="pct"/>
            <w:shd w:val="clear" w:color="auto" w:fill="FAFAFA"/>
          </w:tcPr>
          <w:p w14:paraId="28518D4D" w14:textId="2E8F74C7" w:rsidR="004925D9" w:rsidRPr="006E2E94" w:rsidRDefault="004925D9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6E2E9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318" w:type="pct"/>
            <w:shd w:val="clear" w:color="auto" w:fill="FAFAFA"/>
            <w:vAlign w:val="center"/>
          </w:tcPr>
          <w:p w14:paraId="4D4D31F8" w14:textId="2B7BA5AC" w:rsidR="004925D9" w:rsidRPr="006E2E94" w:rsidRDefault="004925D9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6E2E9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</w:tr>
      <w:tr w:rsidR="004925D9" w:rsidRPr="006E2E94" w14:paraId="4E3CBD0C" w14:textId="77777777" w:rsidTr="004925D9">
        <w:tc>
          <w:tcPr>
            <w:tcW w:w="941" w:type="pct"/>
          </w:tcPr>
          <w:p w14:paraId="27A46657" w14:textId="2BC378BF" w:rsidR="004925D9" w:rsidRPr="006E2E94" w:rsidRDefault="004925D9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6E2E94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เงินชดเชยจากกองทุนน้ำมันเชื้อเพลิง</w:t>
            </w:r>
          </w:p>
        </w:tc>
        <w:tc>
          <w:tcPr>
            <w:tcW w:w="360" w:type="pct"/>
            <w:shd w:val="clear" w:color="auto" w:fill="FAFAFA"/>
            <w:vAlign w:val="center"/>
          </w:tcPr>
          <w:p w14:paraId="68F6ED3F" w14:textId="22982A21" w:rsidR="004925D9" w:rsidRPr="006E2E94" w:rsidRDefault="00CF101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</w:t>
            </w:r>
            <w:r w:rsidR="004925D9" w:rsidRPr="006E2E9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073</w:t>
            </w:r>
          </w:p>
        </w:tc>
        <w:tc>
          <w:tcPr>
            <w:tcW w:w="419" w:type="pct"/>
            <w:shd w:val="clear" w:color="auto" w:fill="FAFAFA"/>
            <w:vAlign w:val="center"/>
          </w:tcPr>
          <w:p w14:paraId="63F87B54" w14:textId="45FB5113" w:rsidR="004925D9" w:rsidRPr="006E2E94" w:rsidRDefault="004925D9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6E2E9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335" w:type="pct"/>
            <w:shd w:val="clear" w:color="auto" w:fill="FAFAFA"/>
            <w:vAlign w:val="center"/>
          </w:tcPr>
          <w:p w14:paraId="4EA01F81" w14:textId="0B19F47A" w:rsidR="004925D9" w:rsidRPr="006E2E94" w:rsidRDefault="004925D9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6E2E9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363" w:type="pct"/>
            <w:shd w:val="clear" w:color="auto" w:fill="FAFAFA"/>
            <w:vAlign w:val="center"/>
          </w:tcPr>
          <w:p w14:paraId="6FE57778" w14:textId="68C201FA" w:rsidR="004925D9" w:rsidRPr="006E2E94" w:rsidRDefault="004925D9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6E2E9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04" w:type="pct"/>
            <w:shd w:val="clear" w:color="auto" w:fill="FAFAFA"/>
            <w:vAlign w:val="center"/>
          </w:tcPr>
          <w:p w14:paraId="51252E1B" w14:textId="3E47872A" w:rsidR="004925D9" w:rsidRPr="006E2E94" w:rsidRDefault="004925D9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6E2E9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03" w:type="pct"/>
            <w:shd w:val="clear" w:color="auto" w:fill="FAFAFA"/>
            <w:vAlign w:val="center"/>
          </w:tcPr>
          <w:p w14:paraId="1A6690DC" w14:textId="47CBC457" w:rsidR="004925D9" w:rsidRPr="006E2E94" w:rsidRDefault="004925D9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6E2E9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313" w:type="pct"/>
            <w:shd w:val="clear" w:color="auto" w:fill="FAFAFA"/>
            <w:vAlign w:val="center"/>
          </w:tcPr>
          <w:p w14:paraId="6BD01399" w14:textId="34CC4648" w:rsidR="004925D9" w:rsidRPr="006E2E94" w:rsidRDefault="004925D9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6E2E9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314" w:type="pct"/>
            <w:shd w:val="clear" w:color="auto" w:fill="FAFAFA"/>
            <w:vAlign w:val="center"/>
          </w:tcPr>
          <w:p w14:paraId="288CBFF5" w14:textId="61F3F46C" w:rsidR="004925D9" w:rsidRPr="006E2E94" w:rsidRDefault="004925D9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6E2E9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03" w:type="pct"/>
            <w:shd w:val="clear" w:color="auto" w:fill="FAFAFA"/>
            <w:vAlign w:val="center"/>
          </w:tcPr>
          <w:p w14:paraId="3AACD8B8" w14:textId="3C645ACC" w:rsidR="004925D9" w:rsidRPr="006E2E94" w:rsidRDefault="004925D9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6E2E9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27" w:type="pct"/>
            <w:shd w:val="clear" w:color="auto" w:fill="FAFAFA"/>
          </w:tcPr>
          <w:p w14:paraId="1ECCCC6A" w14:textId="507FB35C" w:rsidR="004925D9" w:rsidRPr="006E2E94" w:rsidRDefault="004925D9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6E2E9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318" w:type="pct"/>
            <w:shd w:val="clear" w:color="auto" w:fill="FAFAFA"/>
            <w:vAlign w:val="center"/>
          </w:tcPr>
          <w:p w14:paraId="1402E5F6" w14:textId="697FE3DC" w:rsidR="004925D9" w:rsidRPr="006E2E94" w:rsidRDefault="00CF101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</w:t>
            </w:r>
            <w:r w:rsidR="004925D9" w:rsidRPr="006E2E9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073</w:t>
            </w:r>
          </w:p>
        </w:tc>
      </w:tr>
      <w:tr w:rsidR="004925D9" w:rsidRPr="006E2E94" w14:paraId="45C3F2CE" w14:textId="77777777" w:rsidTr="004925D9">
        <w:tc>
          <w:tcPr>
            <w:tcW w:w="941" w:type="pct"/>
          </w:tcPr>
          <w:p w14:paraId="6C128272" w14:textId="4DAA8CE8" w:rsidR="004925D9" w:rsidRPr="006E2E94" w:rsidRDefault="004925D9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72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6E2E94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ต้นทุนขายและต้นทุนการให้บริการ</w:t>
            </w:r>
          </w:p>
        </w:tc>
        <w:tc>
          <w:tcPr>
            <w:tcW w:w="360" w:type="pct"/>
            <w:shd w:val="clear" w:color="auto" w:fill="FAFAFA"/>
            <w:vAlign w:val="center"/>
          </w:tcPr>
          <w:p w14:paraId="1D2335B2" w14:textId="691F411B" w:rsidR="004925D9" w:rsidRPr="006E2E94" w:rsidRDefault="004925D9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lang w:val="en-GB"/>
              </w:rPr>
            </w:pPr>
            <w:r w:rsidRPr="006E2E9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267</w:t>
            </w:r>
            <w:r w:rsidRPr="006E2E9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="00CF1017"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162</w:t>
            </w:r>
            <w:r w:rsidRPr="006E2E9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419" w:type="pct"/>
            <w:shd w:val="clear" w:color="auto" w:fill="FAFAFA"/>
            <w:vAlign w:val="center"/>
          </w:tcPr>
          <w:p w14:paraId="6ACF9EE4" w14:textId="1348ACDE" w:rsidR="004925D9" w:rsidRPr="006E2E94" w:rsidRDefault="004925D9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6E2E9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12</w:t>
            </w:r>
            <w:r w:rsidRPr="006E2E9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="00CF1017"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763</w:t>
            </w:r>
            <w:r w:rsidRPr="006E2E9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335" w:type="pct"/>
            <w:shd w:val="clear" w:color="auto" w:fill="FAFAFA"/>
            <w:vAlign w:val="center"/>
          </w:tcPr>
          <w:p w14:paraId="3A0F77A1" w14:textId="6FE71B88" w:rsidR="004925D9" w:rsidRPr="006E2E94" w:rsidRDefault="004925D9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6E2E9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34</w:t>
            </w:r>
            <w:r w:rsidRPr="006E2E9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="00CF1017"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547</w:t>
            </w:r>
            <w:r w:rsidRPr="006E2E9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363" w:type="pct"/>
            <w:shd w:val="clear" w:color="auto" w:fill="FAFAFA"/>
            <w:vAlign w:val="center"/>
          </w:tcPr>
          <w:p w14:paraId="7E6D3D6B" w14:textId="625DC368" w:rsidR="004925D9" w:rsidRPr="006E2E94" w:rsidRDefault="004925D9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6E2E9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</w:t>
            </w:r>
            <w:r w:rsidRPr="006E2E9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="00CF1017"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077</w:t>
            </w:r>
            <w:r w:rsidRPr="006E2E9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404" w:type="pct"/>
            <w:shd w:val="clear" w:color="auto" w:fill="FAFAFA"/>
            <w:vAlign w:val="center"/>
          </w:tcPr>
          <w:p w14:paraId="3FDA1B38" w14:textId="569DA8F2" w:rsidR="004925D9" w:rsidRPr="006E2E94" w:rsidRDefault="004925D9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6E2E9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573</w:t>
            </w:r>
            <w:r w:rsidRPr="006E2E9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403" w:type="pct"/>
            <w:shd w:val="clear" w:color="auto" w:fill="FAFAFA"/>
            <w:vAlign w:val="center"/>
          </w:tcPr>
          <w:p w14:paraId="2D531C2B" w14:textId="0622E326" w:rsidR="004925D9" w:rsidRPr="006E2E94" w:rsidRDefault="004925D9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6E2E9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</w:t>
            </w:r>
            <w:r w:rsidRPr="006E2E9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="00CF1017"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123</w:t>
            </w:r>
            <w:r w:rsidRPr="006E2E9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313" w:type="pct"/>
            <w:shd w:val="clear" w:color="auto" w:fill="FAFAFA"/>
            <w:vAlign w:val="center"/>
          </w:tcPr>
          <w:p w14:paraId="686C7BE1" w14:textId="2D146058" w:rsidR="004925D9" w:rsidRPr="006E2E94" w:rsidRDefault="004925D9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6E2E9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  <w:r w:rsidRPr="006E2E9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="00CF1017"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442</w:t>
            </w:r>
            <w:r w:rsidRPr="006E2E9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314" w:type="pct"/>
            <w:shd w:val="clear" w:color="auto" w:fill="FAFAFA"/>
            <w:vAlign w:val="center"/>
          </w:tcPr>
          <w:p w14:paraId="24D953E9" w14:textId="1D96F29F" w:rsidR="004925D9" w:rsidRPr="006E2E94" w:rsidRDefault="004925D9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6E2E9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</w:t>
            </w:r>
            <w:r w:rsidRPr="006E2E9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="00CF1017"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475</w:t>
            </w:r>
            <w:r w:rsidRPr="006E2E9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403" w:type="pct"/>
            <w:shd w:val="clear" w:color="auto" w:fill="FAFAFA"/>
            <w:vAlign w:val="center"/>
          </w:tcPr>
          <w:p w14:paraId="4074DE12" w14:textId="463C4175" w:rsidR="004925D9" w:rsidRPr="006E2E94" w:rsidRDefault="00CF101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82</w:t>
            </w:r>
            <w:r w:rsidR="004925D9" w:rsidRPr="006E2E9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303</w:t>
            </w:r>
          </w:p>
        </w:tc>
        <w:tc>
          <w:tcPr>
            <w:tcW w:w="427" w:type="pct"/>
            <w:shd w:val="clear" w:color="auto" w:fill="FAFAFA"/>
          </w:tcPr>
          <w:p w14:paraId="494B9483" w14:textId="1EF82E64" w:rsidR="004925D9" w:rsidRPr="006E2E94" w:rsidRDefault="00CF101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559</w:t>
            </w:r>
          </w:p>
        </w:tc>
        <w:tc>
          <w:tcPr>
            <w:tcW w:w="318" w:type="pct"/>
            <w:shd w:val="clear" w:color="auto" w:fill="FAFAFA"/>
            <w:vAlign w:val="center"/>
          </w:tcPr>
          <w:p w14:paraId="5E783CDE" w14:textId="18C8A790" w:rsidR="004925D9" w:rsidRPr="006E2E94" w:rsidRDefault="004925D9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6E2E9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255</w:t>
            </w:r>
            <w:r w:rsidRPr="006E2E9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="00CF1017"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300</w:t>
            </w:r>
            <w:r w:rsidRPr="006E2E9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)</w:t>
            </w:r>
          </w:p>
        </w:tc>
      </w:tr>
      <w:tr w:rsidR="004925D9" w:rsidRPr="006E2E94" w14:paraId="4BE8EE60" w14:textId="77777777" w:rsidTr="004925D9">
        <w:tc>
          <w:tcPr>
            <w:tcW w:w="941" w:type="pct"/>
          </w:tcPr>
          <w:p w14:paraId="4D640DEF" w14:textId="77777777" w:rsidR="004925D9" w:rsidRPr="006E2E94" w:rsidRDefault="004925D9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6E2E9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กำไร</w:t>
            </w:r>
            <w:r w:rsidRPr="006E2E9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 xml:space="preserve"> (</w:t>
            </w:r>
            <w:r w:rsidRPr="006E2E9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ขาดทุน) ขั้นต้น</w:t>
            </w:r>
          </w:p>
        </w:tc>
        <w:tc>
          <w:tcPr>
            <w:tcW w:w="360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27778DF" w14:textId="19CD4FB1" w:rsidR="004925D9" w:rsidRPr="006E2E94" w:rsidRDefault="004925D9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6E2E9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14</w:t>
            </w:r>
            <w:r w:rsidRPr="006E2E9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="00CF1017"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787</w:t>
            </w:r>
            <w:r w:rsidRPr="006E2E9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419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C64BDD5" w14:textId="38373EB4" w:rsidR="004925D9" w:rsidRPr="006E2E94" w:rsidRDefault="00CF101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  <w:r w:rsidR="004925D9" w:rsidRPr="006E2E9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275</w:t>
            </w:r>
          </w:p>
        </w:tc>
        <w:tc>
          <w:tcPr>
            <w:tcW w:w="335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FD35E69" w14:textId="719E0C9C" w:rsidR="004925D9" w:rsidRPr="006E2E94" w:rsidRDefault="00CF101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</w:t>
            </w:r>
            <w:r w:rsidR="004925D9" w:rsidRPr="006E2E9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129</w:t>
            </w:r>
          </w:p>
        </w:tc>
        <w:tc>
          <w:tcPr>
            <w:tcW w:w="363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AD9A74E" w14:textId="0CEBA1CE" w:rsidR="004925D9" w:rsidRPr="006E2E94" w:rsidRDefault="00CF101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  <w:r w:rsidR="004925D9" w:rsidRPr="006E2E9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710</w:t>
            </w:r>
          </w:p>
        </w:tc>
        <w:tc>
          <w:tcPr>
            <w:tcW w:w="404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AF427EA" w14:textId="14C4B92C" w:rsidR="004925D9" w:rsidRPr="006E2E94" w:rsidRDefault="00CF101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85</w:t>
            </w:r>
          </w:p>
        </w:tc>
        <w:tc>
          <w:tcPr>
            <w:tcW w:w="403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3AC07EA" w14:textId="555293C4" w:rsidR="004925D9" w:rsidRPr="006E2E94" w:rsidRDefault="00CF101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  <w:r w:rsidR="004925D9" w:rsidRPr="006E2E9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065</w:t>
            </w:r>
          </w:p>
        </w:tc>
        <w:tc>
          <w:tcPr>
            <w:tcW w:w="313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9B84F8F" w14:textId="35E64BB5" w:rsidR="004925D9" w:rsidRPr="006E2E94" w:rsidRDefault="00CF101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189</w:t>
            </w:r>
          </w:p>
        </w:tc>
        <w:tc>
          <w:tcPr>
            <w:tcW w:w="314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ED0F997" w14:textId="296099CA" w:rsidR="004925D9" w:rsidRPr="006E2E94" w:rsidRDefault="00CF101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317</w:t>
            </w:r>
          </w:p>
        </w:tc>
        <w:tc>
          <w:tcPr>
            <w:tcW w:w="403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203EB1F" w14:textId="30A7353B" w:rsidR="004925D9" w:rsidRPr="006E2E94" w:rsidRDefault="00CF101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489</w:t>
            </w:r>
          </w:p>
        </w:tc>
        <w:tc>
          <w:tcPr>
            <w:tcW w:w="427" w:type="pct"/>
            <w:tcBorders>
              <w:top w:val="single" w:sz="4" w:space="0" w:color="auto"/>
            </w:tcBorders>
            <w:shd w:val="clear" w:color="auto" w:fill="FAFAFA"/>
          </w:tcPr>
          <w:p w14:paraId="0A7CCB05" w14:textId="4AAA9035" w:rsidR="004925D9" w:rsidRPr="006E2E94" w:rsidRDefault="00CF101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141</w:t>
            </w:r>
          </w:p>
        </w:tc>
        <w:tc>
          <w:tcPr>
            <w:tcW w:w="318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B5FF93A" w14:textId="646E2D79" w:rsidR="004925D9" w:rsidRPr="006E2E94" w:rsidRDefault="004925D9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6E2E9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</w:t>
            </w:r>
            <w:r w:rsidRPr="006E2E9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="00CF1017"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387</w:t>
            </w:r>
            <w:r w:rsidRPr="006E2E9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)</w:t>
            </w:r>
          </w:p>
        </w:tc>
      </w:tr>
      <w:tr w:rsidR="004925D9" w:rsidRPr="006E2E94" w14:paraId="7B4B1BCD" w14:textId="77777777" w:rsidTr="004925D9">
        <w:trPr>
          <w:trHeight w:val="73"/>
        </w:trPr>
        <w:tc>
          <w:tcPr>
            <w:tcW w:w="941" w:type="pct"/>
            <w:vAlign w:val="center"/>
          </w:tcPr>
          <w:p w14:paraId="420DBD94" w14:textId="77777777" w:rsidR="004925D9" w:rsidRPr="006E2E94" w:rsidRDefault="004925D9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360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42EB567" w14:textId="77777777" w:rsidR="004925D9" w:rsidRPr="006E2E94" w:rsidRDefault="004925D9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419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EF1F3B4" w14:textId="77777777" w:rsidR="004925D9" w:rsidRPr="006E2E94" w:rsidRDefault="004925D9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335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31F1E94" w14:textId="77777777" w:rsidR="004925D9" w:rsidRPr="006E2E94" w:rsidRDefault="004925D9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363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BE4D39B" w14:textId="77777777" w:rsidR="004925D9" w:rsidRPr="006E2E94" w:rsidRDefault="004925D9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404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496B1DC" w14:textId="77777777" w:rsidR="004925D9" w:rsidRPr="006E2E94" w:rsidRDefault="004925D9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403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4320284" w14:textId="77777777" w:rsidR="004925D9" w:rsidRPr="006E2E94" w:rsidRDefault="004925D9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313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D974145" w14:textId="77777777" w:rsidR="004925D9" w:rsidRPr="006E2E94" w:rsidRDefault="004925D9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314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EAFBA34" w14:textId="77777777" w:rsidR="004925D9" w:rsidRPr="006E2E94" w:rsidRDefault="004925D9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403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68710F7" w14:textId="77777777" w:rsidR="004925D9" w:rsidRPr="006E2E94" w:rsidRDefault="004925D9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427" w:type="pct"/>
            <w:tcBorders>
              <w:top w:val="single" w:sz="4" w:space="0" w:color="auto"/>
            </w:tcBorders>
            <w:shd w:val="clear" w:color="auto" w:fill="FAFAFA"/>
          </w:tcPr>
          <w:p w14:paraId="405D3F20" w14:textId="77777777" w:rsidR="004925D9" w:rsidRPr="006E2E94" w:rsidRDefault="004925D9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318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6A2B6CA" w14:textId="70852EB1" w:rsidR="004925D9" w:rsidRPr="006E2E94" w:rsidRDefault="004925D9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th-TH"/>
              </w:rPr>
            </w:pPr>
          </w:p>
        </w:tc>
      </w:tr>
      <w:tr w:rsidR="004925D9" w:rsidRPr="006E2E94" w14:paraId="17F52EDF" w14:textId="77777777" w:rsidTr="004925D9">
        <w:tc>
          <w:tcPr>
            <w:tcW w:w="941" w:type="pct"/>
          </w:tcPr>
          <w:p w14:paraId="0B767F10" w14:textId="77777777" w:rsidR="004925D9" w:rsidRPr="006E2E94" w:rsidRDefault="004925D9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72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6E2E94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เงินปันผลรับ</w:t>
            </w:r>
          </w:p>
        </w:tc>
        <w:tc>
          <w:tcPr>
            <w:tcW w:w="360" w:type="pct"/>
            <w:shd w:val="clear" w:color="auto" w:fill="FAFAFA"/>
            <w:vAlign w:val="center"/>
          </w:tcPr>
          <w:p w14:paraId="5BF53864" w14:textId="5F73F4F3" w:rsidR="004925D9" w:rsidRPr="006E2E94" w:rsidRDefault="00CF101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</w:rPr>
            </w:pP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</w:t>
            </w:r>
            <w:r w:rsidR="004925D9" w:rsidRPr="006E2E94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611</w:t>
            </w:r>
          </w:p>
        </w:tc>
        <w:tc>
          <w:tcPr>
            <w:tcW w:w="419" w:type="pct"/>
            <w:shd w:val="clear" w:color="auto" w:fill="FAFAFA"/>
            <w:vAlign w:val="center"/>
          </w:tcPr>
          <w:p w14:paraId="69813B47" w14:textId="618B0CB8" w:rsidR="004925D9" w:rsidRPr="006E2E94" w:rsidRDefault="004925D9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6E2E9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335" w:type="pct"/>
            <w:shd w:val="clear" w:color="auto" w:fill="FAFAFA"/>
            <w:vAlign w:val="center"/>
          </w:tcPr>
          <w:p w14:paraId="1DCC02AA" w14:textId="2956063D" w:rsidR="004925D9" w:rsidRPr="006E2E94" w:rsidRDefault="004925D9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6E2E9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363" w:type="pct"/>
            <w:shd w:val="clear" w:color="auto" w:fill="FAFAFA"/>
            <w:vAlign w:val="center"/>
          </w:tcPr>
          <w:p w14:paraId="368EEE81" w14:textId="64558963" w:rsidR="004925D9" w:rsidRPr="006E2E94" w:rsidRDefault="004925D9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6E2E9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04" w:type="pct"/>
            <w:shd w:val="clear" w:color="auto" w:fill="FAFAFA"/>
            <w:vAlign w:val="center"/>
          </w:tcPr>
          <w:p w14:paraId="24608DED" w14:textId="395194E4" w:rsidR="004925D9" w:rsidRPr="006E2E94" w:rsidRDefault="004925D9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6E2E9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03" w:type="pct"/>
            <w:shd w:val="clear" w:color="auto" w:fill="FAFAFA"/>
            <w:vAlign w:val="center"/>
          </w:tcPr>
          <w:p w14:paraId="27318661" w14:textId="68527404" w:rsidR="004925D9" w:rsidRPr="006E2E94" w:rsidRDefault="004925D9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6E2E9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313" w:type="pct"/>
            <w:shd w:val="clear" w:color="auto" w:fill="FAFAFA"/>
            <w:vAlign w:val="center"/>
          </w:tcPr>
          <w:p w14:paraId="31FD0371" w14:textId="7CA4E4FC" w:rsidR="004925D9" w:rsidRPr="006E2E94" w:rsidRDefault="004925D9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6E2E9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314" w:type="pct"/>
            <w:shd w:val="clear" w:color="auto" w:fill="FAFAFA"/>
            <w:vAlign w:val="center"/>
          </w:tcPr>
          <w:p w14:paraId="5279D579" w14:textId="483963AD" w:rsidR="004925D9" w:rsidRPr="006E2E94" w:rsidRDefault="004925D9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6E2E9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03" w:type="pct"/>
            <w:shd w:val="clear" w:color="auto" w:fill="FAFAFA"/>
            <w:vAlign w:val="center"/>
          </w:tcPr>
          <w:p w14:paraId="26FF717A" w14:textId="5BA80D97" w:rsidR="004925D9" w:rsidRPr="006E2E94" w:rsidRDefault="004925D9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6E2E9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</w:t>
            </w:r>
            <w:r w:rsidRPr="006E2E9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="00CF1017"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597</w:t>
            </w:r>
            <w:r w:rsidRPr="006E2E9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427" w:type="pct"/>
            <w:shd w:val="clear" w:color="auto" w:fill="FAFAFA"/>
          </w:tcPr>
          <w:p w14:paraId="71998512" w14:textId="3F69C59D" w:rsidR="004925D9" w:rsidRPr="006E2E94" w:rsidRDefault="004925D9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6E2E9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318" w:type="pct"/>
            <w:shd w:val="clear" w:color="auto" w:fill="FAFAFA"/>
            <w:vAlign w:val="center"/>
          </w:tcPr>
          <w:p w14:paraId="30B12C17" w14:textId="5A9AB71D" w:rsidR="004925D9" w:rsidRPr="006E2E94" w:rsidRDefault="00CF101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14</w:t>
            </w:r>
          </w:p>
        </w:tc>
      </w:tr>
      <w:tr w:rsidR="004925D9" w:rsidRPr="006E2E94" w14:paraId="44C9CE0D" w14:textId="77777777" w:rsidTr="004925D9">
        <w:tc>
          <w:tcPr>
            <w:tcW w:w="941" w:type="pct"/>
          </w:tcPr>
          <w:p w14:paraId="024D3E69" w14:textId="3CB10F41" w:rsidR="004925D9" w:rsidRPr="006E2E94" w:rsidRDefault="004925D9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72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6E2E94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กำไร</w:t>
            </w:r>
            <w:r w:rsidRPr="006E2E94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</w:t>
            </w:r>
            <w:r w:rsidRPr="006E2E94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(ขาดทุน)</w:t>
            </w:r>
            <w:r w:rsidRPr="006E2E94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</w:t>
            </w:r>
            <w:r w:rsidRPr="006E2E94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จากเครื่องมือทางการเงิน สุทธิ</w:t>
            </w:r>
          </w:p>
        </w:tc>
        <w:tc>
          <w:tcPr>
            <w:tcW w:w="360" w:type="pct"/>
            <w:shd w:val="clear" w:color="auto" w:fill="FAFAFA"/>
            <w:vAlign w:val="center"/>
          </w:tcPr>
          <w:p w14:paraId="685FFED6" w14:textId="79278903" w:rsidR="004925D9" w:rsidRPr="006E2E94" w:rsidRDefault="007261A0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lang w:val="en-GB"/>
              </w:rPr>
            </w:pPr>
            <w:r w:rsidRPr="006E2E9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398</w:t>
            </w:r>
            <w:r w:rsidRPr="006E2E9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419" w:type="pct"/>
            <w:shd w:val="clear" w:color="auto" w:fill="FAFAFA"/>
            <w:vAlign w:val="center"/>
          </w:tcPr>
          <w:p w14:paraId="45C03687" w14:textId="24740DD0" w:rsidR="004925D9" w:rsidRPr="006E2E94" w:rsidRDefault="007261A0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6E2E9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335" w:type="pct"/>
            <w:shd w:val="clear" w:color="auto" w:fill="FAFAFA"/>
            <w:vAlign w:val="center"/>
          </w:tcPr>
          <w:p w14:paraId="79F8C144" w14:textId="7225EA7B" w:rsidR="004925D9" w:rsidRPr="006E2E94" w:rsidRDefault="00CF101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193</w:t>
            </w:r>
          </w:p>
        </w:tc>
        <w:tc>
          <w:tcPr>
            <w:tcW w:w="363" w:type="pct"/>
            <w:shd w:val="clear" w:color="auto" w:fill="FAFAFA"/>
            <w:vAlign w:val="center"/>
          </w:tcPr>
          <w:p w14:paraId="571B40F1" w14:textId="57AAD3ED" w:rsidR="004925D9" w:rsidRPr="006E2E94" w:rsidRDefault="007261A0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6E2E9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04" w:type="pct"/>
            <w:shd w:val="clear" w:color="auto" w:fill="FAFAFA"/>
            <w:vAlign w:val="center"/>
          </w:tcPr>
          <w:p w14:paraId="4B97457A" w14:textId="4F910263" w:rsidR="004925D9" w:rsidRPr="006E2E94" w:rsidRDefault="007261A0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6E2E9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03" w:type="pct"/>
            <w:shd w:val="clear" w:color="auto" w:fill="FAFAFA"/>
            <w:vAlign w:val="center"/>
          </w:tcPr>
          <w:p w14:paraId="055130B1" w14:textId="09158143" w:rsidR="004925D9" w:rsidRPr="006E2E94" w:rsidRDefault="007261A0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6E2E9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313" w:type="pct"/>
            <w:shd w:val="clear" w:color="auto" w:fill="FAFAFA"/>
            <w:vAlign w:val="center"/>
          </w:tcPr>
          <w:p w14:paraId="16C5A1D6" w14:textId="190C8D08" w:rsidR="004925D9" w:rsidRPr="006E2E94" w:rsidRDefault="007261A0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6E2E9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314" w:type="pct"/>
            <w:shd w:val="clear" w:color="auto" w:fill="FAFAFA"/>
            <w:vAlign w:val="center"/>
          </w:tcPr>
          <w:p w14:paraId="36DE56AD" w14:textId="69738812" w:rsidR="004925D9" w:rsidRPr="006E2E94" w:rsidRDefault="00CF101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26</w:t>
            </w:r>
          </w:p>
        </w:tc>
        <w:tc>
          <w:tcPr>
            <w:tcW w:w="403" w:type="pct"/>
            <w:shd w:val="clear" w:color="auto" w:fill="FAFAFA"/>
            <w:vAlign w:val="center"/>
          </w:tcPr>
          <w:p w14:paraId="0AAFECB7" w14:textId="33D062CF" w:rsidR="004925D9" w:rsidRPr="006E2E94" w:rsidRDefault="001B04EC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27" w:type="pct"/>
            <w:shd w:val="clear" w:color="auto" w:fill="FAFAFA"/>
          </w:tcPr>
          <w:p w14:paraId="4404F5F4" w14:textId="707C4F10" w:rsidR="004925D9" w:rsidRPr="006E2E94" w:rsidRDefault="007261A0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6E2E9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318" w:type="pct"/>
            <w:shd w:val="clear" w:color="auto" w:fill="FAFAFA"/>
            <w:vAlign w:val="center"/>
          </w:tcPr>
          <w:p w14:paraId="1A18CEFF" w14:textId="50C2A540" w:rsidR="004925D9" w:rsidRPr="006E2E94" w:rsidRDefault="007261A0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6E2E9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179</w:t>
            </w:r>
            <w:r w:rsidRPr="006E2E9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)</w:t>
            </w:r>
          </w:p>
        </w:tc>
      </w:tr>
      <w:tr w:rsidR="004925D9" w:rsidRPr="006E2E94" w14:paraId="2DF0E551" w14:textId="77777777" w:rsidTr="004925D9">
        <w:tc>
          <w:tcPr>
            <w:tcW w:w="941" w:type="pct"/>
            <w:vAlign w:val="bottom"/>
          </w:tcPr>
          <w:p w14:paraId="4B82727B" w14:textId="68530BA6" w:rsidR="004925D9" w:rsidRPr="006E2E94" w:rsidRDefault="004925D9" w:rsidP="00C86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6E2E94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กำไร</w:t>
            </w:r>
            <w:r w:rsidRPr="006E2E94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</w:t>
            </w:r>
            <w:r w:rsidRPr="006E2E94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(ขาดทุน)</w:t>
            </w:r>
            <w:r w:rsidRPr="006E2E94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</w:t>
            </w:r>
            <w:r w:rsidRPr="006E2E94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จากอัตราแลกเปลี่ยน สุทธิ</w:t>
            </w:r>
          </w:p>
        </w:tc>
        <w:tc>
          <w:tcPr>
            <w:tcW w:w="360" w:type="pct"/>
            <w:shd w:val="clear" w:color="auto" w:fill="FAFAFA"/>
            <w:vAlign w:val="center"/>
          </w:tcPr>
          <w:p w14:paraId="3FEBCE8B" w14:textId="7E5A0142" w:rsidR="004925D9" w:rsidRPr="006E2E94" w:rsidRDefault="00CF101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  <w:r w:rsidR="007261A0" w:rsidRPr="006E2E9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692</w:t>
            </w:r>
          </w:p>
        </w:tc>
        <w:tc>
          <w:tcPr>
            <w:tcW w:w="419" w:type="pct"/>
            <w:shd w:val="clear" w:color="auto" w:fill="FAFAFA"/>
            <w:vAlign w:val="center"/>
          </w:tcPr>
          <w:p w14:paraId="545F708E" w14:textId="2914D51B" w:rsidR="004925D9" w:rsidRPr="006E2E94" w:rsidRDefault="00CF101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10</w:t>
            </w:r>
          </w:p>
        </w:tc>
        <w:tc>
          <w:tcPr>
            <w:tcW w:w="335" w:type="pct"/>
            <w:shd w:val="clear" w:color="auto" w:fill="FAFAFA"/>
            <w:vAlign w:val="center"/>
          </w:tcPr>
          <w:p w14:paraId="6C6DCB0E" w14:textId="5A25BEBF" w:rsidR="004925D9" w:rsidRPr="006E2E94" w:rsidRDefault="00CF101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75</w:t>
            </w:r>
          </w:p>
        </w:tc>
        <w:tc>
          <w:tcPr>
            <w:tcW w:w="363" w:type="pct"/>
            <w:shd w:val="clear" w:color="auto" w:fill="FAFAFA"/>
            <w:vAlign w:val="center"/>
          </w:tcPr>
          <w:p w14:paraId="4B13BF43" w14:textId="52032997" w:rsidR="004925D9" w:rsidRPr="006E2E94" w:rsidRDefault="00CF101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</w:t>
            </w:r>
          </w:p>
        </w:tc>
        <w:tc>
          <w:tcPr>
            <w:tcW w:w="404" w:type="pct"/>
            <w:shd w:val="clear" w:color="auto" w:fill="FAFAFA"/>
            <w:vAlign w:val="center"/>
          </w:tcPr>
          <w:p w14:paraId="4F9D4BD3" w14:textId="4B0BA76A" w:rsidR="004925D9" w:rsidRPr="006E2E94" w:rsidRDefault="001B04EC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03" w:type="pct"/>
            <w:shd w:val="clear" w:color="auto" w:fill="FAFAFA"/>
            <w:vAlign w:val="center"/>
          </w:tcPr>
          <w:p w14:paraId="6072B95D" w14:textId="66438C0D" w:rsidR="004925D9" w:rsidRPr="006E2E94" w:rsidRDefault="00CF101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14</w:t>
            </w:r>
          </w:p>
        </w:tc>
        <w:tc>
          <w:tcPr>
            <w:tcW w:w="313" w:type="pct"/>
            <w:shd w:val="clear" w:color="auto" w:fill="FAFAFA"/>
            <w:vAlign w:val="center"/>
          </w:tcPr>
          <w:p w14:paraId="2C3E0B37" w14:textId="31CA7D82" w:rsidR="004925D9" w:rsidRPr="006E2E94" w:rsidRDefault="00CF101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</w:p>
        </w:tc>
        <w:tc>
          <w:tcPr>
            <w:tcW w:w="314" w:type="pct"/>
            <w:shd w:val="clear" w:color="auto" w:fill="FAFAFA"/>
            <w:vAlign w:val="center"/>
          </w:tcPr>
          <w:p w14:paraId="6340FC11" w14:textId="3CC448FB" w:rsidR="004925D9" w:rsidRPr="006E2E94" w:rsidRDefault="007261A0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6E2E9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</w:t>
            </w:r>
            <w:r w:rsidRPr="006E2E9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403" w:type="pct"/>
            <w:shd w:val="clear" w:color="auto" w:fill="FAFAFA"/>
            <w:vAlign w:val="center"/>
          </w:tcPr>
          <w:p w14:paraId="4F131621" w14:textId="563FA175" w:rsidR="004925D9" w:rsidRPr="006E2E94" w:rsidRDefault="001B04EC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27" w:type="pct"/>
            <w:shd w:val="clear" w:color="auto" w:fill="FAFAFA"/>
          </w:tcPr>
          <w:p w14:paraId="2D0745B2" w14:textId="4B49775B" w:rsidR="004925D9" w:rsidRPr="006E2E94" w:rsidRDefault="00587665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318" w:type="pct"/>
            <w:shd w:val="clear" w:color="auto" w:fill="FAFAFA"/>
            <w:vAlign w:val="center"/>
          </w:tcPr>
          <w:p w14:paraId="2A44D6CB" w14:textId="412D453E" w:rsidR="004925D9" w:rsidRPr="006E2E94" w:rsidRDefault="00CF101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  <w:r w:rsidR="007261A0" w:rsidRPr="006E2E9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785</w:t>
            </w:r>
          </w:p>
        </w:tc>
      </w:tr>
      <w:tr w:rsidR="001C68B0" w:rsidRPr="006E2E94" w14:paraId="1C41F54C" w14:textId="77777777" w:rsidTr="009B0EA8">
        <w:tc>
          <w:tcPr>
            <w:tcW w:w="941" w:type="pct"/>
          </w:tcPr>
          <w:p w14:paraId="72689FD7" w14:textId="77777777" w:rsidR="001C68B0" w:rsidRPr="006E2E94" w:rsidRDefault="001C68B0" w:rsidP="009B0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6E2E94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กำไรจากการขายเงินลงทุนในบริษัทร่วม</w:t>
            </w:r>
          </w:p>
        </w:tc>
        <w:tc>
          <w:tcPr>
            <w:tcW w:w="360" w:type="pct"/>
            <w:shd w:val="clear" w:color="auto" w:fill="FAFAFA"/>
            <w:vAlign w:val="center"/>
          </w:tcPr>
          <w:p w14:paraId="32C8E8BA" w14:textId="50E71FA3" w:rsidR="001C68B0" w:rsidRPr="006E2E94" w:rsidRDefault="00CF1017" w:rsidP="009B0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</w:t>
            </w:r>
            <w:r w:rsidR="001C68B0" w:rsidRPr="006E2E94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965</w:t>
            </w:r>
          </w:p>
        </w:tc>
        <w:tc>
          <w:tcPr>
            <w:tcW w:w="419" w:type="pct"/>
            <w:shd w:val="clear" w:color="auto" w:fill="FAFAFA"/>
            <w:vAlign w:val="center"/>
          </w:tcPr>
          <w:p w14:paraId="6094F784" w14:textId="77777777" w:rsidR="001C68B0" w:rsidRPr="006E2E94" w:rsidRDefault="001C68B0" w:rsidP="009B0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6E2E9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335" w:type="pct"/>
            <w:shd w:val="clear" w:color="auto" w:fill="FAFAFA"/>
            <w:vAlign w:val="center"/>
          </w:tcPr>
          <w:p w14:paraId="4DE87BE3" w14:textId="77777777" w:rsidR="001C68B0" w:rsidRPr="006E2E94" w:rsidRDefault="001C68B0" w:rsidP="009B0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6E2E9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363" w:type="pct"/>
            <w:shd w:val="clear" w:color="auto" w:fill="FAFAFA"/>
            <w:vAlign w:val="center"/>
          </w:tcPr>
          <w:p w14:paraId="6AE593BF" w14:textId="77777777" w:rsidR="001C68B0" w:rsidRPr="006E2E94" w:rsidRDefault="001C68B0" w:rsidP="009B0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6E2E9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04" w:type="pct"/>
            <w:shd w:val="clear" w:color="auto" w:fill="FAFAFA"/>
            <w:vAlign w:val="center"/>
          </w:tcPr>
          <w:p w14:paraId="0461EFE4" w14:textId="77777777" w:rsidR="001C68B0" w:rsidRPr="006E2E94" w:rsidRDefault="001C68B0" w:rsidP="009B0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6E2E9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03" w:type="pct"/>
            <w:shd w:val="clear" w:color="auto" w:fill="FAFAFA"/>
            <w:vAlign w:val="center"/>
          </w:tcPr>
          <w:p w14:paraId="3C3CA7B7" w14:textId="77777777" w:rsidR="001C68B0" w:rsidRPr="006E2E94" w:rsidRDefault="001C68B0" w:rsidP="009B0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6E2E9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313" w:type="pct"/>
            <w:shd w:val="clear" w:color="auto" w:fill="FAFAFA"/>
            <w:vAlign w:val="center"/>
          </w:tcPr>
          <w:p w14:paraId="7DFADF8F" w14:textId="77777777" w:rsidR="001C68B0" w:rsidRPr="006E2E94" w:rsidRDefault="001C68B0" w:rsidP="009B0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6E2E9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314" w:type="pct"/>
            <w:shd w:val="clear" w:color="auto" w:fill="FAFAFA"/>
            <w:vAlign w:val="center"/>
          </w:tcPr>
          <w:p w14:paraId="1C5F671D" w14:textId="77777777" w:rsidR="001C68B0" w:rsidRPr="006E2E94" w:rsidRDefault="001C68B0" w:rsidP="009B0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6E2E9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03" w:type="pct"/>
            <w:shd w:val="clear" w:color="auto" w:fill="FAFAFA"/>
            <w:vAlign w:val="center"/>
          </w:tcPr>
          <w:p w14:paraId="1303883F" w14:textId="14290AF1" w:rsidR="001C68B0" w:rsidRPr="006E2E94" w:rsidRDefault="001C68B0" w:rsidP="009B0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6E2E9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</w:t>
            </w:r>
            <w:r w:rsidRPr="006E2E9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="00CF1017"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164</w:t>
            </w:r>
            <w:r w:rsidRPr="006E2E9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427" w:type="pct"/>
            <w:shd w:val="clear" w:color="auto" w:fill="FAFAFA"/>
          </w:tcPr>
          <w:p w14:paraId="098EA205" w14:textId="77777777" w:rsidR="001C68B0" w:rsidRPr="006E2E94" w:rsidRDefault="001C68B0" w:rsidP="009B0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6E2E9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318" w:type="pct"/>
            <w:shd w:val="clear" w:color="auto" w:fill="FAFAFA"/>
            <w:vAlign w:val="center"/>
          </w:tcPr>
          <w:p w14:paraId="3FEA5815" w14:textId="2C33E33F" w:rsidR="001C68B0" w:rsidRPr="006E2E94" w:rsidRDefault="00CF1017" w:rsidP="009B0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</w:t>
            </w:r>
            <w:r w:rsidR="001C68B0" w:rsidRPr="006E2E9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801</w:t>
            </w:r>
          </w:p>
        </w:tc>
      </w:tr>
      <w:tr w:rsidR="004925D9" w:rsidRPr="006E2E94" w14:paraId="763D8589" w14:textId="77777777" w:rsidTr="004925D9">
        <w:tc>
          <w:tcPr>
            <w:tcW w:w="941" w:type="pct"/>
            <w:vAlign w:val="bottom"/>
          </w:tcPr>
          <w:p w14:paraId="5E3D74D5" w14:textId="104840A7" w:rsidR="004925D9" w:rsidRPr="006E2E94" w:rsidRDefault="002B2A06" w:rsidP="00C86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6E2E94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360" w:type="pct"/>
            <w:shd w:val="clear" w:color="auto" w:fill="FAFAFA"/>
            <w:vAlign w:val="center"/>
          </w:tcPr>
          <w:p w14:paraId="76B800D1" w14:textId="48476F37" w:rsidR="004925D9" w:rsidRPr="006E2E94" w:rsidRDefault="00CF101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</w:t>
            </w:r>
            <w:r w:rsidR="007261A0" w:rsidRPr="006E2E9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194</w:t>
            </w:r>
          </w:p>
        </w:tc>
        <w:tc>
          <w:tcPr>
            <w:tcW w:w="419" w:type="pct"/>
            <w:shd w:val="clear" w:color="auto" w:fill="FAFAFA"/>
            <w:vAlign w:val="center"/>
          </w:tcPr>
          <w:p w14:paraId="0C045248" w14:textId="1FD4424A" w:rsidR="004925D9" w:rsidRPr="006E2E94" w:rsidRDefault="00CF101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80</w:t>
            </w:r>
          </w:p>
        </w:tc>
        <w:tc>
          <w:tcPr>
            <w:tcW w:w="335" w:type="pct"/>
            <w:shd w:val="clear" w:color="auto" w:fill="FAFAFA"/>
            <w:vAlign w:val="center"/>
          </w:tcPr>
          <w:p w14:paraId="1CD54D7B" w14:textId="6EC8C4CD" w:rsidR="004925D9" w:rsidRPr="006E2E94" w:rsidRDefault="00CF101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185</w:t>
            </w:r>
          </w:p>
        </w:tc>
        <w:tc>
          <w:tcPr>
            <w:tcW w:w="363" w:type="pct"/>
            <w:shd w:val="clear" w:color="auto" w:fill="FAFAFA"/>
            <w:vAlign w:val="center"/>
          </w:tcPr>
          <w:p w14:paraId="3E0A1970" w14:textId="08F0D6CD" w:rsidR="004925D9" w:rsidRPr="006E2E94" w:rsidRDefault="00CF101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23</w:t>
            </w:r>
          </w:p>
        </w:tc>
        <w:tc>
          <w:tcPr>
            <w:tcW w:w="404" w:type="pct"/>
            <w:shd w:val="clear" w:color="auto" w:fill="FAFAFA"/>
            <w:vAlign w:val="center"/>
          </w:tcPr>
          <w:p w14:paraId="247EA88B" w14:textId="5C67206B" w:rsidR="004925D9" w:rsidRPr="006E2E94" w:rsidRDefault="00CF101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21</w:t>
            </w:r>
          </w:p>
        </w:tc>
        <w:tc>
          <w:tcPr>
            <w:tcW w:w="403" w:type="pct"/>
            <w:shd w:val="clear" w:color="auto" w:fill="FAFAFA"/>
            <w:vAlign w:val="center"/>
          </w:tcPr>
          <w:p w14:paraId="2A14A195" w14:textId="66E1189D" w:rsidR="004925D9" w:rsidRPr="006E2E94" w:rsidRDefault="00CF101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23</w:t>
            </w:r>
          </w:p>
        </w:tc>
        <w:tc>
          <w:tcPr>
            <w:tcW w:w="313" w:type="pct"/>
            <w:shd w:val="clear" w:color="auto" w:fill="FAFAFA"/>
            <w:vAlign w:val="center"/>
          </w:tcPr>
          <w:p w14:paraId="748796BC" w14:textId="3ED0903E" w:rsidR="004925D9" w:rsidRPr="006E2E94" w:rsidRDefault="00CF101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</w:t>
            </w:r>
          </w:p>
        </w:tc>
        <w:tc>
          <w:tcPr>
            <w:tcW w:w="314" w:type="pct"/>
            <w:shd w:val="clear" w:color="auto" w:fill="FAFAFA"/>
            <w:vAlign w:val="center"/>
          </w:tcPr>
          <w:p w14:paraId="10AEA0B0" w14:textId="07311941" w:rsidR="004925D9" w:rsidRPr="006E2E94" w:rsidRDefault="00CF101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</w:p>
        </w:tc>
        <w:tc>
          <w:tcPr>
            <w:tcW w:w="403" w:type="pct"/>
            <w:shd w:val="clear" w:color="auto" w:fill="FAFAFA"/>
            <w:vAlign w:val="center"/>
          </w:tcPr>
          <w:p w14:paraId="1657331E" w14:textId="52A78EF5" w:rsidR="004925D9" w:rsidRPr="006E2E94" w:rsidRDefault="004925D9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6E2E9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</w:t>
            </w:r>
            <w:r w:rsidR="005B178D" w:rsidRPr="006E2E9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="00CF1017"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416</w:t>
            </w:r>
            <w:r w:rsidRPr="006E2E9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427" w:type="pct"/>
            <w:shd w:val="clear" w:color="auto" w:fill="FAFAFA"/>
          </w:tcPr>
          <w:p w14:paraId="05B91312" w14:textId="2D26889B" w:rsidR="004925D9" w:rsidRPr="006E2E94" w:rsidRDefault="004925D9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6E2E9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14</w:t>
            </w:r>
            <w:r w:rsidRPr="006E2E9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318" w:type="pct"/>
            <w:shd w:val="clear" w:color="auto" w:fill="FAFAFA"/>
            <w:vAlign w:val="center"/>
          </w:tcPr>
          <w:p w14:paraId="2A50BBB3" w14:textId="2980E524" w:rsidR="004925D9" w:rsidRPr="006E2E94" w:rsidRDefault="00CF101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  <w:r w:rsidR="004925D9" w:rsidRPr="006E2E9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100</w:t>
            </w:r>
          </w:p>
        </w:tc>
      </w:tr>
      <w:tr w:rsidR="004925D9" w:rsidRPr="006E2E94" w14:paraId="5C7D79EF" w14:textId="77777777" w:rsidTr="004925D9">
        <w:tc>
          <w:tcPr>
            <w:tcW w:w="941" w:type="pct"/>
            <w:vAlign w:val="bottom"/>
          </w:tcPr>
          <w:p w14:paraId="0D9A176A" w14:textId="7AB0FF42" w:rsidR="004925D9" w:rsidRPr="006E2E94" w:rsidRDefault="002B2A06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72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6E2E94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ค่าใช้จ่ายในการขาย</w:t>
            </w:r>
          </w:p>
        </w:tc>
        <w:tc>
          <w:tcPr>
            <w:tcW w:w="360" w:type="pct"/>
            <w:shd w:val="clear" w:color="auto" w:fill="FAFAFA"/>
            <w:vAlign w:val="center"/>
          </w:tcPr>
          <w:p w14:paraId="6B80FFD1" w14:textId="2F72939E" w:rsidR="004925D9" w:rsidRPr="006E2E94" w:rsidRDefault="004925D9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6E2E9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40</w:t>
            </w:r>
            <w:r w:rsidRPr="006E2E9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419" w:type="pct"/>
            <w:shd w:val="clear" w:color="auto" w:fill="FAFAFA"/>
            <w:vAlign w:val="center"/>
          </w:tcPr>
          <w:p w14:paraId="4EE2EB9D" w14:textId="6173EA05" w:rsidR="004925D9" w:rsidRPr="006E2E94" w:rsidRDefault="004925D9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6E2E9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97</w:t>
            </w:r>
            <w:r w:rsidRPr="006E2E9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335" w:type="pct"/>
            <w:shd w:val="clear" w:color="auto" w:fill="FAFAFA"/>
            <w:vAlign w:val="center"/>
          </w:tcPr>
          <w:p w14:paraId="7275B515" w14:textId="62587D12" w:rsidR="004925D9" w:rsidRPr="006E2E94" w:rsidRDefault="004925D9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6E2E9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160</w:t>
            </w:r>
            <w:r w:rsidRPr="006E2E9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363" w:type="pct"/>
            <w:shd w:val="clear" w:color="auto" w:fill="FAFAFA"/>
            <w:vAlign w:val="center"/>
          </w:tcPr>
          <w:p w14:paraId="28B0D8AC" w14:textId="2E620164" w:rsidR="004925D9" w:rsidRPr="006E2E94" w:rsidRDefault="004925D9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6E2E9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04" w:type="pct"/>
            <w:shd w:val="clear" w:color="auto" w:fill="FAFAFA"/>
            <w:vAlign w:val="center"/>
          </w:tcPr>
          <w:p w14:paraId="237503A5" w14:textId="09839013" w:rsidR="004925D9" w:rsidRPr="006E2E94" w:rsidRDefault="004925D9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6E2E9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03" w:type="pct"/>
            <w:shd w:val="clear" w:color="auto" w:fill="FAFAFA"/>
            <w:vAlign w:val="center"/>
          </w:tcPr>
          <w:p w14:paraId="5B199D84" w14:textId="649451DA" w:rsidR="004925D9" w:rsidRPr="006E2E94" w:rsidRDefault="004925D9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6E2E9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403</w:t>
            </w:r>
            <w:r w:rsidRPr="006E2E9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313" w:type="pct"/>
            <w:shd w:val="clear" w:color="auto" w:fill="FAFAFA"/>
            <w:vAlign w:val="center"/>
          </w:tcPr>
          <w:p w14:paraId="00BCC339" w14:textId="785A6E7A" w:rsidR="004925D9" w:rsidRPr="006E2E94" w:rsidRDefault="004925D9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6E2E9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21</w:t>
            </w:r>
            <w:r w:rsidRPr="006E2E9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314" w:type="pct"/>
            <w:shd w:val="clear" w:color="auto" w:fill="FAFAFA"/>
            <w:vAlign w:val="center"/>
          </w:tcPr>
          <w:p w14:paraId="649A1541" w14:textId="5964025C" w:rsidR="004925D9" w:rsidRPr="006E2E94" w:rsidRDefault="004925D9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6E2E9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03" w:type="pct"/>
            <w:shd w:val="clear" w:color="auto" w:fill="FAFAFA"/>
            <w:vAlign w:val="center"/>
          </w:tcPr>
          <w:p w14:paraId="062E5D9F" w14:textId="66E263B3" w:rsidR="004925D9" w:rsidRPr="006E2E94" w:rsidRDefault="00CF101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183</w:t>
            </w:r>
          </w:p>
        </w:tc>
        <w:tc>
          <w:tcPr>
            <w:tcW w:w="427" w:type="pct"/>
            <w:shd w:val="clear" w:color="auto" w:fill="FAFAFA"/>
          </w:tcPr>
          <w:p w14:paraId="07E0FB77" w14:textId="0672ABD7" w:rsidR="004925D9" w:rsidRPr="006E2E94" w:rsidRDefault="004925D9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6E2E9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318" w:type="pct"/>
            <w:shd w:val="clear" w:color="auto" w:fill="FAFAFA"/>
            <w:vAlign w:val="center"/>
          </w:tcPr>
          <w:p w14:paraId="3BCA5722" w14:textId="277FC496" w:rsidR="004925D9" w:rsidRPr="006E2E94" w:rsidRDefault="004925D9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6E2E9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538</w:t>
            </w:r>
            <w:r w:rsidRPr="006E2E9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)</w:t>
            </w:r>
          </w:p>
        </w:tc>
      </w:tr>
      <w:tr w:rsidR="004925D9" w:rsidRPr="006E2E94" w14:paraId="48688C21" w14:textId="77777777" w:rsidTr="004925D9">
        <w:tc>
          <w:tcPr>
            <w:tcW w:w="941" w:type="pct"/>
          </w:tcPr>
          <w:p w14:paraId="54BBA3B5" w14:textId="72875A46" w:rsidR="004925D9" w:rsidRPr="006E2E94" w:rsidRDefault="004925D9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72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6E2E94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ค่าใช้จ่ายใน</w:t>
            </w:r>
            <w:r w:rsidR="002B2A06" w:rsidRPr="006E2E94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การบริหาร</w:t>
            </w:r>
          </w:p>
        </w:tc>
        <w:tc>
          <w:tcPr>
            <w:tcW w:w="360" w:type="pct"/>
            <w:shd w:val="clear" w:color="auto" w:fill="FAFAFA"/>
            <w:vAlign w:val="center"/>
          </w:tcPr>
          <w:p w14:paraId="3D844772" w14:textId="26DD6F2E" w:rsidR="004925D9" w:rsidRPr="006E2E94" w:rsidRDefault="004925D9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6E2E9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</w:t>
            </w:r>
            <w:r w:rsidRPr="006E2E9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="00CF1017"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401</w:t>
            </w:r>
            <w:r w:rsidRPr="006E2E9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419" w:type="pct"/>
            <w:shd w:val="clear" w:color="auto" w:fill="FAFAFA"/>
            <w:vAlign w:val="center"/>
          </w:tcPr>
          <w:p w14:paraId="16B5C173" w14:textId="33C30144" w:rsidR="004925D9" w:rsidRPr="006E2E94" w:rsidRDefault="004925D9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6E2E9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74</w:t>
            </w:r>
            <w:r w:rsidRPr="006E2E9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335" w:type="pct"/>
            <w:shd w:val="clear" w:color="auto" w:fill="FAFAFA"/>
            <w:vAlign w:val="center"/>
          </w:tcPr>
          <w:p w14:paraId="55CB14DE" w14:textId="26B40DBF" w:rsidR="004925D9" w:rsidRPr="006E2E94" w:rsidRDefault="004925D9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6E2E9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305</w:t>
            </w:r>
            <w:r w:rsidRPr="006E2E9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363" w:type="pct"/>
            <w:shd w:val="clear" w:color="auto" w:fill="FAFAFA"/>
            <w:vAlign w:val="center"/>
          </w:tcPr>
          <w:p w14:paraId="6AEC7C69" w14:textId="71A0D270" w:rsidR="004925D9" w:rsidRPr="006E2E94" w:rsidRDefault="004925D9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6E2E9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31</w:t>
            </w:r>
            <w:r w:rsidRPr="006E2E9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404" w:type="pct"/>
            <w:shd w:val="clear" w:color="auto" w:fill="FAFAFA"/>
            <w:vAlign w:val="center"/>
          </w:tcPr>
          <w:p w14:paraId="0D6DBA57" w14:textId="2740F405" w:rsidR="004925D9" w:rsidRPr="006E2E94" w:rsidRDefault="004925D9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6E2E9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114</w:t>
            </w:r>
            <w:r w:rsidRPr="006E2E9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403" w:type="pct"/>
            <w:shd w:val="clear" w:color="auto" w:fill="FAFAFA"/>
            <w:vAlign w:val="center"/>
          </w:tcPr>
          <w:p w14:paraId="45924830" w14:textId="23BEF49E" w:rsidR="004925D9" w:rsidRPr="006E2E94" w:rsidRDefault="004925D9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6E2E9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259</w:t>
            </w:r>
            <w:r w:rsidRPr="006E2E9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313" w:type="pct"/>
            <w:shd w:val="clear" w:color="auto" w:fill="FAFAFA"/>
            <w:vAlign w:val="center"/>
          </w:tcPr>
          <w:p w14:paraId="17E83634" w14:textId="43898ECF" w:rsidR="004925D9" w:rsidRPr="006E2E94" w:rsidRDefault="004925D9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6E2E9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84</w:t>
            </w:r>
            <w:r w:rsidRPr="006E2E9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314" w:type="pct"/>
            <w:shd w:val="clear" w:color="auto" w:fill="FAFAFA"/>
            <w:vAlign w:val="center"/>
          </w:tcPr>
          <w:p w14:paraId="4274176C" w14:textId="116B57EA" w:rsidR="004925D9" w:rsidRPr="006E2E94" w:rsidRDefault="004925D9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6E2E9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36</w:t>
            </w:r>
            <w:r w:rsidRPr="006E2E9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403" w:type="pct"/>
            <w:shd w:val="clear" w:color="auto" w:fill="FAFAFA"/>
            <w:vAlign w:val="center"/>
          </w:tcPr>
          <w:p w14:paraId="7AB35C5A" w14:textId="75914D37" w:rsidR="004925D9" w:rsidRPr="006E2E94" w:rsidRDefault="00CF101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  <w:r w:rsidR="004925D9" w:rsidRPr="006E2E9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094</w:t>
            </w:r>
          </w:p>
        </w:tc>
        <w:tc>
          <w:tcPr>
            <w:tcW w:w="427" w:type="pct"/>
            <w:shd w:val="clear" w:color="auto" w:fill="FAFAFA"/>
          </w:tcPr>
          <w:p w14:paraId="0A2FDA44" w14:textId="1FF0E334" w:rsidR="004925D9" w:rsidRPr="006E2E94" w:rsidRDefault="00CF101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98</w:t>
            </w:r>
          </w:p>
        </w:tc>
        <w:tc>
          <w:tcPr>
            <w:tcW w:w="318" w:type="pct"/>
            <w:shd w:val="clear" w:color="auto" w:fill="FAFAFA"/>
            <w:vAlign w:val="center"/>
          </w:tcPr>
          <w:p w14:paraId="4DEAEBE5" w14:textId="401913B8" w:rsidR="004925D9" w:rsidRPr="006E2E94" w:rsidRDefault="004925D9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6E2E9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</w:t>
            </w:r>
            <w:r w:rsidRPr="006E2E9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="00CF1017"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112</w:t>
            </w:r>
            <w:r w:rsidRPr="006E2E9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)</w:t>
            </w:r>
          </w:p>
        </w:tc>
      </w:tr>
      <w:tr w:rsidR="004925D9" w:rsidRPr="006E2E94" w14:paraId="6E87C59E" w14:textId="77777777" w:rsidTr="004925D9">
        <w:tc>
          <w:tcPr>
            <w:tcW w:w="941" w:type="pct"/>
          </w:tcPr>
          <w:p w14:paraId="5C727867" w14:textId="1FA9C89A" w:rsidR="004925D9" w:rsidRPr="006E2E94" w:rsidRDefault="004925D9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72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6E2E94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ส่วนแบ่งกำไร (ขาดทุน) สุทธิ</w:t>
            </w:r>
          </w:p>
          <w:p w14:paraId="2E81E694" w14:textId="60A11885" w:rsidR="004925D9" w:rsidRPr="006E2E94" w:rsidRDefault="004925D9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72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6E2E94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  จากเงินลงทุนในการร่วมค้าและบริษัทร่วม</w:t>
            </w:r>
          </w:p>
        </w:tc>
        <w:tc>
          <w:tcPr>
            <w:tcW w:w="360" w:type="pct"/>
            <w:shd w:val="clear" w:color="auto" w:fill="FAFAFA"/>
            <w:vAlign w:val="center"/>
          </w:tcPr>
          <w:p w14:paraId="6D271693" w14:textId="77777777" w:rsidR="004925D9" w:rsidRPr="006E2E94" w:rsidRDefault="004925D9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  <w:p w14:paraId="48778977" w14:textId="0F99F559" w:rsidR="004925D9" w:rsidRPr="006E2E94" w:rsidRDefault="004925D9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6E2E9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19" w:type="pct"/>
            <w:shd w:val="clear" w:color="auto" w:fill="FAFAFA"/>
            <w:vAlign w:val="center"/>
          </w:tcPr>
          <w:p w14:paraId="462EFE1C" w14:textId="77777777" w:rsidR="004925D9" w:rsidRPr="006E2E94" w:rsidRDefault="004925D9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  <w:p w14:paraId="2CE181EF" w14:textId="13D74F9E" w:rsidR="004925D9" w:rsidRPr="006E2E94" w:rsidRDefault="004925D9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6E2E9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335" w:type="pct"/>
            <w:shd w:val="clear" w:color="auto" w:fill="FAFAFA"/>
            <w:vAlign w:val="center"/>
          </w:tcPr>
          <w:p w14:paraId="394C2683" w14:textId="77777777" w:rsidR="004925D9" w:rsidRPr="006E2E94" w:rsidRDefault="004925D9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  <w:p w14:paraId="62427049" w14:textId="396E3DE4" w:rsidR="004925D9" w:rsidRPr="006E2E94" w:rsidRDefault="004925D9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6E2E9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363" w:type="pct"/>
            <w:shd w:val="clear" w:color="auto" w:fill="FAFAFA"/>
            <w:vAlign w:val="center"/>
          </w:tcPr>
          <w:p w14:paraId="08061E2D" w14:textId="77777777" w:rsidR="004925D9" w:rsidRPr="006E2E94" w:rsidRDefault="004925D9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  <w:p w14:paraId="29DA7EC8" w14:textId="488EDF91" w:rsidR="004925D9" w:rsidRPr="006E2E94" w:rsidRDefault="00CF101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</w:t>
            </w:r>
            <w:r w:rsidR="004925D9" w:rsidRPr="006E2E9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189</w:t>
            </w:r>
          </w:p>
        </w:tc>
        <w:tc>
          <w:tcPr>
            <w:tcW w:w="404" w:type="pct"/>
            <w:shd w:val="clear" w:color="auto" w:fill="FAFAFA"/>
            <w:vAlign w:val="center"/>
          </w:tcPr>
          <w:p w14:paraId="7C21E340" w14:textId="77777777" w:rsidR="004925D9" w:rsidRPr="006E2E94" w:rsidRDefault="004925D9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  <w:p w14:paraId="3E3E8577" w14:textId="4B4F5CE7" w:rsidR="004925D9" w:rsidRPr="006E2E94" w:rsidRDefault="00CF101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82</w:t>
            </w:r>
          </w:p>
        </w:tc>
        <w:tc>
          <w:tcPr>
            <w:tcW w:w="403" w:type="pct"/>
            <w:shd w:val="clear" w:color="auto" w:fill="FAFAFA"/>
            <w:vAlign w:val="center"/>
          </w:tcPr>
          <w:p w14:paraId="22C03077" w14:textId="77777777" w:rsidR="004925D9" w:rsidRPr="006E2E94" w:rsidRDefault="004925D9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  <w:p w14:paraId="7F92F2A7" w14:textId="42101448" w:rsidR="004925D9" w:rsidRPr="006E2E94" w:rsidRDefault="004925D9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6E2E9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313" w:type="pct"/>
            <w:shd w:val="clear" w:color="auto" w:fill="FAFAFA"/>
            <w:vAlign w:val="center"/>
          </w:tcPr>
          <w:p w14:paraId="39D0C321" w14:textId="77777777" w:rsidR="004925D9" w:rsidRPr="006E2E94" w:rsidRDefault="004925D9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  <w:p w14:paraId="4373FB5C" w14:textId="6AE046FD" w:rsidR="004925D9" w:rsidRPr="006E2E94" w:rsidRDefault="00CF101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19</w:t>
            </w:r>
          </w:p>
        </w:tc>
        <w:tc>
          <w:tcPr>
            <w:tcW w:w="314" w:type="pct"/>
            <w:shd w:val="clear" w:color="auto" w:fill="FAFAFA"/>
            <w:vAlign w:val="center"/>
          </w:tcPr>
          <w:p w14:paraId="62B67B83" w14:textId="77777777" w:rsidR="004925D9" w:rsidRPr="006E2E94" w:rsidRDefault="004925D9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  <w:p w14:paraId="537EDAA7" w14:textId="63AF16C0" w:rsidR="004925D9" w:rsidRPr="006E2E94" w:rsidRDefault="00CF101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284</w:t>
            </w:r>
          </w:p>
        </w:tc>
        <w:tc>
          <w:tcPr>
            <w:tcW w:w="403" w:type="pct"/>
            <w:shd w:val="clear" w:color="auto" w:fill="FAFAFA"/>
            <w:vAlign w:val="center"/>
          </w:tcPr>
          <w:p w14:paraId="0ED79EA7" w14:textId="77777777" w:rsidR="004925D9" w:rsidRPr="006E2E94" w:rsidRDefault="004925D9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  <w:p w14:paraId="44971787" w14:textId="1CC6BF6D" w:rsidR="004925D9" w:rsidRPr="006E2E94" w:rsidRDefault="005B178D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6E2E9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27" w:type="pct"/>
            <w:shd w:val="clear" w:color="auto" w:fill="FAFAFA"/>
          </w:tcPr>
          <w:p w14:paraId="4F64B5A8" w14:textId="77777777" w:rsidR="004925D9" w:rsidRPr="006E2E94" w:rsidRDefault="004925D9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  <w:p w14:paraId="7A35FC94" w14:textId="1A80E549" w:rsidR="004925D9" w:rsidRPr="006E2E94" w:rsidRDefault="004925D9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6E2E9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</w:t>
            </w:r>
            <w:r w:rsidRPr="006E2E9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318" w:type="pct"/>
            <w:shd w:val="clear" w:color="auto" w:fill="FAFAFA"/>
            <w:vAlign w:val="center"/>
          </w:tcPr>
          <w:p w14:paraId="49D390A9" w14:textId="77777777" w:rsidR="004925D9" w:rsidRPr="006E2E94" w:rsidRDefault="004925D9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  <w:p w14:paraId="736E6E3B" w14:textId="194D9E55" w:rsidR="004925D9" w:rsidRPr="006E2E94" w:rsidRDefault="00CF101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</w:t>
            </w:r>
            <w:r w:rsidR="004925D9" w:rsidRPr="006E2E9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566</w:t>
            </w:r>
          </w:p>
        </w:tc>
      </w:tr>
      <w:tr w:rsidR="004925D9" w:rsidRPr="006E2E94" w14:paraId="4E67586B" w14:textId="77777777" w:rsidTr="005B178D">
        <w:tc>
          <w:tcPr>
            <w:tcW w:w="941" w:type="pct"/>
            <w:shd w:val="clear" w:color="auto" w:fill="auto"/>
          </w:tcPr>
          <w:p w14:paraId="49C62D9E" w14:textId="4A2B0CFF" w:rsidR="004925D9" w:rsidRPr="006E2E94" w:rsidRDefault="004925D9" w:rsidP="006B4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6E2E9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กำไร</w:t>
            </w:r>
            <w:r w:rsidRPr="006E2E9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 xml:space="preserve"> (</w:t>
            </w:r>
            <w:r w:rsidRPr="006E2E9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ขาดทุน</w:t>
            </w:r>
            <w:r w:rsidRPr="006E2E9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 xml:space="preserve">) </w:t>
            </w:r>
            <w:r w:rsidRPr="006E2E9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ก่อนต้นทุนทางการเงิน</w:t>
            </w:r>
          </w:p>
        </w:tc>
        <w:tc>
          <w:tcPr>
            <w:tcW w:w="360" w:type="pct"/>
            <w:tcBorders>
              <w:top w:val="single" w:sz="4" w:space="0" w:color="auto"/>
              <w:bottom w:val="nil"/>
            </w:tcBorders>
            <w:shd w:val="clear" w:color="auto" w:fill="FAFAFA"/>
            <w:vAlign w:val="center"/>
          </w:tcPr>
          <w:p w14:paraId="52D0E91C" w14:textId="77777777" w:rsidR="004925D9" w:rsidRPr="006E2E94" w:rsidRDefault="004925D9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419" w:type="pct"/>
            <w:tcBorders>
              <w:top w:val="single" w:sz="4" w:space="0" w:color="auto"/>
              <w:bottom w:val="nil"/>
            </w:tcBorders>
            <w:shd w:val="clear" w:color="auto" w:fill="FAFAFA"/>
            <w:vAlign w:val="center"/>
          </w:tcPr>
          <w:p w14:paraId="338BC88A" w14:textId="77777777" w:rsidR="004925D9" w:rsidRPr="006E2E94" w:rsidRDefault="004925D9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335" w:type="pct"/>
            <w:tcBorders>
              <w:top w:val="single" w:sz="4" w:space="0" w:color="auto"/>
              <w:bottom w:val="nil"/>
            </w:tcBorders>
            <w:shd w:val="clear" w:color="auto" w:fill="FAFAFA"/>
            <w:vAlign w:val="center"/>
          </w:tcPr>
          <w:p w14:paraId="14992928" w14:textId="77777777" w:rsidR="004925D9" w:rsidRPr="006E2E94" w:rsidRDefault="004925D9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</w:p>
        </w:tc>
        <w:tc>
          <w:tcPr>
            <w:tcW w:w="363" w:type="pct"/>
            <w:tcBorders>
              <w:top w:val="single" w:sz="4" w:space="0" w:color="auto"/>
              <w:bottom w:val="nil"/>
            </w:tcBorders>
            <w:shd w:val="clear" w:color="auto" w:fill="FAFAFA"/>
            <w:vAlign w:val="center"/>
          </w:tcPr>
          <w:p w14:paraId="52CCA0E6" w14:textId="77777777" w:rsidR="004925D9" w:rsidRPr="006E2E94" w:rsidRDefault="004925D9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</w:p>
        </w:tc>
        <w:tc>
          <w:tcPr>
            <w:tcW w:w="404" w:type="pct"/>
            <w:tcBorders>
              <w:top w:val="single" w:sz="4" w:space="0" w:color="auto"/>
              <w:bottom w:val="nil"/>
            </w:tcBorders>
            <w:shd w:val="clear" w:color="auto" w:fill="FAFAFA"/>
            <w:vAlign w:val="center"/>
          </w:tcPr>
          <w:p w14:paraId="0F456855" w14:textId="77777777" w:rsidR="004925D9" w:rsidRPr="006E2E94" w:rsidRDefault="004925D9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</w:p>
        </w:tc>
        <w:tc>
          <w:tcPr>
            <w:tcW w:w="403" w:type="pct"/>
            <w:tcBorders>
              <w:top w:val="single" w:sz="4" w:space="0" w:color="auto"/>
              <w:bottom w:val="nil"/>
            </w:tcBorders>
            <w:shd w:val="clear" w:color="auto" w:fill="FAFAFA"/>
            <w:vAlign w:val="center"/>
          </w:tcPr>
          <w:p w14:paraId="74C03102" w14:textId="77777777" w:rsidR="004925D9" w:rsidRPr="006E2E94" w:rsidRDefault="004925D9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</w:p>
        </w:tc>
        <w:tc>
          <w:tcPr>
            <w:tcW w:w="313" w:type="pct"/>
            <w:tcBorders>
              <w:top w:val="single" w:sz="4" w:space="0" w:color="auto"/>
              <w:bottom w:val="nil"/>
            </w:tcBorders>
            <w:shd w:val="clear" w:color="auto" w:fill="FAFAFA"/>
            <w:vAlign w:val="center"/>
          </w:tcPr>
          <w:p w14:paraId="0C251968" w14:textId="77777777" w:rsidR="004925D9" w:rsidRPr="006E2E94" w:rsidRDefault="004925D9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</w:p>
        </w:tc>
        <w:tc>
          <w:tcPr>
            <w:tcW w:w="314" w:type="pct"/>
            <w:tcBorders>
              <w:top w:val="single" w:sz="4" w:space="0" w:color="auto"/>
              <w:bottom w:val="nil"/>
            </w:tcBorders>
            <w:shd w:val="clear" w:color="auto" w:fill="FAFAFA"/>
            <w:vAlign w:val="center"/>
          </w:tcPr>
          <w:p w14:paraId="064C720B" w14:textId="77777777" w:rsidR="004925D9" w:rsidRPr="006E2E94" w:rsidRDefault="004925D9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</w:p>
        </w:tc>
        <w:tc>
          <w:tcPr>
            <w:tcW w:w="403" w:type="pct"/>
            <w:tcBorders>
              <w:top w:val="single" w:sz="4" w:space="0" w:color="auto"/>
              <w:bottom w:val="nil"/>
            </w:tcBorders>
            <w:shd w:val="clear" w:color="auto" w:fill="FAFAFA"/>
            <w:vAlign w:val="center"/>
          </w:tcPr>
          <w:p w14:paraId="3DBFB982" w14:textId="77777777" w:rsidR="004925D9" w:rsidRPr="006E2E94" w:rsidRDefault="004925D9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02D9D3A3" w14:textId="77777777" w:rsidR="004925D9" w:rsidRPr="006E2E94" w:rsidRDefault="004925D9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</w:p>
        </w:tc>
        <w:tc>
          <w:tcPr>
            <w:tcW w:w="318" w:type="pct"/>
            <w:tcBorders>
              <w:top w:val="single" w:sz="4" w:space="0" w:color="auto"/>
              <w:bottom w:val="nil"/>
            </w:tcBorders>
            <w:shd w:val="clear" w:color="auto" w:fill="FAFAFA"/>
            <w:vAlign w:val="center"/>
          </w:tcPr>
          <w:p w14:paraId="7F3C7BD3" w14:textId="0427B866" w:rsidR="004925D9" w:rsidRPr="006E2E94" w:rsidRDefault="004925D9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</w:p>
        </w:tc>
      </w:tr>
      <w:tr w:rsidR="004925D9" w:rsidRPr="006E2E94" w14:paraId="4FB77836" w14:textId="77777777" w:rsidTr="005B178D">
        <w:tc>
          <w:tcPr>
            <w:tcW w:w="941" w:type="pct"/>
            <w:tcBorders>
              <w:bottom w:val="nil"/>
            </w:tcBorders>
            <w:shd w:val="clear" w:color="auto" w:fill="auto"/>
          </w:tcPr>
          <w:p w14:paraId="6DB7E9FE" w14:textId="77777777" w:rsidR="004925D9" w:rsidRPr="006E2E94" w:rsidRDefault="004925D9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6E2E9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   และค่าใช้จ่ายภาษีเงินได้</w:t>
            </w:r>
          </w:p>
        </w:tc>
        <w:tc>
          <w:tcPr>
            <w:tcW w:w="360" w:type="pct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4398AF68" w14:textId="4B312A6D" w:rsidR="004925D9" w:rsidRPr="006E2E94" w:rsidRDefault="00CF101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836</w:t>
            </w:r>
          </w:p>
        </w:tc>
        <w:tc>
          <w:tcPr>
            <w:tcW w:w="419" w:type="pct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538E059E" w14:textId="3EB5D476" w:rsidR="004925D9" w:rsidRPr="006E2E94" w:rsidRDefault="00CF101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  <w:r w:rsidR="004925D9" w:rsidRPr="006E2E9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194</w:t>
            </w:r>
          </w:p>
        </w:tc>
        <w:tc>
          <w:tcPr>
            <w:tcW w:w="335" w:type="pct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0A7A5A44" w14:textId="379E9F23" w:rsidR="004925D9" w:rsidRPr="006E2E94" w:rsidRDefault="00CF101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</w:t>
            </w:r>
            <w:r w:rsidR="004925D9" w:rsidRPr="006E2E9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117</w:t>
            </w:r>
          </w:p>
        </w:tc>
        <w:tc>
          <w:tcPr>
            <w:tcW w:w="363" w:type="pct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12E58A58" w14:textId="22D97763" w:rsidR="004925D9" w:rsidRPr="006E2E94" w:rsidRDefault="00CF101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</w:t>
            </w:r>
            <w:r w:rsidR="004925D9" w:rsidRPr="006E2E9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893</w:t>
            </w:r>
          </w:p>
        </w:tc>
        <w:tc>
          <w:tcPr>
            <w:tcW w:w="404" w:type="pct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0AF908D2" w14:textId="05D7036C" w:rsidR="004925D9" w:rsidRPr="006E2E94" w:rsidRDefault="00CF101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74</w:t>
            </w:r>
          </w:p>
        </w:tc>
        <w:tc>
          <w:tcPr>
            <w:tcW w:w="403" w:type="pct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0ED41245" w14:textId="26E2BA97" w:rsidR="004925D9" w:rsidRPr="006E2E94" w:rsidRDefault="00CF101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440</w:t>
            </w:r>
          </w:p>
        </w:tc>
        <w:tc>
          <w:tcPr>
            <w:tcW w:w="313" w:type="pct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78CD9A75" w14:textId="4B9FAACB" w:rsidR="004925D9" w:rsidRPr="006E2E94" w:rsidRDefault="00CF101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107</w:t>
            </w:r>
          </w:p>
        </w:tc>
        <w:tc>
          <w:tcPr>
            <w:tcW w:w="314" w:type="pct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02AB7FF5" w14:textId="674EE2A4" w:rsidR="004925D9" w:rsidRPr="006E2E94" w:rsidRDefault="00CF101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583</w:t>
            </w:r>
          </w:p>
        </w:tc>
        <w:tc>
          <w:tcPr>
            <w:tcW w:w="403" w:type="pct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08587A74" w14:textId="7E95BB10" w:rsidR="004925D9" w:rsidRPr="006E2E94" w:rsidRDefault="004925D9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6E2E9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</w:t>
            </w:r>
            <w:r w:rsidR="007261A0" w:rsidRPr="006E2E9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="00CF1017"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411</w:t>
            </w:r>
            <w:r w:rsidRPr="006E2E9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427" w:type="pct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72EFDCF7" w14:textId="371A24F9" w:rsidR="004925D9" w:rsidRPr="006E2E94" w:rsidRDefault="00CF101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21</w:t>
            </w:r>
            <w:r w:rsidR="00EA3E9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</w:t>
            </w:r>
          </w:p>
        </w:tc>
        <w:tc>
          <w:tcPr>
            <w:tcW w:w="318" w:type="pct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455E5A35" w14:textId="239AF0EE" w:rsidR="004925D9" w:rsidRPr="006E2E94" w:rsidRDefault="00CF101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  <w:r w:rsidR="004925D9" w:rsidRPr="006E2E9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050</w:t>
            </w:r>
          </w:p>
        </w:tc>
      </w:tr>
    </w:tbl>
    <w:p w14:paraId="60CCA549" w14:textId="19F6049D" w:rsidR="006B4638" w:rsidRPr="00E84424" w:rsidRDefault="006B4638" w:rsidP="009938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0E1BC3B8" w14:textId="77777777" w:rsidR="006B4638" w:rsidRPr="00E84424" w:rsidRDefault="006B46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eastAsia="Arial Unicode MS" w:hAnsi="Browallia New" w:cs="Browallia New"/>
          <w:sz w:val="26"/>
          <w:szCs w:val="26"/>
          <w:cs/>
        </w:rPr>
      </w:pPr>
      <w:r w:rsidRPr="00E84424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0D6FED79" w14:textId="77777777" w:rsidR="00993840" w:rsidRPr="00E84424" w:rsidRDefault="00993840" w:rsidP="009938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5000" w:type="pct"/>
        <w:tblBorders>
          <w:top w:val="single" w:sz="4" w:space="0" w:color="auto"/>
        </w:tblBorders>
        <w:tblLook w:val="0000" w:firstRow="0" w:lastRow="0" w:firstColumn="0" w:lastColumn="0" w:noHBand="0" w:noVBand="0"/>
      </w:tblPr>
      <w:tblGrid>
        <w:gridCol w:w="2919"/>
        <w:gridCol w:w="1193"/>
        <w:gridCol w:w="1276"/>
        <w:gridCol w:w="1111"/>
        <w:gridCol w:w="1326"/>
        <w:gridCol w:w="1329"/>
        <w:gridCol w:w="1193"/>
        <w:gridCol w:w="851"/>
        <w:gridCol w:w="991"/>
        <w:gridCol w:w="1276"/>
        <w:gridCol w:w="1339"/>
        <w:gridCol w:w="1022"/>
      </w:tblGrid>
      <w:tr w:rsidR="004925D9" w:rsidRPr="00E84424" w14:paraId="18C2BB78" w14:textId="77777777" w:rsidTr="004925D9">
        <w:trPr>
          <w:cantSplit/>
        </w:trPr>
        <w:tc>
          <w:tcPr>
            <w:tcW w:w="922" w:type="pct"/>
            <w:tcBorders>
              <w:top w:val="nil"/>
            </w:tcBorders>
            <w:vAlign w:val="center"/>
          </w:tcPr>
          <w:p w14:paraId="25EDC768" w14:textId="77777777" w:rsidR="004925D9" w:rsidRPr="00E84424" w:rsidRDefault="004925D9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970" w:type="pct"/>
            <w:gridSpan w:val="5"/>
            <w:tcBorders>
              <w:top w:val="single" w:sz="4" w:space="0" w:color="auto"/>
            </w:tcBorders>
          </w:tcPr>
          <w:p w14:paraId="2E079D53" w14:textId="77777777" w:rsidR="004925D9" w:rsidRPr="00E84424" w:rsidRDefault="004925D9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77" w:type="pct"/>
            <w:tcBorders>
              <w:top w:val="single" w:sz="4" w:space="0" w:color="auto"/>
            </w:tcBorders>
          </w:tcPr>
          <w:p w14:paraId="235B6E9F" w14:textId="77777777" w:rsidR="004925D9" w:rsidRPr="00E84424" w:rsidRDefault="004925D9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731" w:type="pct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2B49FF" w14:textId="32058BB3" w:rsidR="004925D9" w:rsidRPr="00E84424" w:rsidRDefault="004925D9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สำหรับปีสิ้นสุดวันที่ </w:t>
            </w:r>
            <w:r w:rsidR="00CF1017" w:rsidRPr="00CF101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 ธันวาคม 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พ.ศ.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color w:val="7030A0"/>
                <w:sz w:val="22"/>
                <w:szCs w:val="22"/>
                <w:cs/>
              </w:rPr>
              <w:t xml:space="preserve"> </w:t>
            </w:r>
            <w:r w:rsidR="00CF1017" w:rsidRPr="00CF101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2563</w:t>
            </w:r>
          </w:p>
        </w:tc>
      </w:tr>
      <w:tr w:rsidR="00D805A5" w:rsidRPr="00E84424" w14:paraId="776009DA" w14:textId="77777777" w:rsidTr="00D805A5">
        <w:trPr>
          <w:cantSplit/>
        </w:trPr>
        <w:tc>
          <w:tcPr>
            <w:tcW w:w="922" w:type="pct"/>
            <w:tcBorders>
              <w:top w:val="nil"/>
            </w:tcBorders>
            <w:vAlign w:val="center"/>
          </w:tcPr>
          <w:p w14:paraId="019E9994" w14:textId="77777777" w:rsidR="004925D9" w:rsidRPr="00E84424" w:rsidRDefault="004925D9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377" w:type="pct"/>
            <w:tcBorders>
              <w:top w:val="single" w:sz="4" w:space="0" w:color="auto"/>
              <w:bottom w:val="nil"/>
            </w:tcBorders>
            <w:vAlign w:val="center"/>
          </w:tcPr>
          <w:p w14:paraId="3C7671F9" w14:textId="77777777" w:rsidR="004925D9" w:rsidRPr="00E84424" w:rsidRDefault="004925D9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76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th-TH"/>
              </w:rPr>
              <w:t>โรงกลั่น</w:t>
            </w:r>
          </w:p>
        </w:tc>
        <w:tc>
          <w:tcPr>
            <w:tcW w:w="403" w:type="pct"/>
            <w:tcBorders>
              <w:top w:val="single" w:sz="4" w:space="0" w:color="auto"/>
              <w:bottom w:val="nil"/>
            </w:tcBorders>
            <w:vAlign w:val="center"/>
          </w:tcPr>
          <w:p w14:paraId="26FF2192" w14:textId="77777777" w:rsidR="004925D9" w:rsidRPr="00E84424" w:rsidRDefault="004925D9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โรงกลั่น</w:t>
            </w:r>
          </w:p>
        </w:tc>
        <w:tc>
          <w:tcPr>
            <w:tcW w:w="351" w:type="pct"/>
            <w:tcBorders>
              <w:top w:val="single" w:sz="4" w:space="0" w:color="auto"/>
              <w:bottom w:val="nil"/>
            </w:tcBorders>
            <w:vAlign w:val="center"/>
          </w:tcPr>
          <w:p w14:paraId="24B7A140" w14:textId="77777777" w:rsidR="004925D9" w:rsidRPr="00E84424" w:rsidRDefault="004925D9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419" w:type="pct"/>
            <w:tcBorders>
              <w:top w:val="single" w:sz="4" w:space="0" w:color="auto"/>
              <w:bottom w:val="nil"/>
            </w:tcBorders>
            <w:vAlign w:val="center"/>
          </w:tcPr>
          <w:p w14:paraId="33B1EB78" w14:textId="77777777" w:rsidR="004925D9" w:rsidRPr="00E84424" w:rsidRDefault="004925D9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th-TH"/>
              </w:rPr>
              <w:t>โรงผลิต</w:t>
            </w:r>
          </w:p>
        </w:tc>
        <w:tc>
          <w:tcPr>
            <w:tcW w:w="420" w:type="pct"/>
            <w:tcBorders>
              <w:top w:val="single" w:sz="4" w:space="0" w:color="auto"/>
              <w:bottom w:val="nil"/>
            </w:tcBorders>
            <w:vAlign w:val="center"/>
          </w:tcPr>
          <w:p w14:paraId="4BA31E8E" w14:textId="77777777" w:rsidR="004925D9" w:rsidRPr="00E84424" w:rsidRDefault="004925D9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th-TH"/>
              </w:rPr>
              <w:t>บริการขนส่ง</w:t>
            </w:r>
          </w:p>
        </w:tc>
        <w:tc>
          <w:tcPr>
            <w:tcW w:w="377" w:type="pct"/>
            <w:tcBorders>
              <w:top w:val="single" w:sz="4" w:space="0" w:color="auto"/>
              <w:bottom w:val="nil"/>
            </w:tcBorders>
            <w:vAlign w:val="center"/>
          </w:tcPr>
          <w:p w14:paraId="4BD7FDC2" w14:textId="77777777" w:rsidR="004925D9" w:rsidRPr="00E84424" w:rsidRDefault="004925D9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269" w:type="pct"/>
            <w:tcBorders>
              <w:top w:val="single" w:sz="4" w:space="0" w:color="auto"/>
              <w:bottom w:val="nil"/>
            </w:tcBorders>
            <w:vAlign w:val="center"/>
          </w:tcPr>
          <w:p w14:paraId="382EE2F4" w14:textId="77777777" w:rsidR="004925D9" w:rsidRPr="00E84424" w:rsidRDefault="004925D9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313" w:type="pct"/>
            <w:tcBorders>
              <w:top w:val="single" w:sz="4" w:space="0" w:color="auto"/>
              <w:bottom w:val="nil"/>
            </w:tcBorders>
            <w:vAlign w:val="center"/>
          </w:tcPr>
          <w:p w14:paraId="79C57E8F" w14:textId="77777777" w:rsidR="004925D9" w:rsidRPr="00E84424" w:rsidRDefault="004925D9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403" w:type="pct"/>
            <w:tcBorders>
              <w:top w:val="single" w:sz="4" w:space="0" w:color="auto"/>
              <w:bottom w:val="nil"/>
            </w:tcBorders>
            <w:vAlign w:val="center"/>
          </w:tcPr>
          <w:p w14:paraId="28951E93" w14:textId="77777777" w:rsidR="004925D9" w:rsidRPr="00E84424" w:rsidRDefault="004925D9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ตั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th-TH"/>
              </w:rPr>
              <w:t>ดรายการ</w:t>
            </w:r>
          </w:p>
        </w:tc>
        <w:tc>
          <w:tcPr>
            <w:tcW w:w="423" w:type="pct"/>
            <w:tcBorders>
              <w:top w:val="single" w:sz="4" w:space="0" w:color="auto"/>
              <w:bottom w:val="nil"/>
            </w:tcBorders>
          </w:tcPr>
          <w:p w14:paraId="3A3BC9A0" w14:textId="237D3E61" w:rsidR="004925D9" w:rsidRPr="00E84424" w:rsidRDefault="00D805A5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th-TH"/>
              </w:rPr>
              <w:t>ส่วนการดำเนินงาน</w:t>
            </w:r>
          </w:p>
        </w:tc>
        <w:tc>
          <w:tcPr>
            <w:tcW w:w="322" w:type="pct"/>
            <w:tcBorders>
              <w:top w:val="single" w:sz="4" w:space="0" w:color="auto"/>
              <w:bottom w:val="nil"/>
            </w:tcBorders>
            <w:vAlign w:val="center"/>
          </w:tcPr>
          <w:p w14:paraId="7BC2B328" w14:textId="05AF8988" w:rsidR="004925D9" w:rsidRPr="00E84424" w:rsidRDefault="004925D9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</w:p>
        </w:tc>
      </w:tr>
      <w:tr w:rsidR="00D805A5" w:rsidRPr="00E84424" w14:paraId="765C8990" w14:textId="77777777" w:rsidTr="00D805A5">
        <w:trPr>
          <w:cantSplit/>
        </w:trPr>
        <w:tc>
          <w:tcPr>
            <w:tcW w:w="922" w:type="pct"/>
          </w:tcPr>
          <w:p w14:paraId="3A66E802" w14:textId="77777777" w:rsidR="004925D9" w:rsidRPr="00E84424" w:rsidRDefault="004925D9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377" w:type="pct"/>
            <w:tcBorders>
              <w:top w:val="nil"/>
              <w:bottom w:val="single" w:sz="4" w:space="0" w:color="auto"/>
            </w:tcBorders>
            <w:vAlign w:val="center"/>
          </w:tcPr>
          <w:p w14:paraId="18DF594A" w14:textId="77777777" w:rsidR="004925D9" w:rsidRPr="00E84424" w:rsidRDefault="004925D9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th-TH"/>
              </w:rPr>
              <w:t>น้ำมัน</w:t>
            </w:r>
          </w:p>
        </w:tc>
        <w:tc>
          <w:tcPr>
            <w:tcW w:w="403" w:type="pct"/>
            <w:tcBorders>
              <w:top w:val="nil"/>
              <w:bottom w:val="single" w:sz="4" w:space="0" w:color="auto"/>
            </w:tcBorders>
            <w:vAlign w:val="center"/>
          </w:tcPr>
          <w:p w14:paraId="4B712713" w14:textId="77777777" w:rsidR="004925D9" w:rsidRPr="00E84424" w:rsidRDefault="004925D9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น้ำมันหล่อลื่น</w:t>
            </w:r>
          </w:p>
        </w:tc>
        <w:tc>
          <w:tcPr>
            <w:tcW w:w="351" w:type="pct"/>
            <w:tcBorders>
              <w:top w:val="nil"/>
              <w:bottom w:val="single" w:sz="4" w:space="0" w:color="auto"/>
            </w:tcBorders>
            <w:vAlign w:val="center"/>
          </w:tcPr>
          <w:p w14:paraId="4EF4F0C6" w14:textId="77777777" w:rsidR="004925D9" w:rsidRPr="00E84424" w:rsidRDefault="004925D9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th-TH"/>
              </w:rPr>
              <w:t>ปิโตรเคมี</w:t>
            </w:r>
          </w:p>
        </w:tc>
        <w:tc>
          <w:tcPr>
            <w:tcW w:w="419" w:type="pct"/>
            <w:tcBorders>
              <w:top w:val="nil"/>
              <w:bottom w:val="single" w:sz="4" w:space="0" w:color="auto"/>
            </w:tcBorders>
            <w:vAlign w:val="center"/>
          </w:tcPr>
          <w:p w14:paraId="25C5B2D9" w14:textId="77777777" w:rsidR="004925D9" w:rsidRPr="00E84424" w:rsidRDefault="004925D9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th-TH"/>
              </w:rPr>
              <w:t>กระแสไฟฟ้า</w:t>
            </w:r>
          </w:p>
        </w:tc>
        <w:tc>
          <w:tcPr>
            <w:tcW w:w="420" w:type="pct"/>
            <w:tcBorders>
              <w:top w:val="nil"/>
              <w:bottom w:val="single" w:sz="4" w:space="0" w:color="auto"/>
            </w:tcBorders>
            <w:vAlign w:val="center"/>
          </w:tcPr>
          <w:p w14:paraId="2C6AFD49" w14:textId="77777777" w:rsidR="004925D9" w:rsidRPr="00E84424" w:rsidRDefault="004925D9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th-TH"/>
              </w:rPr>
              <w:t>ทางทะเล</w:t>
            </w:r>
          </w:p>
        </w:tc>
        <w:tc>
          <w:tcPr>
            <w:tcW w:w="377" w:type="pct"/>
            <w:tcBorders>
              <w:top w:val="nil"/>
              <w:bottom w:val="single" w:sz="4" w:space="0" w:color="auto"/>
            </w:tcBorders>
            <w:vAlign w:val="center"/>
          </w:tcPr>
          <w:p w14:paraId="1F8393D1" w14:textId="77777777" w:rsidR="004925D9" w:rsidRPr="00E84424" w:rsidRDefault="004925D9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สารทำละลาย</w:t>
            </w:r>
          </w:p>
        </w:tc>
        <w:tc>
          <w:tcPr>
            <w:tcW w:w="269" w:type="pct"/>
            <w:tcBorders>
              <w:top w:val="nil"/>
              <w:bottom w:val="single" w:sz="4" w:space="0" w:color="auto"/>
            </w:tcBorders>
            <w:vAlign w:val="center"/>
          </w:tcPr>
          <w:p w14:paraId="15CA788B" w14:textId="77777777" w:rsidR="004925D9" w:rsidRPr="00E84424" w:rsidRDefault="004925D9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เอทานอล</w:t>
            </w:r>
          </w:p>
        </w:tc>
        <w:tc>
          <w:tcPr>
            <w:tcW w:w="313" w:type="pct"/>
            <w:tcBorders>
              <w:top w:val="nil"/>
              <w:bottom w:val="single" w:sz="4" w:space="0" w:color="auto"/>
            </w:tcBorders>
            <w:vAlign w:val="center"/>
          </w:tcPr>
          <w:p w14:paraId="137F2824" w14:textId="77777777" w:rsidR="004925D9" w:rsidRPr="00E84424" w:rsidRDefault="004925D9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th-TH"/>
              </w:rPr>
              <w:t>อื่น ๆ</w:t>
            </w:r>
          </w:p>
        </w:tc>
        <w:tc>
          <w:tcPr>
            <w:tcW w:w="403" w:type="pct"/>
            <w:tcBorders>
              <w:top w:val="nil"/>
              <w:bottom w:val="single" w:sz="4" w:space="0" w:color="auto"/>
            </w:tcBorders>
            <w:vAlign w:val="center"/>
          </w:tcPr>
          <w:p w14:paraId="1033B709" w14:textId="77777777" w:rsidR="004925D9" w:rsidRPr="00E84424" w:rsidRDefault="004925D9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th-TH"/>
              </w:rPr>
              <w:t>ระหว่างกัน</w:t>
            </w:r>
          </w:p>
        </w:tc>
        <w:tc>
          <w:tcPr>
            <w:tcW w:w="423" w:type="pct"/>
            <w:tcBorders>
              <w:top w:val="nil"/>
              <w:bottom w:val="single" w:sz="4" w:space="0" w:color="auto"/>
            </w:tcBorders>
          </w:tcPr>
          <w:p w14:paraId="3E9CB70C" w14:textId="77CB67FF" w:rsidR="004925D9" w:rsidRPr="00E84424" w:rsidRDefault="00D805A5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th-TH"/>
              </w:rPr>
              <w:t>ที่ยกเลิก</w:t>
            </w:r>
          </w:p>
        </w:tc>
        <w:tc>
          <w:tcPr>
            <w:tcW w:w="322" w:type="pct"/>
            <w:tcBorders>
              <w:top w:val="nil"/>
              <w:bottom w:val="single" w:sz="4" w:space="0" w:color="auto"/>
            </w:tcBorders>
            <w:vAlign w:val="center"/>
          </w:tcPr>
          <w:p w14:paraId="2B019276" w14:textId="22B2C0D7" w:rsidR="004925D9" w:rsidRPr="00E84424" w:rsidRDefault="004925D9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th-TH"/>
              </w:rPr>
              <w:t>รวม</w:t>
            </w:r>
          </w:p>
        </w:tc>
      </w:tr>
      <w:tr w:rsidR="00D805A5" w:rsidRPr="00E84424" w14:paraId="4B3B9649" w14:textId="77777777" w:rsidTr="00D805A5">
        <w:trPr>
          <w:cantSplit/>
        </w:trPr>
        <w:tc>
          <w:tcPr>
            <w:tcW w:w="922" w:type="pct"/>
          </w:tcPr>
          <w:p w14:paraId="57164B34" w14:textId="77777777" w:rsidR="004925D9" w:rsidRPr="00E84424" w:rsidRDefault="004925D9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377" w:type="pct"/>
            <w:tcBorders>
              <w:top w:val="nil"/>
              <w:bottom w:val="single" w:sz="4" w:space="0" w:color="auto"/>
            </w:tcBorders>
            <w:vAlign w:val="center"/>
          </w:tcPr>
          <w:p w14:paraId="0D4FE754" w14:textId="77777777" w:rsidR="004925D9" w:rsidRPr="00E84424" w:rsidRDefault="004925D9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403" w:type="pct"/>
            <w:tcBorders>
              <w:top w:val="nil"/>
              <w:bottom w:val="single" w:sz="4" w:space="0" w:color="auto"/>
            </w:tcBorders>
            <w:vAlign w:val="center"/>
          </w:tcPr>
          <w:p w14:paraId="4D6A4866" w14:textId="77777777" w:rsidR="004925D9" w:rsidRPr="00E84424" w:rsidRDefault="004925D9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51" w:type="pct"/>
            <w:tcBorders>
              <w:top w:val="nil"/>
              <w:bottom w:val="single" w:sz="4" w:space="0" w:color="auto"/>
            </w:tcBorders>
            <w:vAlign w:val="center"/>
          </w:tcPr>
          <w:p w14:paraId="01684474" w14:textId="77777777" w:rsidR="004925D9" w:rsidRPr="00E84424" w:rsidRDefault="004925D9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419" w:type="pct"/>
            <w:tcBorders>
              <w:top w:val="nil"/>
              <w:bottom w:val="single" w:sz="4" w:space="0" w:color="auto"/>
            </w:tcBorders>
            <w:vAlign w:val="center"/>
          </w:tcPr>
          <w:p w14:paraId="1816CFFD" w14:textId="77777777" w:rsidR="004925D9" w:rsidRPr="00E84424" w:rsidRDefault="004925D9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420" w:type="pct"/>
            <w:tcBorders>
              <w:top w:val="nil"/>
              <w:bottom w:val="single" w:sz="4" w:space="0" w:color="auto"/>
            </w:tcBorders>
            <w:vAlign w:val="center"/>
          </w:tcPr>
          <w:p w14:paraId="3E35D914" w14:textId="77777777" w:rsidR="004925D9" w:rsidRPr="00E84424" w:rsidRDefault="004925D9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377" w:type="pct"/>
            <w:tcBorders>
              <w:top w:val="nil"/>
              <w:bottom w:val="single" w:sz="4" w:space="0" w:color="auto"/>
            </w:tcBorders>
            <w:vAlign w:val="center"/>
          </w:tcPr>
          <w:p w14:paraId="32D5B423" w14:textId="77777777" w:rsidR="004925D9" w:rsidRPr="00E84424" w:rsidRDefault="004925D9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69" w:type="pct"/>
            <w:tcBorders>
              <w:top w:val="nil"/>
              <w:bottom w:val="single" w:sz="4" w:space="0" w:color="auto"/>
            </w:tcBorders>
            <w:vAlign w:val="center"/>
          </w:tcPr>
          <w:p w14:paraId="4B6C7908" w14:textId="77777777" w:rsidR="004925D9" w:rsidRPr="00E84424" w:rsidRDefault="004925D9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13" w:type="pct"/>
            <w:tcBorders>
              <w:top w:val="nil"/>
              <w:bottom w:val="single" w:sz="4" w:space="0" w:color="auto"/>
            </w:tcBorders>
            <w:vAlign w:val="center"/>
          </w:tcPr>
          <w:p w14:paraId="1B6C0B57" w14:textId="77777777" w:rsidR="004925D9" w:rsidRPr="00E84424" w:rsidRDefault="004925D9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403" w:type="pct"/>
            <w:tcBorders>
              <w:top w:val="nil"/>
              <w:bottom w:val="single" w:sz="4" w:space="0" w:color="auto"/>
            </w:tcBorders>
            <w:vAlign w:val="center"/>
          </w:tcPr>
          <w:p w14:paraId="1AFBBD82" w14:textId="77777777" w:rsidR="004925D9" w:rsidRPr="00E84424" w:rsidRDefault="004925D9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423" w:type="pct"/>
            <w:tcBorders>
              <w:top w:val="nil"/>
              <w:bottom w:val="single" w:sz="4" w:space="0" w:color="auto"/>
            </w:tcBorders>
          </w:tcPr>
          <w:p w14:paraId="7EC48F21" w14:textId="77777777" w:rsidR="004925D9" w:rsidRPr="00E84424" w:rsidRDefault="004925D9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322" w:type="pct"/>
            <w:tcBorders>
              <w:top w:val="nil"/>
              <w:bottom w:val="single" w:sz="4" w:space="0" w:color="auto"/>
            </w:tcBorders>
            <w:vAlign w:val="center"/>
          </w:tcPr>
          <w:p w14:paraId="46A1E0D8" w14:textId="1D271104" w:rsidR="004925D9" w:rsidRPr="00E84424" w:rsidRDefault="004925D9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th-TH"/>
              </w:rPr>
              <w:t>ล้านบาท</w:t>
            </w:r>
          </w:p>
        </w:tc>
      </w:tr>
      <w:tr w:rsidR="00D805A5" w:rsidRPr="00E84424" w14:paraId="4753C951" w14:textId="77777777" w:rsidTr="00D805A5">
        <w:tc>
          <w:tcPr>
            <w:tcW w:w="922" w:type="pct"/>
          </w:tcPr>
          <w:p w14:paraId="480143DD" w14:textId="77777777" w:rsidR="004925D9" w:rsidRPr="00E84424" w:rsidRDefault="004925D9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72"/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377" w:type="pct"/>
            <w:shd w:val="clear" w:color="auto" w:fill="FAFAFA"/>
            <w:vAlign w:val="center"/>
          </w:tcPr>
          <w:p w14:paraId="73954ADA" w14:textId="77777777" w:rsidR="004925D9" w:rsidRPr="00E84424" w:rsidRDefault="004925D9" w:rsidP="002F718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rtl/>
                <w:cs/>
                <w:lang w:val="en-US"/>
              </w:rPr>
            </w:pPr>
          </w:p>
        </w:tc>
        <w:tc>
          <w:tcPr>
            <w:tcW w:w="403" w:type="pct"/>
            <w:shd w:val="clear" w:color="auto" w:fill="FAFAFA"/>
            <w:vAlign w:val="center"/>
          </w:tcPr>
          <w:p w14:paraId="416577AB" w14:textId="77777777" w:rsidR="004925D9" w:rsidRPr="00E84424" w:rsidRDefault="004925D9" w:rsidP="002F718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val="en-US"/>
              </w:rPr>
            </w:pPr>
          </w:p>
        </w:tc>
        <w:tc>
          <w:tcPr>
            <w:tcW w:w="351" w:type="pct"/>
            <w:shd w:val="clear" w:color="auto" w:fill="FAFAFA"/>
            <w:vAlign w:val="center"/>
          </w:tcPr>
          <w:p w14:paraId="6CACB94E" w14:textId="77777777" w:rsidR="004925D9" w:rsidRPr="00E84424" w:rsidRDefault="004925D9" w:rsidP="002F7184">
            <w:pPr>
              <w:pStyle w:val="acctfourfigures"/>
              <w:tabs>
                <w:tab w:val="clear" w:pos="765"/>
              </w:tabs>
              <w:spacing w:line="240" w:lineRule="auto"/>
              <w:ind w:left="-48" w:right="-72"/>
              <w:jc w:val="right"/>
              <w:rPr>
                <w:rFonts w:ascii="Browallia New" w:eastAsia="Arial Unicode MS" w:hAnsi="Browallia New" w:cs="Browallia New"/>
                <w:szCs w:val="22"/>
                <w:rtl/>
                <w:cs/>
                <w:lang w:bidi="th-TH"/>
              </w:rPr>
            </w:pPr>
          </w:p>
        </w:tc>
        <w:tc>
          <w:tcPr>
            <w:tcW w:w="419" w:type="pct"/>
            <w:shd w:val="clear" w:color="auto" w:fill="FAFAFA"/>
            <w:vAlign w:val="center"/>
          </w:tcPr>
          <w:p w14:paraId="394DCB8A" w14:textId="77777777" w:rsidR="004925D9" w:rsidRPr="00E84424" w:rsidRDefault="004925D9" w:rsidP="002F7184">
            <w:pPr>
              <w:pStyle w:val="acctfourfigures"/>
              <w:tabs>
                <w:tab w:val="clear" w:pos="765"/>
              </w:tabs>
              <w:spacing w:line="240" w:lineRule="auto"/>
              <w:ind w:left="-48" w:right="-72"/>
              <w:jc w:val="right"/>
              <w:rPr>
                <w:rFonts w:ascii="Browallia New" w:eastAsia="Arial Unicode MS" w:hAnsi="Browallia New" w:cs="Browallia New"/>
                <w:szCs w:val="22"/>
                <w:rtl/>
                <w:cs/>
                <w:lang w:bidi="th-TH"/>
              </w:rPr>
            </w:pPr>
          </w:p>
        </w:tc>
        <w:tc>
          <w:tcPr>
            <w:tcW w:w="420" w:type="pct"/>
            <w:shd w:val="clear" w:color="auto" w:fill="FAFAFA"/>
            <w:vAlign w:val="center"/>
          </w:tcPr>
          <w:p w14:paraId="78863DAD" w14:textId="77777777" w:rsidR="004925D9" w:rsidRPr="00E84424" w:rsidRDefault="004925D9" w:rsidP="002F7184">
            <w:pPr>
              <w:pStyle w:val="acctfourfigures"/>
              <w:tabs>
                <w:tab w:val="clear" w:pos="765"/>
              </w:tabs>
              <w:spacing w:line="240" w:lineRule="auto"/>
              <w:ind w:left="-48" w:right="-72"/>
              <w:jc w:val="right"/>
              <w:rPr>
                <w:rFonts w:ascii="Browallia New" w:eastAsia="Arial Unicode MS" w:hAnsi="Browallia New" w:cs="Browallia New"/>
                <w:szCs w:val="22"/>
                <w:rtl/>
                <w:cs/>
                <w:lang w:bidi="th-TH"/>
              </w:rPr>
            </w:pPr>
          </w:p>
        </w:tc>
        <w:tc>
          <w:tcPr>
            <w:tcW w:w="377" w:type="pct"/>
            <w:shd w:val="clear" w:color="auto" w:fill="FAFAFA"/>
            <w:vAlign w:val="center"/>
          </w:tcPr>
          <w:p w14:paraId="50F9202A" w14:textId="77777777" w:rsidR="004925D9" w:rsidRPr="00E84424" w:rsidRDefault="004925D9" w:rsidP="002F7184">
            <w:pPr>
              <w:pStyle w:val="acctfourfigures"/>
              <w:tabs>
                <w:tab w:val="clear" w:pos="765"/>
              </w:tabs>
              <w:spacing w:line="240" w:lineRule="auto"/>
              <w:ind w:left="-48" w:right="-72"/>
              <w:jc w:val="right"/>
              <w:rPr>
                <w:rFonts w:ascii="Browallia New" w:eastAsia="Arial Unicode MS" w:hAnsi="Browallia New" w:cs="Browallia New"/>
                <w:szCs w:val="22"/>
                <w:rtl/>
                <w:cs/>
                <w:lang w:bidi="th-TH"/>
              </w:rPr>
            </w:pPr>
          </w:p>
        </w:tc>
        <w:tc>
          <w:tcPr>
            <w:tcW w:w="269" w:type="pct"/>
            <w:shd w:val="clear" w:color="auto" w:fill="FAFAFA"/>
            <w:vAlign w:val="center"/>
          </w:tcPr>
          <w:p w14:paraId="0053D117" w14:textId="77777777" w:rsidR="004925D9" w:rsidRPr="00E84424" w:rsidRDefault="004925D9" w:rsidP="002F7184">
            <w:pPr>
              <w:pStyle w:val="acctfourfigures"/>
              <w:tabs>
                <w:tab w:val="clear" w:pos="765"/>
              </w:tabs>
              <w:spacing w:line="240" w:lineRule="auto"/>
              <w:ind w:left="-48" w:right="-72"/>
              <w:jc w:val="right"/>
              <w:rPr>
                <w:rFonts w:ascii="Browallia New" w:eastAsia="Arial Unicode MS" w:hAnsi="Browallia New" w:cs="Browallia New"/>
                <w:szCs w:val="22"/>
                <w:rtl/>
                <w:cs/>
                <w:lang w:bidi="th-TH"/>
              </w:rPr>
            </w:pPr>
          </w:p>
        </w:tc>
        <w:tc>
          <w:tcPr>
            <w:tcW w:w="313" w:type="pct"/>
            <w:shd w:val="clear" w:color="auto" w:fill="FAFAFA"/>
            <w:vAlign w:val="center"/>
          </w:tcPr>
          <w:p w14:paraId="2A890D10" w14:textId="77777777" w:rsidR="004925D9" w:rsidRPr="00E84424" w:rsidRDefault="004925D9" w:rsidP="002F7184">
            <w:pPr>
              <w:pStyle w:val="acctfourfigures"/>
              <w:tabs>
                <w:tab w:val="clear" w:pos="765"/>
              </w:tabs>
              <w:spacing w:line="240" w:lineRule="auto"/>
              <w:ind w:left="-48" w:right="-72"/>
              <w:jc w:val="right"/>
              <w:rPr>
                <w:rFonts w:ascii="Browallia New" w:eastAsia="Arial Unicode MS" w:hAnsi="Browallia New" w:cs="Browallia New"/>
                <w:szCs w:val="22"/>
                <w:rtl/>
                <w:cs/>
                <w:lang w:bidi="th-TH"/>
              </w:rPr>
            </w:pPr>
          </w:p>
        </w:tc>
        <w:tc>
          <w:tcPr>
            <w:tcW w:w="403" w:type="pct"/>
            <w:shd w:val="clear" w:color="auto" w:fill="FAFAFA"/>
            <w:vAlign w:val="center"/>
          </w:tcPr>
          <w:p w14:paraId="66C6F102" w14:textId="77777777" w:rsidR="004925D9" w:rsidRPr="00E84424" w:rsidRDefault="004925D9" w:rsidP="002F7184">
            <w:pPr>
              <w:pStyle w:val="acctfourfigures"/>
              <w:tabs>
                <w:tab w:val="clear" w:pos="765"/>
              </w:tabs>
              <w:spacing w:line="240" w:lineRule="auto"/>
              <w:ind w:left="-48" w:right="-72"/>
              <w:jc w:val="right"/>
              <w:rPr>
                <w:rFonts w:ascii="Browallia New" w:eastAsia="Arial Unicode MS" w:hAnsi="Browallia New" w:cs="Browallia New"/>
                <w:szCs w:val="22"/>
                <w:rtl/>
                <w:cs/>
                <w:lang w:bidi="th-TH"/>
              </w:rPr>
            </w:pPr>
          </w:p>
        </w:tc>
        <w:tc>
          <w:tcPr>
            <w:tcW w:w="423" w:type="pct"/>
            <w:shd w:val="clear" w:color="auto" w:fill="FAFAFA"/>
          </w:tcPr>
          <w:p w14:paraId="72860DDF" w14:textId="77777777" w:rsidR="004925D9" w:rsidRPr="00E84424" w:rsidRDefault="004925D9" w:rsidP="002F7184">
            <w:pPr>
              <w:pStyle w:val="acctfourfigures"/>
              <w:tabs>
                <w:tab w:val="clear" w:pos="765"/>
              </w:tabs>
              <w:spacing w:line="240" w:lineRule="auto"/>
              <w:ind w:left="-48" w:right="-72"/>
              <w:jc w:val="right"/>
              <w:rPr>
                <w:rFonts w:ascii="Browallia New" w:eastAsia="Arial Unicode MS" w:hAnsi="Browallia New" w:cs="Browallia New"/>
                <w:szCs w:val="22"/>
                <w:rtl/>
                <w:cs/>
                <w:lang w:bidi="th-TH"/>
              </w:rPr>
            </w:pPr>
          </w:p>
        </w:tc>
        <w:tc>
          <w:tcPr>
            <w:tcW w:w="322" w:type="pct"/>
            <w:shd w:val="clear" w:color="auto" w:fill="FAFAFA"/>
            <w:vAlign w:val="center"/>
          </w:tcPr>
          <w:p w14:paraId="7918CBEA" w14:textId="55B3EC88" w:rsidR="004925D9" w:rsidRPr="00E84424" w:rsidRDefault="004925D9" w:rsidP="002F7184">
            <w:pPr>
              <w:pStyle w:val="acctfourfigures"/>
              <w:tabs>
                <w:tab w:val="clear" w:pos="765"/>
              </w:tabs>
              <w:spacing w:line="240" w:lineRule="auto"/>
              <w:ind w:left="-48" w:right="-72"/>
              <w:jc w:val="right"/>
              <w:rPr>
                <w:rFonts w:ascii="Browallia New" w:eastAsia="Arial Unicode MS" w:hAnsi="Browallia New" w:cs="Browallia New"/>
                <w:szCs w:val="22"/>
                <w:rtl/>
                <w:cs/>
                <w:lang w:bidi="th-TH"/>
              </w:rPr>
            </w:pPr>
          </w:p>
        </w:tc>
      </w:tr>
      <w:tr w:rsidR="00D805A5" w:rsidRPr="00E84424" w14:paraId="7C38269D" w14:textId="77777777" w:rsidTr="00D805A5">
        <w:tc>
          <w:tcPr>
            <w:tcW w:w="922" w:type="pct"/>
          </w:tcPr>
          <w:p w14:paraId="745F0542" w14:textId="77777777" w:rsidR="004925D9" w:rsidRPr="00E84424" w:rsidRDefault="004925D9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E84424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377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C59B733" w14:textId="6252E644" w:rsidR="004925D9" w:rsidRPr="00E84424" w:rsidRDefault="00D805A5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</w:t>
            </w:r>
            <w:r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="00CF1017"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788</w:t>
            </w:r>
            <w:r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403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8D6140B" w14:textId="5FC9B3B1" w:rsidR="004925D9" w:rsidRPr="00E84424" w:rsidRDefault="00D805A5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58</w:t>
            </w:r>
            <w:r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351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7CBAEDA" w14:textId="320E2847" w:rsidR="004925D9" w:rsidRPr="00E84424" w:rsidRDefault="00D805A5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207</w:t>
            </w:r>
            <w:r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419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BFFDEA1" w14:textId="2DEC2BD2" w:rsidR="004925D9" w:rsidRPr="00E84424" w:rsidRDefault="00D805A5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757</w:t>
            </w:r>
            <w:r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420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20C7C82" w14:textId="3E8C4386" w:rsidR="004925D9" w:rsidRPr="00E84424" w:rsidRDefault="00D805A5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91</w:t>
            </w:r>
            <w:r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377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4118601" w14:textId="0C595E1D" w:rsidR="004925D9" w:rsidRPr="00E84424" w:rsidRDefault="00D805A5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75</w:t>
            </w:r>
            <w:r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269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F4EBB18" w14:textId="6F04944A" w:rsidR="004925D9" w:rsidRPr="00E84424" w:rsidRDefault="00D805A5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21</w:t>
            </w:r>
            <w:r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313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A6C3C51" w14:textId="021C9BB5" w:rsidR="004925D9" w:rsidRPr="00E84424" w:rsidRDefault="007261A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03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552DCE6" w14:textId="7DCB2EBC" w:rsidR="004925D9" w:rsidRPr="00E84424" w:rsidRDefault="00CF1017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638</w:t>
            </w:r>
          </w:p>
        </w:tc>
        <w:tc>
          <w:tcPr>
            <w:tcW w:w="423" w:type="pct"/>
            <w:tcBorders>
              <w:bottom w:val="single" w:sz="4" w:space="0" w:color="auto"/>
            </w:tcBorders>
            <w:shd w:val="clear" w:color="auto" w:fill="FAFAFA"/>
          </w:tcPr>
          <w:p w14:paraId="729F1B51" w14:textId="47832428" w:rsidR="004925D9" w:rsidRPr="00E84424" w:rsidRDefault="00CF1017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67</w:t>
            </w:r>
          </w:p>
        </w:tc>
        <w:tc>
          <w:tcPr>
            <w:tcW w:w="322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6F1257E" w14:textId="7E4B04C6" w:rsidR="004925D9" w:rsidRPr="00E84424" w:rsidRDefault="00D805A5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</w:t>
            </w:r>
            <w:r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="00CF1017"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292</w:t>
            </w:r>
            <w:r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)</w:t>
            </w:r>
          </w:p>
        </w:tc>
      </w:tr>
      <w:tr w:rsidR="00D805A5" w:rsidRPr="00E84424" w14:paraId="170125B7" w14:textId="77777777" w:rsidTr="00D805A5">
        <w:tc>
          <w:tcPr>
            <w:tcW w:w="922" w:type="pct"/>
          </w:tcPr>
          <w:p w14:paraId="3B01660A" w14:textId="5F658D49" w:rsidR="004925D9" w:rsidRPr="00E84424" w:rsidRDefault="004925D9" w:rsidP="00D805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กำไร (ขาดทุน) ก่อน</w:t>
            </w:r>
            <w:r w:rsidR="00D805A5" w:rsidRPr="00E8442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ค่าใช้จ่ายภาษีเงินได้</w:t>
            </w:r>
          </w:p>
        </w:tc>
        <w:tc>
          <w:tcPr>
            <w:tcW w:w="37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FB47230" w14:textId="52A4902C" w:rsidR="004925D9" w:rsidRPr="00E84424" w:rsidRDefault="00D805A5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</w:t>
            </w:r>
            <w:r w:rsidR="007261A0"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="00CF1017"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952</w:t>
            </w:r>
            <w:r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40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88D6C24" w14:textId="2427FE1C" w:rsidR="004925D9" w:rsidRPr="00E84424" w:rsidRDefault="00CF1017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  <w:r w:rsidR="00D805A5"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136</w:t>
            </w:r>
          </w:p>
        </w:tc>
        <w:tc>
          <w:tcPr>
            <w:tcW w:w="35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47A463E" w14:textId="296D0073" w:rsidR="004925D9" w:rsidRPr="00E84424" w:rsidRDefault="00CF1017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  <w:r w:rsidR="00D805A5"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910</w:t>
            </w:r>
          </w:p>
        </w:tc>
        <w:tc>
          <w:tcPr>
            <w:tcW w:w="41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1E595F5" w14:textId="5E477DB5" w:rsidR="004925D9" w:rsidRPr="00E84424" w:rsidRDefault="00CF1017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</w:t>
            </w:r>
            <w:r w:rsidR="00D805A5"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136</w:t>
            </w:r>
          </w:p>
        </w:tc>
        <w:tc>
          <w:tcPr>
            <w:tcW w:w="42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FB6C53F" w14:textId="11973E4A" w:rsidR="004925D9" w:rsidRPr="00E84424" w:rsidRDefault="00D805A5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17</w:t>
            </w:r>
            <w:r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37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1B9FBA5" w14:textId="79BB3F5C" w:rsidR="004925D9" w:rsidRPr="00E84424" w:rsidRDefault="00CF1017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365</w:t>
            </w:r>
          </w:p>
        </w:tc>
        <w:tc>
          <w:tcPr>
            <w:tcW w:w="26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6F7C939" w14:textId="2E3C6D1D" w:rsidR="004925D9" w:rsidRPr="00E84424" w:rsidRDefault="00CF1017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86</w:t>
            </w:r>
          </w:p>
        </w:tc>
        <w:tc>
          <w:tcPr>
            <w:tcW w:w="31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AEF7935" w14:textId="35C02C73" w:rsidR="004925D9" w:rsidRPr="00E84424" w:rsidRDefault="00CF1017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583</w:t>
            </w:r>
          </w:p>
        </w:tc>
        <w:tc>
          <w:tcPr>
            <w:tcW w:w="40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009B680" w14:textId="673D071F" w:rsidR="004925D9" w:rsidRPr="00E84424" w:rsidRDefault="00D805A5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</w:t>
            </w:r>
            <w:r w:rsidR="007261A0"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="00CF1017"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773</w:t>
            </w:r>
            <w:r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74B93B8" w14:textId="57188447" w:rsidR="004925D9" w:rsidRPr="00E84424" w:rsidRDefault="00CF1017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28</w:t>
            </w:r>
            <w:r w:rsidR="00EA3E9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</w:t>
            </w:r>
          </w:p>
        </w:tc>
        <w:tc>
          <w:tcPr>
            <w:tcW w:w="32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FAB3AF1" w14:textId="28CD6800" w:rsidR="004925D9" w:rsidRPr="00E84424" w:rsidRDefault="00D805A5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</w:t>
            </w:r>
            <w:r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="00CF1017"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242</w:t>
            </w:r>
            <w:r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)</w:t>
            </w:r>
          </w:p>
        </w:tc>
      </w:tr>
      <w:tr w:rsidR="00D805A5" w:rsidRPr="00E84424" w14:paraId="69E6EE4F" w14:textId="77777777" w:rsidTr="00D805A5">
        <w:trPr>
          <w:trHeight w:val="197"/>
        </w:trPr>
        <w:tc>
          <w:tcPr>
            <w:tcW w:w="922" w:type="pct"/>
            <w:tcBorders>
              <w:top w:val="nil"/>
            </w:tcBorders>
            <w:shd w:val="clear" w:color="auto" w:fill="auto"/>
          </w:tcPr>
          <w:p w14:paraId="2210A231" w14:textId="77777777" w:rsidR="004925D9" w:rsidRPr="00E84424" w:rsidRDefault="004925D9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72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377" w:type="pct"/>
            <w:tcBorders>
              <w:top w:val="single" w:sz="4" w:space="0" w:color="auto"/>
              <w:bottom w:val="nil"/>
            </w:tcBorders>
            <w:shd w:val="clear" w:color="auto" w:fill="FAFAFA"/>
            <w:vAlign w:val="center"/>
          </w:tcPr>
          <w:p w14:paraId="732AFAEE" w14:textId="77777777" w:rsidR="004925D9" w:rsidRPr="00E84424" w:rsidRDefault="004925D9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403" w:type="pct"/>
            <w:tcBorders>
              <w:top w:val="single" w:sz="4" w:space="0" w:color="auto"/>
              <w:bottom w:val="nil"/>
            </w:tcBorders>
            <w:shd w:val="clear" w:color="auto" w:fill="FAFAFA"/>
            <w:vAlign w:val="center"/>
          </w:tcPr>
          <w:p w14:paraId="52E96117" w14:textId="77777777" w:rsidR="004925D9" w:rsidRPr="00E84424" w:rsidRDefault="004925D9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351" w:type="pct"/>
            <w:tcBorders>
              <w:top w:val="single" w:sz="4" w:space="0" w:color="auto"/>
              <w:bottom w:val="nil"/>
            </w:tcBorders>
            <w:shd w:val="clear" w:color="auto" w:fill="FAFAFA"/>
            <w:vAlign w:val="center"/>
          </w:tcPr>
          <w:p w14:paraId="5E3E8718" w14:textId="77777777" w:rsidR="004925D9" w:rsidRPr="00E84424" w:rsidRDefault="004925D9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419" w:type="pct"/>
            <w:tcBorders>
              <w:top w:val="single" w:sz="4" w:space="0" w:color="auto"/>
              <w:bottom w:val="nil"/>
            </w:tcBorders>
            <w:shd w:val="clear" w:color="auto" w:fill="FAFAFA"/>
            <w:vAlign w:val="center"/>
          </w:tcPr>
          <w:p w14:paraId="1FD19876" w14:textId="77777777" w:rsidR="004925D9" w:rsidRPr="00E84424" w:rsidRDefault="004925D9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</w:p>
        </w:tc>
        <w:tc>
          <w:tcPr>
            <w:tcW w:w="420" w:type="pct"/>
            <w:tcBorders>
              <w:top w:val="single" w:sz="4" w:space="0" w:color="auto"/>
              <w:bottom w:val="nil"/>
            </w:tcBorders>
            <w:shd w:val="clear" w:color="auto" w:fill="FAFAFA"/>
            <w:vAlign w:val="center"/>
          </w:tcPr>
          <w:p w14:paraId="46D29A31" w14:textId="77777777" w:rsidR="004925D9" w:rsidRPr="00E84424" w:rsidRDefault="004925D9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</w:p>
        </w:tc>
        <w:tc>
          <w:tcPr>
            <w:tcW w:w="377" w:type="pct"/>
            <w:tcBorders>
              <w:top w:val="single" w:sz="4" w:space="0" w:color="auto"/>
              <w:bottom w:val="nil"/>
            </w:tcBorders>
            <w:shd w:val="clear" w:color="auto" w:fill="FAFAFA"/>
            <w:vAlign w:val="center"/>
          </w:tcPr>
          <w:p w14:paraId="187233E7" w14:textId="77777777" w:rsidR="004925D9" w:rsidRPr="00E84424" w:rsidRDefault="004925D9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</w:p>
        </w:tc>
        <w:tc>
          <w:tcPr>
            <w:tcW w:w="269" w:type="pct"/>
            <w:tcBorders>
              <w:top w:val="single" w:sz="4" w:space="0" w:color="auto"/>
              <w:bottom w:val="nil"/>
            </w:tcBorders>
            <w:shd w:val="clear" w:color="auto" w:fill="FAFAFA"/>
            <w:vAlign w:val="center"/>
          </w:tcPr>
          <w:p w14:paraId="703DE02F" w14:textId="77777777" w:rsidR="004925D9" w:rsidRPr="00E84424" w:rsidRDefault="004925D9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</w:p>
        </w:tc>
        <w:tc>
          <w:tcPr>
            <w:tcW w:w="313" w:type="pct"/>
            <w:tcBorders>
              <w:top w:val="single" w:sz="4" w:space="0" w:color="auto"/>
              <w:bottom w:val="nil"/>
            </w:tcBorders>
            <w:shd w:val="clear" w:color="auto" w:fill="FAFAFA"/>
            <w:vAlign w:val="center"/>
          </w:tcPr>
          <w:p w14:paraId="10CE5EEB" w14:textId="77777777" w:rsidR="004925D9" w:rsidRPr="00E84424" w:rsidRDefault="004925D9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</w:p>
        </w:tc>
        <w:tc>
          <w:tcPr>
            <w:tcW w:w="403" w:type="pct"/>
            <w:tcBorders>
              <w:top w:val="single" w:sz="4" w:space="0" w:color="auto"/>
              <w:bottom w:val="nil"/>
            </w:tcBorders>
            <w:shd w:val="clear" w:color="auto" w:fill="FAFAFA"/>
            <w:vAlign w:val="center"/>
          </w:tcPr>
          <w:p w14:paraId="581C09F4" w14:textId="77777777" w:rsidR="004925D9" w:rsidRPr="00E84424" w:rsidRDefault="004925D9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</w:p>
        </w:tc>
        <w:tc>
          <w:tcPr>
            <w:tcW w:w="423" w:type="pct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6A8DDFD3" w14:textId="77777777" w:rsidR="004925D9" w:rsidRPr="00E84424" w:rsidRDefault="004925D9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</w:p>
        </w:tc>
        <w:tc>
          <w:tcPr>
            <w:tcW w:w="322" w:type="pct"/>
            <w:tcBorders>
              <w:top w:val="single" w:sz="4" w:space="0" w:color="auto"/>
              <w:bottom w:val="nil"/>
            </w:tcBorders>
            <w:shd w:val="clear" w:color="auto" w:fill="FAFAFA"/>
            <w:vAlign w:val="center"/>
          </w:tcPr>
          <w:p w14:paraId="46B6B267" w14:textId="396ECBD1" w:rsidR="004925D9" w:rsidRPr="00E84424" w:rsidRDefault="004925D9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</w:p>
        </w:tc>
      </w:tr>
      <w:tr w:rsidR="00D805A5" w:rsidRPr="00E84424" w14:paraId="140070F8" w14:textId="77777777" w:rsidTr="00D805A5">
        <w:tc>
          <w:tcPr>
            <w:tcW w:w="922" w:type="pct"/>
          </w:tcPr>
          <w:p w14:paraId="5B51452F" w14:textId="4299E39C" w:rsidR="004925D9" w:rsidRPr="00E84424" w:rsidRDefault="004925D9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E84424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</w:rPr>
              <w:t xml:space="preserve">ผลประโยชน์ </w:t>
            </w:r>
            <w:r w:rsidRPr="00E84424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Pr="00E84424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</w:rPr>
              <w:t>ค่าใช้จ่าย</w:t>
            </w:r>
            <w:r w:rsidRPr="00E84424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 xml:space="preserve">) </w:t>
            </w:r>
            <w:r w:rsidRPr="00E84424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</w:rPr>
              <w:t>ภาษีเงินได้</w:t>
            </w:r>
          </w:p>
        </w:tc>
        <w:tc>
          <w:tcPr>
            <w:tcW w:w="377" w:type="pct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57D7F8E9" w14:textId="7B690CB0" w:rsidR="004925D9" w:rsidRPr="00E84424" w:rsidRDefault="00CF1017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  <w:r w:rsidR="00D805A5"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464</w:t>
            </w:r>
          </w:p>
        </w:tc>
        <w:tc>
          <w:tcPr>
            <w:tcW w:w="403" w:type="pct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1374DE82" w14:textId="7839BE0B" w:rsidR="004925D9" w:rsidRPr="00E84424" w:rsidRDefault="00D805A5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228</w:t>
            </w:r>
            <w:r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351" w:type="pct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0588EF3B" w14:textId="075210EB" w:rsidR="004925D9" w:rsidRPr="00E84424" w:rsidRDefault="00D805A5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400</w:t>
            </w:r>
            <w:r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419" w:type="pct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714E6147" w14:textId="6A1E9314" w:rsidR="004925D9" w:rsidRPr="00E84424" w:rsidRDefault="00D805A5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92</w:t>
            </w:r>
            <w:r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420" w:type="pct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66F6DF7F" w14:textId="6531ECA1" w:rsidR="004925D9" w:rsidRPr="00E84424" w:rsidRDefault="00D805A5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</w:t>
            </w:r>
            <w:r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377" w:type="pct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27E8EAF9" w14:textId="473F5121" w:rsidR="004925D9" w:rsidRPr="00E84424" w:rsidRDefault="00D805A5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52</w:t>
            </w:r>
            <w:r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269" w:type="pct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2D8B1226" w14:textId="73292C78" w:rsidR="004925D9" w:rsidRPr="00E84424" w:rsidRDefault="00CF1017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</w:t>
            </w:r>
          </w:p>
        </w:tc>
        <w:tc>
          <w:tcPr>
            <w:tcW w:w="313" w:type="pct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4B43FE6A" w14:textId="3187156A" w:rsidR="004925D9" w:rsidRPr="00E84424" w:rsidRDefault="00D805A5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21</w:t>
            </w:r>
            <w:r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403" w:type="pct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0A8414B5" w14:textId="34F145B1" w:rsidR="004925D9" w:rsidRPr="00E84424" w:rsidRDefault="007261A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26</w:t>
            </w:r>
            <w:r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423" w:type="pct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5DA830BA" w14:textId="5C8A92B7" w:rsidR="004925D9" w:rsidRPr="00E84424" w:rsidRDefault="00CF1017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</w:t>
            </w:r>
          </w:p>
        </w:tc>
        <w:tc>
          <w:tcPr>
            <w:tcW w:w="322" w:type="pct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081B2253" w14:textId="6412A2CC" w:rsidR="004925D9" w:rsidRPr="00E84424" w:rsidRDefault="00CF1017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647</w:t>
            </w:r>
          </w:p>
        </w:tc>
      </w:tr>
      <w:tr w:rsidR="00D805A5" w:rsidRPr="00E84424" w14:paraId="020B01D9" w14:textId="77777777" w:rsidTr="00D805A5">
        <w:tc>
          <w:tcPr>
            <w:tcW w:w="922" w:type="pct"/>
          </w:tcPr>
          <w:p w14:paraId="6FFA9103" w14:textId="77777777" w:rsidR="004925D9" w:rsidRPr="00E84424" w:rsidRDefault="004925D9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กำไร (ขาดทุน)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สุทธิสำหรับปี</w:t>
            </w:r>
          </w:p>
        </w:tc>
        <w:tc>
          <w:tcPr>
            <w:tcW w:w="37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A9A25C2" w14:textId="791B0644" w:rsidR="004925D9" w:rsidRPr="00E84424" w:rsidRDefault="00D805A5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  <w:r w:rsidR="007261A0"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="00CF1017"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488</w:t>
            </w:r>
            <w:r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40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6A7857B" w14:textId="600C09E1" w:rsidR="004925D9" w:rsidRPr="00E84424" w:rsidRDefault="00CF1017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908</w:t>
            </w:r>
          </w:p>
        </w:tc>
        <w:tc>
          <w:tcPr>
            <w:tcW w:w="35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3B878DA" w14:textId="35850BF5" w:rsidR="004925D9" w:rsidRPr="00E84424" w:rsidRDefault="00CF1017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  <w:r w:rsidR="00D805A5"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510</w:t>
            </w:r>
          </w:p>
        </w:tc>
        <w:tc>
          <w:tcPr>
            <w:tcW w:w="41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70133BD" w14:textId="47443E6F" w:rsidR="004925D9" w:rsidRPr="00E84424" w:rsidRDefault="00CF1017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</w:t>
            </w:r>
            <w:r w:rsidR="00D805A5"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044</w:t>
            </w:r>
          </w:p>
        </w:tc>
        <w:tc>
          <w:tcPr>
            <w:tcW w:w="42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42AACC1" w14:textId="3B7A703D" w:rsidR="004925D9" w:rsidRPr="00E84424" w:rsidRDefault="00D805A5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20</w:t>
            </w:r>
            <w:r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37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43252D0" w14:textId="1D1CE5B2" w:rsidR="004925D9" w:rsidRPr="00E84424" w:rsidRDefault="00CF1017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313</w:t>
            </w:r>
          </w:p>
        </w:tc>
        <w:tc>
          <w:tcPr>
            <w:tcW w:w="26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99FC238" w14:textId="04827DF5" w:rsidR="004925D9" w:rsidRPr="00E84424" w:rsidRDefault="00CF1017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88</w:t>
            </w:r>
          </w:p>
        </w:tc>
        <w:tc>
          <w:tcPr>
            <w:tcW w:w="31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0EA8ADA" w14:textId="04B1F33E" w:rsidR="004925D9" w:rsidRPr="00E84424" w:rsidRDefault="00CF1017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562</w:t>
            </w:r>
          </w:p>
        </w:tc>
        <w:tc>
          <w:tcPr>
            <w:tcW w:w="40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0DDA2FD" w14:textId="64A069AB" w:rsidR="004925D9" w:rsidRPr="00E84424" w:rsidRDefault="00D805A5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</w:t>
            </w:r>
            <w:r w:rsidR="007261A0"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="00CF1017"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799</w:t>
            </w:r>
            <w:r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A6B00D8" w14:textId="779CCF8E" w:rsidR="004925D9" w:rsidRPr="00E84424" w:rsidRDefault="00CF1017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287</w:t>
            </w:r>
          </w:p>
        </w:tc>
        <w:tc>
          <w:tcPr>
            <w:tcW w:w="32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1C29CEC" w14:textId="786D48F0" w:rsidR="004925D9" w:rsidRPr="00E84424" w:rsidRDefault="00D805A5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</w:t>
            </w:r>
            <w:r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="00CF1017"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595</w:t>
            </w:r>
            <w:r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)</w:t>
            </w:r>
          </w:p>
        </w:tc>
      </w:tr>
      <w:tr w:rsidR="00D805A5" w:rsidRPr="00E84424" w14:paraId="24FAED53" w14:textId="77777777" w:rsidTr="00D805A5">
        <w:tc>
          <w:tcPr>
            <w:tcW w:w="922" w:type="pct"/>
          </w:tcPr>
          <w:p w14:paraId="7B529BD3" w14:textId="77777777" w:rsidR="004925D9" w:rsidRPr="00E84424" w:rsidRDefault="004925D9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72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377" w:type="pct"/>
            <w:shd w:val="clear" w:color="auto" w:fill="FAFAFA"/>
            <w:vAlign w:val="center"/>
          </w:tcPr>
          <w:p w14:paraId="2B30DE20" w14:textId="77777777" w:rsidR="004925D9" w:rsidRPr="00E84424" w:rsidRDefault="004925D9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rtl/>
                <w:cs/>
                <w:lang w:val="en-GB"/>
              </w:rPr>
            </w:pPr>
          </w:p>
        </w:tc>
        <w:tc>
          <w:tcPr>
            <w:tcW w:w="403" w:type="pct"/>
            <w:shd w:val="clear" w:color="auto" w:fill="FAFAFA"/>
            <w:vAlign w:val="center"/>
          </w:tcPr>
          <w:p w14:paraId="0CC62E65" w14:textId="77777777" w:rsidR="004925D9" w:rsidRPr="00E84424" w:rsidRDefault="004925D9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351" w:type="pct"/>
            <w:shd w:val="clear" w:color="auto" w:fill="FAFAFA"/>
            <w:vAlign w:val="center"/>
          </w:tcPr>
          <w:p w14:paraId="29EE9815" w14:textId="77777777" w:rsidR="004925D9" w:rsidRPr="00E84424" w:rsidRDefault="004925D9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rtl/>
                <w:cs/>
                <w:lang w:val="en-GB"/>
              </w:rPr>
            </w:pPr>
          </w:p>
        </w:tc>
        <w:tc>
          <w:tcPr>
            <w:tcW w:w="419" w:type="pct"/>
            <w:shd w:val="clear" w:color="auto" w:fill="FAFAFA"/>
            <w:vAlign w:val="center"/>
          </w:tcPr>
          <w:p w14:paraId="414D2ABB" w14:textId="77777777" w:rsidR="004925D9" w:rsidRPr="00E84424" w:rsidRDefault="004925D9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rtl/>
                <w:cs/>
                <w:lang w:val="en-GB"/>
              </w:rPr>
            </w:pPr>
          </w:p>
        </w:tc>
        <w:tc>
          <w:tcPr>
            <w:tcW w:w="420" w:type="pct"/>
            <w:shd w:val="clear" w:color="auto" w:fill="FAFAFA"/>
            <w:vAlign w:val="center"/>
          </w:tcPr>
          <w:p w14:paraId="486D1E40" w14:textId="77777777" w:rsidR="004925D9" w:rsidRPr="00E84424" w:rsidRDefault="004925D9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377" w:type="pct"/>
            <w:shd w:val="clear" w:color="auto" w:fill="FAFAFA"/>
            <w:vAlign w:val="center"/>
          </w:tcPr>
          <w:p w14:paraId="1D2E60AF" w14:textId="77777777" w:rsidR="004925D9" w:rsidRPr="00E84424" w:rsidRDefault="004925D9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269" w:type="pct"/>
            <w:shd w:val="clear" w:color="auto" w:fill="FAFAFA"/>
            <w:vAlign w:val="center"/>
          </w:tcPr>
          <w:p w14:paraId="173FCE7A" w14:textId="77777777" w:rsidR="004925D9" w:rsidRPr="00E84424" w:rsidRDefault="004925D9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313" w:type="pct"/>
            <w:shd w:val="clear" w:color="auto" w:fill="FAFAFA"/>
            <w:vAlign w:val="center"/>
          </w:tcPr>
          <w:p w14:paraId="05E0DAF1" w14:textId="77777777" w:rsidR="004925D9" w:rsidRPr="00E84424" w:rsidRDefault="004925D9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rtl/>
                <w:cs/>
                <w:lang w:val="en-GB"/>
              </w:rPr>
            </w:pPr>
          </w:p>
        </w:tc>
        <w:tc>
          <w:tcPr>
            <w:tcW w:w="403" w:type="pct"/>
            <w:shd w:val="clear" w:color="auto" w:fill="FAFAFA"/>
            <w:vAlign w:val="center"/>
          </w:tcPr>
          <w:p w14:paraId="1E3C0101" w14:textId="77777777" w:rsidR="004925D9" w:rsidRPr="00E84424" w:rsidRDefault="004925D9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rtl/>
                <w:cs/>
                <w:lang w:val="en-GB"/>
              </w:rPr>
            </w:pPr>
          </w:p>
        </w:tc>
        <w:tc>
          <w:tcPr>
            <w:tcW w:w="423" w:type="pct"/>
            <w:shd w:val="clear" w:color="auto" w:fill="FAFAFA"/>
          </w:tcPr>
          <w:p w14:paraId="586C9ED6" w14:textId="77777777" w:rsidR="004925D9" w:rsidRPr="00E84424" w:rsidRDefault="004925D9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rtl/>
                <w:cs/>
                <w:lang w:val="en-GB"/>
              </w:rPr>
            </w:pPr>
          </w:p>
        </w:tc>
        <w:tc>
          <w:tcPr>
            <w:tcW w:w="322" w:type="pct"/>
            <w:shd w:val="clear" w:color="auto" w:fill="FAFAFA"/>
            <w:vAlign w:val="center"/>
          </w:tcPr>
          <w:p w14:paraId="7EFF58B4" w14:textId="460C141E" w:rsidR="004925D9" w:rsidRPr="00E84424" w:rsidRDefault="004925D9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rtl/>
                <w:cs/>
                <w:lang w:val="en-GB"/>
              </w:rPr>
            </w:pPr>
          </w:p>
        </w:tc>
      </w:tr>
      <w:tr w:rsidR="00D805A5" w:rsidRPr="00E84424" w14:paraId="7328A4D9" w14:textId="77777777" w:rsidTr="00D805A5">
        <w:tc>
          <w:tcPr>
            <w:tcW w:w="922" w:type="pct"/>
          </w:tcPr>
          <w:p w14:paraId="4DF9A131" w14:textId="35005055" w:rsidR="004925D9" w:rsidRPr="00E84424" w:rsidRDefault="004925D9" w:rsidP="00D805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E84424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ส่วนของกำไร (ขาดทุน) สำหรับปี</w:t>
            </w:r>
            <w:r w:rsidR="00D805A5" w:rsidRPr="00E84424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ที่เป็นของ</w:t>
            </w:r>
          </w:p>
        </w:tc>
        <w:tc>
          <w:tcPr>
            <w:tcW w:w="377" w:type="pct"/>
            <w:shd w:val="clear" w:color="auto" w:fill="FAFAFA"/>
            <w:vAlign w:val="center"/>
          </w:tcPr>
          <w:p w14:paraId="7CA9ABCA" w14:textId="77777777" w:rsidR="004925D9" w:rsidRPr="00E84424" w:rsidRDefault="004925D9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</w:p>
        </w:tc>
        <w:tc>
          <w:tcPr>
            <w:tcW w:w="403" w:type="pct"/>
            <w:shd w:val="clear" w:color="auto" w:fill="FAFAFA"/>
            <w:vAlign w:val="center"/>
          </w:tcPr>
          <w:p w14:paraId="1430602B" w14:textId="77777777" w:rsidR="004925D9" w:rsidRPr="00E84424" w:rsidRDefault="004925D9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351" w:type="pct"/>
            <w:shd w:val="clear" w:color="auto" w:fill="FAFAFA"/>
            <w:vAlign w:val="center"/>
          </w:tcPr>
          <w:p w14:paraId="1EE607CC" w14:textId="77777777" w:rsidR="004925D9" w:rsidRPr="00E84424" w:rsidRDefault="004925D9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lang w:val="en-GB"/>
              </w:rPr>
            </w:pPr>
          </w:p>
        </w:tc>
        <w:tc>
          <w:tcPr>
            <w:tcW w:w="419" w:type="pct"/>
            <w:shd w:val="clear" w:color="auto" w:fill="FAFAFA"/>
            <w:vAlign w:val="center"/>
          </w:tcPr>
          <w:p w14:paraId="79C5DD18" w14:textId="77777777" w:rsidR="004925D9" w:rsidRPr="00E84424" w:rsidRDefault="004925D9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</w:p>
        </w:tc>
        <w:tc>
          <w:tcPr>
            <w:tcW w:w="420" w:type="pct"/>
            <w:shd w:val="clear" w:color="auto" w:fill="FAFAFA"/>
            <w:vAlign w:val="center"/>
          </w:tcPr>
          <w:p w14:paraId="36BFE691" w14:textId="77777777" w:rsidR="004925D9" w:rsidRPr="00E84424" w:rsidRDefault="004925D9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377" w:type="pct"/>
            <w:shd w:val="clear" w:color="auto" w:fill="FAFAFA"/>
            <w:vAlign w:val="center"/>
          </w:tcPr>
          <w:p w14:paraId="7AFD2476" w14:textId="77777777" w:rsidR="004925D9" w:rsidRPr="00E84424" w:rsidRDefault="004925D9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269" w:type="pct"/>
            <w:shd w:val="clear" w:color="auto" w:fill="FAFAFA"/>
            <w:vAlign w:val="center"/>
          </w:tcPr>
          <w:p w14:paraId="5C6CB043" w14:textId="77777777" w:rsidR="004925D9" w:rsidRPr="00E84424" w:rsidRDefault="004925D9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313" w:type="pct"/>
            <w:shd w:val="clear" w:color="auto" w:fill="FAFAFA"/>
            <w:vAlign w:val="center"/>
          </w:tcPr>
          <w:p w14:paraId="50B2DBAC" w14:textId="77777777" w:rsidR="004925D9" w:rsidRPr="00E84424" w:rsidRDefault="004925D9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</w:p>
        </w:tc>
        <w:tc>
          <w:tcPr>
            <w:tcW w:w="403" w:type="pct"/>
            <w:shd w:val="clear" w:color="auto" w:fill="FAFAFA"/>
            <w:vAlign w:val="center"/>
          </w:tcPr>
          <w:p w14:paraId="78A22D72" w14:textId="77777777" w:rsidR="004925D9" w:rsidRPr="00E84424" w:rsidRDefault="004925D9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</w:p>
        </w:tc>
        <w:tc>
          <w:tcPr>
            <w:tcW w:w="423" w:type="pct"/>
            <w:shd w:val="clear" w:color="auto" w:fill="FAFAFA"/>
          </w:tcPr>
          <w:p w14:paraId="2489BB35" w14:textId="77777777" w:rsidR="004925D9" w:rsidRPr="00E84424" w:rsidRDefault="004925D9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</w:p>
        </w:tc>
        <w:tc>
          <w:tcPr>
            <w:tcW w:w="322" w:type="pct"/>
            <w:shd w:val="clear" w:color="auto" w:fill="FAFAFA"/>
            <w:vAlign w:val="center"/>
          </w:tcPr>
          <w:p w14:paraId="00B67810" w14:textId="5A164CB6" w:rsidR="004925D9" w:rsidRPr="00E84424" w:rsidRDefault="004925D9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</w:p>
        </w:tc>
      </w:tr>
      <w:tr w:rsidR="00D805A5" w:rsidRPr="00E84424" w14:paraId="7C1D6803" w14:textId="77777777" w:rsidTr="00D805A5">
        <w:tc>
          <w:tcPr>
            <w:tcW w:w="922" w:type="pct"/>
          </w:tcPr>
          <w:p w14:paraId="79490B05" w14:textId="77777777" w:rsidR="004925D9" w:rsidRPr="00E84424" w:rsidRDefault="004925D9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 xml:space="preserve">   - </w:t>
            </w:r>
            <w:r w:rsidRPr="00E84424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บริษัทใหญ่</w:t>
            </w:r>
          </w:p>
        </w:tc>
        <w:tc>
          <w:tcPr>
            <w:tcW w:w="377" w:type="pct"/>
            <w:shd w:val="clear" w:color="auto" w:fill="FAFAFA"/>
            <w:vAlign w:val="center"/>
          </w:tcPr>
          <w:p w14:paraId="0238C3AB" w14:textId="4DFC928D" w:rsidR="004925D9" w:rsidRPr="00E84424" w:rsidRDefault="00D805A5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  <w:r w:rsidR="007261A0"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="00CF1017"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488</w:t>
            </w:r>
            <w:r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403" w:type="pct"/>
            <w:shd w:val="clear" w:color="auto" w:fill="FAFAFA"/>
            <w:vAlign w:val="center"/>
          </w:tcPr>
          <w:p w14:paraId="56B72C8B" w14:textId="30D63B7F" w:rsidR="004925D9" w:rsidRPr="00E84424" w:rsidRDefault="00CF1017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908</w:t>
            </w:r>
          </w:p>
        </w:tc>
        <w:tc>
          <w:tcPr>
            <w:tcW w:w="351" w:type="pct"/>
            <w:shd w:val="clear" w:color="auto" w:fill="FAFAFA"/>
            <w:vAlign w:val="center"/>
          </w:tcPr>
          <w:p w14:paraId="4C34BDE5" w14:textId="4F75D96B" w:rsidR="004925D9" w:rsidRPr="00E84424" w:rsidRDefault="00CF1017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  <w:r w:rsidR="00D805A5"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535</w:t>
            </w:r>
          </w:p>
        </w:tc>
        <w:tc>
          <w:tcPr>
            <w:tcW w:w="419" w:type="pct"/>
            <w:shd w:val="clear" w:color="auto" w:fill="FAFAFA"/>
            <w:vAlign w:val="center"/>
          </w:tcPr>
          <w:p w14:paraId="1E65CC2A" w14:textId="093781F8" w:rsidR="004925D9" w:rsidRPr="00E84424" w:rsidRDefault="00CF1017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</w:t>
            </w:r>
            <w:r w:rsidR="001F48E9"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646</w:t>
            </w:r>
          </w:p>
        </w:tc>
        <w:tc>
          <w:tcPr>
            <w:tcW w:w="420" w:type="pct"/>
            <w:shd w:val="clear" w:color="auto" w:fill="FAFAFA"/>
            <w:vAlign w:val="center"/>
          </w:tcPr>
          <w:p w14:paraId="42563628" w14:textId="38385333" w:rsidR="004925D9" w:rsidRPr="00E84424" w:rsidRDefault="00D805A5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20</w:t>
            </w:r>
            <w:r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377" w:type="pct"/>
            <w:shd w:val="clear" w:color="auto" w:fill="FAFAFA"/>
            <w:vAlign w:val="center"/>
          </w:tcPr>
          <w:p w14:paraId="006880A4" w14:textId="5C0315C3" w:rsidR="004925D9" w:rsidRPr="00E84424" w:rsidRDefault="00CF1017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310</w:t>
            </w:r>
          </w:p>
        </w:tc>
        <w:tc>
          <w:tcPr>
            <w:tcW w:w="269" w:type="pct"/>
            <w:shd w:val="clear" w:color="auto" w:fill="FAFAFA"/>
            <w:vAlign w:val="center"/>
          </w:tcPr>
          <w:p w14:paraId="441BBA77" w14:textId="0B0E05DC" w:rsidR="004925D9" w:rsidRPr="00E84424" w:rsidRDefault="00CF1017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45</w:t>
            </w:r>
          </w:p>
        </w:tc>
        <w:tc>
          <w:tcPr>
            <w:tcW w:w="313" w:type="pct"/>
            <w:shd w:val="clear" w:color="auto" w:fill="FAFAFA"/>
            <w:vAlign w:val="center"/>
          </w:tcPr>
          <w:p w14:paraId="76CD4B7C" w14:textId="57DF7038" w:rsidR="004925D9" w:rsidRPr="00E84424" w:rsidRDefault="00CF1017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562</w:t>
            </w:r>
          </w:p>
        </w:tc>
        <w:tc>
          <w:tcPr>
            <w:tcW w:w="403" w:type="pct"/>
            <w:shd w:val="clear" w:color="auto" w:fill="FAFAFA"/>
            <w:vAlign w:val="center"/>
          </w:tcPr>
          <w:p w14:paraId="3CD5BD9F" w14:textId="421D92A4" w:rsidR="004925D9" w:rsidRPr="00E84424" w:rsidRDefault="00D805A5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</w:t>
            </w:r>
            <w:r w:rsidR="001F48E9"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="00CF1017"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799</w:t>
            </w:r>
            <w:r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423" w:type="pct"/>
            <w:shd w:val="clear" w:color="auto" w:fill="FAFAFA"/>
          </w:tcPr>
          <w:p w14:paraId="6BC7DE54" w14:textId="4E40373C" w:rsidR="004925D9" w:rsidRPr="00E84424" w:rsidRDefault="00CF1017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287</w:t>
            </w:r>
          </w:p>
        </w:tc>
        <w:tc>
          <w:tcPr>
            <w:tcW w:w="322" w:type="pct"/>
            <w:shd w:val="clear" w:color="auto" w:fill="FAFAFA"/>
            <w:vAlign w:val="center"/>
          </w:tcPr>
          <w:p w14:paraId="6ED8540D" w14:textId="48D0D972" w:rsidR="004925D9" w:rsidRPr="00E84424" w:rsidRDefault="00D805A5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</w:t>
            </w:r>
            <w:r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="00CF1017"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014</w:t>
            </w:r>
            <w:r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)</w:t>
            </w:r>
          </w:p>
        </w:tc>
      </w:tr>
      <w:tr w:rsidR="00D805A5" w:rsidRPr="00E84424" w14:paraId="5A736B95" w14:textId="77777777" w:rsidTr="00D805A5">
        <w:tc>
          <w:tcPr>
            <w:tcW w:w="922" w:type="pct"/>
          </w:tcPr>
          <w:p w14:paraId="2CDA95CA" w14:textId="6CBC1919" w:rsidR="004925D9" w:rsidRPr="00E84424" w:rsidRDefault="004925D9" w:rsidP="00D805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E84424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  - </w:t>
            </w:r>
            <w:r w:rsidRPr="00E84424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ส่วนได้เสียที่ไม่มีอำนาจ</w:t>
            </w:r>
            <w:r w:rsidR="00D805A5" w:rsidRPr="00E84424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ควบคุม</w:t>
            </w:r>
          </w:p>
        </w:tc>
        <w:tc>
          <w:tcPr>
            <w:tcW w:w="377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8B13DBF" w14:textId="6B5D0903" w:rsidR="004925D9" w:rsidRPr="00E84424" w:rsidRDefault="00D805A5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03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29AC0A6" w14:textId="3924D39D" w:rsidR="004925D9" w:rsidRPr="00E84424" w:rsidRDefault="00D805A5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351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5DD683D" w14:textId="09A8738D" w:rsidR="004925D9" w:rsidRPr="00E84424" w:rsidRDefault="00D805A5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25</w:t>
            </w:r>
            <w:r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419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9F4AE06" w14:textId="2FC5CDFD" w:rsidR="004925D9" w:rsidRPr="00E84424" w:rsidRDefault="00CF1017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398</w:t>
            </w:r>
          </w:p>
        </w:tc>
        <w:tc>
          <w:tcPr>
            <w:tcW w:w="420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AC4E90E" w14:textId="207C6EE7" w:rsidR="004925D9" w:rsidRPr="00E84424" w:rsidRDefault="00D805A5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377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F2DA5DC" w14:textId="6B5C8F9A" w:rsidR="004925D9" w:rsidRPr="00E84424" w:rsidRDefault="00CF1017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</w:t>
            </w:r>
          </w:p>
        </w:tc>
        <w:tc>
          <w:tcPr>
            <w:tcW w:w="269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540D8CA" w14:textId="292708B8" w:rsidR="004925D9" w:rsidRPr="00E84424" w:rsidRDefault="00CF1017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43</w:t>
            </w:r>
          </w:p>
        </w:tc>
        <w:tc>
          <w:tcPr>
            <w:tcW w:w="313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3C99E90" w14:textId="3C868399" w:rsidR="004925D9" w:rsidRPr="00E84424" w:rsidRDefault="00D805A5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03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8D4EAB4" w14:textId="48B55195" w:rsidR="004925D9" w:rsidRPr="00E84424" w:rsidRDefault="001F48E9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23" w:type="pct"/>
            <w:tcBorders>
              <w:bottom w:val="single" w:sz="4" w:space="0" w:color="auto"/>
            </w:tcBorders>
            <w:shd w:val="clear" w:color="auto" w:fill="FAFAFA"/>
          </w:tcPr>
          <w:p w14:paraId="0E3DEB2E" w14:textId="4B640643" w:rsidR="004925D9" w:rsidRPr="00E84424" w:rsidRDefault="00D805A5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322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B3CE6EA" w14:textId="7F1FF25D" w:rsidR="004925D9" w:rsidRPr="00E84424" w:rsidRDefault="00CF1017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419</w:t>
            </w:r>
          </w:p>
        </w:tc>
      </w:tr>
      <w:tr w:rsidR="00D805A5" w:rsidRPr="00E84424" w14:paraId="10FA7FFF" w14:textId="77777777" w:rsidTr="00D805A5">
        <w:tc>
          <w:tcPr>
            <w:tcW w:w="922" w:type="pct"/>
          </w:tcPr>
          <w:p w14:paraId="18F32566" w14:textId="77777777" w:rsidR="004925D9" w:rsidRPr="00E84424" w:rsidRDefault="004925D9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กำไร (ขาดทุน) สุทธิสำหรับปี</w:t>
            </w:r>
          </w:p>
        </w:tc>
        <w:tc>
          <w:tcPr>
            <w:tcW w:w="37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2EE6D9B" w14:textId="35D6A9AD" w:rsidR="004925D9" w:rsidRPr="00E84424" w:rsidRDefault="00D805A5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  <w:r w:rsidR="007261A0"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="00CF1017"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488</w:t>
            </w:r>
            <w:r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40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FEFABF3" w14:textId="671AB1E5" w:rsidR="004925D9" w:rsidRPr="00E84424" w:rsidRDefault="00CF1017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908</w:t>
            </w:r>
          </w:p>
        </w:tc>
        <w:tc>
          <w:tcPr>
            <w:tcW w:w="35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8A45E8C" w14:textId="3A667B76" w:rsidR="004925D9" w:rsidRPr="00E84424" w:rsidRDefault="00CF1017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  <w:r w:rsidR="00D805A5"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510</w:t>
            </w:r>
          </w:p>
        </w:tc>
        <w:tc>
          <w:tcPr>
            <w:tcW w:w="41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4CBEF76" w14:textId="74EFF443" w:rsidR="004925D9" w:rsidRPr="00E84424" w:rsidRDefault="00CF1017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</w:t>
            </w:r>
            <w:r w:rsidR="00D805A5"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044</w:t>
            </w:r>
          </w:p>
        </w:tc>
        <w:tc>
          <w:tcPr>
            <w:tcW w:w="42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EAE4A18" w14:textId="5584F781" w:rsidR="004925D9" w:rsidRPr="00E84424" w:rsidRDefault="00D805A5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20</w:t>
            </w:r>
            <w:r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37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F5D7ED2" w14:textId="741A5935" w:rsidR="004925D9" w:rsidRPr="00E84424" w:rsidRDefault="00CF1017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313</w:t>
            </w:r>
          </w:p>
        </w:tc>
        <w:tc>
          <w:tcPr>
            <w:tcW w:w="26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0D6FAC2" w14:textId="73D5E191" w:rsidR="004925D9" w:rsidRPr="00E84424" w:rsidRDefault="00CF1017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88</w:t>
            </w:r>
          </w:p>
        </w:tc>
        <w:tc>
          <w:tcPr>
            <w:tcW w:w="31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25EAE5B" w14:textId="20460E68" w:rsidR="004925D9" w:rsidRPr="00E84424" w:rsidRDefault="00CF1017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562</w:t>
            </w:r>
          </w:p>
        </w:tc>
        <w:tc>
          <w:tcPr>
            <w:tcW w:w="40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553B6A5" w14:textId="32E7E4CF" w:rsidR="004925D9" w:rsidRPr="00E84424" w:rsidRDefault="00D805A5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</w:t>
            </w:r>
            <w:r w:rsidR="00FB3927"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="00CF1017"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799</w:t>
            </w:r>
            <w:r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606A548" w14:textId="575605C7" w:rsidR="004925D9" w:rsidRPr="00E84424" w:rsidRDefault="00CF1017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287</w:t>
            </w:r>
          </w:p>
        </w:tc>
        <w:tc>
          <w:tcPr>
            <w:tcW w:w="32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792ACC3" w14:textId="42988E29" w:rsidR="004925D9" w:rsidRPr="00E84424" w:rsidRDefault="00D805A5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</w:t>
            </w:r>
            <w:r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="00CF1017"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595</w:t>
            </w:r>
            <w:r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)</w:t>
            </w:r>
          </w:p>
        </w:tc>
      </w:tr>
      <w:tr w:rsidR="00D805A5" w:rsidRPr="00E84424" w14:paraId="5E64A0AD" w14:textId="77777777" w:rsidTr="00D805A5">
        <w:tc>
          <w:tcPr>
            <w:tcW w:w="922" w:type="pct"/>
          </w:tcPr>
          <w:p w14:paraId="750D143A" w14:textId="77777777" w:rsidR="004925D9" w:rsidRPr="00E84424" w:rsidRDefault="004925D9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77" w:type="pct"/>
            <w:tcBorders>
              <w:top w:val="single" w:sz="4" w:space="0" w:color="auto"/>
              <w:bottom w:val="nil"/>
            </w:tcBorders>
            <w:shd w:val="clear" w:color="auto" w:fill="FAFAFA"/>
            <w:vAlign w:val="center"/>
          </w:tcPr>
          <w:p w14:paraId="11CDF6ED" w14:textId="77777777" w:rsidR="004925D9" w:rsidRPr="00E84424" w:rsidRDefault="004925D9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</w:p>
        </w:tc>
        <w:tc>
          <w:tcPr>
            <w:tcW w:w="403" w:type="pct"/>
            <w:tcBorders>
              <w:top w:val="single" w:sz="4" w:space="0" w:color="auto"/>
              <w:bottom w:val="nil"/>
            </w:tcBorders>
            <w:shd w:val="clear" w:color="auto" w:fill="FAFAFA"/>
            <w:vAlign w:val="center"/>
          </w:tcPr>
          <w:p w14:paraId="25868D55" w14:textId="77777777" w:rsidR="004925D9" w:rsidRPr="00E84424" w:rsidRDefault="004925D9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351" w:type="pct"/>
            <w:tcBorders>
              <w:top w:val="single" w:sz="4" w:space="0" w:color="auto"/>
              <w:bottom w:val="nil"/>
            </w:tcBorders>
            <w:shd w:val="clear" w:color="auto" w:fill="FAFAFA"/>
            <w:vAlign w:val="center"/>
          </w:tcPr>
          <w:p w14:paraId="35E8C84D" w14:textId="77777777" w:rsidR="004925D9" w:rsidRPr="00E84424" w:rsidRDefault="004925D9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</w:p>
        </w:tc>
        <w:tc>
          <w:tcPr>
            <w:tcW w:w="419" w:type="pct"/>
            <w:tcBorders>
              <w:top w:val="single" w:sz="4" w:space="0" w:color="auto"/>
              <w:bottom w:val="nil"/>
            </w:tcBorders>
            <w:shd w:val="clear" w:color="auto" w:fill="FAFAFA"/>
            <w:vAlign w:val="center"/>
          </w:tcPr>
          <w:p w14:paraId="3E590452" w14:textId="77777777" w:rsidR="004925D9" w:rsidRPr="00E84424" w:rsidRDefault="004925D9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</w:p>
        </w:tc>
        <w:tc>
          <w:tcPr>
            <w:tcW w:w="420" w:type="pct"/>
            <w:tcBorders>
              <w:top w:val="single" w:sz="4" w:space="0" w:color="auto"/>
              <w:bottom w:val="nil"/>
            </w:tcBorders>
            <w:shd w:val="clear" w:color="auto" w:fill="FAFAFA"/>
            <w:vAlign w:val="center"/>
          </w:tcPr>
          <w:p w14:paraId="7807892A" w14:textId="77777777" w:rsidR="004925D9" w:rsidRPr="00E84424" w:rsidRDefault="004925D9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377" w:type="pct"/>
            <w:tcBorders>
              <w:top w:val="single" w:sz="4" w:space="0" w:color="auto"/>
              <w:bottom w:val="nil"/>
            </w:tcBorders>
            <w:shd w:val="clear" w:color="auto" w:fill="FAFAFA"/>
            <w:vAlign w:val="center"/>
          </w:tcPr>
          <w:p w14:paraId="5426061E" w14:textId="77777777" w:rsidR="004925D9" w:rsidRPr="00E84424" w:rsidRDefault="004925D9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269" w:type="pct"/>
            <w:tcBorders>
              <w:top w:val="single" w:sz="4" w:space="0" w:color="auto"/>
              <w:bottom w:val="nil"/>
            </w:tcBorders>
            <w:shd w:val="clear" w:color="auto" w:fill="FAFAFA"/>
            <w:vAlign w:val="center"/>
          </w:tcPr>
          <w:p w14:paraId="51C5A276" w14:textId="77777777" w:rsidR="004925D9" w:rsidRPr="00E84424" w:rsidRDefault="004925D9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313" w:type="pct"/>
            <w:tcBorders>
              <w:top w:val="single" w:sz="4" w:space="0" w:color="auto"/>
              <w:bottom w:val="nil"/>
            </w:tcBorders>
            <w:shd w:val="clear" w:color="auto" w:fill="FAFAFA"/>
            <w:vAlign w:val="center"/>
          </w:tcPr>
          <w:p w14:paraId="25F6627C" w14:textId="77777777" w:rsidR="004925D9" w:rsidRPr="00E84424" w:rsidRDefault="004925D9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</w:p>
        </w:tc>
        <w:tc>
          <w:tcPr>
            <w:tcW w:w="403" w:type="pct"/>
            <w:tcBorders>
              <w:top w:val="single" w:sz="4" w:space="0" w:color="auto"/>
              <w:bottom w:val="nil"/>
            </w:tcBorders>
            <w:shd w:val="clear" w:color="auto" w:fill="FAFAFA"/>
            <w:vAlign w:val="center"/>
          </w:tcPr>
          <w:p w14:paraId="782CEBD0" w14:textId="77777777" w:rsidR="004925D9" w:rsidRPr="00E84424" w:rsidRDefault="004925D9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</w:p>
        </w:tc>
        <w:tc>
          <w:tcPr>
            <w:tcW w:w="423" w:type="pct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3F607636" w14:textId="77777777" w:rsidR="004925D9" w:rsidRPr="00E84424" w:rsidRDefault="004925D9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</w:p>
        </w:tc>
        <w:tc>
          <w:tcPr>
            <w:tcW w:w="322" w:type="pct"/>
            <w:tcBorders>
              <w:top w:val="single" w:sz="4" w:space="0" w:color="auto"/>
              <w:bottom w:val="nil"/>
            </w:tcBorders>
            <w:shd w:val="clear" w:color="auto" w:fill="FAFAFA"/>
            <w:vAlign w:val="center"/>
          </w:tcPr>
          <w:p w14:paraId="6E5F7050" w14:textId="17FF7CB9" w:rsidR="004925D9" w:rsidRPr="00E84424" w:rsidRDefault="004925D9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</w:p>
        </w:tc>
      </w:tr>
      <w:tr w:rsidR="00D805A5" w:rsidRPr="00E84424" w14:paraId="67F8E661" w14:textId="77777777" w:rsidTr="00D805A5">
        <w:tc>
          <w:tcPr>
            <w:tcW w:w="922" w:type="pct"/>
          </w:tcPr>
          <w:p w14:paraId="5574F12D" w14:textId="77777777" w:rsidR="004925D9" w:rsidRPr="00E84424" w:rsidRDefault="004925D9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จังหวะเวลาการรับรู้รายได้</w:t>
            </w:r>
          </w:p>
        </w:tc>
        <w:tc>
          <w:tcPr>
            <w:tcW w:w="377" w:type="pct"/>
            <w:tcBorders>
              <w:top w:val="nil"/>
              <w:bottom w:val="nil"/>
            </w:tcBorders>
            <w:shd w:val="clear" w:color="auto" w:fill="FAFAFA"/>
          </w:tcPr>
          <w:p w14:paraId="02552D82" w14:textId="77777777" w:rsidR="004925D9" w:rsidRPr="00E84424" w:rsidRDefault="004925D9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</w:p>
        </w:tc>
        <w:tc>
          <w:tcPr>
            <w:tcW w:w="403" w:type="pct"/>
            <w:tcBorders>
              <w:top w:val="nil"/>
              <w:bottom w:val="nil"/>
            </w:tcBorders>
            <w:shd w:val="clear" w:color="auto" w:fill="FAFAFA"/>
          </w:tcPr>
          <w:p w14:paraId="18BF85C2" w14:textId="77777777" w:rsidR="004925D9" w:rsidRPr="00E84424" w:rsidRDefault="004925D9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351" w:type="pct"/>
            <w:tcBorders>
              <w:top w:val="nil"/>
              <w:bottom w:val="nil"/>
            </w:tcBorders>
            <w:shd w:val="clear" w:color="auto" w:fill="FAFAFA"/>
          </w:tcPr>
          <w:p w14:paraId="067B196E" w14:textId="77777777" w:rsidR="004925D9" w:rsidRPr="00E84424" w:rsidRDefault="004925D9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</w:p>
        </w:tc>
        <w:tc>
          <w:tcPr>
            <w:tcW w:w="419" w:type="pct"/>
            <w:tcBorders>
              <w:top w:val="nil"/>
              <w:bottom w:val="nil"/>
            </w:tcBorders>
            <w:shd w:val="clear" w:color="auto" w:fill="FAFAFA"/>
          </w:tcPr>
          <w:p w14:paraId="3B8B530C" w14:textId="77777777" w:rsidR="004925D9" w:rsidRPr="00E84424" w:rsidRDefault="004925D9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</w:p>
        </w:tc>
        <w:tc>
          <w:tcPr>
            <w:tcW w:w="420" w:type="pct"/>
            <w:tcBorders>
              <w:top w:val="nil"/>
              <w:bottom w:val="nil"/>
            </w:tcBorders>
            <w:shd w:val="clear" w:color="auto" w:fill="FAFAFA"/>
          </w:tcPr>
          <w:p w14:paraId="6AFDD523" w14:textId="77777777" w:rsidR="004925D9" w:rsidRPr="00E84424" w:rsidRDefault="004925D9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377" w:type="pct"/>
            <w:tcBorders>
              <w:top w:val="nil"/>
              <w:bottom w:val="nil"/>
            </w:tcBorders>
            <w:shd w:val="clear" w:color="auto" w:fill="FAFAFA"/>
          </w:tcPr>
          <w:p w14:paraId="26E6A17E" w14:textId="77777777" w:rsidR="004925D9" w:rsidRPr="00E84424" w:rsidRDefault="004925D9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269" w:type="pct"/>
            <w:tcBorders>
              <w:top w:val="nil"/>
              <w:bottom w:val="nil"/>
            </w:tcBorders>
            <w:shd w:val="clear" w:color="auto" w:fill="FAFAFA"/>
          </w:tcPr>
          <w:p w14:paraId="78CE2953" w14:textId="77777777" w:rsidR="004925D9" w:rsidRPr="00E84424" w:rsidRDefault="004925D9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313" w:type="pct"/>
            <w:tcBorders>
              <w:top w:val="nil"/>
              <w:bottom w:val="nil"/>
            </w:tcBorders>
            <w:shd w:val="clear" w:color="auto" w:fill="FAFAFA"/>
          </w:tcPr>
          <w:p w14:paraId="18144B18" w14:textId="77777777" w:rsidR="004925D9" w:rsidRPr="00E84424" w:rsidRDefault="004925D9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</w:p>
        </w:tc>
        <w:tc>
          <w:tcPr>
            <w:tcW w:w="403" w:type="pct"/>
            <w:tcBorders>
              <w:top w:val="nil"/>
              <w:bottom w:val="nil"/>
            </w:tcBorders>
            <w:shd w:val="clear" w:color="auto" w:fill="FAFAFA"/>
          </w:tcPr>
          <w:p w14:paraId="5D918799" w14:textId="77777777" w:rsidR="004925D9" w:rsidRPr="00E84424" w:rsidRDefault="004925D9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</w:p>
        </w:tc>
        <w:tc>
          <w:tcPr>
            <w:tcW w:w="423" w:type="pct"/>
            <w:tcBorders>
              <w:top w:val="nil"/>
              <w:bottom w:val="nil"/>
            </w:tcBorders>
            <w:shd w:val="clear" w:color="auto" w:fill="FAFAFA"/>
          </w:tcPr>
          <w:p w14:paraId="1029DAE3" w14:textId="77777777" w:rsidR="004925D9" w:rsidRPr="00E84424" w:rsidRDefault="004925D9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</w:p>
        </w:tc>
        <w:tc>
          <w:tcPr>
            <w:tcW w:w="322" w:type="pct"/>
            <w:tcBorders>
              <w:top w:val="nil"/>
              <w:bottom w:val="nil"/>
            </w:tcBorders>
            <w:shd w:val="clear" w:color="auto" w:fill="FAFAFA"/>
          </w:tcPr>
          <w:p w14:paraId="330BD50B" w14:textId="72A3C783" w:rsidR="004925D9" w:rsidRPr="00E84424" w:rsidRDefault="004925D9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</w:p>
        </w:tc>
      </w:tr>
      <w:tr w:rsidR="00D805A5" w:rsidRPr="00E84424" w14:paraId="5051146B" w14:textId="77777777" w:rsidTr="00D805A5">
        <w:tc>
          <w:tcPr>
            <w:tcW w:w="922" w:type="pct"/>
          </w:tcPr>
          <w:p w14:paraId="52AAF9D8" w14:textId="77777777" w:rsidR="004925D9" w:rsidRPr="00E84424" w:rsidRDefault="004925D9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72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 xml:space="preserve">- </w:t>
            </w:r>
            <w:r w:rsidRPr="00E84424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  <w:r w:rsidRPr="00E84424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val="en-GB"/>
              </w:rPr>
              <w:t>เมื่อปฏิบัติตามภาระที่ต้องปฏิบัติ</w:t>
            </w:r>
          </w:p>
          <w:p w14:paraId="043FAECF" w14:textId="77777777" w:rsidR="004925D9" w:rsidRPr="00E84424" w:rsidRDefault="004925D9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val="en-GB"/>
              </w:rPr>
              <w:t xml:space="preserve">      เสร็จสิ้น (</w:t>
            </w:r>
            <w:r w:rsidRPr="00E84424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>point in time)</w:t>
            </w:r>
          </w:p>
        </w:tc>
        <w:tc>
          <w:tcPr>
            <w:tcW w:w="377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1A21FECA" w14:textId="176D26E6" w:rsidR="004925D9" w:rsidRPr="00E84424" w:rsidRDefault="00CF1017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247</w:t>
            </w:r>
            <w:r w:rsidR="00D805A5"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302</w:t>
            </w:r>
          </w:p>
        </w:tc>
        <w:tc>
          <w:tcPr>
            <w:tcW w:w="403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253838B7" w14:textId="1FBF82BB" w:rsidR="004925D9" w:rsidRPr="00E84424" w:rsidRDefault="00CF1017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14</w:t>
            </w:r>
            <w:r w:rsidR="00D805A5"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038</w:t>
            </w:r>
          </w:p>
        </w:tc>
        <w:tc>
          <w:tcPr>
            <w:tcW w:w="351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78E49A32" w14:textId="4F8CF6FE" w:rsidR="004925D9" w:rsidRPr="00E84424" w:rsidRDefault="00CF1017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36</w:t>
            </w:r>
            <w:r w:rsidR="00D805A5"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676</w:t>
            </w:r>
          </w:p>
        </w:tc>
        <w:tc>
          <w:tcPr>
            <w:tcW w:w="419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74FC6892" w14:textId="2A8FFD03" w:rsidR="004925D9" w:rsidRPr="00E84424" w:rsidRDefault="00EA3E9F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9,391</w:t>
            </w:r>
          </w:p>
        </w:tc>
        <w:tc>
          <w:tcPr>
            <w:tcW w:w="420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1244A559" w14:textId="1BB8CE00" w:rsidR="004925D9" w:rsidRPr="00E84424" w:rsidRDefault="00D805A5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377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6E8807FE" w14:textId="72970B81" w:rsidR="004925D9" w:rsidRPr="00E84424" w:rsidRDefault="00CF1017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</w:t>
            </w:r>
            <w:r w:rsidR="00D805A5"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188</w:t>
            </w:r>
          </w:p>
        </w:tc>
        <w:tc>
          <w:tcPr>
            <w:tcW w:w="269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73A7921B" w14:textId="1DAA4F4C" w:rsidR="004925D9" w:rsidRPr="00E84424" w:rsidRDefault="00CF1017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  <w:r w:rsidR="00D805A5"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631</w:t>
            </w:r>
          </w:p>
        </w:tc>
        <w:tc>
          <w:tcPr>
            <w:tcW w:w="313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7E9D194E" w14:textId="69F6C1F1" w:rsidR="004925D9" w:rsidRPr="00E84424" w:rsidRDefault="00CF1017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</w:t>
            </w:r>
            <w:r w:rsidR="00D805A5"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792</w:t>
            </w:r>
          </w:p>
        </w:tc>
        <w:tc>
          <w:tcPr>
            <w:tcW w:w="403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6BE0BD25" w14:textId="17880577" w:rsidR="004925D9" w:rsidRPr="00E84424" w:rsidRDefault="00EA3E9F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(81,178</w:t>
            </w:r>
            <w:r w:rsidR="00D805A5"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423" w:type="pct"/>
            <w:tcBorders>
              <w:top w:val="nil"/>
              <w:bottom w:val="nil"/>
            </w:tcBorders>
            <w:shd w:val="clear" w:color="auto" w:fill="FAFAFA"/>
          </w:tcPr>
          <w:p w14:paraId="03915D01" w14:textId="77777777" w:rsidR="00D805A5" w:rsidRPr="00E84424" w:rsidRDefault="00D805A5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  <w:p w14:paraId="29497B65" w14:textId="28349052" w:rsidR="004925D9" w:rsidRPr="00E84424" w:rsidRDefault="00D805A5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322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27C51F5E" w14:textId="0AA66130" w:rsidR="004925D9" w:rsidRPr="00E84424" w:rsidRDefault="00CF1017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24</w:t>
            </w:r>
            <w:r w:rsidR="00EA3E9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  <w:r w:rsidR="00D805A5"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="00EA3E9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840</w:t>
            </w:r>
          </w:p>
        </w:tc>
      </w:tr>
      <w:tr w:rsidR="00D805A5" w:rsidRPr="00E84424" w14:paraId="6F9BFF99" w14:textId="77777777" w:rsidTr="00D805A5">
        <w:trPr>
          <w:trHeight w:val="576"/>
        </w:trPr>
        <w:tc>
          <w:tcPr>
            <w:tcW w:w="922" w:type="pct"/>
          </w:tcPr>
          <w:p w14:paraId="51891A59" w14:textId="77777777" w:rsidR="004925D9" w:rsidRPr="00E84424" w:rsidRDefault="004925D9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72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 xml:space="preserve">- </w:t>
            </w:r>
            <w:r w:rsidRPr="00E84424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  <w:r w:rsidRPr="00E84424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  <w:lang w:val="en-GB"/>
              </w:rPr>
              <w:t>ตลอดช่วงเวลาที่ปฏิบัติตาม</w:t>
            </w:r>
          </w:p>
          <w:p w14:paraId="13C49B21" w14:textId="77777777" w:rsidR="004925D9" w:rsidRPr="00E84424" w:rsidRDefault="004925D9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72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val="en-GB"/>
              </w:rPr>
              <w:t xml:space="preserve">      </w:t>
            </w:r>
            <w:r w:rsidRPr="00E84424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  <w:lang w:val="en-GB"/>
              </w:rPr>
              <w:t>ภาระที่ต้องปฏิบัติ (</w:t>
            </w:r>
            <w:r w:rsidRPr="00E84424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  <w:t>over time)</w:t>
            </w:r>
          </w:p>
        </w:tc>
        <w:tc>
          <w:tcPr>
            <w:tcW w:w="377" w:type="pct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78800FCF" w14:textId="0242DEDB" w:rsidR="004925D9" w:rsidRPr="00E84424" w:rsidRDefault="00D805A5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03" w:type="pct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63EB7BB2" w14:textId="47FD9DA0" w:rsidR="004925D9" w:rsidRPr="00E84424" w:rsidRDefault="00D805A5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351" w:type="pct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5BF55379" w14:textId="45F68D5F" w:rsidR="004925D9" w:rsidRPr="00E84424" w:rsidRDefault="00D805A5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19" w:type="pct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6D9033CD" w14:textId="2641CC28" w:rsidR="004925D9" w:rsidRPr="00E84424" w:rsidRDefault="00CF1017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  <w:r w:rsidR="00D805A5"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="00EA3E9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396</w:t>
            </w:r>
          </w:p>
        </w:tc>
        <w:tc>
          <w:tcPr>
            <w:tcW w:w="420" w:type="pct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5020406C" w14:textId="71C43F21" w:rsidR="004925D9" w:rsidRPr="00E84424" w:rsidRDefault="00CF1017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658</w:t>
            </w:r>
          </w:p>
        </w:tc>
        <w:tc>
          <w:tcPr>
            <w:tcW w:w="377" w:type="pct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0054604E" w14:textId="3F77574E" w:rsidR="004925D9" w:rsidRPr="00E84424" w:rsidRDefault="00D805A5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269" w:type="pct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3FFF477C" w14:textId="295CD7C7" w:rsidR="004925D9" w:rsidRPr="00E84424" w:rsidRDefault="00D805A5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313" w:type="pct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3F662DE6" w14:textId="35054E38" w:rsidR="004925D9" w:rsidRPr="00E84424" w:rsidRDefault="00D805A5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03" w:type="pct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4DFBAE37" w14:textId="77D0D2AC" w:rsidR="004925D9" w:rsidRPr="00E84424" w:rsidRDefault="00D805A5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(</w:t>
            </w:r>
            <w:r w:rsidR="00EA3E9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636</w:t>
            </w:r>
            <w:r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423" w:type="pct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5874484D" w14:textId="77777777" w:rsidR="004925D9" w:rsidRPr="00E84424" w:rsidRDefault="004925D9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  <w:p w14:paraId="078B3C3E" w14:textId="4EC7A572" w:rsidR="00D805A5" w:rsidRPr="00E84424" w:rsidRDefault="00D805A5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418</w:t>
            </w:r>
            <w:r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322" w:type="pct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4B574FC4" w14:textId="7E001968" w:rsidR="004925D9" w:rsidRPr="00E84424" w:rsidRDefault="00EA3E9F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1,000</w:t>
            </w:r>
          </w:p>
        </w:tc>
      </w:tr>
      <w:tr w:rsidR="00D805A5" w:rsidRPr="00E84424" w14:paraId="4F0E95B1" w14:textId="77777777" w:rsidTr="00D805A5">
        <w:tc>
          <w:tcPr>
            <w:tcW w:w="922" w:type="pct"/>
          </w:tcPr>
          <w:p w14:paraId="4EA971EA" w14:textId="77777777" w:rsidR="004925D9" w:rsidRPr="00E84424" w:rsidRDefault="004925D9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72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รวมรายได้</w:t>
            </w:r>
          </w:p>
        </w:tc>
        <w:tc>
          <w:tcPr>
            <w:tcW w:w="37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583F60C" w14:textId="710DA716" w:rsidR="004925D9" w:rsidRPr="00E84424" w:rsidRDefault="00CF1017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247</w:t>
            </w:r>
            <w:r w:rsidR="00D805A5"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302</w:t>
            </w:r>
          </w:p>
        </w:tc>
        <w:tc>
          <w:tcPr>
            <w:tcW w:w="40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283149C" w14:textId="2707CA33" w:rsidR="004925D9" w:rsidRPr="00E84424" w:rsidRDefault="00CF1017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14</w:t>
            </w:r>
            <w:r w:rsidR="00D805A5"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038</w:t>
            </w:r>
          </w:p>
        </w:tc>
        <w:tc>
          <w:tcPr>
            <w:tcW w:w="35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9BA6DE1" w14:textId="4CE643ED" w:rsidR="004925D9" w:rsidRPr="00E84424" w:rsidRDefault="00CF1017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36</w:t>
            </w:r>
            <w:r w:rsidR="00D805A5"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676</w:t>
            </w:r>
          </w:p>
        </w:tc>
        <w:tc>
          <w:tcPr>
            <w:tcW w:w="41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01615F9" w14:textId="14920994" w:rsidR="004925D9" w:rsidRPr="00E84424" w:rsidRDefault="00CF1017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10</w:t>
            </w:r>
            <w:r w:rsidR="00D805A5"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787</w:t>
            </w:r>
          </w:p>
        </w:tc>
        <w:tc>
          <w:tcPr>
            <w:tcW w:w="42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A55C501" w14:textId="529E2862" w:rsidR="004925D9" w:rsidRPr="00E84424" w:rsidRDefault="00CF1017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658</w:t>
            </w:r>
          </w:p>
        </w:tc>
        <w:tc>
          <w:tcPr>
            <w:tcW w:w="37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7737F25" w14:textId="4799E76A" w:rsidR="004925D9" w:rsidRPr="00E84424" w:rsidRDefault="00CF1017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</w:t>
            </w:r>
            <w:r w:rsidR="00D805A5"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188</w:t>
            </w:r>
          </w:p>
        </w:tc>
        <w:tc>
          <w:tcPr>
            <w:tcW w:w="26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4E188BA" w14:textId="4E058F6B" w:rsidR="004925D9" w:rsidRPr="00E84424" w:rsidRDefault="00CF1017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  <w:r w:rsidR="00D805A5"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631</w:t>
            </w:r>
          </w:p>
        </w:tc>
        <w:tc>
          <w:tcPr>
            <w:tcW w:w="31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B47430E" w14:textId="10BAF720" w:rsidR="004925D9" w:rsidRPr="00E84424" w:rsidRDefault="00CF1017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</w:t>
            </w:r>
            <w:r w:rsidR="00D805A5"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792</w:t>
            </w:r>
          </w:p>
        </w:tc>
        <w:tc>
          <w:tcPr>
            <w:tcW w:w="40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7E430C0" w14:textId="698B06C0" w:rsidR="004925D9" w:rsidRPr="00E84424" w:rsidRDefault="00D805A5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81</w:t>
            </w:r>
            <w:r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="00CF1017"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814</w:t>
            </w:r>
            <w:r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167CA26" w14:textId="2768725E" w:rsidR="004925D9" w:rsidRPr="00E84424" w:rsidRDefault="00D805A5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418</w:t>
            </w:r>
            <w:r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32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82F0639" w14:textId="0BCCB12D" w:rsidR="004925D9" w:rsidRPr="00E84424" w:rsidRDefault="00CF1017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242</w:t>
            </w:r>
            <w:r w:rsidR="00D805A5"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840</w:t>
            </w:r>
          </w:p>
        </w:tc>
      </w:tr>
    </w:tbl>
    <w:p w14:paraId="7D919119" w14:textId="77777777" w:rsidR="00993840" w:rsidRPr="00E84424" w:rsidRDefault="00993840" w:rsidP="009938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eastAsia="Arial Unicode MS" w:hAnsi="Browallia New" w:cs="Browallia New"/>
          <w:sz w:val="26"/>
          <w:szCs w:val="26"/>
        </w:rPr>
      </w:pPr>
    </w:p>
    <w:p w14:paraId="54785834" w14:textId="77777777" w:rsidR="00993840" w:rsidRPr="00E84424" w:rsidRDefault="00993840" w:rsidP="009938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eastAsia="Arial Unicode MS" w:hAnsi="Browallia New" w:cs="Browallia New"/>
          <w:b/>
          <w:bCs/>
          <w:i/>
          <w:iCs/>
          <w:sz w:val="26"/>
          <w:szCs w:val="26"/>
        </w:rPr>
        <w:sectPr w:rsidR="00993840" w:rsidRPr="00E84424" w:rsidSect="00CC2C04">
          <w:headerReference w:type="even" r:id="rId11"/>
          <w:headerReference w:type="first" r:id="rId12"/>
          <w:pgSz w:w="16834" w:h="11909" w:orient="landscape" w:code="9"/>
          <w:pgMar w:top="1440" w:right="504" w:bottom="720" w:left="504" w:header="706" w:footer="576" w:gutter="0"/>
          <w:cols w:space="720"/>
        </w:sectPr>
      </w:pPr>
    </w:p>
    <w:p w14:paraId="27DCA0ED" w14:textId="77777777" w:rsidR="00993840" w:rsidRPr="00E84424" w:rsidRDefault="00993840" w:rsidP="009938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6"/>
          <w:szCs w:val="26"/>
        </w:rPr>
      </w:pPr>
    </w:p>
    <w:tbl>
      <w:tblPr>
        <w:tblW w:w="5000" w:type="pct"/>
        <w:tblBorders>
          <w:top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78"/>
        <w:gridCol w:w="1133"/>
        <w:gridCol w:w="1276"/>
        <w:gridCol w:w="1133"/>
        <w:gridCol w:w="1276"/>
        <w:gridCol w:w="1418"/>
        <w:gridCol w:w="1133"/>
        <w:gridCol w:w="851"/>
        <w:gridCol w:w="959"/>
        <w:gridCol w:w="32"/>
        <w:gridCol w:w="1279"/>
        <w:gridCol w:w="1415"/>
        <w:gridCol w:w="943"/>
      </w:tblGrid>
      <w:tr w:rsidR="007F1D03" w:rsidRPr="00E84424" w14:paraId="5E8E9D07" w14:textId="77777777" w:rsidTr="007F1D03">
        <w:trPr>
          <w:cantSplit/>
        </w:trPr>
        <w:tc>
          <w:tcPr>
            <w:tcW w:w="941" w:type="pct"/>
            <w:tcBorders>
              <w:top w:val="nil"/>
            </w:tcBorders>
            <w:vAlign w:val="center"/>
          </w:tcPr>
          <w:p w14:paraId="56167C5D" w14:textId="77777777" w:rsidR="007F1D03" w:rsidRPr="00E84424" w:rsidRDefault="007F1D03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970" w:type="pct"/>
            <w:gridSpan w:val="5"/>
            <w:tcBorders>
              <w:top w:val="single" w:sz="4" w:space="0" w:color="auto"/>
            </w:tcBorders>
          </w:tcPr>
          <w:p w14:paraId="37ADD493" w14:textId="77777777" w:rsidR="007F1D03" w:rsidRPr="00E84424" w:rsidRDefault="007F1D03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089" w:type="pct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C0EE9C" w14:textId="4A620CF7" w:rsidR="007F1D03" w:rsidRPr="00E84424" w:rsidRDefault="007F1D03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สำหรับปีสิ้นสุดวันที่ </w:t>
            </w:r>
            <w:r w:rsidR="00CF1017" w:rsidRPr="00CF101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 ธันวาคม 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พ.ศ.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color w:val="7030A0"/>
                <w:sz w:val="22"/>
                <w:szCs w:val="22"/>
                <w:cs/>
              </w:rPr>
              <w:t xml:space="preserve"> </w:t>
            </w:r>
            <w:r w:rsidR="00CF1017" w:rsidRPr="00CF101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2562</w:t>
            </w:r>
          </w:p>
        </w:tc>
      </w:tr>
      <w:tr w:rsidR="007F1D03" w:rsidRPr="00E84424" w14:paraId="12B80104" w14:textId="77777777" w:rsidTr="007F1D03">
        <w:trPr>
          <w:cantSplit/>
        </w:trPr>
        <w:tc>
          <w:tcPr>
            <w:tcW w:w="941" w:type="pct"/>
            <w:tcBorders>
              <w:top w:val="nil"/>
            </w:tcBorders>
            <w:vAlign w:val="center"/>
          </w:tcPr>
          <w:p w14:paraId="202B04E4" w14:textId="77777777" w:rsidR="007F1D03" w:rsidRPr="00E84424" w:rsidRDefault="007F1D03" w:rsidP="007F1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358" w:type="pct"/>
            <w:tcBorders>
              <w:top w:val="single" w:sz="4" w:space="0" w:color="auto"/>
              <w:bottom w:val="nil"/>
            </w:tcBorders>
            <w:vAlign w:val="center"/>
          </w:tcPr>
          <w:p w14:paraId="2D674F29" w14:textId="77777777" w:rsidR="007F1D03" w:rsidRPr="00E84424" w:rsidRDefault="007F1D03" w:rsidP="007F1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76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th-TH"/>
              </w:rPr>
              <w:t>โรงกลั่น</w:t>
            </w:r>
          </w:p>
        </w:tc>
        <w:tc>
          <w:tcPr>
            <w:tcW w:w="403" w:type="pct"/>
            <w:tcBorders>
              <w:top w:val="single" w:sz="4" w:space="0" w:color="auto"/>
              <w:bottom w:val="nil"/>
            </w:tcBorders>
            <w:vAlign w:val="center"/>
          </w:tcPr>
          <w:p w14:paraId="6F549170" w14:textId="77777777" w:rsidR="007F1D03" w:rsidRPr="00E84424" w:rsidRDefault="007F1D03" w:rsidP="007F1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โรงกลั่น</w:t>
            </w:r>
          </w:p>
        </w:tc>
        <w:tc>
          <w:tcPr>
            <w:tcW w:w="358" w:type="pct"/>
            <w:tcBorders>
              <w:top w:val="single" w:sz="4" w:space="0" w:color="auto"/>
              <w:bottom w:val="nil"/>
            </w:tcBorders>
            <w:vAlign w:val="center"/>
          </w:tcPr>
          <w:p w14:paraId="1A5C62B6" w14:textId="77777777" w:rsidR="007F1D03" w:rsidRPr="00E84424" w:rsidRDefault="007F1D03" w:rsidP="007F1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403" w:type="pct"/>
            <w:tcBorders>
              <w:top w:val="single" w:sz="4" w:space="0" w:color="auto"/>
              <w:bottom w:val="nil"/>
            </w:tcBorders>
            <w:vAlign w:val="center"/>
          </w:tcPr>
          <w:p w14:paraId="65439EAE" w14:textId="77777777" w:rsidR="007F1D03" w:rsidRPr="00E84424" w:rsidRDefault="007F1D03" w:rsidP="007F1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th-TH"/>
              </w:rPr>
              <w:t>โรงผลิต</w:t>
            </w:r>
          </w:p>
        </w:tc>
        <w:tc>
          <w:tcPr>
            <w:tcW w:w="448" w:type="pct"/>
            <w:tcBorders>
              <w:top w:val="single" w:sz="4" w:space="0" w:color="auto"/>
              <w:bottom w:val="nil"/>
            </w:tcBorders>
            <w:vAlign w:val="center"/>
          </w:tcPr>
          <w:p w14:paraId="6E2B6CBF" w14:textId="77777777" w:rsidR="007F1D03" w:rsidRPr="00E84424" w:rsidRDefault="007F1D03" w:rsidP="007F1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th-TH"/>
              </w:rPr>
              <w:t>บริการขนส่ง</w:t>
            </w:r>
          </w:p>
        </w:tc>
        <w:tc>
          <w:tcPr>
            <w:tcW w:w="358" w:type="pct"/>
            <w:tcBorders>
              <w:top w:val="single" w:sz="4" w:space="0" w:color="auto"/>
              <w:bottom w:val="nil"/>
            </w:tcBorders>
            <w:vAlign w:val="center"/>
          </w:tcPr>
          <w:p w14:paraId="12F7DF0A" w14:textId="77777777" w:rsidR="007F1D03" w:rsidRPr="00E84424" w:rsidRDefault="007F1D03" w:rsidP="007F1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269" w:type="pct"/>
            <w:tcBorders>
              <w:top w:val="single" w:sz="4" w:space="0" w:color="auto"/>
              <w:bottom w:val="nil"/>
            </w:tcBorders>
            <w:vAlign w:val="center"/>
          </w:tcPr>
          <w:p w14:paraId="4A343BA7" w14:textId="77777777" w:rsidR="007F1D03" w:rsidRPr="00E84424" w:rsidRDefault="007F1D03" w:rsidP="007F1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313" w:type="pct"/>
            <w:gridSpan w:val="2"/>
            <w:tcBorders>
              <w:top w:val="single" w:sz="4" w:space="0" w:color="auto"/>
              <w:bottom w:val="nil"/>
            </w:tcBorders>
            <w:vAlign w:val="center"/>
          </w:tcPr>
          <w:p w14:paraId="50E15846" w14:textId="77777777" w:rsidR="007F1D03" w:rsidRPr="00E84424" w:rsidRDefault="007F1D03" w:rsidP="007F1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404" w:type="pct"/>
            <w:tcBorders>
              <w:top w:val="single" w:sz="4" w:space="0" w:color="auto"/>
              <w:bottom w:val="nil"/>
            </w:tcBorders>
          </w:tcPr>
          <w:p w14:paraId="700450C4" w14:textId="77777777" w:rsidR="007F1D03" w:rsidRPr="00E84424" w:rsidRDefault="007F1D03" w:rsidP="007F1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ตั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th-TH"/>
              </w:rPr>
              <w:t>ดรายการ</w:t>
            </w:r>
          </w:p>
        </w:tc>
        <w:tc>
          <w:tcPr>
            <w:tcW w:w="447" w:type="pct"/>
            <w:tcBorders>
              <w:top w:val="single" w:sz="4" w:space="0" w:color="auto"/>
              <w:bottom w:val="nil"/>
            </w:tcBorders>
          </w:tcPr>
          <w:p w14:paraId="146E04A4" w14:textId="421B548C" w:rsidR="007F1D03" w:rsidRPr="00E84424" w:rsidRDefault="007F1D03" w:rsidP="007F1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th-TH"/>
              </w:rPr>
              <w:t>ส่วนการดำเนินงาน</w:t>
            </w:r>
          </w:p>
        </w:tc>
        <w:tc>
          <w:tcPr>
            <w:tcW w:w="298" w:type="pct"/>
            <w:tcBorders>
              <w:top w:val="single" w:sz="4" w:space="0" w:color="auto"/>
              <w:bottom w:val="nil"/>
            </w:tcBorders>
            <w:vAlign w:val="center"/>
          </w:tcPr>
          <w:p w14:paraId="709B5926" w14:textId="71A9A6B9" w:rsidR="007F1D03" w:rsidRPr="00E84424" w:rsidRDefault="007F1D03" w:rsidP="007F1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</w:p>
        </w:tc>
      </w:tr>
      <w:tr w:rsidR="007F1D03" w:rsidRPr="00E84424" w14:paraId="07DA2CAF" w14:textId="77777777" w:rsidTr="007F1D03">
        <w:trPr>
          <w:cantSplit/>
        </w:trPr>
        <w:tc>
          <w:tcPr>
            <w:tcW w:w="941" w:type="pct"/>
          </w:tcPr>
          <w:p w14:paraId="380BB3D2" w14:textId="77777777" w:rsidR="007F1D03" w:rsidRPr="00E84424" w:rsidRDefault="007F1D03" w:rsidP="007F1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358" w:type="pct"/>
            <w:tcBorders>
              <w:top w:val="nil"/>
              <w:bottom w:val="single" w:sz="4" w:space="0" w:color="auto"/>
            </w:tcBorders>
            <w:vAlign w:val="center"/>
          </w:tcPr>
          <w:p w14:paraId="33FE5010" w14:textId="77777777" w:rsidR="007F1D03" w:rsidRPr="00E84424" w:rsidRDefault="007F1D03" w:rsidP="007F1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th-TH"/>
              </w:rPr>
              <w:t>น้ำมัน</w:t>
            </w:r>
          </w:p>
        </w:tc>
        <w:tc>
          <w:tcPr>
            <w:tcW w:w="403" w:type="pct"/>
            <w:tcBorders>
              <w:top w:val="nil"/>
              <w:bottom w:val="single" w:sz="4" w:space="0" w:color="auto"/>
            </w:tcBorders>
            <w:vAlign w:val="center"/>
          </w:tcPr>
          <w:p w14:paraId="3E52484F" w14:textId="77777777" w:rsidR="007F1D03" w:rsidRPr="00E84424" w:rsidRDefault="007F1D03" w:rsidP="007F1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น้ำมันหล่อลื่น</w:t>
            </w:r>
          </w:p>
        </w:tc>
        <w:tc>
          <w:tcPr>
            <w:tcW w:w="358" w:type="pct"/>
            <w:tcBorders>
              <w:top w:val="nil"/>
              <w:bottom w:val="single" w:sz="4" w:space="0" w:color="auto"/>
            </w:tcBorders>
            <w:vAlign w:val="center"/>
          </w:tcPr>
          <w:p w14:paraId="75ACD803" w14:textId="77777777" w:rsidR="007F1D03" w:rsidRPr="00E84424" w:rsidRDefault="007F1D03" w:rsidP="007F1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th-TH"/>
              </w:rPr>
              <w:t>ปิโตรเคมี</w:t>
            </w:r>
          </w:p>
        </w:tc>
        <w:tc>
          <w:tcPr>
            <w:tcW w:w="403" w:type="pct"/>
            <w:tcBorders>
              <w:top w:val="nil"/>
              <w:bottom w:val="single" w:sz="4" w:space="0" w:color="auto"/>
            </w:tcBorders>
            <w:vAlign w:val="center"/>
          </w:tcPr>
          <w:p w14:paraId="02E7D8B7" w14:textId="77777777" w:rsidR="007F1D03" w:rsidRPr="00E84424" w:rsidRDefault="007F1D03" w:rsidP="007F1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th-TH"/>
              </w:rPr>
              <w:t>กระแสไฟฟ้า</w:t>
            </w:r>
          </w:p>
        </w:tc>
        <w:tc>
          <w:tcPr>
            <w:tcW w:w="448" w:type="pct"/>
            <w:tcBorders>
              <w:top w:val="nil"/>
              <w:bottom w:val="single" w:sz="4" w:space="0" w:color="auto"/>
            </w:tcBorders>
            <w:vAlign w:val="center"/>
          </w:tcPr>
          <w:p w14:paraId="13718E12" w14:textId="77777777" w:rsidR="007F1D03" w:rsidRPr="00E84424" w:rsidRDefault="007F1D03" w:rsidP="007F1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th-TH"/>
              </w:rPr>
              <w:t>ทางทะเล</w:t>
            </w:r>
          </w:p>
        </w:tc>
        <w:tc>
          <w:tcPr>
            <w:tcW w:w="358" w:type="pct"/>
            <w:tcBorders>
              <w:top w:val="nil"/>
              <w:bottom w:val="single" w:sz="4" w:space="0" w:color="auto"/>
            </w:tcBorders>
            <w:vAlign w:val="center"/>
          </w:tcPr>
          <w:p w14:paraId="0663F4C1" w14:textId="77777777" w:rsidR="007F1D03" w:rsidRPr="00E84424" w:rsidRDefault="007F1D03" w:rsidP="007F1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สารทำละลาย</w:t>
            </w:r>
          </w:p>
        </w:tc>
        <w:tc>
          <w:tcPr>
            <w:tcW w:w="269" w:type="pct"/>
            <w:tcBorders>
              <w:top w:val="nil"/>
              <w:bottom w:val="single" w:sz="4" w:space="0" w:color="auto"/>
            </w:tcBorders>
            <w:vAlign w:val="center"/>
          </w:tcPr>
          <w:p w14:paraId="43B13AAC" w14:textId="77777777" w:rsidR="007F1D03" w:rsidRPr="00E84424" w:rsidRDefault="007F1D03" w:rsidP="007F1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เอทานอล</w:t>
            </w:r>
          </w:p>
        </w:tc>
        <w:tc>
          <w:tcPr>
            <w:tcW w:w="303" w:type="pct"/>
            <w:tcBorders>
              <w:top w:val="nil"/>
              <w:bottom w:val="single" w:sz="4" w:space="0" w:color="auto"/>
            </w:tcBorders>
            <w:vAlign w:val="center"/>
          </w:tcPr>
          <w:p w14:paraId="0124B8EC" w14:textId="77777777" w:rsidR="007F1D03" w:rsidRPr="00E84424" w:rsidRDefault="007F1D03" w:rsidP="007F1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th-TH"/>
              </w:rPr>
              <w:t>อื่น ๆ</w:t>
            </w:r>
          </w:p>
        </w:tc>
        <w:tc>
          <w:tcPr>
            <w:tcW w:w="414" w:type="pct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14:paraId="78D6E071" w14:textId="77777777" w:rsidR="007F1D03" w:rsidRPr="00E84424" w:rsidRDefault="007F1D03" w:rsidP="007F1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th-TH"/>
              </w:rPr>
              <w:t>ระหว่างกัน</w:t>
            </w:r>
          </w:p>
        </w:tc>
        <w:tc>
          <w:tcPr>
            <w:tcW w:w="447" w:type="pct"/>
            <w:tcBorders>
              <w:top w:val="nil"/>
              <w:bottom w:val="single" w:sz="4" w:space="0" w:color="auto"/>
            </w:tcBorders>
          </w:tcPr>
          <w:p w14:paraId="3FE0551A" w14:textId="2D8763CA" w:rsidR="007F1D03" w:rsidRPr="00E84424" w:rsidRDefault="007F1D03" w:rsidP="007F1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th-TH"/>
              </w:rPr>
              <w:t>ที่ยกเลิก</w:t>
            </w:r>
          </w:p>
        </w:tc>
        <w:tc>
          <w:tcPr>
            <w:tcW w:w="298" w:type="pct"/>
            <w:tcBorders>
              <w:top w:val="nil"/>
              <w:bottom w:val="single" w:sz="4" w:space="0" w:color="auto"/>
            </w:tcBorders>
            <w:vAlign w:val="center"/>
          </w:tcPr>
          <w:p w14:paraId="666D3D6B" w14:textId="5BB4BDC0" w:rsidR="007F1D03" w:rsidRPr="00E84424" w:rsidRDefault="007F1D03" w:rsidP="007F1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th-TH"/>
              </w:rPr>
              <w:t>รวม</w:t>
            </w:r>
          </w:p>
        </w:tc>
      </w:tr>
      <w:tr w:rsidR="007F1D03" w:rsidRPr="00E84424" w14:paraId="341EF4E7" w14:textId="77777777" w:rsidTr="007F1D03">
        <w:trPr>
          <w:cantSplit/>
        </w:trPr>
        <w:tc>
          <w:tcPr>
            <w:tcW w:w="941" w:type="pct"/>
          </w:tcPr>
          <w:p w14:paraId="57F0DDE2" w14:textId="77777777" w:rsidR="007F1D03" w:rsidRPr="00E84424" w:rsidRDefault="007F1D03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358" w:type="pct"/>
            <w:tcBorders>
              <w:top w:val="nil"/>
              <w:bottom w:val="single" w:sz="4" w:space="0" w:color="auto"/>
            </w:tcBorders>
            <w:vAlign w:val="center"/>
          </w:tcPr>
          <w:p w14:paraId="4E7D1CAA" w14:textId="77777777" w:rsidR="007F1D03" w:rsidRPr="00E84424" w:rsidRDefault="007F1D03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403" w:type="pct"/>
            <w:tcBorders>
              <w:top w:val="nil"/>
              <w:bottom w:val="single" w:sz="4" w:space="0" w:color="auto"/>
            </w:tcBorders>
            <w:vAlign w:val="center"/>
          </w:tcPr>
          <w:p w14:paraId="30C17F60" w14:textId="77777777" w:rsidR="007F1D03" w:rsidRPr="00E84424" w:rsidRDefault="007F1D03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58" w:type="pct"/>
            <w:tcBorders>
              <w:top w:val="nil"/>
              <w:bottom w:val="single" w:sz="4" w:space="0" w:color="auto"/>
            </w:tcBorders>
            <w:vAlign w:val="center"/>
          </w:tcPr>
          <w:p w14:paraId="0A4042A5" w14:textId="77777777" w:rsidR="007F1D03" w:rsidRPr="00E84424" w:rsidRDefault="007F1D03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403" w:type="pct"/>
            <w:tcBorders>
              <w:top w:val="nil"/>
              <w:bottom w:val="single" w:sz="4" w:space="0" w:color="auto"/>
            </w:tcBorders>
            <w:vAlign w:val="center"/>
          </w:tcPr>
          <w:p w14:paraId="5E497354" w14:textId="77777777" w:rsidR="007F1D03" w:rsidRPr="00E84424" w:rsidRDefault="007F1D03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448" w:type="pct"/>
            <w:tcBorders>
              <w:top w:val="nil"/>
              <w:bottom w:val="single" w:sz="4" w:space="0" w:color="auto"/>
            </w:tcBorders>
            <w:vAlign w:val="center"/>
          </w:tcPr>
          <w:p w14:paraId="42DA50FB" w14:textId="77777777" w:rsidR="007F1D03" w:rsidRPr="00E84424" w:rsidRDefault="007F1D03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358" w:type="pct"/>
            <w:tcBorders>
              <w:top w:val="nil"/>
              <w:bottom w:val="single" w:sz="4" w:space="0" w:color="auto"/>
            </w:tcBorders>
            <w:vAlign w:val="center"/>
          </w:tcPr>
          <w:p w14:paraId="4C618380" w14:textId="77777777" w:rsidR="007F1D03" w:rsidRPr="00E84424" w:rsidRDefault="007F1D03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69" w:type="pct"/>
            <w:tcBorders>
              <w:top w:val="nil"/>
              <w:bottom w:val="single" w:sz="4" w:space="0" w:color="auto"/>
            </w:tcBorders>
            <w:vAlign w:val="center"/>
          </w:tcPr>
          <w:p w14:paraId="53FEA8EE" w14:textId="77777777" w:rsidR="007F1D03" w:rsidRPr="00E84424" w:rsidRDefault="007F1D03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03" w:type="pct"/>
            <w:tcBorders>
              <w:top w:val="nil"/>
              <w:bottom w:val="single" w:sz="4" w:space="0" w:color="auto"/>
            </w:tcBorders>
            <w:vAlign w:val="center"/>
          </w:tcPr>
          <w:p w14:paraId="6BA38DB9" w14:textId="77777777" w:rsidR="007F1D03" w:rsidRPr="00E84424" w:rsidRDefault="007F1D03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414" w:type="pct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14:paraId="7C80D52F" w14:textId="77777777" w:rsidR="007F1D03" w:rsidRPr="00E84424" w:rsidRDefault="007F1D03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447" w:type="pct"/>
            <w:tcBorders>
              <w:top w:val="nil"/>
              <w:bottom w:val="single" w:sz="4" w:space="0" w:color="auto"/>
            </w:tcBorders>
          </w:tcPr>
          <w:p w14:paraId="1E1D1A2D" w14:textId="77777777" w:rsidR="007F1D03" w:rsidRPr="00E84424" w:rsidRDefault="007F1D03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298" w:type="pct"/>
            <w:tcBorders>
              <w:top w:val="nil"/>
              <w:bottom w:val="single" w:sz="4" w:space="0" w:color="auto"/>
            </w:tcBorders>
            <w:vAlign w:val="center"/>
          </w:tcPr>
          <w:p w14:paraId="757F6A53" w14:textId="1C2DA4EF" w:rsidR="007F1D03" w:rsidRPr="00E84424" w:rsidRDefault="007F1D03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th-TH"/>
              </w:rPr>
              <w:t>ล้านบาท</w:t>
            </w:r>
          </w:p>
        </w:tc>
      </w:tr>
      <w:tr w:rsidR="007F1D03" w:rsidRPr="00E84424" w14:paraId="21E015E5" w14:textId="77777777" w:rsidTr="007F1D03">
        <w:trPr>
          <w:trHeight w:val="73"/>
          <w:tblHeader/>
        </w:trPr>
        <w:tc>
          <w:tcPr>
            <w:tcW w:w="941" w:type="pct"/>
            <w:vAlign w:val="center"/>
          </w:tcPr>
          <w:p w14:paraId="22A61A69" w14:textId="77777777" w:rsidR="007F1D03" w:rsidRPr="00E84424" w:rsidRDefault="007F1D03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72"/>
              <w:jc w:val="both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35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94FF57A" w14:textId="77777777" w:rsidR="007F1D03" w:rsidRPr="00E84424" w:rsidRDefault="007F1D03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cs/>
                <w:lang w:val="th-TH"/>
              </w:rPr>
            </w:pPr>
          </w:p>
        </w:tc>
        <w:tc>
          <w:tcPr>
            <w:tcW w:w="403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B892029" w14:textId="77777777" w:rsidR="007F1D03" w:rsidRPr="00E84424" w:rsidRDefault="007F1D03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9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35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6A3B2BE" w14:textId="77777777" w:rsidR="007F1D03" w:rsidRPr="00E84424" w:rsidRDefault="007F1D03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cs/>
                <w:lang w:val="th-TH"/>
              </w:rPr>
            </w:pPr>
          </w:p>
        </w:tc>
        <w:tc>
          <w:tcPr>
            <w:tcW w:w="403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10CE196" w14:textId="77777777" w:rsidR="007F1D03" w:rsidRPr="00E84424" w:rsidRDefault="007F1D03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cs/>
                <w:lang w:val="th-TH"/>
              </w:rPr>
            </w:pPr>
          </w:p>
        </w:tc>
        <w:tc>
          <w:tcPr>
            <w:tcW w:w="44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6372B07" w14:textId="77777777" w:rsidR="007F1D03" w:rsidRPr="00E84424" w:rsidRDefault="007F1D03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cs/>
                <w:lang w:val="th-TH"/>
              </w:rPr>
            </w:pPr>
          </w:p>
        </w:tc>
        <w:tc>
          <w:tcPr>
            <w:tcW w:w="35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D7AAF31" w14:textId="77777777" w:rsidR="007F1D03" w:rsidRPr="00E84424" w:rsidRDefault="007F1D03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269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69FCA30" w14:textId="77777777" w:rsidR="007F1D03" w:rsidRPr="00E84424" w:rsidRDefault="007F1D03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303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B1C4FAE" w14:textId="77777777" w:rsidR="007F1D03" w:rsidRPr="00E84424" w:rsidRDefault="007F1D03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cs/>
                <w:lang w:val="th-TH"/>
              </w:rPr>
            </w:pPr>
          </w:p>
        </w:tc>
        <w:tc>
          <w:tcPr>
            <w:tcW w:w="414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829A18C" w14:textId="77777777" w:rsidR="007F1D03" w:rsidRPr="00E84424" w:rsidRDefault="007F1D03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cs/>
                <w:lang w:val="th-TH"/>
              </w:rPr>
            </w:pPr>
          </w:p>
        </w:tc>
        <w:tc>
          <w:tcPr>
            <w:tcW w:w="447" w:type="pct"/>
            <w:tcBorders>
              <w:top w:val="single" w:sz="4" w:space="0" w:color="auto"/>
            </w:tcBorders>
          </w:tcPr>
          <w:p w14:paraId="5CF0D199" w14:textId="77777777" w:rsidR="007F1D03" w:rsidRPr="00E84424" w:rsidRDefault="007F1D03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cs/>
                <w:lang w:val="th-TH"/>
              </w:rPr>
            </w:pPr>
          </w:p>
        </w:tc>
        <w:tc>
          <w:tcPr>
            <w:tcW w:w="29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02761CF" w14:textId="5D81F069" w:rsidR="007F1D03" w:rsidRPr="00E84424" w:rsidRDefault="007F1D03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cs/>
                <w:lang w:val="th-TH"/>
              </w:rPr>
            </w:pPr>
          </w:p>
        </w:tc>
      </w:tr>
      <w:tr w:rsidR="007F1D03" w:rsidRPr="00E84424" w14:paraId="2DF6300F" w14:textId="77777777" w:rsidTr="007F1D03">
        <w:tc>
          <w:tcPr>
            <w:tcW w:w="941" w:type="pct"/>
          </w:tcPr>
          <w:p w14:paraId="2CB4C7E9" w14:textId="77777777" w:rsidR="007F1D03" w:rsidRPr="00E84424" w:rsidRDefault="007F1D03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72"/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</w:pPr>
            <w:r w:rsidRPr="00E84424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</w:rPr>
              <w:t>รายได้จากการขายและการให้บริการ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E6607B1" w14:textId="77777777" w:rsidR="007F1D03" w:rsidRPr="00E84424" w:rsidRDefault="007F1D03" w:rsidP="002F718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rtl/>
                <w:cs/>
                <w:lang w:val="en-US"/>
              </w:rPr>
            </w:pPr>
          </w:p>
        </w:tc>
        <w:tc>
          <w:tcPr>
            <w:tcW w:w="403" w:type="pct"/>
            <w:shd w:val="clear" w:color="auto" w:fill="auto"/>
            <w:vAlign w:val="center"/>
          </w:tcPr>
          <w:p w14:paraId="1B41E72C" w14:textId="77777777" w:rsidR="007F1D03" w:rsidRPr="00E84424" w:rsidRDefault="007F1D03" w:rsidP="002F718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val="en-US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A4E3C9B" w14:textId="77777777" w:rsidR="007F1D03" w:rsidRPr="00E84424" w:rsidRDefault="007F1D03" w:rsidP="002F7184">
            <w:pPr>
              <w:pStyle w:val="acctfourfigures"/>
              <w:tabs>
                <w:tab w:val="clear" w:pos="765"/>
              </w:tabs>
              <w:spacing w:line="240" w:lineRule="auto"/>
              <w:ind w:left="-48" w:right="-72"/>
              <w:jc w:val="right"/>
              <w:rPr>
                <w:rFonts w:ascii="Browallia New" w:eastAsia="Arial Unicode MS" w:hAnsi="Browallia New" w:cs="Browallia New"/>
                <w:szCs w:val="22"/>
                <w:rtl/>
                <w:cs/>
                <w:lang w:bidi="th-TH"/>
              </w:rPr>
            </w:pPr>
          </w:p>
        </w:tc>
        <w:tc>
          <w:tcPr>
            <w:tcW w:w="403" w:type="pct"/>
            <w:shd w:val="clear" w:color="auto" w:fill="auto"/>
            <w:vAlign w:val="center"/>
          </w:tcPr>
          <w:p w14:paraId="3677D3EF" w14:textId="77777777" w:rsidR="007F1D03" w:rsidRPr="00E84424" w:rsidRDefault="007F1D03" w:rsidP="002F7184">
            <w:pPr>
              <w:pStyle w:val="acctfourfigures"/>
              <w:tabs>
                <w:tab w:val="clear" w:pos="765"/>
              </w:tabs>
              <w:spacing w:line="240" w:lineRule="auto"/>
              <w:ind w:left="-48" w:right="-72"/>
              <w:jc w:val="right"/>
              <w:rPr>
                <w:rFonts w:ascii="Browallia New" w:eastAsia="Arial Unicode MS" w:hAnsi="Browallia New" w:cs="Browallia New"/>
                <w:szCs w:val="22"/>
                <w:rtl/>
                <w:cs/>
                <w:lang w:bidi="th-TH"/>
              </w:rPr>
            </w:pPr>
          </w:p>
        </w:tc>
        <w:tc>
          <w:tcPr>
            <w:tcW w:w="448" w:type="pct"/>
            <w:shd w:val="clear" w:color="auto" w:fill="auto"/>
            <w:vAlign w:val="center"/>
          </w:tcPr>
          <w:p w14:paraId="2E0A588F" w14:textId="77777777" w:rsidR="007F1D03" w:rsidRPr="00E84424" w:rsidRDefault="007F1D03" w:rsidP="002F7184">
            <w:pPr>
              <w:pStyle w:val="acctfourfigures"/>
              <w:tabs>
                <w:tab w:val="clear" w:pos="765"/>
              </w:tabs>
              <w:spacing w:line="240" w:lineRule="auto"/>
              <w:ind w:left="-48" w:right="-72"/>
              <w:jc w:val="right"/>
              <w:rPr>
                <w:rFonts w:ascii="Browallia New" w:eastAsia="Arial Unicode MS" w:hAnsi="Browallia New" w:cs="Browallia New"/>
                <w:szCs w:val="22"/>
                <w:rtl/>
                <w:cs/>
                <w:lang w:bidi="th-TH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DF42C88" w14:textId="77777777" w:rsidR="007F1D03" w:rsidRPr="00E84424" w:rsidRDefault="007F1D03" w:rsidP="002F7184">
            <w:pPr>
              <w:pStyle w:val="acctfourfigures"/>
              <w:tabs>
                <w:tab w:val="clear" w:pos="765"/>
              </w:tabs>
              <w:spacing w:line="240" w:lineRule="auto"/>
              <w:ind w:left="-48" w:right="-72"/>
              <w:jc w:val="right"/>
              <w:rPr>
                <w:rFonts w:ascii="Browallia New" w:eastAsia="Arial Unicode MS" w:hAnsi="Browallia New" w:cs="Browallia New"/>
                <w:szCs w:val="22"/>
                <w:rtl/>
                <w:cs/>
                <w:lang w:bidi="th-TH"/>
              </w:rPr>
            </w:pPr>
          </w:p>
        </w:tc>
        <w:tc>
          <w:tcPr>
            <w:tcW w:w="269" w:type="pct"/>
            <w:shd w:val="clear" w:color="auto" w:fill="auto"/>
            <w:vAlign w:val="center"/>
          </w:tcPr>
          <w:p w14:paraId="7B5D3B4A" w14:textId="77777777" w:rsidR="007F1D03" w:rsidRPr="00E84424" w:rsidRDefault="007F1D03" w:rsidP="002F7184">
            <w:pPr>
              <w:pStyle w:val="acctfourfigures"/>
              <w:tabs>
                <w:tab w:val="clear" w:pos="765"/>
              </w:tabs>
              <w:spacing w:line="240" w:lineRule="auto"/>
              <w:ind w:left="-48" w:right="-72"/>
              <w:jc w:val="right"/>
              <w:rPr>
                <w:rFonts w:ascii="Browallia New" w:eastAsia="Arial Unicode MS" w:hAnsi="Browallia New" w:cs="Browallia New"/>
                <w:szCs w:val="22"/>
                <w:rtl/>
                <w:cs/>
                <w:lang w:bidi="th-TH"/>
              </w:rPr>
            </w:pPr>
          </w:p>
        </w:tc>
        <w:tc>
          <w:tcPr>
            <w:tcW w:w="303" w:type="pct"/>
            <w:shd w:val="clear" w:color="auto" w:fill="auto"/>
            <w:vAlign w:val="center"/>
          </w:tcPr>
          <w:p w14:paraId="42B87693" w14:textId="77777777" w:rsidR="007F1D03" w:rsidRPr="00E84424" w:rsidRDefault="007F1D03" w:rsidP="002F7184">
            <w:pPr>
              <w:pStyle w:val="acctfourfigures"/>
              <w:tabs>
                <w:tab w:val="clear" w:pos="765"/>
              </w:tabs>
              <w:spacing w:line="240" w:lineRule="auto"/>
              <w:ind w:left="-48" w:right="-72"/>
              <w:jc w:val="right"/>
              <w:rPr>
                <w:rFonts w:ascii="Browallia New" w:eastAsia="Arial Unicode MS" w:hAnsi="Browallia New" w:cs="Browallia New"/>
                <w:szCs w:val="22"/>
                <w:rtl/>
                <w:cs/>
                <w:lang w:bidi="th-TH"/>
              </w:rPr>
            </w:pPr>
          </w:p>
        </w:tc>
        <w:tc>
          <w:tcPr>
            <w:tcW w:w="414" w:type="pct"/>
            <w:gridSpan w:val="2"/>
            <w:shd w:val="clear" w:color="auto" w:fill="auto"/>
            <w:vAlign w:val="center"/>
          </w:tcPr>
          <w:p w14:paraId="39A9C66F" w14:textId="77777777" w:rsidR="007F1D03" w:rsidRPr="00E84424" w:rsidRDefault="007F1D03" w:rsidP="002F7184">
            <w:pPr>
              <w:pStyle w:val="acctfourfigures"/>
              <w:tabs>
                <w:tab w:val="clear" w:pos="765"/>
              </w:tabs>
              <w:spacing w:line="240" w:lineRule="auto"/>
              <w:ind w:left="-48" w:right="-72"/>
              <w:jc w:val="right"/>
              <w:rPr>
                <w:rFonts w:ascii="Browallia New" w:eastAsia="Arial Unicode MS" w:hAnsi="Browallia New" w:cs="Browallia New"/>
                <w:szCs w:val="22"/>
                <w:rtl/>
                <w:cs/>
                <w:lang w:bidi="th-TH"/>
              </w:rPr>
            </w:pPr>
          </w:p>
        </w:tc>
        <w:tc>
          <w:tcPr>
            <w:tcW w:w="447" w:type="pct"/>
          </w:tcPr>
          <w:p w14:paraId="78B128C8" w14:textId="77777777" w:rsidR="007F1D03" w:rsidRPr="00E84424" w:rsidRDefault="007F1D03" w:rsidP="002F7184">
            <w:pPr>
              <w:pStyle w:val="acctfourfigures"/>
              <w:tabs>
                <w:tab w:val="clear" w:pos="765"/>
              </w:tabs>
              <w:spacing w:line="240" w:lineRule="auto"/>
              <w:ind w:left="-48" w:right="-72"/>
              <w:jc w:val="right"/>
              <w:rPr>
                <w:rFonts w:ascii="Browallia New" w:eastAsia="Arial Unicode MS" w:hAnsi="Browallia New" w:cs="Browallia New"/>
                <w:szCs w:val="22"/>
                <w:rtl/>
                <w:cs/>
                <w:lang w:bidi="th-TH"/>
              </w:rPr>
            </w:pPr>
          </w:p>
        </w:tc>
        <w:tc>
          <w:tcPr>
            <w:tcW w:w="298" w:type="pct"/>
            <w:shd w:val="clear" w:color="auto" w:fill="auto"/>
            <w:vAlign w:val="center"/>
          </w:tcPr>
          <w:p w14:paraId="412E72C8" w14:textId="1DA5B22D" w:rsidR="007F1D03" w:rsidRPr="00E84424" w:rsidRDefault="007F1D03" w:rsidP="002F7184">
            <w:pPr>
              <w:pStyle w:val="acctfourfigures"/>
              <w:tabs>
                <w:tab w:val="clear" w:pos="765"/>
              </w:tabs>
              <w:spacing w:line="240" w:lineRule="auto"/>
              <w:ind w:left="-48" w:right="-72"/>
              <w:jc w:val="right"/>
              <w:rPr>
                <w:rFonts w:ascii="Browallia New" w:eastAsia="Arial Unicode MS" w:hAnsi="Browallia New" w:cs="Browallia New"/>
                <w:szCs w:val="22"/>
                <w:rtl/>
                <w:cs/>
                <w:lang w:bidi="th-TH"/>
              </w:rPr>
            </w:pPr>
          </w:p>
        </w:tc>
      </w:tr>
      <w:tr w:rsidR="007F1D03" w:rsidRPr="00E84424" w14:paraId="459B62B8" w14:textId="77777777" w:rsidTr="007F1D03">
        <w:tc>
          <w:tcPr>
            <w:tcW w:w="941" w:type="pct"/>
          </w:tcPr>
          <w:p w14:paraId="589E7B47" w14:textId="77777777" w:rsidR="007F1D03" w:rsidRPr="00E84424" w:rsidRDefault="007F1D03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E84424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  - ลูกค้าภายนอก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2EC25BD" w14:textId="6275AB0A" w:rsidR="007F1D03" w:rsidRPr="00E84424" w:rsidRDefault="00CF1017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314</w:t>
            </w:r>
            <w:r w:rsidR="007F1D03"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333</w:t>
            </w:r>
          </w:p>
        </w:tc>
        <w:tc>
          <w:tcPr>
            <w:tcW w:w="403" w:type="pct"/>
            <w:shd w:val="clear" w:color="auto" w:fill="auto"/>
            <w:vAlign w:val="center"/>
          </w:tcPr>
          <w:p w14:paraId="4870A06C" w14:textId="44CFBF8F" w:rsidR="007F1D03" w:rsidRPr="00E84424" w:rsidRDefault="00CF1017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13</w:t>
            </w:r>
            <w:r w:rsidR="007F1D03"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755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3C72421" w14:textId="4A41D436" w:rsidR="007F1D03" w:rsidRPr="00E84424" w:rsidRDefault="00CF1017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18</w:t>
            </w:r>
            <w:r w:rsidR="007F1D03"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801</w:t>
            </w:r>
          </w:p>
        </w:tc>
        <w:tc>
          <w:tcPr>
            <w:tcW w:w="403" w:type="pct"/>
            <w:shd w:val="clear" w:color="auto" w:fill="auto"/>
            <w:vAlign w:val="center"/>
          </w:tcPr>
          <w:p w14:paraId="29C1D81D" w14:textId="7CD19019" w:rsidR="007F1D03" w:rsidRPr="00E84424" w:rsidRDefault="00CF1017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</w:t>
            </w:r>
            <w:r w:rsidR="007F1D03"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970</w:t>
            </w:r>
          </w:p>
        </w:tc>
        <w:tc>
          <w:tcPr>
            <w:tcW w:w="448" w:type="pct"/>
            <w:shd w:val="clear" w:color="auto" w:fill="auto"/>
            <w:vAlign w:val="center"/>
          </w:tcPr>
          <w:p w14:paraId="0C8C8703" w14:textId="7AE5840B" w:rsidR="007F1D03" w:rsidRPr="00E84424" w:rsidRDefault="00CF1017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411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6243398" w14:textId="132AC33D" w:rsidR="007F1D03" w:rsidRPr="00E84424" w:rsidRDefault="00CF1017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</w:t>
            </w:r>
            <w:r w:rsidR="007F1D03"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269" w:type="pct"/>
            <w:shd w:val="clear" w:color="auto" w:fill="auto"/>
            <w:vAlign w:val="center"/>
          </w:tcPr>
          <w:p w14:paraId="35DBF5DB" w14:textId="05E85510" w:rsidR="007F1D03" w:rsidRPr="00E84424" w:rsidRDefault="00CF1017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909</w:t>
            </w:r>
          </w:p>
        </w:tc>
        <w:tc>
          <w:tcPr>
            <w:tcW w:w="303" w:type="pct"/>
            <w:shd w:val="clear" w:color="auto" w:fill="auto"/>
            <w:vAlign w:val="center"/>
          </w:tcPr>
          <w:p w14:paraId="5273AFC5" w14:textId="77777777" w:rsidR="007F1D03" w:rsidRPr="00E84424" w:rsidRDefault="007F1D03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14" w:type="pct"/>
            <w:gridSpan w:val="2"/>
            <w:shd w:val="clear" w:color="auto" w:fill="auto"/>
            <w:vAlign w:val="center"/>
          </w:tcPr>
          <w:p w14:paraId="3B2AF0E8" w14:textId="77777777" w:rsidR="007F1D03" w:rsidRPr="00E84424" w:rsidRDefault="007F1D03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47" w:type="pct"/>
          </w:tcPr>
          <w:p w14:paraId="4170BBB4" w14:textId="08013BD6" w:rsidR="007F1D03" w:rsidRPr="00E84424" w:rsidRDefault="007F1D03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411</w:t>
            </w:r>
            <w:r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298" w:type="pct"/>
            <w:shd w:val="clear" w:color="auto" w:fill="auto"/>
            <w:vAlign w:val="center"/>
          </w:tcPr>
          <w:p w14:paraId="7968D409" w14:textId="1EF2EF5A" w:rsidR="007F1D03" w:rsidRPr="00E84424" w:rsidRDefault="00CF1017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361</w:t>
            </w:r>
            <w:r w:rsidR="007F1D03"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768</w:t>
            </w:r>
          </w:p>
        </w:tc>
      </w:tr>
      <w:tr w:rsidR="007F1D03" w:rsidRPr="00E84424" w14:paraId="6E143BA6" w14:textId="77777777" w:rsidTr="007F1D03">
        <w:tc>
          <w:tcPr>
            <w:tcW w:w="941" w:type="pct"/>
          </w:tcPr>
          <w:p w14:paraId="7526F3A6" w14:textId="77777777" w:rsidR="007F1D03" w:rsidRPr="00E84424" w:rsidRDefault="007F1D03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E84424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  - ระหว่างส่วนงาน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25E1A18" w14:textId="181243AC" w:rsidR="007F1D03" w:rsidRPr="00E84424" w:rsidRDefault="00CF1017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61</w:t>
            </w:r>
            <w:r w:rsidR="007F1D03"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067</w:t>
            </w:r>
          </w:p>
        </w:tc>
        <w:tc>
          <w:tcPr>
            <w:tcW w:w="403" w:type="pct"/>
            <w:shd w:val="clear" w:color="auto" w:fill="auto"/>
            <w:vAlign w:val="center"/>
          </w:tcPr>
          <w:p w14:paraId="1F1BEF0D" w14:textId="65F458EA" w:rsidR="007F1D03" w:rsidRPr="00E84424" w:rsidRDefault="00CF1017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</w:t>
            </w:r>
            <w:r w:rsidR="007F1D03"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488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DAE8198" w14:textId="449AC1DA" w:rsidR="007F1D03" w:rsidRPr="00E84424" w:rsidRDefault="00CF1017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33</w:t>
            </w:r>
            <w:r w:rsidR="007F1D03"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397</w:t>
            </w:r>
          </w:p>
        </w:tc>
        <w:tc>
          <w:tcPr>
            <w:tcW w:w="403" w:type="pct"/>
            <w:shd w:val="clear" w:color="auto" w:fill="auto"/>
            <w:vAlign w:val="center"/>
          </w:tcPr>
          <w:p w14:paraId="7AAE5CB6" w14:textId="35640B00" w:rsidR="007F1D03" w:rsidRPr="00E84424" w:rsidRDefault="00CF1017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</w:t>
            </w:r>
            <w:r w:rsidR="007F1D03"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800</w:t>
            </w:r>
          </w:p>
        </w:tc>
        <w:tc>
          <w:tcPr>
            <w:tcW w:w="448" w:type="pct"/>
            <w:shd w:val="clear" w:color="auto" w:fill="auto"/>
            <w:vAlign w:val="center"/>
          </w:tcPr>
          <w:p w14:paraId="0E27B0AD" w14:textId="5C08C5C6" w:rsidR="007F1D03" w:rsidRPr="00E84424" w:rsidRDefault="00CF1017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249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3B18862" w14:textId="0AA437FF" w:rsidR="007F1D03" w:rsidRPr="00E84424" w:rsidRDefault="00CF1017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102</w:t>
            </w:r>
          </w:p>
        </w:tc>
        <w:tc>
          <w:tcPr>
            <w:tcW w:w="269" w:type="pct"/>
            <w:shd w:val="clear" w:color="auto" w:fill="auto"/>
            <w:vAlign w:val="center"/>
          </w:tcPr>
          <w:p w14:paraId="6CC9DF88" w14:textId="0F281036" w:rsidR="007F1D03" w:rsidRPr="00E84424" w:rsidRDefault="00CF1017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564</w:t>
            </w:r>
          </w:p>
        </w:tc>
        <w:tc>
          <w:tcPr>
            <w:tcW w:w="303" w:type="pct"/>
            <w:shd w:val="clear" w:color="auto" w:fill="auto"/>
            <w:vAlign w:val="center"/>
          </w:tcPr>
          <w:p w14:paraId="17914CA2" w14:textId="0140FC49" w:rsidR="007F1D03" w:rsidRPr="00E84424" w:rsidRDefault="00CF1017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</w:t>
            </w:r>
            <w:r w:rsidR="007F1D03"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295</w:t>
            </w:r>
          </w:p>
        </w:tc>
        <w:tc>
          <w:tcPr>
            <w:tcW w:w="414" w:type="pct"/>
            <w:gridSpan w:val="2"/>
            <w:shd w:val="clear" w:color="auto" w:fill="auto"/>
            <w:vAlign w:val="center"/>
          </w:tcPr>
          <w:p w14:paraId="3C35AFCE" w14:textId="6C91D7E3" w:rsidR="007F1D03" w:rsidRPr="00E84424" w:rsidRDefault="007F1D03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110</w:t>
            </w:r>
            <w:r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="00CF1017"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962</w:t>
            </w:r>
            <w:r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447" w:type="pct"/>
          </w:tcPr>
          <w:p w14:paraId="7FF5DFAF" w14:textId="04574B41" w:rsidR="007F1D03" w:rsidRPr="00E84424" w:rsidRDefault="007F1D03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298" w:type="pct"/>
            <w:shd w:val="clear" w:color="auto" w:fill="auto"/>
            <w:vAlign w:val="center"/>
          </w:tcPr>
          <w:p w14:paraId="72A63A37" w14:textId="1CDDB1AC" w:rsidR="007F1D03" w:rsidRPr="00E84424" w:rsidRDefault="007F1D03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</w:tr>
      <w:tr w:rsidR="007F1D03" w:rsidRPr="00E84424" w14:paraId="4618DD52" w14:textId="77777777" w:rsidTr="007F1D03">
        <w:tc>
          <w:tcPr>
            <w:tcW w:w="941" w:type="pct"/>
          </w:tcPr>
          <w:p w14:paraId="19415042" w14:textId="77777777" w:rsidR="007F1D03" w:rsidRPr="00E84424" w:rsidRDefault="007F1D03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E84424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เงินชดเชยจากกองทุนน้ำมัน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9B0BEAD" w14:textId="77777777" w:rsidR="007F1D03" w:rsidRPr="00E84424" w:rsidRDefault="007F1D03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</w:p>
        </w:tc>
        <w:tc>
          <w:tcPr>
            <w:tcW w:w="403" w:type="pct"/>
            <w:shd w:val="clear" w:color="auto" w:fill="auto"/>
            <w:vAlign w:val="center"/>
          </w:tcPr>
          <w:p w14:paraId="0C8FF6BA" w14:textId="77777777" w:rsidR="007F1D03" w:rsidRPr="00E84424" w:rsidRDefault="007F1D03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9F8E510" w14:textId="77777777" w:rsidR="007F1D03" w:rsidRPr="00E84424" w:rsidRDefault="007F1D03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</w:p>
        </w:tc>
        <w:tc>
          <w:tcPr>
            <w:tcW w:w="403" w:type="pct"/>
            <w:shd w:val="clear" w:color="auto" w:fill="auto"/>
            <w:vAlign w:val="center"/>
          </w:tcPr>
          <w:p w14:paraId="2C783FBA" w14:textId="77777777" w:rsidR="007F1D03" w:rsidRPr="00E84424" w:rsidRDefault="007F1D03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</w:p>
        </w:tc>
        <w:tc>
          <w:tcPr>
            <w:tcW w:w="448" w:type="pct"/>
            <w:shd w:val="clear" w:color="auto" w:fill="auto"/>
            <w:vAlign w:val="center"/>
          </w:tcPr>
          <w:p w14:paraId="1C317CCB" w14:textId="77777777" w:rsidR="007F1D03" w:rsidRPr="00E84424" w:rsidRDefault="007F1D03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18D3065" w14:textId="77777777" w:rsidR="007F1D03" w:rsidRPr="00E84424" w:rsidRDefault="007F1D03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269" w:type="pct"/>
            <w:shd w:val="clear" w:color="auto" w:fill="auto"/>
            <w:vAlign w:val="center"/>
          </w:tcPr>
          <w:p w14:paraId="10865275" w14:textId="77777777" w:rsidR="007F1D03" w:rsidRPr="00E84424" w:rsidRDefault="007F1D03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303" w:type="pct"/>
            <w:shd w:val="clear" w:color="auto" w:fill="auto"/>
            <w:vAlign w:val="center"/>
          </w:tcPr>
          <w:p w14:paraId="0C161C16" w14:textId="77777777" w:rsidR="007F1D03" w:rsidRPr="00E84424" w:rsidRDefault="007F1D03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</w:p>
        </w:tc>
        <w:tc>
          <w:tcPr>
            <w:tcW w:w="414" w:type="pct"/>
            <w:gridSpan w:val="2"/>
            <w:shd w:val="clear" w:color="auto" w:fill="auto"/>
            <w:vAlign w:val="center"/>
          </w:tcPr>
          <w:p w14:paraId="474039B4" w14:textId="77777777" w:rsidR="007F1D03" w:rsidRPr="00E84424" w:rsidRDefault="007F1D03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</w:p>
        </w:tc>
        <w:tc>
          <w:tcPr>
            <w:tcW w:w="447" w:type="pct"/>
          </w:tcPr>
          <w:p w14:paraId="27FFE1F1" w14:textId="77777777" w:rsidR="007F1D03" w:rsidRPr="00E84424" w:rsidRDefault="007F1D03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</w:p>
        </w:tc>
        <w:tc>
          <w:tcPr>
            <w:tcW w:w="298" w:type="pct"/>
            <w:shd w:val="clear" w:color="auto" w:fill="auto"/>
            <w:vAlign w:val="center"/>
          </w:tcPr>
          <w:p w14:paraId="05F293B3" w14:textId="1693325D" w:rsidR="007F1D03" w:rsidRPr="00E84424" w:rsidRDefault="007F1D03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</w:p>
        </w:tc>
      </w:tr>
      <w:tr w:rsidR="007F1D03" w:rsidRPr="00E84424" w14:paraId="161A830C" w14:textId="77777777" w:rsidTr="007F1D03">
        <w:tc>
          <w:tcPr>
            <w:tcW w:w="941" w:type="pct"/>
          </w:tcPr>
          <w:p w14:paraId="42EF5B78" w14:textId="77777777" w:rsidR="007F1D03" w:rsidRPr="00E84424" w:rsidRDefault="007F1D03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E84424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  เชื้อเพลิง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394EBC6" w14:textId="65FAE0D4" w:rsidR="007F1D03" w:rsidRPr="00E84424" w:rsidRDefault="00CF1017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</w:t>
            </w:r>
            <w:r w:rsidR="007F1D03"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147</w:t>
            </w:r>
          </w:p>
        </w:tc>
        <w:tc>
          <w:tcPr>
            <w:tcW w:w="403" w:type="pct"/>
            <w:shd w:val="clear" w:color="auto" w:fill="auto"/>
            <w:vAlign w:val="center"/>
          </w:tcPr>
          <w:p w14:paraId="3325FB53" w14:textId="77777777" w:rsidR="007F1D03" w:rsidRPr="00E84424" w:rsidRDefault="007F1D03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327644F" w14:textId="77777777" w:rsidR="007F1D03" w:rsidRPr="00E84424" w:rsidRDefault="007F1D03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03" w:type="pct"/>
            <w:shd w:val="clear" w:color="auto" w:fill="auto"/>
            <w:vAlign w:val="center"/>
          </w:tcPr>
          <w:p w14:paraId="29401DA4" w14:textId="77777777" w:rsidR="007F1D03" w:rsidRPr="00E84424" w:rsidRDefault="007F1D03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48" w:type="pct"/>
            <w:shd w:val="clear" w:color="auto" w:fill="auto"/>
            <w:vAlign w:val="center"/>
          </w:tcPr>
          <w:p w14:paraId="1BBDE87C" w14:textId="77777777" w:rsidR="007F1D03" w:rsidRPr="00E84424" w:rsidRDefault="007F1D03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F8C9099" w14:textId="77777777" w:rsidR="007F1D03" w:rsidRPr="00E84424" w:rsidRDefault="007F1D03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269" w:type="pct"/>
            <w:shd w:val="clear" w:color="auto" w:fill="auto"/>
            <w:vAlign w:val="center"/>
          </w:tcPr>
          <w:p w14:paraId="2E941639" w14:textId="77777777" w:rsidR="007F1D03" w:rsidRPr="00E84424" w:rsidRDefault="007F1D03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303" w:type="pct"/>
            <w:shd w:val="clear" w:color="auto" w:fill="auto"/>
            <w:vAlign w:val="center"/>
          </w:tcPr>
          <w:p w14:paraId="02255DFB" w14:textId="77777777" w:rsidR="007F1D03" w:rsidRPr="00E84424" w:rsidRDefault="007F1D03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14" w:type="pct"/>
            <w:gridSpan w:val="2"/>
            <w:shd w:val="clear" w:color="auto" w:fill="auto"/>
            <w:vAlign w:val="center"/>
          </w:tcPr>
          <w:p w14:paraId="6E930E6B" w14:textId="77777777" w:rsidR="007F1D03" w:rsidRPr="00E84424" w:rsidRDefault="007F1D03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47" w:type="pct"/>
          </w:tcPr>
          <w:p w14:paraId="701E574D" w14:textId="23EEA41A" w:rsidR="007F1D03" w:rsidRPr="00E84424" w:rsidRDefault="007F1D03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298" w:type="pct"/>
            <w:shd w:val="clear" w:color="auto" w:fill="auto"/>
            <w:vAlign w:val="center"/>
          </w:tcPr>
          <w:p w14:paraId="1A9D0D78" w14:textId="04533C2C" w:rsidR="007F1D03" w:rsidRPr="00E84424" w:rsidRDefault="00CF1017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</w:t>
            </w:r>
            <w:r w:rsidR="007F1D03"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147</w:t>
            </w:r>
          </w:p>
        </w:tc>
      </w:tr>
      <w:tr w:rsidR="007F1D03" w:rsidRPr="00E84424" w14:paraId="2C3B4A27" w14:textId="77777777" w:rsidTr="007F1D03">
        <w:tc>
          <w:tcPr>
            <w:tcW w:w="941" w:type="pct"/>
          </w:tcPr>
          <w:p w14:paraId="12221DA8" w14:textId="77777777" w:rsidR="007F1D03" w:rsidRPr="00E84424" w:rsidRDefault="007F1D03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72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84424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ต้นทุนขายและ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1D875A5" w14:textId="77777777" w:rsidR="007F1D03" w:rsidRPr="00E84424" w:rsidRDefault="007F1D03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</w:p>
        </w:tc>
        <w:tc>
          <w:tcPr>
            <w:tcW w:w="403" w:type="pct"/>
            <w:shd w:val="clear" w:color="auto" w:fill="auto"/>
            <w:vAlign w:val="center"/>
          </w:tcPr>
          <w:p w14:paraId="28261CF3" w14:textId="77777777" w:rsidR="007F1D03" w:rsidRPr="00E84424" w:rsidRDefault="007F1D03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931603B" w14:textId="77777777" w:rsidR="007F1D03" w:rsidRPr="00E84424" w:rsidRDefault="007F1D03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</w:p>
        </w:tc>
        <w:tc>
          <w:tcPr>
            <w:tcW w:w="403" w:type="pct"/>
            <w:shd w:val="clear" w:color="auto" w:fill="auto"/>
            <w:vAlign w:val="center"/>
          </w:tcPr>
          <w:p w14:paraId="56459BFC" w14:textId="77777777" w:rsidR="007F1D03" w:rsidRPr="00E84424" w:rsidRDefault="007F1D03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</w:p>
        </w:tc>
        <w:tc>
          <w:tcPr>
            <w:tcW w:w="448" w:type="pct"/>
            <w:shd w:val="clear" w:color="auto" w:fill="auto"/>
            <w:vAlign w:val="center"/>
          </w:tcPr>
          <w:p w14:paraId="477E099C" w14:textId="77777777" w:rsidR="007F1D03" w:rsidRPr="00E84424" w:rsidRDefault="007F1D03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9437133" w14:textId="77777777" w:rsidR="007F1D03" w:rsidRPr="00E84424" w:rsidRDefault="007F1D03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</w:p>
        </w:tc>
        <w:tc>
          <w:tcPr>
            <w:tcW w:w="269" w:type="pct"/>
            <w:shd w:val="clear" w:color="auto" w:fill="auto"/>
            <w:vAlign w:val="center"/>
          </w:tcPr>
          <w:p w14:paraId="3B5A8EF7" w14:textId="77777777" w:rsidR="007F1D03" w:rsidRPr="00E84424" w:rsidRDefault="007F1D03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</w:p>
        </w:tc>
        <w:tc>
          <w:tcPr>
            <w:tcW w:w="303" w:type="pct"/>
            <w:shd w:val="clear" w:color="auto" w:fill="auto"/>
            <w:vAlign w:val="center"/>
          </w:tcPr>
          <w:p w14:paraId="1C2B609D" w14:textId="77777777" w:rsidR="007F1D03" w:rsidRPr="00E84424" w:rsidRDefault="007F1D03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</w:p>
        </w:tc>
        <w:tc>
          <w:tcPr>
            <w:tcW w:w="414" w:type="pct"/>
            <w:gridSpan w:val="2"/>
            <w:shd w:val="clear" w:color="auto" w:fill="auto"/>
            <w:vAlign w:val="center"/>
          </w:tcPr>
          <w:p w14:paraId="47263A6E" w14:textId="77777777" w:rsidR="007F1D03" w:rsidRPr="00E84424" w:rsidRDefault="007F1D03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</w:p>
        </w:tc>
        <w:tc>
          <w:tcPr>
            <w:tcW w:w="447" w:type="pct"/>
          </w:tcPr>
          <w:p w14:paraId="6B09093D" w14:textId="77777777" w:rsidR="007F1D03" w:rsidRPr="00E84424" w:rsidRDefault="007F1D03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</w:p>
        </w:tc>
        <w:tc>
          <w:tcPr>
            <w:tcW w:w="298" w:type="pct"/>
            <w:shd w:val="clear" w:color="auto" w:fill="auto"/>
            <w:vAlign w:val="center"/>
          </w:tcPr>
          <w:p w14:paraId="209C6E2C" w14:textId="57080DDF" w:rsidR="007F1D03" w:rsidRPr="00E84424" w:rsidRDefault="007F1D03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</w:p>
        </w:tc>
      </w:tr>
      <w:tr w:rsidR="007F1D03" w:rsidRPr="00E84424" w14:paraId="1DC22CAE" w14:textId="77777777" w:rsidTr="007F1D03">
        <w:tc>
          <w:tcPr>
            <w:tcW w:w="941" w:type="pct"/>
          </w:tcPr>
          <w:p w14:paraId="79988E89" w14:textId="77777777" w:rsidR="007F1D03" w:rsidRPr="00E84424" w:rsidRDefault="007F1D03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E84424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  </w:t>
            </w:r>
            <w:r w:rsidRPr="00E84424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ต้นทุนการให้บริการ</w:t>
            </w:r>
          </w:p>
        </w:tc>
        <w:tc>
          <w:tcPr>
            <w:tcW w:w="35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CA10BD6" w14:textId="52C80CA4" w:rsidR="007F1D03" w:rsidRPr="00E84424" w:rsidRDefault="007F1D03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374</w:t>
            </w:r>
            <w:r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="00CF1017"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844</w:t>
            </w:r>
            <w:r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40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500A7F" w14:textId="29E21EC5" w:rsidR="007F1D03" w:rsidRPr="00E84424" w:rsidRDefault="007F1D03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16</w:t>
            </w:r>
            <w:r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="00CF1017"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803</w:t>
            </w:r>
            <w:r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35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AFB0C9" w14:textId="1A061F4E" w:rsidR="007F1D03" w:rsidRPr="00E84424" w:rsidRDefault="007F1D03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51</w:t>
            </w:r>
            <w:r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="00CF1017"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357</w:t>
            </w:r>
            <w:r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40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1DD23C" w14:textId="493962F4" w:rsidR="007F1D03" w:rsidRPr="00E84424" w:rsidRDefault="007F1D03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10</w:t>
            </w:r>
            <w:r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="00CF1017"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089</w:t>
            </w:r>
            <w:r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44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16F8A6" w14:textId="7E088E2E" w:rsidR="007F1D03" w:rsidRPr="00E84424" w:rsidRDefault="007F1D03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654</w:t>
            </w:r>
            <w:r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35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4DE2A0" w14:textId="2FDA2F9D" w:rsidR="007F1D03" w:rsidRPr="00E84424" w:rsidRDefault="007F1D03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</w:t>
            </w:r>
            <w:r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="00CF1017"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282</w:t>
            </w:r>
            <w:r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26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FC0AAA" w14:textId="2714E39B" w:rsidR="007F1D03" w:rsidRPr="00E84424" w:rsidRDefault="007F1D03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  <w:r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="00CF1017"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374</w:t>
            </w:r>
            <w:r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30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E31DCDF" w14:textId="2BFDCE57" w:rsidR="007F1D03" w:rsidRPr="00E84424" w:rsidRDefault="007F1D03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</w:t>
            </w:r>
            <w:r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="00CF1017"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055</w:t>
            </w:r>
            <w:r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414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F32AEE" w14:textId="4823597F" w:rsidR="007F1D03" w:rsidRPr="00E84424" w:rsidRDefault="00CF1017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111</w:t>
            </w:r>
            <w:r w:rsidR="007F1D03"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702</w:t>
            </w:r>
          </w:p>
        </w:tc>
        <w:tc>
          <w:tcPr>
            <w:tcW w:w="447" w:type="pct"/>
            <w:tcBorders>
              <w:bottom w:val="single" w:sz="4" w:space="0" w:color="auto"/>
            </w:tcBorders>
          </w:tcPr>
          <w:p w14:paraId="24C2AE92" w14:textId="1E368484" w:rsidR="007F1D03" w:rsidRPr="00E84424" w:rsidRDefault="00CF1017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643</w:t>
            </w:r>
          </w:p>
        </w:tc>
        <w:tc>
          <w:tcPr>
            <w:tcW w:w="29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C2D716" w14:textId="79FE58E8" w:rsidR="007F1D03" w:rsidRPr="00E84424" w:rsidRDefault="007F1D03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355</w:t>
            </w:r>
            <w:r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="00CF1017"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113</w:t>
            </w:r>
            <w:r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)</w:t>
            </w:r>
          </w:p>
        </w:tc>
      </w:tr>
      <w:tr w:rsidR="007F1D03" w:rsidRPr="00E84424" w14:paraId="3F144C1A" w14:textId="77777777" w:rsidTr="007F1D03">
        <w:tc>
          <w:tcPr>
            <w:tcW w:w="941" w:type="pct"/>
          </w:tcPr>
          <w:p w14:paraId="3D38BFD7" w14:textId="77777777" w:rsidR="007F1D03" w:rsidRPr="00E84424" w:rsidRDefault="007F1D03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กำไรขั้นต้น</w:t>
            </w:r>
          </w:p>
        </w:tc>
        <w:tc>
          <w:tcPr>
            <w:tcW w:w="35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5247086" w14:textId="5543DF40" w:rsidR="007F1D03" w:rsidRPr="00E84424" w:rsidRDefault="00CF1017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</w:t>
            </w:r>
            <w:r w:rsidR="007F1D03"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703</w:t>
            </w:r>
          </w:p>
        </w:tc>
        <w:tc>
          <w:tcPr>
            <w:tcW w:w="403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1FDA138" w14:textId="6EE9FD92" w:rsidR="007F1D03" w:rsidRPr="00E84424" w:rsidRDefault="00CF1017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  <w:r w:rsidR="007F1D03"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440</w:t>
            </w:r>
          </w:p>
        </w:tc>
        <w:tc>
          <w:tcPr>
            <w:tcW w:w="35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A1EA156" w14:textId="146DD825" w:rsidR="007F1D03" w:rsidRPr="00E84424" w:rsidRDefault="00CF1017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841</w:t>
            </w:r>
          </w:p>
        </w:tc>
        <w:tc>
          <w:tcPr>
            <w:tcW w:w="403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420185E" w14:textId="74BD58DF" w:rsidR="007F1D03" w:rsidRPr="00E84424" w:rsidRDefault="00CF1017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  <w:r w:rsidR="007F1D03"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681</w:t>
            </w:r>
          </w:p>
        </w:tc>
        <w:tc>
          <w:tcPr>
            <w:tcW w:w="44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E53837E" w14:textId="6E1342F1" w:rsidR="007F1D03" w:rsidRPr="00E84424" w:rsidRDefault="00CF1017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</w:t>
            </w:r>
          </w:p>
        </w:tc>
        <w:tc>
          <w:tcPr>
            <w:tcW w:w="35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4E88590" w14:textId="77623EB9" w:rsidR="007F1D03" w:rsidRPr="00E84424" w:rsidRDefault="00CF1017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820</w:t>
            </w:r>
          </w:p>
        </w:tc>
        <w:tc>
          <w:tcPr>
            <w:tcW w:w="269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758CAD7" w14:textId="0F941025" w:rsidR="007F1D03" w:rsidRPr="00E84424" w:rsidRDefault="00CF1017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99</w:t>
            </w:r>
          </w:p>
        </w:tc>
        <w:tc>
          <w:tcPr>
            <w:tcW w:w="303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46A78AA" w14:textId="39BE7A5F" w:rsidR="007F1D03" w:rsidRPr="00E84424" w:rsidRDefault="00CF1017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240</w:t>
            </w:r>
          </w:p>
        </w:tc>
        <w:tc>
          <w:tcPr>
            <w:tcW w:w="414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3A3F46F" w14:textId="35C229D7" w:rsidR="007F1D03" w:rsidRPr="00E84424" w:rsidRDefault="00CF1017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740</w:t>
            </w:r>
          </w:p>
        </w:tc>
        <w:tc>
          <w:tcPr>
            <w:tcW w:w="447" w:type="pct"/>
            <w:tcBorders>
              <w:top w:val="single" w:sz="4" w:space="0" w:color="auto"/>
            </w:tcBorders>
          </w:tcPr>
          <w:p w14:paraId="051AF78C" w14:textId="5B45FF46" w:rsidR="007F1D03" w:rsidRPr="00E84424" w:rsidRDefault="00CF1017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232</w:t>
            </w:r>
          </w:p>
        </w:tc>
        <w:tc>
          <w:tcPr>
            <w:tcW w:w="29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3E54EFE" w14:textId="02595BC1" w:rsidR="007F1D03" w:rsidRPr="00E84424" w:rsidRDefault="00CF1017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</w:t>
            </w:r>
            <w:r w:rsidR="007F1D03"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802</w:t>
            </w:r>
          </w:p>
        </w:tc>
      </w:tr>
      <w:tr w:rsidR="007F1D03" w:rsidRPr="00E84424" w14:paraId="6B9F3415" w14:textId="77777777" w:rsidTr="007F1D03">
        <w:trPr>
          <w:trHeight w:val="73"/>
        </w:trPr>
        <w:tc>
          <w:tcPr>
            <w:tcW w:w="941" w:type="pct"/>
            <w:vAlign w:val="center"/>
          </w:tcPr>
          <w:p w14:paraId="08B85598" w14:textId="77777777" w:rsidR="007F1D03" w:rsidRPr="00E84424" w:rsidRDefault="007F1D03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72"/>
              <w:jc w:val="both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35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2B85B06" w14:textId="77777777" w:rsidR="007F1D03" w:rsidRPr="00E84424" w:rsidRDefault="007F1D03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th-TH"/>
              </w:rPr>
            </w:pPr>
          </w:p>
        </w:tc>
        <w:tc>
          <w:tcPr>
            <w:tcW w:w="403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588AE81" w14:textId="77777777" w:rsidR="007F1D03" w:rsidRPr="00E84424" w:rsidRDefault="007F1D03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9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35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79B3C9E" w14:textId="77777777" w:rsidR="007F1D03" w:rsidRPr="00E84424" w:rsidRDefault="007F1D03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th-TH"/>
              </w:rPr>
            </w:pPr>
          </w:p>
        </w:tc>
        <w:tc>
          <w:tcPr>
            <w:tcW w:w="403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9714440" w14:textId="77777777" w:rsidR="007F1D03" w:rsidRPr="00E84424" w:rsidRDefault="007F1D03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th-TH"/>
              </w:rPr>
            </w:pPr>
          </w:p>
        </w:tc>
        <w:tc>
          <w:tcPr>
            <w:tcW w:w="44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95436B2" w14:textId="77777777" w:rsidR="007F1D03" w:rsidRPr="00E84424" w:rsidRDefault="007F1D03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th-TH"/>
              </w:rPr>
            </w:pPr>
          </w:p>
        </w:tc>
        <w:tc>
          <w:tcPr>
            <w:tcW w:w="35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EC336A2" w14:textId="77777777" w:rsidR="007F1D03" w:rsidRPr="00E84424" w:rsidRDefault="007F1D03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269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213DB3E" w14:textId="77777777" w:rsidR="007F1D03" w:rsidRPr="00E84424" w:rsidRDefault="007F1D03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303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ECE8CB3" w14:textId="77777777" w:rsidR="007F1D03" w:rsidRPr="00E84424" w:rsidRDefault="007F1D03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th-TH"/>
              </w:rPr>
            </w:pPr>
          </w:p>
        </w:tc>
        <w:tc>
          <w:tcPr>
            <w:tcW w:w="414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4F88B31" w14:textId="77777777" w:rsidR="007F1D03" w:rsidRPr="00E84424" w:rsidRDefault="007F1D03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th-TH"/>
              </w:rPr>
            </w:pPr>
          </w:p>
        </w:tc>
        <w:tc>
          <w:tcPr>
            <w:tcW w:w="447" w:type="pct"/>
            <w:tcBorders>
              <w:top w:val="single" w:sz="4" w:space="0" w:color="auto"/>
            </w:tcBorders>
          </w:tcPr>
          <w:p w14:paraId="29CAB8C0" w14:textId="77777777" w:rsidR="007F1D03" w:rsidRPr="00E84424" w:rsidRDefault="007F1D03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th-TH"/>
              </w:rPr>
            </w:pPr>
          </w:p>
        </w:tc>
        <w:tc>
          <w:tcPr>
            <w:tcW w:w="29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E00B151" w14:textId="76976A02" w:rsidR="007F1D03" w:rsidRPr="00E84424" w:rsidRDefault="007F1D03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th-TH"/>
              </w:rPr>
            </w:pPr>
          </w:p>
        </w:tc>
      </w:tr>
      <w:tr w:rsidR="007F1D03" w:rsidRPr="00E84424" w14:paraId="04855B91" w14:textId="77777777" w:rsidTr="007F1D03">
        <w:tc>
          <w:tcPr>
            <w:tcW w:w="941" w:type="pct"/>
          </w:tcPr>
          <w:p w14:paraId="559E0AA8" w14:textId="77777777" w:rsidR="007F1D03" w:rsidRPr="00E84424" w:rsidRDefault="007F1D03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72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84424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เงินปันผลรับ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B0BA0C8" w14:textId="21CA36E6" w:rsidR="007F1D03" w:rsidRPr="00E84424" w:rsidRDefault="00CF1017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</w:t>
            </w:r>
            <w:r w:rsidR="007F1D03"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494</w:t>
            </w:r>
          </w:p>
        </w:tc>
        <w:tc>
          <w:tcPr>
            <w:tcW w:w="403" w:type="pct"/>
            <w:shd w:val="clear" w:color="auto" w:fill="auto"/>
            <w:vAlign w:val="center"/>
          </w:tcPr>
          <w:p w14:paraId="7823D2A6" w14:textId="77777777" w:rsidR="007F1D03" w:rsidRPr="00E84424" w:rsidRDefault="007F1D03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1551AC6" w14:textId="77777777" w:rsidR="007F1D03" w:rsidRPr="00E84424" w:rsidRDefault="007F1D03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03" w:type="pct"/>
            <w:shd w:val="clear" w:color="auto" w:fill="auto"/>
            <w:vAlign w:val="center"/>
          </w:tcPr>
          <w:p w14:paraId="08F0EA23" w14:textId="77777777" w:rsidR="007F1D03" w:rsidRPr="00E84424" w:rsidRDefault="007F1D03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48" w:type="pct"/>
            <w:shd w:val="clear" w:color="auto" w:fill="auto"/>
            <w:vAlign w:val="center"/>
          </w:tcPr>
          <w:p w14:paraId="1D52E9C7" w14:textId="77777777" w:rsidR="007F1D03" w:rsidRPr="00E84424" w:rsidRDefault="007F1D03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0DF3F74" w14:textId="77777777" w:rsidR="007F1D03" w:rsidRPr="00E84424" w:rsidRDefault="007F1D03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269" w:type="pct"/>
            <w:shd w:val="clear" w:color="auto" w:fill="auto"/>
            <w:vAlign w:val="center"/>
          </w:tcPr>
          <w:p w14:paraId="5F91F58B" w14:textId="77777777" w:rsidR="007F1D03" w:rsidRPr="00E84424" w:rsidRDefault="007F1D03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303" w:type="pct"/>
            <w:shd w:val="clear" w:color="auto" w:fill="auto"/>
            <w:vAlign w:val="center"/>
          </w:tcPr>
          <w:p w14:paraId="7D85BC5F" w14:textId="77777777" w:rsidR="007F1D03" w:rsidRPr="00E84424" w:rsidRDefault="007F1D03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14" w:type="pct"/>
            <w:gridSpan w:val="2"/>
            <w:shd w:val="clear" w:color="auto" w:fill="auto"/>
            <w:vAlign w:val="center"/>
          </w:tcPr>
          <w:p w14:paraId="0E98716A" w14:textId="4CE21536" w:rsidR="007F1D03" w:rsidRPr="00E84424" w:rsidRDefault="007F1D03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</w:t>
            </w:r>
            <w:r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="00CF1017"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327</w:t>
            </w:r>
            <w:r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447" w:type="pct"/>
          </w:tcPr>
          <w:p w14:paraId="69012BF9" w14:textId="458FA499" w:rsidR="007F1D03" w:rsidRPr="00E84424" w:rsidRDefault="007F1D03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298" w:type="pct"/>
            <w:shd w:val="clear" w:color="auto" w:fill="auto"/>
            <w:vAlign w:val="center"/>
          </w:tcPr>
          <w:p w14:paraId="0943AE60" w14:textId="7F106958" w:rsidR="007F1D03" w:rsidRPr="00E84424" w:rsidRDefault="00CF1017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167</w:t>
            </w:r>
          </w:p>
        </w:tc>
      </w:tr>
      <w:tr w:rsidR="007F1D03" w:rsidRPr="00E84424" w14:paraId="6960CFDB" w14:textId="77777777" w:rsidTr="007F1D03">
        <w:tc>
          <w:tcPr>
            <w:tcW w:w="941" w:type="pct"/>
          </w:tcPr>
          <w:p w14:paraId="0B16701E" w14:textId="1ECDE38E" w:rsidR="007F1D03" w:rsidRPr="00E84424" w:rsidRDefault="007F1D03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72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84424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กำไร (ขาดทุน) จากเครื่องมือ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6D7E957" w14:textId="77777777" w:rsidR="007F1D03" w:rsidRPr="00E84424" w:rsidRDefault="007F1D03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</w:p>
        </w:tc>
        <w:tc>
          <w:tcPr>
            <w:tcW w:w="403" w:type="pct"/>
            <w:shd w:val="clear" w:color="auto" w:fill="auto"/>
            <w:vAlign w:val="center"/>
          </w:tcPr>
          <w:p w14:paraId="541FA285" w14:textId="77777777" w:rsidR="007F1D03" w:rsidRPr="00E84424" w:rsidRDefault="007F1D03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CAAA227" w14:textId="77777777" w:rsidR="007F1D03" w:rsidRPr="00E84424" w:rsidRDefault="007F1D03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</w:p>
        </w:tc>
        <w:tc>
          <w:tcPr>
            <w:tcW w:w="403" w:type="pct"/>
            <w:shd w:val="clear" w:color="auto" w:fill="auto"/>
            <w:vAlign w:val="center"/>
          </w:tcPr>
          <w:p w14:paraId="191BAA35" w14:textId="77777777" w:rsidR="007F1D03" w:rsidRPr="00E84424" w:rsidRDefault="007F1D03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</w:p>
        </w:tc>
        <w:tc>
          <w:tcPr>
            <w:tcW w:w="448" w:type="pct"/>
            <w:shd w:val="clear" w:color="auto" w:fill="auto"/>
            <w:vAlign w:val="center"/>
          </w:tcPr>
          <w:p w14:paraId="555D6647" w14:textId="77777777" w:rsidR="007F1D03" w:rsidRPr="00E84424" w:rsidRDefault="007F1D03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B29A661" w14:textId="77777777" w:rsidR="007F1D03" w:rsidRPr="00E84424" w:rsidRDefault="007F1D03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</w:p>
        </w:tc>
        <w:tc>
          <w:tcPr>
            <w:tcW w:w="269" w:type="pct"/>
            <w:shd w:val="clear" w:color="auto" w:fill="auto"/>
            <w:vAlign w:val="center"/>
          </w:tcPr>
          <w:p w14:paraId="07E0C95C" w14:textId="77777777" w:rsidR="007F1D03" w:rsidRPr="00E84424" w:rsidRDefault="007F1D03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</w:p>
        </w:tc>
        <w:tc>
          <w:tcPr>
            <w:tcW w:w="303" w:type="pct"/>
            <w:shd w:val="clear" w:color="auto" w:fill="auto"/>
            <w:vAlign w:val="center"/>
          </w:tcPr>
          <w:p w14:paraId="5599741C" w14:textId="77777777" w:rsidR="007F1D03" w:rsidRPr="00E84424" w:rsidRDefault="007F1D03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</w:p>
        </w:tc>
        <w:tc>
          <w:tcPr>
            <w:tcW w:w="414" w:type="pct"/>
            <w:gridSpan w:val="2"/>
            <w:shd w:val="clear" w:color="auto" w:fill="auto"/>
            <w:vAlign w:val="center"/>
          </w:tcPr>
          <w:p w14:paraId="7B083E05" w14:textId="77777777" w:rsidR="007F1D03" w:rsidRPr="00E84424" w:rsidRDefault="007F1D03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</w:p>
        </w:tc>
        <w:tc>
          <w:tcPr>
            <w:tcW w:w="447" w:type="pct"/>
          </w:tcPr>
          <w:p w14:paraId="563C4BFB" w14:textId="77777777" w:rsidR="007F1D03" w:rsidRPr="00E84424" w:rsidRDefault="007F1D03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</w:p>
        </w:tc>
        <w:tc>
          <w:tcPr>
            <w:tcW w:w="298" w:type="pct"/>
            <w:shd w:val="clear" w:color="auto" w:fill="auto"/>
            <w:vAlign w:val="center"/>
          </w:tcPr>
          <w:p w14:paraId="06403C95" w14:textId="6D00E41E" w:rsidR="007F1D03" w:rsidRPr="00E84424" w:rsidRDefault="007F1D03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</w:p>
        </w:tc>
      </w:tr>
      <w:tr w:rsidR="007F1D03" w:rsidRPr="00E84424" w14:paraId="30EAC118" w14:textId="77777777" w:rsidTr="007F1D03">
        <w:tc>
          <w:tcPr>
            <w:tcW w:w="941" w:type="pct"/>
          </w:tcPr>
          <w:p w14:paraId="4212F972" w14:textId="77777777" w:rsidR="007F1D03" w:rsidRPr="00E84424" w:rsidRDefault="007F1D03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E84424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  ทางการเงิน สุทธิ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CF8720A" w14:textId="399769B8" w:rsidR="007F1D03" w:rsidRPr="00E84424" w:rsidRDefault="007F1D03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210</w:t>
            </w:r>
            <w:r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403" w:type="pct"/>
            <w:shd w:val="clear" w:color="auto" w:fill="auto"/>
            <w:vAlign w:val="center"/>
          </w:tcPr>
          <w:p w14:paraId="123BCB7E" w14:textId="77777777" w:rsidR="007F1D03" w:rsidRPr="00E84424" w:rsidRDefault="007F1D03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AFA5CF2" w14:textId="1879DAF8" w:rsidR="007F1D03" w:rsidRPr="00E84424" w:rsidRDefault="00CF1017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569</w:t>
            </w:r>
          </w:p>
        </w:tc>
        <w:tc>
          <w:tcPr>
            <w:tcW w:w="403" w:type="pct"/>
            <w:shd w:val="clear" w:color="auto" w:fill="auto"/>
            <w:vAlign w:val="center"/>
          </w:tcPr>
          <w:p w14:paraId="11CC5DEC" w14:textId="77777777" w:rsidR="007F1D03" w:rsidRPr="00E84424" w:rsidRDefault="007F1D03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48" w:type="pct"/>
            <w:shd w:val="clear" w:color="auto" w:fill="auto"/>
            <w:vAlign w:val="center"/>
          </w:tcPr>
          <w:p w14:paraId="683BEE70" w14:textId="77777777" w:rsidR="007F1D03" w:rsidRPr="00E84424" w:rsidRDefault="007F1D03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E37385F" w14:textId="77777777" w:rsidR="007F1D03" w:rsidRPr="00E84424" w:rsidRDefault="007F1D03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269" w:type="pct"/>
            <w:shd w:val="clear" w:color="auto" w:fill="auto"/>
            <w:vAlign w:val="center"/>
          </w:tcPr>
          <w:p w14:paraId="077A6DC1" w14:textId="77777777" w:rsidR="007F1D03" w:rsidRPr="00E84424" w:rsidRDefault="007F1D03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303" w:type="pct"/>
            <w:shd w:val="clear" w:color="auto" w:fill="auto"/>
            <w:vAlign w:val="center"/>
          </w:tcPr>
          <w:p w14:paraId="7ED14566" w14:textId="77777777" w:rsidR="007F1D03" w:rsidRPr="00E84424" w:rsidRDefault="007F1D03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14" w:type="pct"/>
            <w:gridSpan w:val="2"/>
            <w:shd w:val="clear" w:color="auto" w:fill="auto"/>
            <w:vAlign w:val="center"/>
          </w:tcPr>
          <w:p w14:paraId="3D60546A" w14:textId="77777777" w:rsidR="007F1D03" w:rsidRPr="00E84424" w:rsidRDefault="007F1D03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47" w:type="pct"/>
          </w:tcPr>
          <w:p w14:paraId="2AD0B2AD" w14:textId="32AA4B3D" w:rsidR="007F1D03" w:rsidRPr="00E84424" w:rsidRDefault="007F1D03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298" w:type="pct"/>
            <w:shd w:val="clear" w:color="auto" w:fill="auto"/>
            <w:vAlign w:val="center"/>
          </w:tcPr>
          <w:p w14:paraId="339331D0" w14:textId="35CECFAC" w:rsidR="007F1D03" w:rsidRPr="00E84424" w:rsidRDefault="00CF1017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359</w:t>
            </w:r>
          </w:p>
        </w:tc>
      </w:tr>
      <w:tr w:rsidR="007F1D03" w:rsidRPr="00E84424" w14:paraId="164B3BCE" w14:textId="77777777" w:rsidTr="007F1D03">
        <w:tc>
          <w:tcPr>
            <w:tcW w:w="941" w:type="pct"/>
            <w:vAlign w:val="bottom"/>
          </w:tcPr>
          <w:p w14:paraId="38FE88F7" w14:textId="732FA31E" w:rsidR="007F1D03" w:rsidRPr="00E84424" w:rsidRDefault="007F1D03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 w:right="-72" w:hanging="14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E84424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กำไร (ขาดทุน) จากอัตราแลกเปลี่ยน สุทธิ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7D93E01" w14:textId="5CC08231" w:rsidR="007F1D03" w:rsidRPr="00E84424" w:rsidRDefault="00CF1017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  <w:r w:rsidR="007F1D03"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847</w:t>
            </w:r>
          </w:p>
        </w:tc>
        <w:tc>
          <w:tcPr>
            <w:tcW w:w="403" w:type="pct"/>
            <w:shd w:val="clear" w:color="auto" w:fill="auto"/>
            <w:vAlign w:val="center"/>
          </w:tcPr>
          <w:p w14:paraId="042C70C7" w14:textId="43E39E20" w:rsidR="007F1D03" w:rsidRPr="00E84424" w:rsidRDefault="00CF1017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7EF2F8D" w14:textId="6A3E8A72" w:rsidR="007F1D03" w:rsidRPr="00E84424" w:rsidRDefault="00CF1017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22</w:t>
            </w:r>
          </w:p>
        </w:tc>
        <w:tc>
          <w:tcPr>
            <w:tcW w:w="403" w:type="pct"/>
            <w:shd w:val="clear" w:color="auto" w:fill="auto"/>
            <w:vAlign w:val="center"/>
          </w:tcPr>
          <w:p w14:paraId="6E0002F8" w14:textId="257D02FB" w:rsidR="007F1D03" w:rsidRPr="00E84424" w:rsidRDefault="00CF1017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</w:t>
            </w:r>
          </w:p>
        </w:tc>
        <w:tc>
          <w:tcPr>
            <w:tcW w:w="448" w:type="pct"/>
            <w:shd w:val="clear" w:color="auto" w:fill="auto"/>
            <w:vAlign w:val="center"/>
          </w:tcPr>
          <w:p w14:paraId="117EE0A1" w14:textId="30421535" w:rsidR="007F1D03" w:rsidRPr="00E84424" w:rsidRDefault="007F1D03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</w:t>
            </w:r>
            <w:r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B7C2FC5" w14:textId="1DE3B44F" w:rsidR="007F1D03" w:rsidRPr="00E84424" w:rsidRDefault="007F1D03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106</w:t>
            </w:r>
            <w:r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269" w:type="pct"/>
            <w:shd w:val="clear" w:color="auto" w:fill="auto"/>
            <w:vAlign w:val="center"/>
          </w:tcPr>
          <w:p w14:paraId="764163A4" w14:textId="797CF672" w:rsidR="007F1D03" w:rsidRPr="00E84424" w:rsidRDefault="00CF1017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</w:t>
            </w:r>
          </w:p>
        </w:tc>
        <w:tc>
          <w:tcPr>
            <w:tcW w:w="303" w:type="pct"/>
            <w:shd w:val="clear" w:color="auto" w:fill="auto"/>
            <w:vAlign w:val="center"/>
          </w:tcPr>
          <w:p w14:paraId="45988AEE" w14:textId="63BE6EC8" w:rsidR="007F1D03" w:rsidRPr="00E84424" w:rsidRDefault="00CF1017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</w:t>
            </w:r>
          </w:p>
        </w:tc>
        <w:tc>
          <w:tcPr>
            <w:tcW w:w="414" w:type="pct"/>
            <w:gridSpan w:val="2"/>
            <w:shd w:val="clear" w:color="auto" w:fill="auto"/>
            <w:vAlign w:val="center"/>
          </w:tcPr>
          <w:p w14:paraId="0816AC26" w14:textId="79D6516C" w:rsidR="007F1D03" w:rsidRPr="00E84424" w:rsidRDefault="007F1D03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47" w:type="pct"/>
          </w:tcPr>
          <w:p w14:paraId="3793B0DF" w14:textId="5FFE4812" w:rsidR="00A7265B" w:rsidRPr="00E84424" w:rsidRDefault="00CF1017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</w:t>
            </w:r>
          </w:p>
        </w:tc>
        <w:tc>
          <w:tcPr>
            <w:tcW w:w="298" w:type="pct"/>
            <w:shd w:val="clear" w:color="auto" w:fill="auto"/>
            <w:vAlign w:val="center"/>
          </w:tcPr>
          <w:p w14:paraId="68D6DF8E" w14:textId="4F7A7776" w:rsidR="007F1D03" w:rsidRPr="00E84424" w:rsidRDefault="00CF1017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  <w:r w:rsidR="007F1D03"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778</w:t>
            </w:r>
          </w:p>
        </w:tc>
      </w:tr>
      <w:tr w:rsidR="007F1D03" w:rsidRPr="00E84424" w14:paraId="130D5979" w14:textId="77777777" w:rsidTr="007F1D03">
        <w:tc>
          <w:tcPr>
            <w:tcW w:w="941" w:type="pct"/>
            <w:vAlign w:val="bottom"/>
          </w:tcPr>
          <w:p w14:paraId="5F4212EB" w14:textId="77777777" w:rsidR="007F1D03" w:rsidRPr="00E84424" w:rsidRDefault="007F1D03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72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84424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4DCAD59" w14:textId="5A2F6D25" w:rsidR="007F1D03" w:rsidRPr="00E84424" w:rsidRDefault="00CF1017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</w:t>
            </w:r>
            <w:r w:rsidR="007F1D03"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467</w:t>
            </w:r>
          </w:p>
        </w:tc>
        <w:tc>
          <w:tcPr>
            <w:tcW w:w="403" w:type="pct"/>
            <w:shd w:val="clear" w:color="auto" w:fill="auto"/>
            <w:vAlign w:val="center"/>
          </w:tcPr>
          <w:p w14:paraId="20F2D8FF" w14:textId="19B66E4E" w:rsidR="007F1D03" w:rsidRPr="00E84424" w:rsidRDefault="00CF1017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F7B61D1" w14:textId="34415BA9" w:rsidR="007F1D03" w:rsidRPr="00E84424" w:rsidRDefault="00CF1017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316</w:t>
            </w:r>
          </w:p>
        </w:tc>
        <w:tc>
          <w:tcPr>
            <w:tcW w:w="403" w:type="pct"/>
            <w:shd w:val="clear" w:color="auto" w:fill="auto"/>
            <w:vAlign w:val="center"/>
          </w:tcPr>
          <w:p w14:paraId="5B6444B9" w14:textId="081CF0E7" w:rsidR="007F1D03" w:rsidRPr="00E84424" w:rsidRDefault="00CF1017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31</w:t>
            </w:r>
          </w:p>
        </w:tc>
        <w:tc>
          <w:tcPr>
            <w:tcW w:w="448" w:type="pct"/>
            <w:shd w:val="clear" w:color="auto" w:fill="auto"/>
            <w:vAlign w:val="center"/>
          </w:tcPr>
          <w:p w14:paraId="30AD5715" w14:textId="4FAE7522" w:rsidR="007F1D03" w:rsidRPr="00E84424" w:rsidRDefault="00CF1017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4F28D5C" w14:textId="0ED379D8" w:rsidR="007F1D03" w:rsidRPr="00E84424" w:rsidRDefault="00CF1017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19</w:t>
            </w:r>
          </w:p>
        </w:tc>
        <w:tc>
          <w:tcPr>
            <w:tcW w:w="269" w:type="pct"/>
            <w:shd w:val="clear" w:color="auto" w:fill="auto"/>
            <w:vAlign w:val="center"/>
          </w:tcPr>
          <w:p w14:paraId="6825B5E5" w14:textId="4D8B4DBE" w:rsidR="007F1D03" w:rsidRPr="00E84424" w:rsidRDefault="00CF1017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</w:t>
            </w:r>
          </w:p>
        </w:tc>
        <w:tc>
          <w:tcPr>
            <w:tcW w:w="303" w:type="pct"/>
            <w:shd w:val="clear" w:color="auto" w:fill="auto"/>
            <w:vAlign w:val="center"/>
          </w:tcPr>
          <w:p w14:paraId="09C00A3B" w14:textId="078C1A9C" w:rsidR="007F1D03" w:rsidRPr="00E84424" w:rsidRDefault="00CF1017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</w:p>
        </w:tc>
        <w:tc>
          <w:tcPr>
            <w:tcW w:w="414" w:type="pct"/>
            <w:gridSpan w:val="2"/>
            <w:shd w:val="clear" w:color="auto" w:fill="auto"/>
            <w:vAlign w:val="center"/>
          </w:tcPr>
          <w:p w14:paraId="27552C76" w14:textId="52E9D146" w:rsidR="007F1D03" w:rsidRPr="00E84424" w:rsidRDefault="007F1D03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</w:t>
            </w:r>
            <w:r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="00CF1017"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370</w:t>
            </w:r>
            <w:r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447" w:type="pct"/>
          </w:tcPr>
          <w:p w14:paraId="530AF71C" w14:textId="404AA2B5" w:rsidR="007F1D03" w:rsidRPr="00E84424" w:rsidRDefault="00A7265B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16</w:t>
            </w:r>
            <w:r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298" w:type="pct"/>
            <w:shd w:val="clear" w:color="auto" w:fill="auto"/>
            <w:vAlign w:val="center"/>
          </w:tcPr>
          <w:p w14:paraId="09977919" w14:textId="5A9B76D6" w:rsidR="007F1D03" w:rsidRPr="00E84424" w:rsidRDefault="00CF1017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  <w:r w:rsidR="007F1D03"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560</w:t>
            </w:r>
          </w:p>
        </w:tc>
      </w:tr>
      <w:tr w:rsidR="007F1D03" w:rsidRPr="00E84424" w14:paraId="6C407525" w14:textId="77777777" w:rsidTr="007F1D03">
        <w:tc>
          <w:tcPr>
            <w:tcW w:w="941" w:type="pct"/>
          </w:tcPr>
          <w:p w14:paraId="022E42F0" w14:textId="77777777" w:rsidR="007F1D03" w:rsidRPr="00E84424" w:rsidRDefault="007F1D03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72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84424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ค่าใช้จ่ายในการขาย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3CAABB5" w14:textId="1C360BC4" w:rsidR="007F1D03" w:rsidRPr="00E84424" w:rsidRDefault="007F1D03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60</w:t>
            </w:r>
            <w:r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403" w:type="pct"/>
            <w:shd w:val="clear" w:color="auto" w:fill="auto"/>
            <w:vAlign w:val="center"/>
          </w:tcPr>
          <w:p w14:paraId="512A1346" w14:textId="7AD9C42C" w:rsidR="007F1D03" w:rsidRPr="00E84424" w:rsidRDefault="007F1D03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106</w:t>
            </w:r>
            <w:r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6325113" w14:textId="13203911" w:rsidR="007F1D03" w:rsidRPr="00E84424" w:rsidRDefault="007F1D03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166</w:t>
            </w:r>
            <w:r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403" w:type="pct"/>
            <w:shd w:val="clear" w:color="auto" w:fill="auto"/>
            <w:vAlign w:val="center"/>
          </w:tcPr>
          <w:p w14:paraId="635D2E47" w14:textId="77777777" w:rsidR="007F1D03" w:rsidRPr="00E84424" w:rsidRDefault="007F1D03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48" w:type="pct"/>
            <w:shd w:val="clear" w:color="auto" w:fill="auto"/>
            <w:vAlign w:val="center"/>
          </w:tcPr>
          <w:p w14:paraId="08C5349C" w14:textId="77777777" w:rsidR="007F1D03" w:rsidRPr="00E84424" w:rsidRDefault="007F1D03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07FFDD8" w14:textId="04D5BF19" w:rsidR="007F1D03" w:rsidRPr="00E84424" w:rsidRDefault="007F1D03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285</w:t>
            </w:r>
            <w:r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269" w:type="pct"/>
            <w:shd w:val="clear" w:color="auto" w:fill="auto"/>
            <w:vAlign w:val="center"/>
          </w:tcPr>
          <w:p w14:paraId="193A11A7" w14:textId="34BD7760" w:rsidR="007F1D03" w:rsidRPr="00E84424" w:rsidRDefault="007F1D03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19</w:t>
            </w:r>
            <w:r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303" w:type="pct"/>
            <w:shd w:val="clear" w:color="auto" w:fill="auto"/>
            <w:vAlign w:val="center"/>
          </w:tcPr>
          <w:p w14:paraId="63C3E066" w14:textId="77777777" w:rsidR="007F1D03" w:rsidRPr="00E84424" w:rsidRDefault="007F1D03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14" w:type="pct"/>
            <w:gridSpan w:val="2"/>
            <w:shd w:val="clear" w:color="auto" w:fill="auto"/>
            <w:vAlign w:val="center"/>
          </w:tcPr>
          <w:p w14:paraId="6C8493C0" w14:textId="28993CE4" w:rsidR="007F1D03" w:rsidRPr="00E84424" w:rsidRDefault="00CF1017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231</w:t>
            </w:r>
          </w:p>
        </w:tc>
        <w:tc>
          <w:tcPr>
            <w:tcW w:w="447" w:type="pct"/>
          </w:tcPr>
          <w:p w14:paraId="0FA9B0FC" w14:textId="076BF8D1" w:rsidR="007F1D03" w:rsidRPr="00E84424" w:rsidRDefault="00A7265B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298" w:type="pct"/>
            <w:shd w:val="clear" w:color="auto" w:fill="auto"/>
            <w:vAlign w:val="center"/>
          </w:tcPr>
          <w:p w14:paraId="35251FC4" w14:textId="5F02DE8F" w:rsidR="007F1D03" w:rsidRPr="00E84424" w:rsidRDefault="007F1D03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405</w:t>
            </w:r>
            <w:r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)</w:t>
            </w:r>
          </w:p>
        </w:tc>
      </w:tr>
      <w:tr w:rsidR="007F1D03" w:rsidRPr="00E84424" w14:paraId="6F823B31" w14:textId="77777777" w:rsidTr="007F1D03">
        <w:trPr>
          <w:trHeight w:val="290"/>
        </w:trPr>
        <w:tc>
          <w:tcPr>
            <w:tcW w:w="941" w:type="pct"/>
          </w:tcPr>
          <w:p w14:paraId="7FDB0F90" w14:textId="77777777" w:rsidR="007F1D03" w:rsidRPr="00E84424" w:rsidRDefault="007F1D03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84424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ค่าใช้จ่ายในการบริหาร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1F102B9" w14:textId="0E427F4F" w:rsidR="007F1D03" w:rsidRPr="00E84424" w:rsidRDefault="007F1D03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</w:t>
            </w:r>
            <w:r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="00CF1017"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398</w:t>
            </w:r>
            <w:r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403" w:type="pct"/>
            <w:shd w:val="clear" w:color="auto" w:fill="auto"/>
            <w:vAlign w:val="center"/>
          </w:tcPr>
          <w:p w14:paraId="66022CFA" w14:textId="40EC88CC" w:rsidR="007F1D03" w:rsidRPr="00E84424" w:rsidRDefault="007F1D03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80</w:t>
            </w:r>
            <w:r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C844E61" w14:textId="0A8AC3E7" w:rsidR="007F1D03" w:rsidRPr="00E84424" w:rsidRDefault="007F1D03" w:rsidP="002F7184">
            <w:pPr>
              <w:pStyle w:val="acctfourfigures"/>
              <w:tabs>
                <w:tab w:val="clear" w:pos="765"/>
              </w:tabs>
              <w:spacing w:line="240" w:lineRule="auto"/>
              <w:ind w:left="-48" w:right="-72"/>
              <w:jc w:val="right"/>
              <w:rPr>
                <w:rFonts w:ascii="Browallia New" w:eastAsia="Arial Unicode MS" w:hAnsi="Browallia New" w:cs="Browallia New"/>
                <w:szCs w:val="22"/>
                <w:rtl/>
                <w:cs/>
              </w:rPr>
            </w:pPr>
            <w:r w:rsidRPr="00E84424">
              <w:rPr>
                <w:rFonts w:ascii="Browallia New" w:eastAsia="Arial Unicode MS" w:hAnsi="Browallia New" w:cs="Browallia New"/>
                <w:szCs w:val="22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Cs w:val="22"/>
              </w:rPr>
              <w:t>164</w:t>
            </w:r>
            <w:r w:rsidRPr="00E84424">
              <w:rPr>
                <w:rFonts w:ascii="Browallia New" w:eastAsia="Arial Unicode MS" w:hAnsi="Browallia New" w:cs="Browallia New"/>
                <w:szCs w:val="22"/>
              </w:rPr>
              <w:t>)</w:t>
            </w:r>
          </w:p>
        </w:tc>
        <w:tc>
          <w:tcPr>
            <w:tcW w:w="403" w:type="pct"/>
            <w:shd w:val="clear" w:color="auto" w:fill="auto"/>
            <w:vAlign w:val="center"/>
          </w:tcPr>
          <w:p w14:paraId="7ABFDE17" w14:textId="7B9F1DFA" w:rsidR="007F1D03" w:rsidRPr="00E84424" w:rsidRDefault="007F1D03" w:rsidP="002F7184">
            <w:pPr>
              <w:pStyle w:val="acctfourfigures"/>
              <w:tabs>
                <w:tab w:val="clear" w:pos="765"/>
              </w:tabs>
              <w:spacing w:line="240" w:lineRule="auto"/>
              <w:ind w:left="-48"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E84424">
              <w:rPr>
                <w:rFonts w:ascii="Browallia New" w:eastAsia="Arial Unicode MS" w:hAnsi="Browallia New" w:cs="Browallia New"/>
                <w:szCs w:val="22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Cs w:val="22"/>
              </w:rPr>
              <w:t>28</w:t>
            </w:r>
            <w:r w:rsidRPr="00E84424">
              <w:rPr>
                <w:rFonts w:ascii="Browallia New" w:eastAsia="Arial Unicode MS" w:hAnsi="Browallia New" w:cs="Browallia New"/>
                <w:szCs w:val="22"/>
              </w:rPr>
              <w:t>)</w:t>
            </w:r>
          </w:p>
        </w:tc>
        <w:tc>
          <w:tcPr>
            <w:tcW w:w="448" w:type="pct"/>
            <w:shd w:val="clear" w:color="auto" w:fill="auto"/>
            <w:vAlign w:val="center"/>
          </w:tcPr>
          <w:p w14:paraId="2DB80620" w14:textId="356DB130" w:rsidR="007F1D03" w:rsidRPr="00E84424" w:rsidRDefault="007F1D03" w:rsidP="002F7184">
            <w:pPr>
              <w:pStyle w:val="acctfourfigures"/>
              <w:tabs>
                <w:tab w:val="clear" w:pos="765"/>
              </w:tabs>
              <w:spacing w:line="240" w:lineRule="auto"/>
              <w:ind w:left="-48" w:right="-72"/>
              <w:jc w:val="right"/>
              <w:rPr>
                <w:rFonts w:ascii="Browallia New" w:eastAsia="Arial Unicode MS" w:hAnsi="Browallia New" w:cs="Browallia New"/>
                <w:szCs w:val="22"/>
                <w:rtl/>
                <w:cs/>
              </w:rPr>
            </w:pPr>
            <w:r w:rsidRPr="00E84424">
              <w:rPr>
                <w:rFonts w:ascii="Browallia New" w:eastAsia="Arial Unicode MS" w:hAnsi="Browallia New" w:cs="Browallia New"/>
                <w:szCs w:val="22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Cs w:val="22"/>
              </w:rPr>
              <w:t>163</w:t>
            </w:r>
            <w:r w:rsidRPr="00E84424">
              <w:rPr>
                <w:rFonts w:ascii="Browallia New" w:eastAsia="Arial Unicode MS" w:hAnsi="Browallia New" w:cs="Browallia New"/>
                <w:szCs w:val="22"/>
              </w:rPr>
              <w:t>)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7CFD784" w14:textId="20981E5C" w:rsidR="007F1D03" w:rsidRPr="00E84424" w:rsidRDefault="007F1D03" w:rsidP="002F7184">
            <w:pPr>
              <w:pStyle w:val="acctfourfigures"/>
              <w:tabs>
                <w:tab w:val="clear" w:pos="765"/>
              </w:tabs>
              <w:spacing w:line="240" w:lineRule="auto"/>
              <w:ind w:left="-48" w:right="-72"/>
              <w:jc w:val="right"/>
              <w:rPr>
                <w:rFonts w:ascii="Browallia New" w:eastAsia="Arial Unicode MS" w:hAnsi="Browallia New" w:cs="Browallia New"/>
                <w:szCs w:val="22"/>
                <w:rtl/>
                <w:cs/>
              </w:rPr>
            </w:pPr>
            <w:r w:rsidRPr="00E84424">
              <w:rPr>
                <w:rFonts w:ascii="Browallia New" w:eastAsia="Arial Unicode MS" w:hAnsi="Browallia New" w:cs="Browallia New"/>
                <w:szCs w:val="22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Cs w:val="22"/>
              </w:rPr>
              <w:t>309</w:t>
            </w:r>
            <w:r w:rsidRPr="00E84424">
              <w:rPr>
                <w:rFonts w:ascii="Browallia New" w:eastAsia="Arial Unicode MS" w:hAnsi="Browallia New" w:cs="Browallia New"/>
                <w:szCs w:val="22"/>
              </w:rPr>
              <w:t>)</w:t>
            </w:r>
          </w:p>
        </w:tc>
        <w:tc>
          <w:tcPr>
            <w:tcW w:w="269" w:type="pct"/>
            <w:shd w:val="clear" w:color="auto" w:fill="auto"/>
            <w:vAlign w:val="center"/>
          </w:tcPr>
          <w:p w14:paraId="4B8B86EB" w14:textId="64AF7CED" w:rsidR="007F1D03" w:rsidRPr="00E84424" w:rsidRDefault="007F1D03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60</w:t>
            </w:r>
            <w:r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303" w:type="pct"/>
            <w:shd w:val="clear" w:color="auto" w:fill="auto"/>
            <w:vAlign w:val="center"/>
          </w:tcPr>
          <w:p w14:paraId="42C3C667" w14:textId="222ABCF8" w:rsidR="007F1D03" w:rsidRPr="00E84424" w:rsidRDefault="007F1D03" w:rsidP="002F7184">
            <w:pPr>
              <w:pStyle w:val="acctfourfigures"/>
              <w:tabs>
                <w:tab w:val="clear" w:pos="765"/>
              </w:tabs>
              <w:spacing w:line="240" w:lineRule="auto"/>
              <w:ind w:left="-48" w:right="-72"/>
              <w:jc w:val="right"/>
              <w:rPr>
                <w:rFonts w:ascii="Browallia New" w:eastAsia="Arial Unicode MS" w:hAnsi="Browallia New" w:cs="Browallia New"/>
                <w:szCs w:val="22"/>
                <w:rtl/>
                <w:cs/>
              </w:rPr>
            </w:pPr>
            <w:r w:rsidRPr="00E84424">
              <w:rPr>
                <w:rFonts w:ascii="Browallia New" w:eastAsia="Arial Unicode MS" w:hAnsi="Browallia New" w:cs="Browallia New"/>
                <w:szCs w:val="22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Cs w:val="22"/>
              </w:rPr>
              <w:t>48</w:t>
            </w:r>
            <w:r w:rsidRPr="00E84424">
              <w:rPr>
                <w:rFonts w:ascii="Browallia New" w:eastAsia="Arial Unicode MS" w:hAnsi="Browallia New" w:cs="Browallia New"/>
                <w:szCs w:val="22"/>
              </w:rPr>
              <w:t>)</w:t>
            </w:r>
          </w:p>
        </w:tc>
        <w:tc>
          <w:tcPr>
            <w:tcW w:w="414" w:type="pct"/>
            <w:gridSpan w:val="2"/>
            <w:shd w:val="clear" w:color="auto" w:fill="auto"/>
            <w:vAlign w:val="center"/>
          </w:tcPr>
          <w:p w14:paraId="6B9F3FDF" w14:textId="2DE51406" w:rsidR="007F1D03" w:rsidRPr="00E84424" w:rsidRDefault="00CF1017" w:rsidP="002F7184">
            <w:pPr>
              <w:pStyle w:val="acctfourfigures"/>
              <w:tabs>
                <w:tab w:val="clear" w:pos="765"/>
              </w:tabs>
              <w:spacing w:line="240" w:lineRule="auto"/>
              <w:ind w:left="-48" w:right="-72"/>
              <w:jc w:val="right"/>
              <w:rPr>
                <w:rFonts w:ascii="Browallia New" w:eastAsia="Arial Unicode MS" w:hAnsi="Browallia New" w:cs="Browallia New"/>
                <w:szCs w:val="22"/>
                <w:rtl/>
                <w:cs/>
              </w:rPr>
            </w:pPr>
            <w:r w:rsidRPr="00CF1017">
              <w:rPr>
                <w:rFonts w:ascii="Browallia New" w:eastAsia="Arial Unicode MS" w:hAnsi="Browallia New" w:cs="Browallia New"/>
                <w:szCs w:val="22"/>
              </w:rPr>
              <w:t>971</w:t>
            </w:r>
          </w:p>
        </w:tc>
        <w:tc>
          <w:tcPr>
            <w:tcW w:w="447" w:type="pct"/>
          </w:tcPr>
          <w:p w14:paraId="5FA506EA" w14:textId="0C1C0187" w:rsidR="007F1D03" w:rsidRPr="00E84424" w:rsidRDefault="00CF1017" w:rsidP="002F7184">
            <w:pPr>
              <w:pStyle w:val="acctfourfigures"/>
              <w:tabs>
                <w:tab w:val="clear" w:pos="765"/>
              </w:tabs>
              <w:spacing w:line="240" w:lineRule="auto"/>
              <w:ind w:left="-48" w:right="-72"/>
              <w:jc w:val="right"/>
              <w:rPr>
                <w:rFonts w:ascii="Browallia New" w:eastAsia="Arial Unicode MS" w:hAnsi="Browallia New" w:cs="Browallia New"/>
                <w:szCs w:val="22"/>
              </w:rPr>
            </w:pPr>
            <w:r w:rsidRPr="00CF1017">
              <w:rPr>
                <w:rFonts w:ascii="Browallia New" w:eastAsia="Arial Unicode MS" w:hAnsi="Browallia New" w:cs="Browallia New"/>
                <w:szCs w:val="22"/>
              </w:rPr>
              <w:t>138</w:t>
            </w:r>
          </w:p>
        </w:tc>
        <w:tc>
          <w:tcPr>
            <w:tcW w:w="298" w:type="pct"/>
            <w:shd w:val="clear" w:color="auto" w:fill="auto"/>
            <w:vAlign w:val="center"/>
          </w:tcPr>
          <w:p w14:paraId="576241C6" w14:textId="0ABB7A8B" w:rsidR="007F1D03" w:rsidRPr="00E84424" w:rsidRDefault="007F1D03" w:rsidP="002F7184">
            <w:pPr>
              <w:pStyle w:val="acctfourfigures"/>
              <w:tabs>
                <w:tab w:val="clear" w:pos="765"/>
              </w:tabs>
              <w:spacing w:line="240" w:lineRule="auto"/>
              <w:ind w:left="-48" w:right="-72"/>
              <w:jc w:val="right"/>
              <w:rPr>
                <w:rFonts w:ascii="Browallia New" w:eastAsia="Arial Unicode MS" w:hAnsi="Browallia New" w:cs="Browallia New"/>
                <w:szCs w:val="22"/>
                <w:rtl/>
                <w:cs/>
              </w:rPr>
            </w:pPr>
            <w:r w:rsidRPr="00E84424">
              <w:rPr>
                <w:rFonts w:ascii="Browallia New" w:eastAsia="Arial Unicode MS" w:hAnsi="Browallia New" w:cs="Browallia New"/>
                <w:szCs w:val="22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Cs w:val="22"/>
              </w:rPr>
              <w:t>2</w:t>
            </w:r>
            <w:r w:rsidRPr="00E84424">
              <w:rPr>
                <w:rFonts w:ascii="Browallia New" w:eastAsia="Arial Unicode MS" w:hAnsi="Browallia New" w:cs="Browallia New"/>
                <w:szCs w:val="22"/>
              </w:rPr>
              <w:t>,</w:t>
            </w:r>
            <w:r w:rsidR="00CF1017" w:rsidRPr="00CF1017">
              <w:rPr>
                <w:rFonts w:ascii="Browallia New" w:eastAsia="Arial Unicode MS" w:hAnsi="Browallia New" w:cs="Browallia New"/>
                <w:szCs w:val="22"/>
              </w:rPr>
              <w:t>141</w:t>
            </w:r>
            <w:r w:rsidRPr="00E84424">
              <w:rPr>
                <w:rFonts w:ascii="Browallia New" w:eastAsia="Arial Unicode MS" w:hAnsi="Browallia New" w:cs="Browallia New"/>
                <w:szCs w:val="22"/>
              </w:rPr>
              <w:t>)</w:t>
            </w:r>
          </w:p>
        </w:tc>
      </w:tr>
      <w:tr w:rsidR="007F1D03" w:rsidRPr="00E84424" w14:paraId="610BA02E" w14:textId="77777777" w:rsidTr="007F1D03">
        <w:tc>
          <w:tcPr>
            <w:tcW w:w="941" w:type="pct"/>
          </w:tcPr>
          <w:p w14:paraId="7225C713" w14:textId="77777777" w:rsidR="007F1D03" w:rsidRPr="00E84424" w:rsidRDefault="007F1D03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72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84424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ส่วนแบ่งกำไร (ขาดทุน) สุทธิ</w:t>
            </w:r>
          </w:p>
          <w:p w14:paraId="2E5322E8" w14:textId="77777777" w:rsidR="007F1D03" w:rsidRPr="00E84424" w:rsidRDefault="007F1D03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72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84424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  จากเงินลงทุนในการร่วมค้า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66EF3A0" w14:textId="77777777" w:rsidR="007F1D03" w:rsidRPr="00E84424" w:rsidRDefault="007F1D03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</w:p>
        </w:tc>
        <w:tc>
          <w:tcPr>
            <w:tcW w:w="403" w:type="pct"/>
            <w:shd w:val="clear" w:color="auto" w:fill="auto"/>
            <w:vAlign w:val="center"/>
          </w:tcPr>
          <w:p w14:paraId="298516B2" w14:textId="77777777" w:rsidR="007F1D03" w:rsidRPr="00E84424" w:rsidRDefault="007F1D03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1C46EC5" w14:textId="77777777" w:rsidR="007F1D03" w:rsidRPr="00E84424" w:rsidRDefault="007F1D03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</w:p>
        </w:tc>
        <w:tc>
          <w:tcPr>
            <w:tcW w:w="403" w:type="pct"/>
            <w:shd w:val="clear" w:color="auto" w:fill="auto"/>
            <w:vAlign w:val="center"/>
          </w:tcPr>
          <w:p w14:paraId="17DA800B" w14:textId="77777777" w:rsidR="007F1D03" w:rsidRPr="00E84424" w:rsidRDefault="007F1D03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</w:p>
        </w:tc>
        <w:tc>
          <w:tcPr>
            <w:tcW w:w="448" w:type="pct"/>
            <w:shd w:val="clear" w:color="auto" w:fill="auto"/>
            <w:vAlign w:val="center"/>
          </w:tcPr>
          <w:p w14:paraId="346EDEDE" w14:textId="77777777" w:rsidR="007F1D03" w:rsidRPr="00E84424" w:rsidRDefault="007F1D03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C68BF52" w14:textId="77777777" w:rsidR="007F1D03" w:rsidRPr="00E84424" w:rsidRDefault="007F1D03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</w:p>
        </w:tc>
        <w:tc>
          <w:tcPr>
            <w:tcW w:w="269" w:type="pct"/>
            <w:shd w:val="clear" w:color="auto" w:fill="auto"/>
            <w:vAlign w:val="center"/>
          </w:tcPr>
          <w:p w14:paraId="79806A01" w14:textId="77777777" w:rsidR="007F1D03" w:rsidRPr="00E84424" w:rsidRDefault="007F1D03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</w:p>
        </w:tc>
        <w:tc>
          <w:tcPr>
            <w:tcW w:w="303" w:type="pct"/>
            <w:shd w:val="clear" w:color="auto" w:fill="auto"/>
            <w:vAlign w:val="center"/>
          </w:tcPr>
          <w:p w14:paraId="4E6F9190" w14:textId="77777777" w:rsidR="007F1D03" w:rsidRPr="00E84424" w:rsidRDefault="007F1D03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</w:p>
        </w:tc>
        <w:tc>
          <w:tcPr>
            <w:tcW w:w="414" w:type="pct"/>
            <w:gridSpan w:val="2"/>
            <w:shd w:val="clear" w:color="auto" w:fill="auto"/>
            <w:vAlign w:val="center"/>
          </w:tcPr>
          <w:p w14:paraId="29301C0D" w14:textId="77777777" w:rsidR="007F1D03" w:rsidRPr="00E84424" w:rsidRDefault="007F1D03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</w:p>
        </w:tc>
        <w:tc>
          <w:tcPr>
            <w:tcW w:w="447" w:type="pct"/>
          </w:tcPr>
          <w:p w14:paraId="04DA5A43" w14:textId="77777777" w:rsidR="007F1D03" w:rsidRPr="00E84424" w:rsidRDefault="007F1D03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</w:p>
        </w:tc>
        <w:tc>
          <w:tcPr>
            <w:tcW w:w="298" w:type="pct"/>
            <w:shd w:val="clear" w:color="auto" w:fill="auto"/>
            <w:vAlign w:val="center"/>
          </w:tcPr>
          <w:p w14:paraId="35B0F74A" w14:textId="5907371E" w:rsidR="007F1D03" w:rsidRPr="00E84424" w:rsidRDefault="007F1D03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</w:p>
        </w:tc>
      </w:tr>
      <w:tr w:rsidR="007F1D03" w:rsidRPr="00E84424" w14:paraId="06E65A09" w14:textId="77777777" w:rsidTr="007F1D03">
        <w:tc>
          <w:tcPr>
            <w:tcW w:w="941" w:type="pct"/>
          </w:tcPr>
          <w:p w14:paraId="160CFDCC" w14:textId="77777777" w:rsidR="007F1D03" w:rsidRPr="00E84424" w:rsidRDefault="007F1D03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E84424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  และบริษัทร่วม</w:t>
            </w:r>
          </w:p>
        </w:tc>
        <w:tc>
          <w:tcPr>
            <w:tcW w:w="358" w:type="pct"/>
            <w:tcBorders>
              <w:bottom w:val="nil"/>
            </w:tcBorders>
            <w:shd w:val="clear" w:color="auto" w:fill="auto"/>
            <w:vAlign w:val="center"/>
          </w:tcPr>
          <w:p w14:paraId="0B7142F8" w14:textId="77777777" w:rsidR="007F1D03" w:rsidRPr="00E84424" w:rsidRDefault="007F1D03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03" w:type="pct"/>
            <w:tcBorders>
              <w:bottom w:val="nil"/>
            </w:tcBorders>
            <w:shd w:val="clear" w:color="auto" w:fill="auto"/>
            <w:vAlign w:val="center"/>
          </w:tcPr>
          <w:p w14:paraId="1322DEFE" w14:textId="77777777" w:rsidR="007F1D03" w:rsidRPr="00E84424" w:rsidRDefault="007F1D03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358" w:type="pct"/>
            <w:tcBorders>
              <w:bottom w:val="nil"/>
            </w:tcBorders>
            <w:shd w:val="clear" w:color="auto" w:fill="auto"/>
            <w:vAlign w:val="center"/>
          </w:tcPr>
          <w:p w14:paraId="3BD160E9" w14:textId="77777777" w:rsidR="007F1D03" w:rsidRPr="00E84424" w:rsidRDefault="007F1D03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03" w:type="pct"/>
            <w:tcBorders>
              <w:bottom w:val="nil"/>
            </w:tcBorders>
            <w:shd w:val="clear" w:color="auto" w:fill="auto"/>
            <w:vAlign w:val="center"/>
          </w:tcPr>
          <w:p w14:paraId="6A7F8BAE" w14:textId="47056069" w:rsidR="007F1D03" w:rsidRPr="00E84424" w:rsidRDefault="00CF1017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844</w:t>
            </w:r>
          </w:p>
        </w:tc>
        <w:tc>
          <w:tcPr>
            <w:tcW w:w="448" w:type="pct"/>
            <w:tcBorders>
              <w:bottom w:val="nil"/>
            </w:tcBorders>
            <w:shd w:val="clear" w:color="auto" w:fill="auto"/>
            <w:vAlign w:val="center"/>
          </w:tcPr>
          <w:p w14:paraId="3A1E8587" w14:textId="0CE8341B" w:rsidR="007F1D03" w:rsidRPr="00E84424" w:rsidRDefault="00CF1017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29</w:t>
            </w:r>
          </w:p>
        </w:tc>
        <w:tc>
          <w:tcPr>
            <w:tcW w:w="358" w:type="pct"/>
            <w:tcBorders>
              <w:bottom w:val="nil"/>
            </w:tcBorders>
            <w:shd w:val="clear" w:color="auto" w:fill="auto"/>
            <w:vAlign w:val="center"/>
          </w:tcPr>
          <w:p w14:paraId="3FF5546D" w14:textId="77777777" w:rsidR="007F1D03" w:rsidRPr="00E84424" w:rsidRDefault="007F1D03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269" w:type="pct"/>
            <w:tcBorders>
              <w:bottom w:val="nil"/>
            </w:tcBorders>
            <w:shd w:val="clear" w:color="auto" w:fill="auto"/>
            <w:vAlign w:val="center"/>
          </w:tcPr>
          <w:p w14:paraId="41B49EE8" w14:textId="49F6D0C9" w:rsidR="007F1D03" w:rsidRPr="00E84424" w:rsidRDefault="007F1D03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</w:t>
            </w:r>
            <w:r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303" w:type="pct"/>
            <w:tcBorders>
              <w:bottom w:val="nil"/>
            </w:tcBorders>
            <w:shd w:val="clear" w:color="auto" w:fill="auto"/>
            <w:vAlign w:val="center"/>
          </w:tcPr>
          <w:p w14:paraId="494104CB" w14:textId="4C437292" w:rsidR="007F1D03" w:rsidRPr="00E84424" w:rsidRDefault="00CF1017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436</w:t>
            </w:r>
          </w:p>
        </w:tc>
        <w:tc>
          <w:tcPr>
            <w:tcW w:w="414" w:type="pct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5E61C9C5" w14:textId="48EF6766" w:rsidR="007F1D03" w:rsidRPr="00E84424" w:rsidRDefault="007F1D03" w:rsidP="007043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47" w:type="pct"/>
            <w:tcBorders>
              <w:bottom w:val="nil"/>
            </w:tcBorders>
          </w:tcPr>
          <w:p w14:paraId="7A03D1C1" w14:textId="47C56E18" w:rsidR="007F1D03" w:rsidRPr="00E84424" w:rsidRDefault="00A7265B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23</w:t>
            </w:r>
            <w:r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298" w:type="pct"/>
            <w:tcBorders>
              <w:bottom w:val="nil"/>
            </w:tcBorders>
            <w:shd w:val="clear" w:color="auto" w:fill="auto"/>
            <w:vAlign w:val="center"/>
          </w:tcPr>
          <w:p w14:paraId="6886653A" w14:textId="1455B779" w:rsidR="007F1D03" w:rsidRPr="00E84424" w:rsidRDefault="00CF1017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  <w:r w:rsidR="007F1D03"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277</w:t>
            </w:r>
          </w:p>
        </w:tc>
      </w:tr>
      <w:tr w:rsidR="007F1D03" w:rsidRPr="00E84424" w14:paraId="3AFC147B" w14:textId="77777777" w:rsidTr="007F1D03">
        <w:tc>
          <w:tcPr>
            <w:tcW w:w="941" w:type="pct"/>
            <w:shd w:val="clear" w:color="auto" w:fill="auto"/>
          </w:tcPr>
          <w:p w14:paraId="253DE3DD" w14:textId="169838C9" w:rsidR="007F1D03" w:rsidRPr="00E84424" w:rsidRDefault="007F1D03" w:rsidP="00BA0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กำไร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 xml:space="preserve"> (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ขาดทุน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 xml:space="preserve">) 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ก่อนต้นทุนทางการเงิน</w:t>
            </w:r>
          </w:p>
        </w:tc>
        <w:tc>
          <w:tcPr>
            <w:tcW w:w="358" w:type="pct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525B60AA" w14:textId="77777777" w:rsidR="007F1D03" w:rsidRPr="00E84424" w:rsidRDefault="007F1D03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403" w:type="pct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16982942" w14:textId="77777777" w:rsidR="007F1D03" w:rsidRPr="00E84424" w:rsidRDefault="007F1D03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358" w:type="pct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66739819" w14:textId="77777777" w:rsidR="007F1D03" w:rsidRPr="00E84424" w:rsidRDefault="007F1D03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</w:p>
        </w:tc>
        <w:tc>
          <w:tcPr>
            <w:tcW w:w="403" w:type="pct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7B9EF017" w14:textId="77777777" w:rsidR="007F1D03" w:rsidRPr="00E84424" w:rsidRDefault="007F1D03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</w:p>
        </w:tc>
        <w:tc>
          <w:tcPr>
            <w:tcW w:w="448" w:type="pct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1B6D899C" w14:textId="77777777" w:rsidR="007F1D03" w:rsidRPr="00E84424" w:rsidRDefault="007F1D03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</w:p>
        </w:tc>
        <w:tc>
          <w:tcPr>
            <w:tcW w:w="358" w:type="pct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5444E4D6" w14:textId="77777777" w:rsidR="007F1D03" w:rsidRPr="00E84424" w:rsidRDefault="007F1D03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</w:p>
        </w:tc>
        <w:tc>
          <w:tcPr>
            <w:tcW w:w="269" w:type="pct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720BC44D" w14:textId="77777777" w:rsidR="007F1D03" w:rsidRPr="00E84424" w:rsidRDefault="007F1D03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</w:p>
        </w:tc>
        <w:tc>
          <w:tcPr>
            <w:tcW w:w="303" w:type="pct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4876A0A7" w14:textId="77777777" w:rsidR="007F1D03" w:rsidRPr="00E84424" w:rsidRDefault="007F1D03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</w:p>
        </w:tc>
        <w:tc>
          <w:tcPr>
            <w:tcW w:w="414" w:type="pct"/>
            <w:gridSpan w:val="2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09FE090D" w14:textId="77777777" w:rsidR="007F1D03" w:rsidRPr="00E84424" w:rsidRDefault="007F1D03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</w:p>
        </w:tc>
        <w:tc>
          <w:tcPr>
            <w:tcW w:w="447" w:type="pct"/>
            <w:tcBorders>
              <w:top w:val="single" w:sz="4" w:space="0" w:color="auto"/>
              <w:bottom w:val="nil"/>
            </w:tcBorders>
          </w:tcPr>
          <w:p w14:paraId="3D0CE82D" w14:textId="77777777" w:rsidR="007F1D03" w:rsidRPr="00E84424" w:rsidRDefault="007F1D03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</w:p>
        </w:tc>
        <w:tc>
          <w:tcPr>
            <w:tcW w:w="298" w:type="pct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71ADFE27" w14:textId="7F92C7EE" w:rsidR="007F1D03" w:rsidRPr="00E84424" w:rsidRDefault="007F1D03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</w:p>
        </w:tc>
      </w:tr>
      <w:tr w:rsidR="007F1D03" w:rsidRPr="00E84424" w14:paraId="2556F7EB" w14:textId="77777777" w:rsidTr="007F1D03">
        <w:tc>
          <w:tcPr>
            <w:tcW w:w="941" w:type="pct"/>
            <w:tcBorders>
              <w:bottom w:val="nil"/>
            </w:tcBorders>
            <w:shd w:val="clear" w:color="auto" w:fill="auto"/>
          </w:tcPr>
          <w:p w14:paraId="73AA8554" w14:textId="69086B38" w:rsidR="007F1D03" w:rsidRPr="00E84424" w:rsidRDefault="007F1D03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   และค่าใช้จ่ายภาษีเงินได้</w:t>
            </w:r>
          </w:p>
        </w:tc>
        <w:tc>
          <w:tcPr>
            <w:tcW w:w="358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6FC9CEC4" w14:textId="0EC52AF8" w:rsidR="007F1D03" w:rsidRPr="00E84424" w:rsidRDefault="00CF1017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</w:t>
            </w:r>
            <w:r w:rsidR="007F1D03"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843</w:t>
            </w:r>
          </w:p>
        </w:tc>
        <w:tc>
          <w:tcPr>
            <w:tcW w:w="403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2C0E1ABC" w14:textId="658FAB29" w:rsidR="007F1D03" w:rsidRPr="00E84424" w:rsidRDefault="00CF1017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  <w:r w:rsidR="007F1D03"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338</w:t>
            </w:r>
          </w:p>
        </w:tc>
        <w:tc>
          <w:tcPr>
            <w:tcW w:w="358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34245692" w14:textId="2A86FC2A" w:rsidR="007F1D03" w:rsidRPr="00E84424" w:rsidRDefault="00CF1017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  <w:r w:rsidR="007F1D03"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418</w:t>
            </w:r>
          </w:p>
        </w:tc>
        <w:tc>
          <w:tcPr>
            <w:tcW w:w="403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7119E252" w14:textId="6A6E2097" w:rsidR="007F1D03" w:rsidRPr="00E84424" w:rsidRDefault="00CF1017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</w:t>
            </w:r>
            <w:r w:rsidR="007F1D03"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532</w:t>
            </w:r>
          </w:p>
        </w:tc>
        <w:tc>
          <w:tcPr>
            <w:tcW w:w="448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090C6857" w14:textId="7C7CAAF5" w:rsidR="007F1D03" w:rsidRPr="00E84424" w:rsidRDefault="007F1D03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105</w:t>
            </w:r>
            <w:r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358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3C0B9185" w14:textId="54FBD134" w:rsidR="007F1D03" w:rsidRPr="00E84424" w:rsidRDefault="00CF1017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139</w:t>
            </w:r>
          </w:p>
        </w:tc>
        <w:tc>
          <w:tcPr>
            <w:tcW w:w="269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22DA72D6" w14:textId="5A60E812" w:rsidR="007F1D03" w:rsidRPr="00E84424" w:rsidRDefault="00CF1017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16</w:t>
            </w:r>
          </w:p>
        </w:tc>
        <w:tc>
          <w:tcPr>
            <w:tcW w:w="303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31743537" w14:textId="7715145D" w:rsidR="007F1D03" w:rsidRPr="00E84424" w:rsidRDefault="00CF1017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637</w:t>
            </w:r>
          </w:p>
        </w:tc>
        <w:tc>
          <w:tcPr>
            <w:tcW w:w="414" w:type="pct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522A3EAB" w14:textId="042D69B9" w:rsidR="007F1D03" w:rsidRPr="00E84424" w:rsidRDefault="007F1D03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</w:t>
            </w:r>
            <w:r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="00CF1017"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75</w:t>
            </w:r>
            <w:r w:rsidR="00FC4A2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</w:t>
            </w:r>
            <w:r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447" w:type="pct"/>
            <w:tcBorders>
              <w:top w:val="nil"/>
              <w:bottom w:val="single" w:sz="4" w:space="0" w:color="auto"/>
            </w:tcBorders>
          </w:tcPr>
          <w:p w14:paraId="68B65CE6" w14:textId="1320F031" w:rsidR="007F1D03" w:rsidRPr="00E84424" w:rsidRDefault="00CF1017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334</w:t>
            </w:r>
          </w:p>
        </w:tc>
        <w:tc>
          <w:tcPr>
            <w:tcW w:w="298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39B30F19" w14:textId="17D8B882" w:rsidR="007F1D03" w:rsidRPr="00E84424" w:rsidRDefault="00CF1017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11</w:t>
            </w:r>
            <w:r w:rsidR="007F1D03"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397</w:t>
            </w:r>
          </w:p>
        </w:tc>
      </w:tr>
    </w:tbl>
    <w:p w14:paraId="1471B0F0" w14:textId="77777777" w:rsidR="00993840" w:rsidRPr="00E84424" w:rsidRDefault="00993840" w:rsidP="009938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eastAsia="Arial Unicode MS" w:hAnsi="Browallia New" w:cs="Browallia New"/>
          <w:sz w:val="26"/>
          <w:szCs w:val="26"/>
        </w:rPr>
      </w:pPr>
      <w:r w:rsidRPr="00E84424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689DB45D" w14:textId="77777777" w:rsidR="00993840" w:rsidRPr="00E84424" w:rsidRDefault="00993840" w:rsidP="009938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5000" w:type="pct"/>
        <w:tblBorders>
          <w:top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46"/>
        <w:gridCol w:w="1162"/>
        <w:gridCol w:w="1276"/>
        <w:gridCol w:w="1136"/>
        <w:gridCol w:w="1276"/>
        <w:gridCol w:w="1418"/>
        <w:gridCol w:w="1133"/>
        <w:gridCol w:w="851"/>
        <w:gridCol w:w="988"/>
        <w:gridCol w:w="1279"/>
        <w:gridCol w:w="1418"/>
        <w:gridCol w:w="943"/>
      </w:tblGrid>
      <w:tr w:rsidR="00B07146" w:rsidRPr="00E84424" w14:paraId="6DFA890D" w14:textId="77777777" w:rsidTr="00B07146">
        <w:trPr>
          <w:cantSplit/>
        </w:trPr>
        <w:tc>
          <w:tcPr>
            <w:tcW w:w="931" w:type="pct"/>
            <w:tcBorders>
              <w:top w:val="nil"/>
            </w:tcBorders>
            <w:vAlign w:val="center"/>
          </w:tcPr>
          <w:p w14:paraId="051D3113" w14:textId="77777777" w:rsidR="00B07146" w:rsidRPr="00E84424" w:rsidRDefault="00B07146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980" w:type="pct"/>
            <w:gridSpan w:val="5"/>
            <w:tcBorders>
              <w:top w:val="single" w:sz="4" w:space="0" w:color="auto"/>
            </w:tcBorders>
          </w:tcPr>
          <w:p w14:paraId="4BF05ED9" w14:textId="77777777" w:rsidR="00B07146" w:rsidRPr="00E84424" w:rsidRDefault="00B07146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089" w:type="pct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738678" w14:textId="46CD74DE" w:rsidR="00B07146" w:rsidRPr="00E84424" w:rsidRDefault="00B07146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สำหรับปีสิ้นสุดวันที่ </w:t>
            </w:r>
            <w:r w:rsidR="00CF1017" w:rsidRPr="00CF101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 ธันวาคม 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พ.ศ.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color w:val="7030A0"/>
                <w:sz w:val="22"/>
                <w:szCs w:val="22"/>
                <w:cs/>
              </w:rPr>
              <w:t xml:space="preserve"> </w:t>
            </w:r>
            <w:r w:rsidR="00CF1017" w:rsidRPr="00CF101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2562</w:t>
            </w:r>
          </w:p>
        </w:tc>
      </w:tr>
      <w:tr w:rsidR="00B07146" w:rsidRPr="00E84424" w14:paraId="51AD6AFF" w14:textId="77777777" w:rsidTr="00B07146">
        <w:trPr>
          <w:cantSplit/>
        </w:trPr>
        <w:tc>
          <w:tcPr>
            <w:tcW w:w="931" w:type="pct"/>
            <w:tcBorders>
              <w:top w:val="nil"/>
            </w:tcBorders>
            <w:vAlign w:val="center"/>
          </w:tcPr>
          <w:p w14:paraId="3F68A14C" w14:textId="77777777" w:rsidR="00B07146" w:rsidRPr="00E84424" w:rsidRDefault="00B07146" w:rsidP="00B071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367" w:type="pct"/>
            <w:tcBorders>
              <w:top w:val="single" w:sz="4" w:space="0" w:color="auto"/>
              <w:bottom w:val="nil"/>
            </w:tcBorders>
            <w:vAlign w:val="center"/>
          </w:tcPr>
          <w:p w14:paraId="2C00B7E7" w14:textId="77777777" w:rsidR="00B07146" w:rsidRPr="00E84424" w:rsidRDefault="00B07146" w:rsidP="00B071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76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th-TH"/>
              </w:rPr>
              <w:t>โรงกลั่น</w:t>
            </w:r>
          </w:p>
        </w:tc>
        <w:tc>
          <w:tcPr>
            <w:tcW w:w="403" w:type="pct"/>
            <w:tcBorders>
              <w:top w:val="single" w:sz="4" w:space="0" w:color="auto"/>
              <w:bottom w:val="nil"/>
            </w:tcBorders>
            <w:vAlign w:val="center"/>
          </w:tcPr>
          <w:p w14:paraId="329BE3D9" w14:textId="77777777" w:rsidR="00B07146" w:rsidRPr="00E84424" w:rsidRDefault="00B07146" w:rsidP="00B071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โรงกลั่น</w:t>
            </w:r>
          </w:p>
        </w:tc>
        <w:tc>
          <w:tcPr>
            <w:tcW w:w="359" w:type="pct"/>
            <w:tcBorders>
              <w:top w:val="single" w:sz="4" w:space="0" w:color="auto"/>
              <w:bottom w:val="nil"/>
            </w:tcBorders>
            <w:vAlign w:val="center"/>
          </w:tcPr>
          <w:p w14:paraId="2180C7E3" w14:textId="77777777" w:rsidR="00B07146" w:rsidRPr="00E84424" w:rsidRDefault="00B07146" w:rsidP="00B071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403" w:type="pct"/>
            <w:tcBorders>
              <w:top w:val="single" w:sz="4" w:space="0" w:color="auto"/>
              <w:bottom w:val="nil"/>
            </w:tcBorders>
            <w:vAlign w:val="center"/>
          </w:tcPr>
          <w:p w14:paraId="648110F3" w14:textId="77777777" w:rsidR="00B07146" w:rsidRPr="00E84424" w:rsidRDefault="00B07146" w:rsidP="00B071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th-TH"/>
              </w:rPr>
              <w:t>โรงผลิต</w:t>
            </w:r>
          </w:p>
        </w:tc>
        <w:tc>
          <w:tcPr>
            <w:tcW w:w="448" w:type="pct"/>
            <w:tcBorders>
              <w:top w:val="single" w:sz="4" w:space="0" w:color="auto"/>
              <w:bottom w:val="nil"/>
            </w:tcBorders>
            <w:vAlign w:val="center"/>
          </w:tcPr>
          <w:p w14:paraId="4674310A" w14:textId="77777777" w:rsidR="00B07146" w:rsidRPr="00E84424" w:rsidRDefault="00B07146" w:rsidP="00B071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th-TH"/>
              </w:rPr>
              <w:t>บริการขนส่ง</w:t>
            </w:r>
          </w:p>
        </w:tc>
        <w:tc>
          <w:tcPr>
            <w:tcW w:w="358" w:type="pct"/>
            <w:tcBorders>
              <w:top w:val="single" w:sz="4" w:space="0" w:color="auto"/>
              <w:bottom w:val="nil"/>
            </w:tcBorders>
            <w:vAlign w:val="center"/>
          </w:tcPr>
          <w:p w14:paraId="728A22A6" w14:textId="77777777" w:rsidR="00B07146" w:rsidRPr="00E84424" w:rsidRDefault="00B07146" w:rsidP="00B071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269" w:type="pct"/>
            <w:tcBorders>
              <w:top w:val="single" w:sz="4" w:space="0" w:color="auto"/>
              <w:bottom w:val="nil"/>
            </w:tcBorders>
            <w:vAlign w:val="center"/>
          </w:tcPr>
          <w:p w14:paraId="3860283A" w14:textId="77777777" w:rsidR="00B07146" w:rsidRPr="00E84424" w:rsidRDefault="00B07146" w:rsidP="00B071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312" w:type="pct"/>
            <w:tcBorders>
              <w:top w:val="single" w:sz="4" w:space="0" w:color="auto"/>
              <w:bottom w:val="nil"/>
            </w:tcBorders>
            <w:vAlign w:val="center"/>
          </w:tcPr>
          <w:p w14:paraId="5BF3FE87" w14:textId="77777777" w:rsidR="00B07146" w:rsidRPr="00E84424" w:rsidRDefault="00B07146" w:rsidP="00B071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404" w:type="pct"/>
            <w:tcBorders>
              <w:top w:val="single" w:sz="4" w:space="0" w:color="auto"/>
              <w:bottom w:val="nil"/>
            </w:tcBorders>
            <w:vAlign w:val="center"/>
          </w:tcPr>
          <w:p w14:paraId="3A78697E" w14:textId="77777777" w:rsidR="00B07146" w:rsidRPr="00E84424" w:rsidRDefault="00B07146" w:rsidP="00B071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ตั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th-TH"/>
              </w:rPr>
              <w:t>ดรายการ</w:t>
            </w:r>
          </w:p>
        </w:tc>
        <w:tc>
          <w:tcPr>
            <w:tcW w:w="448" w:type="pct"/>
            <w:tcBorders>
              <w:top w:val="single" w:sz="4" w:space="0" w:color="auto"/>
              <w:bottom w:val="nil"/>
            </w:tcBorders>
          </w:tcPr>
          <w:p w14:paraId="5D7929AA" w14:textId="2902E62A" w:rsidR="00B07146" w:rsidRPr="00E84424" w:rsidRDefault="00B07146" w:rsidP="00B071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th-TH"/>
              </w:rPr>
              <w:t>ส่วนการดำเนินงาน</w:t>
            </w:r>
          </w:p>
        </w:tc>
        <w:tc>
          <w:tcPr>
            <w:tcW w:w="298" w:type="pct"/>
            <w:tcBorders>
              <w:top w:val="single" w:sz="4" w:space="0" w:color="auto"/>
              <w:bottom w:val="nil"/>
            </w:tcBorders>
            <w:vAlign w:val="center"/>
          </w:tcPr>
          <w:p w14:paraId="3873E88E" w14:textId="04D43EC8" w:rsidR="00B07146" w:rsidRPr="00E84424" w:rsidRDefault="00B07146" w:rsidP="00B071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</w:p>
        </w:tc>
      </w:tr>
      <w:tr w:rsidR="00B07146" w:rsidRPr="00E84424" w14:paraId="1F5AAC98" w14:textId="77777777" w:rsidTr="00B07146">
        <w:trPr>
          <w:cantSplit/>
        </w:trPr>
        <w:tc>
          <w:tcPr>
            <w:tcW w:w="931" w:type="pct"/>
          </w:tcPr>
          <w:p w14:paraId="04EEA98F" w14:textId="77777777" w:rsidR="00B07146" w:rsidRPr="00E84424" w:rsidRDefault="00B07146" w:rsidP="00B071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367" w:type="pct"/>
            <w:tcBorders>
              <w:top w:val="nil"/>
              <w:bottom w:val="single" w:sz="4" w:space="0" w:color="auto"/>
            </w:tcBorders>
            <w:vAlign w:val="center"/>
          </w:tcPr>
          <w:p w14:paraId="52EB7C29" w14:textId="77777777" w:rsidR="00B07146" w:rsidRPr="00E84424" w:rsidRDefault="00B07146" w:rsidP="00B071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th-TH"/>
              </w:rPr>
              <w:t>น้ำมัน</w:t>
            </w:r>
          </w:p>
        </w:tc>
        <w:tc>
          <w:tcPr>
            <w:tcW w:w="403" w:type="pct"/>
            <w:tcBorders>
              <w:top w:val="nil"/>
              <w:bottom w:val="single" w:sz="4" w:space="0" w:color="auto"/>
            </w:tcBorders>
            <w:vAlign w:val="center"/>
          </w:tcPr>
          <w:p w14:paraId="2F0706FD" w14:textId="77777777" w:rsidR="00B07146" w:rsidRPr="00E84424" w:rsidRDefault="00B07146" w:rsidP="00B071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น้ำมันหล่อลื่น</w:t>
            </w:r>
          </w:p>
        </w:tc>
        <w:tc>
          <w:tcPr>
            <w:tcW w:w="359" w:type="pct"/>
            <w:tcBorders>
              <w:top w:val="nil"/>
              <w:bottom w:val="single" w:sz="4" w:space="0" w:color="auto"/>
            </w:tcBorders>
            <w:vAlign w:val="center"/>
          </w:tcPr>
          <w:p w14:paraId="3BA3E670" w14:textId="77777777" w:rsidR="00B07146" w:rsidRPr="00E84424" w:rsidRDefault="00B07146" w:rsidP="00B071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th-TH"/>
              </w:rPr>
              <w:t>ปิโตรเคมี</w:t>
            </w:r>
          </w:p>
        </w:tc>
        <w:tc>
          <w:tcPr>
            <w:tcW w:w="403" w:type="pct"/>
            <w:tcBorders>
              <w:top w:val="nil"/>
              <w:bottom w:val="single" w:sz="4" w:space="0" w:color="auto"/>
            </w:tcBorders>
            <w:vAlign w:val="center"/>
          </w:tcPr>
          <w:p w14:paraId="19CC17F4" w14:textId="77777777" w:rsidR="00B07146" w:rsidRPr="00E84424" w:rsidRDefault="00B07146" w:rsidP="00B071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th-TH"/>
              </w:rPr>
              <w:t>กระแสไฟฟ้า</w:t>
            </w:r>
          </w:p>
        </w:tc>
        <w:tc>
          <w:tcPr>
            <w:tcW w:w="448" w:type="pct"/>
            <w:tcBorders>
              <w:top w:val="nil"/>
              <w:bottom w:val="single" w:sz="4" w:space="0" w:color="auto"/>
            </w:tcBorders>
            <w:vAlign w:val="center"/>
          </w:tcPr>
          <w:p w14:paraId="45BFA722" w14:textId="77777777" w:rsidR="00B07146" w:rsidRPr="00E84424" w:rsidRDefault="00B07146" w:rsidP="00B071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th-TH"/>
              </w:rPr>
              <w:t>ทางทะเล</w:t>
            </w:r>
          </w:p>
        </w:tc>
        <w:tc>
          <w:tcPr>
            <w:tcW w:w="358" w:type="pct"/>
            <w:tcBorders>
              <w:top w:val="nil"/>
              <w:bottom w:val="single" w:sz="4" w:space="0" w:color="auto"/>
            </w:tcBorders>
            <w:vAlign w:val="center"/>
          </w:tcPr>
          <w:p w14:paraId="647BA5BB" w14:textId="77777777" w:rsidR="00B07146" w:rsidRPr="00E84424" w:rsidRDefault="00B07146" w:rsidP="00B071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สารทำละลาย</w:t>
            </w:r>
          </w:p>
        </w:tc>
        <w:tc>
          <w:tcPr>
            <w:tcW w:w="269" w:type="pct"/>
            <w:tcBorders>
              <w:top w:val="nil"/>
              <w:bottom w:val="single" w:sz="4" w:space="0" w:color="auto"/>
            </w:tcBorders>
            <w:vAlign w:val="center"/>
          </w:tcPr>
          <w:p w14:paraId="7691E3BA" w14:textId="77777777" w:rsidR="00B07146" w:rsidRPr="00E84424" w:rsidRDefault="00B07146" w:rsidP="00B071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เอทานอล</w:t>
            </w:r>
          </w:p>
        </w:tc>
        <w:tc>
          <w:tcPr>
            <w:tcW w:w="312" w:type="pct"/>
            <w:tcBorders>
              <w:top w:val="nil"/>
              <w:bottom w:val="single" w:sz="4" w:space="0" w:color="auto"/>
            </w:tcBorders>
            <w:vAlign w:val="center"/>
          </w:tcPr>
          <w:p w14:paraId="55DA4CE2" w14:textId="77777777" w:rsidR="00B07146" w:rsidRPr="00E84424" w:rsidRDefault="00B07146" w:rsidP="00B071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th-TH"/>
              </w:rPr>
              <w:t>อื่น ๆ</w:t>
            </w:r>
          </w:p>
        </w:tc>
        <w:tc>
          <w:tcPr>
            <w:tcW w:w="404" w:type="pct"/>
            <w:tcBorders>
              <w:top w:val="nil"/>
              <w:bottom w:val="single" w:sz="4" w:space="0" w:color="auto"/>
            </w:tcBorders>
            <w:vAlign w:val="center"/>
          </w:tcPr>
          <w:p w14:paraId="32C44CC0" w14:textId="77777777" w:rsidR="00B07146" w:rsidRPr="00E84424" w:rsidRDefault="00B07146" w:rsidP="00B071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th-TH"/>
              </w:rPr>
              <w:t>ระหว่างกัน</w:t>
            </w:r>
          </w:p>
        </w:tc>
        <w:tc>
          <w:tcPr>
            <w:tcW w:w="448" w:type="pct"/>
            <w:tcBorders>
              <w:top w:val="nil"/>
              <w:bottom w:val="single" w:sz="4" w:space="0" w:color="auto"/>
            </w:tcBorders>
          </w:tcPr>
          <w:p w14:paraId="184945ED" w14:textId="6F44A921" w:rsidR="00B07146" w:rsidRPr="00E84424" w:rsidRDefault="00B07146" w:rsidP="00B071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th-TH"/>
              </w:rPr>
              <w:t>ที่ยกเลิก</w:t>
            </w:r>
          </w:p>
        </w:tc>
        <w:tc>
          <w:tcPr>
            <w:tcW w:w="298" w:type="pct"/>
            <w:tcBorders>
              <w:top w:val="nil"/>
              <w:bottom w:val="single" w:sz="4" w:space="0" w:color="auto"/>
            </w:tcBorders>
            <w:vAlign w:val="center"/>
          </w:tcPr>
          <w:p w14:paraId="2FC122A4" w14:textId="0C4042A4" w:rsidR="00B07146" w:rsidRPr="00E84424" w:rsidRDefault="00B07146" w:rsidP="00B071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th-TH"/>
              </w:rPr>
              <w:t>รวม</w:t>
            </w:r>
          </w:p>
        </w:tc>
      </w:tr>
      <w:tr w:rsidR="00B07146" w:rsidRPr="00E84424" w14:paraId="62372DF8" w14:textId="77777777" w:rsidTr="00B07146">
        <w:trPr>
          <w:cantSplit/>
        </w:trPr>
        <w:tc>
          <w:tcPr>
            <w:tcW w:w="931" w:type="pct"/>
          </w:tcPr>
          <w:p w14:paraId="749C13D7" w14:textId="77777777" w:rsidR="00B07146" w:rsidRPr="00E84424" w:rsidRDefault="00B07146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367" w:type="pct"/>
            <w:tcBorders>
              <w:top w:val="nil"/>
              <w:bottom w:val="single" w:sz="4" w:space="0" w:color="auto"/>
            </w:tcBorders>
            <w:vAlign w:val="center"/>
          </w:tcPr>
          <w:p w14:paraId="22B20A08" w14:textId="77777777" w:rsidR="00B07146" w:rsidRPr="00E84424" w:rsidRDefault="00B07146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403" w:type="pct"/>
            <w:tcBorders>
              <w:top w:val="nil"/>
              <w:bottom w:val="single" w:sz="4" w:space="0" w:color="auto"/>
            </w:tcBorders>
            <w:vAlign w:val="center"/>
          </w:tcPr>
          <w:p w14:paraId="2337902D" w14:textId="77777777" w:rsidR="00B07146" w:rsidRPr="00E84424" w:rsidRDefault="00B07146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59" w:type="pct"/>
            <w:tcBorders>
              <w:top w:val="nil"/>
              <w:bottom w:val="single" w:sz="4" w:space="0" w:color="auto"/>
            </w:tcBorders>
            <w:vAlign w:val="center"/>
          </w:tcPr>
          <w:p w14:paraId="25A2DBD3" w14:textId="77777777" w:rsidR="00B07146" w:rsidRPr="00E84424" w:rsidRDefault="00B07146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403" w:type="pct"/>
            <w:tcBorders>
              <w:top w:val="nil"/>
              <w:bottom w:val="single" w:sz="4" w:space="0" w:color="auto"/>
            </w:tcBorders>
            <w:vAlign w:val="center"/>
          </w:tcPr>
          <w:p w14:paraId="73D80072" w14:textId="77777777" w:rsidR="00B07146" w:rsidRPr="00E84424" w:rsidRDefault="00B07146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448" w:type="pct"/>
            <w:tcBorders>
              <w:top w:val="nil"/>
              <w:bottom w:val="single" w:sz="4" w:space="0" w:color="auto"/>
            </w:tcBorders>
            <w:vAlign w:val="center"/>
          </w:tcPr>
          <w:p w14:paraId="40960A9A" w14:textId="77777777" w:rsidR="00B07146" w:rsidRPr="00E84424" w:rsidRDefault="00B07146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358" w:type="pct"/>
            <w:tcBorders>
              <w:top w:val="nil"/>
              <w:bottom w:val="single" w:sz="4" w:space="0" w:color="auto"/>
            </w:tcBorders>
            <w:vAlign w:val="center"/>
          </w:tcPr>
          <w:p w14:paraId="57219315" w14:textId="77777777" w:rsidR="00B07146" w:rsidRPr="00E84424" w:rsidRDefault="00B07146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69" w:type="pct"/>
            <w:tcBorders>
              <w:top w:val="nil"/>
              <w:bottom w:val="single" w:sz="4" w:space="0" w:color="auto"/>
            </w:tcBorders>
            <w:vAlign w:val="center"/>
          </w:tcPr>
          <w:p w14:paraId="3E145E00" w14:textId="77777777" w:rsidR="00B07146" w:rsidRPr="00E84424" w:rsidRDefault="00B07146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12" w:type="pct"/>
            <w:tcBorders>
              <w:top w:val="nil"/>
              <w:bottom w:val="single" w:sz="4" w:space="0" w:color="auto"/>
            </w:tcBorders>
            <w:vAlign w:val="center"/>
          </w:tcPr>
          <w:p w14:paraId="2E6709E1" w14:textId="77777777" w:rsidR="00B07146" w:rsidRPr="00E84424" w:rsidRDefault="00B07146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404" w:type="pct"/>
            <w:tcBorders>
              <w:top w:val="nil"/>
              <w:bottom w:val="single" w:sz="4" w:space="0" w:color="auto"/>
            </w:tcBorders>
            <w:vAlign w:val="center"/>
          </w:tcPr>
          <w:p w14:paraId="41F2DB73" w14:textId="77777777" w:rsidR="00B07146" w:rsidRPr="00E84424" w:rsidRDefault="00B07146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448" w:type="pct"/>
            <w:tcBorders>
              <w:top w:val="nil"/>
              <w:bottom w:val="single" w:sz="4" w:space="0" w:color="auto"/>
            </w:tcBorders>
          </w:tcPr>
          <w:p w14:paraId="4BB2D9C2" w14:textId="77777777" w:rsidR="00B07146" w:rsidRPr="00E84424" w:rsidRDefault="00B07146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298" w:type="pct"/>
            <w:tcBorders>
              <w:top w:val="nil"/>
              <w:bottom w:val="single" w:sz="4" w:space="0" w:color="auto"/>
            </w:tcBorders>
            <w:vAlign w:val="center"/>
          </w:tcPr>
          <w:p w14:paraId="1CD99509" w14:textId="4E0C5F5A" w:rsidR="00B07146" w:rsidRPr="00E84424" w:rsidRDefault="00B07146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th-TH"/>
              </w:rPr>
              <w:t>ล้านบาท</w:t>
            </w:r>
          </w:p>
        </w:tc>
      </w:tr>
      <w:tr w:rsidR="00B07146" w:rsidRPr="00E84424" w14:paraId="586ABD14" w14:textId="77777777" w:rsidTr="00B07146">
        <w:tc>
          <w:tcPr>
            <w:tcW w:w="931" w:type="pct"/>
          </w:tcPr>
          <w:p w14:paraId="79EB69AB" w14:textId="77777777" w:rsidR="00B07146" w:rsidRPr="00E84424" w:rsidRDefault="00B07146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72"/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367" w:type="pct"/>
            <w:shd w:val="clear" w:color="auto" w:fill="auto"/>
            <w:vAlign w:val="center"/>
          </w:tcPr>
          <w:p w14:paraId="5741B882" w14:textId="77777777" w:rsidR="00B07146" w:rsidRPr="00E84424" w:rsidRDefault="00B07146" w:rsidP="002F718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rtl/>
                <w:cs/>
                <w:lang w:val="en-US"/>
              </w:rPr>
            </w:pPr>
          </w:p>
        </w:tc>
        <w:tc>
          <w:tcPr>
            <w:tcW w:w="403" w:type="pct"/>
            <w:shd w:val="clear" w:color="auto" w:fill="auto"/>
            <w:vAlign w:val="center"/>
          </w:tcPr>
          <w:p w14:paraId="0F5048F1" w14:textId="77777777" w:rsidR="00B07146" w:rsidRPr="00E84424" w:rsidRDefault="00B07146" w:rsidP="002F718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val="en-US"/>
              </w:rPr>
            </w:pPr>
          </w:p>
        </w:tc>
        <w:tc>
          <w:tcPr>
            <w:tcW w:w="359" w:type="pct"/>
            <w:shd w:val="clear" w:color="auto" w:fill="auto"/>
            <w:vAlign w:val="center"/>
          </w:tcPr>
          <w:p w14:paraId="160B06BE" w14:textId="77777777" w:rsidR="00B07146" w:rsidRPr="00E84424" w:rsidRDefault="00B07146" w:rsidP="002F7184">
            <w:pPr>
              <w:pStyle w:val="acctfourfigures"/>
              <w:tabs>
                <w:tab w:val="clear" w:pos="765"/>
              </w:tabs>
              <w:spacing w:line="240" w:lineRule="auto"/>
              <w:ind w:left="-48" w:right="-72"/>
              <w:jc w:val="right"/>
              <w:rPr>
                <w:rFonts w:ascii="Browallia New" w:eastAsia="Arial Unicode MS" w:hAnsi="Browallia New" w:cs="Browallia New"/>
                <w:szCs w:val="22"/>
                <w:rtl/>
                <w:cs/>
                <w:lang w:bidi="th-TH"/>
              </w:rPr>
            </w:pPr>
          </w:p>
        </w:tc>
        <w:tc>
          <w:tcPr>
            <w:tcW w:w="403" w:type="pct"/>
            <w:shd w:val="clear" w:color="auto" w:fill="auto"/>
            <w:vAlign w:val="center"/>
          </w:tcPr>
          <w:p w14:paraId="400E5B8C" w14:textId="77777777" w:rsidR="00B07146" w:rsidRPr="00E84424" w:rsidRDefault="00B07146" w:rsidP="002F7184">
            <w:pPr>
              <w:pStyle w:val="acctfourfigures"/>
              <w:tabs>
                <w:tab w:val="clear" w:pos="765"/>
              </w:tabs>
              <w:spacing w:line="240" w:lineRule="auto"/>
              <w:ind w:left="-48" w:right="-72"/>
              <w:jc w:val="right"/>
              <w:rPr>
                <w:rFonts w:ascii="Browallia New" w:eastAsia="Arial Unicode MS" w:hAnsi="Browallia New" w:cs="Browallia New"/>
                <w:szCs w:val="22"/>
                <w:rtl/>
                <w:cs/>
                <w:lang w:bidi="th-TH"/>
              </w:rPr>
            </w:pPr>
          </w:p>
        </w:tc>
        <w:tc>
          <w:tcPr>
            <w:tcW w:w="448" w:type="pct"/>
            <w:shd w:val="clear" w:color="auto" w:fill="auto"/>
            <w:vAlign w:val="center"/>
          </w:tcPr>
          <w:p w14:paraId="01DAF05E" w14:textId="77777777" w:rsidR="00B07146" w:rsidRPr="00E84424" w:rsidRDefault="00B07146" w:rsidP="002F7184">
            <w:pPr>
              <w:pStyle w:val="acctfourfigures"/>
              <w:tabs>
                <w:tab w:val="clear" w:pos="765"/>
              </w:tabs>
              <w:spacing w:line="240" w:lineRule="auto"/>
              <w:ind w:left="-48" w:right="-72"/>
              <w:jc w:val="right"/>
              <w:rPr>
                <w:rFonts w:ascii="Browallia New" w:eastAsia="Arial Unicode MS" w:hAnsi="Browallia New" w:cs="Browallia New"/>
                <w:szCs w:val="22"/>
                <w:rtl/>
                <w:cs/>
                <w:lang w:bidi="th-TH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743E5D8" w14:textId="77777777" w:rsidR="00B07146" w:rsidRPr="00E84424" w:rsidRDefault="00B07146" w:rsidP="002F7184">
            <w:pPr>
              <w:pStyle w:val="acctfourfigures"/>
              <w:tabs>
                <w:tab w:val="clear" w:pos="765"/>
              </w:tabs>
              <w:spacing w:line="240" w:lineRule="auto"/>
              <w:ind w:left="-48" w:right="-72"/>
              <w:jc w:val="right"/>
              <w:rPr>
                <w:rFonts w:ascii="Browallia New" w:eastAsia="Arial Unicode MS" w:hAnsi="Browallia New" w:cs="Browallia New"/>
                <w:szCs w:val="22"/>
                <w:rtl/>
                <w:cs/>
                <w:lang w:bidi="th-TH"/>
              </w:rPr>
            </w:pPr>
          </w:p>
        </w:tc>
        <w:tc>
          <w:tcPr>
            <w:tcW w:w="269" w:type="pct"/>
            <w:shd w:val="clear" w:color="auto" w:fill="auto"/>
            <w:vAlign w:val="center"/>
          </w:tcPr>
          <w:p w14:paraId="12D562F2" w14:textId="77777777" w:rsidR="00B07146" w:rsidRPr="00E84424" w:rsidRDefault="00B07146" w:rsidP="002F7184">
            <w:pPr>
              <w:pStyle w:val="acctfourfigures"/>
              <w:tabs>
                <w:tab w:val="clear" w:pos="765"/>
              </w:tabs>
              <w:spacing w:line="240" w:lineRule="auto"/>
              <w:ind w:left="-48" w:right="-72"/>
              <w:jc w:val="right"/>
              <w:rPr>
                <w:rFonts w:ascii="Browallia New" w:eastAsia="Arial Unicode MS" w:hAnsi="Browallia New" w:cs="Browallia New"/>
                <w:szCs w:val="22"/>
                <w:rtl/>
                <w:cs/>
                <w:lang w:bidi="th-TH"/>
              </w:rPr>
            </w:pPr>
          </w:p>
        </w:tc>
        <w:tc>
          <w:tcPr>
            <w:tcW w:w="312" w:type="pct"/>
            <w:shd w:val="clear" w:color="auto" w:fill="auto"/>
            <w:vAlign w:val="center"/>
          </w:tcPr>
          <w:p w14:paraId="1F418F5E" w14:textId="275CBF3A" w:rsidR="00B07146" w:rsidRPr="00E84424" w:rsidRDefault="00B07146" w:rsidP="002F7184">
            <w:pPr>
              <w:pStyle w:val="acctfourfigures"/>
              <w:tabs>
                <w:tab w:val="clear" w:pos="765"/>
              </w:tabs>
              <w:spacing w:line="240" w:lineRule="auto"/>
              <w:ind w:left="-48" w:right="-72"/>
              <w:jc w:val="right"/>
              <w:rPr>
                <w:rFonts w:ascii="Browallia New" w:eastAsia="Arial Unicode MS" w:hAnsi="Browallia New" w:cs="Browallia New"/>
                <w:szCs w:val="22"/>
                <w:rtl/>
                <w:cs/>
                <w:lang w:bidi="th-TH"/>
              </w:rPr>
            </w:pPr>
            <w:r w:rsidRPr="00E84424">
              <w:rPr>
                <w:rFonts w:ascii="Browallia New" w:eastAsia="Arial Unicode MS" w:hAnsi="Browallia New" w:cs="Browallia New"/>
                <w:szCs w:val="22"/>
                <w:cs/>
                <w:lang w:bidi="th-TH"/>
              </w:rPr>
              <w:t xml:space="preserve">  </w:t>
            </w:r>
          </w:p>
        </w:tc>
        <w:tc>
          <w:tcPr>
            <w:tcW w:w="404" w:type="pct"/>
            <w:shd w:val="clear" w:color="auto" w:fill="auto"/>
            <w:vAlign w:val="center"/>
          </w:tcPr>
          <w:p w14:paraId="3125DE7E" w14:textId="77777777" w:rsidR="00B07146" w:rsidRPr="00E84424" w:rsidRDefault="00B07146" w:rsidP="002F7184">
            <w:pPr>
              <w:pStyle w:val="acctfourfigures"/>
              <w:tabs>
                <w:tab w:val="clear" w:pos="765"/>
              </w:tabs>
              <w:spacing w:line="240" w:lineRule="auto"/>
              <w:ind w:left="-48" w:right="-72"/>
              <w:jc w:val="right"/>
              <w:rPr>
                <w:rFonts w:ascii="Browallia New" w:eastAsia="Arial Unicode MS" w:hAnsi="Browallia New" w:cs="Browallia New"/>
                <w:szCs w:val="22"/>
                <w:rtl/>
                <w:cs/>
                <w:lang w:bidi="th-TH"/>
              </w:rPr>
            </w:pPr>
          </w:p>
        </w:tc>
        <w:tc>
          <w:tcPr>
            <w:tcW w:w="448" w:type="pct"/>
          </w:tcPr>
          <w:p w14:paraId="14E5BC1D" w14:textId="77777777" w:rsidR="00B07146" w:rsidRPr="00E84424" w:rsidRDefault="00B07146" w:rsidP="002F7184">
            <w:pPr>
              <w:pStyle w:val="acctfourfigures"/>
              <w:tabs>
                <w:tab w:val="clear" w:pos="765"/>
              </w:tabs>
              <w:spacing w:line="240" w:lineRule="auto"/>
              <w:ind w:left="-48" w:right="-72"/>
              <w:jc w:val="right"/>
              <w:rPr>
                <w:rFonts w:ascii="Browallia New" w:eastAsia="Arial Unicode MS" w:hAnsi="Browallia New" w:cs="Browallia New"/>
                <w:szCs w:val="22"/>
                <w:rtl/>
                <w:cs/>
                <w:lang w:bidi="th-TH"/>
              </w:rPr>
            </w:pPr>
          </w:p>
        </w:tc>
        <w:tc>
          <w:tcPr>
            <w:tcW w:w="298" w:type="pct"/>
            <w:shd w:val="clear" w:color="auto" w:fill="auto"/>
            <w:vAlign w:val="center"/>
          </w:tcPr>
          <w:p w14:paraId="14D55D58" w14:textId="2758CE0E" w:rsidR="00B07146" w:rsidRPr="00E84424" w:rsidRDefault="00B07146" w:rsidP="002F7184">
            <w:pPr>
              <w:pStyle w:val="acctfourfigures"/>
              <w:tabs>
                <w:tab w:val="clear" w:pos="765"/>
              </w:tabs>
              <w:spacing w:line="240" w:lineRule="auto"/>
              <w:ind w:left="-48" w:right="-72"/>
              <w:jc w:val="right"/>
              <w:rPr>
                <w:rFonts w:ascii="Browallia New" w:eastAsia="Arial Unicode MS" w:hAnsi="Browallia New" w:cs="Browallia New"/>
                <w:szCs w:val="22"/>
                <w:rtl/>
                <w:cs/>
                <w:lang w:bidi="th-TH"/>
              </w:rPr>
            </w:pPr>
          </w:p>
        </w:tc>
      </w:tr>
      <w:tr w:rsidR="00B07146" w:rsidRPr="00E84424" w14:paraId="5FCFFA22" w14:textId="77777777" w:rsidTr="00B07146">
        <w:tc>
          <w:tcPr>
            <w:tcW w:w="931" w:type="pct"/>
          </w:tcPr>
          <w:p w14:paraId="11E48661" w14:textId="77777777" w:rsidR="00B07146" w:rsidRPr="00E84424" w:rsidRDefault="00B07146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E84424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36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03F01D" w14:textId="6FFEB8FB" w:rsidR="00B07146" w:rsidRPr="00E84424" w:rsidRDefault="00B07146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</w:t>
            </w:r>
            <w:r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="00CF1017"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661</w:t>
            </w:r>
            <w:r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40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D1F36D7" w14:textId="51A35DBD" w:rsidR="00B07146" w:rsidRPr="00E84424" w:rsidRDefault="00B07146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</w:t>
            </w:r>
            <w:r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35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87B9AF" w14:textId="3FBB0165" w:rsidR="00B07146" w:rsidRPr="00E84424" w:rsidRDefault="00B07146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297</w:t>
            </w:r>
            <w:r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40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EEB57C5" w14:textId="0279054F" w:rsidR="00B07146" w:rsidRPr="00E84424" w:rsidRDefault="00B07146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452</w:t>
            </w:r>
            <w:r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44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9321AB" w14:textId="3B81FE5E" w:rsidR="00B07146" w:rsidRPr="00E84424" w:rsidRDefault="00B07146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112</w:t>
            </w:r>
            <w:r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35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7F75C4" w14:textId="55466363" w:rsidR="00B07146" w:rsidRPr="00E84424" w:rsidRDefault="00B07146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85</w:t>
            </w:r>
            <w:r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26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CD58F1B" w14:textId="59FC0E15" w:rsidR="00B07146" w:rsidRPr="00E84424" w:rsidRDefault="00B07146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18</w:t>
            </w:r>
            <w:r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31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7DFF3C5" w14:textId="77777777" w:rsidR="00B07146" w:rsidRPr="00E84424" w:rsidRDefault="00B07146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0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97BB3C" w14:textId="6BBC7C10" w:rsidR="00B07146" w:rsidRPr="00E84424" w:rsidRDefault="00CF1017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322</w:t>
            </w:r>
          </w:p>
        </w:tc>
        <w:tc>
          <w:tcPr>
            <w:tcW w:w="448" w:type="pct"/>
            <w:tcBorders>
              <w:bottom w:val="single" w:sz="4" w:space="0" w:color="auto"/>
            </w:tcBorders>
          </w:tcPr>
          <w:p w14:paraId="44608CA7" w14:textId="01023761" w:rsidR="00B07146" w:rsidRPr="00E84424" w:rsidRDefault="00CF1017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83</w:t>
            </w:r>
          </w:p>
        </w:tc>
        <w:tc>
          <w:tcPr>
            <w:tcW w:w="29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F6D180" w14:textId="650A4847" w:rsidR="00B07146" w:rsidRPr="00E84424" w:rsidRDefault="00B07146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</w:t>
            </w:r>
            <w:r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="00CF1017"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224</w:t>
            </w:r>
            <w:r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)</w:t>
            </w:r>
          </w:p>
        </w:tc>
      </w:tr>
      <w:tr w:rsidR="00B07146" w:rsidRPr="00E84424" w14:paraId="59A554D3" w14:textId="77777777" w:rsidTr="00B07146">
        <w:tc>
          <w:tcPr>
            <w:tcW w:w="931" w:type="pct"/>
          </w:tcPr>
          <w:p w14:paraId="48BBD400" w14:textId="77777777" w:rsidR="00B07146" w:rsidRPr="00E84424" w:rsidRDefault="00B07146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กำไร (ขาดทุน) ก่อน</w:t>
            </w:r>
          </w:p>
          <w:p w14:paraId="68C0E22F" w14:textId="77777777" w:rsidR="00B07146" w:rsidRPr="00E84424" w:rsidRDefault="00B07146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   ค่าใช้จ่ายภาษีเงินได้</w:t>
            </w:r>
          </w:p>
        </w:tc>
        <w:tc>
          <w:tcPr>
            <w:tcW w:w="36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B20B47" w14:textId="7527DAD5" w:rsidR="00B07146" w:rsidRPr="00E84424" w:rsidRDefault="00CF1017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</w:t>
            </w:r>
            <w:r w:rsidR="00B07146"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182</w:t>
            </w:r>
          </w:p>
        </w:tc>
        <w:tc>
          <w:tcPr>
            <w:tcW w:w="40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677358" w14:textId="1533957B" w:rsidR="00B07146" w:rsidRPr="00E84424" w:rsidRDefault="00CF1017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  <w:r w:rsidR="00B07146"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334</w:t>
            </w:r>
          </w:p>
        </w:tc>
        <w:tc>
          <w:tcPr>
            <w:tcW w:w="35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C0B48F" w14:textId="24DC5E22" w:rsidR="00B07146" w:rsidRPr="00E84424" w:rsidRDefault="00CF1017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  <w:r w:rsidR="00B07146"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121</w:t>
            </w:r>
          </w:p>
        </w:tc>
        <w:tc>
          <w:tcPr>
            <w:tcW w:w="40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DBB7A1" w14:textId="31C103D4" w:rsidR="00B07146" w:rsidRPr="00E84424" w:rsidRDefault="00CF1017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</w:t>
            </w:r>
            <w:r w:rsidR="00B07146"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080</w:t>
            </w:r>
          </w:p>
        </w:tc>
        <w:tc>
          <w:tcPr>
            <w:tcW w:w="44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20619F" w14:textId="78C87921" w:rsidR="00B07146" w:rsidRPr="00E84424" w:rsidRDefault="00B07146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217</w:t>
            </w:r>
            <w:r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35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4DEB34" w14:textId="2882BFC8" w:rsidR="00B07146" w:rsidRPr="00E84424" w:rsidRDefault="00CF1017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54</w:t>
            </w:r>
          </w:p>
        </w:tc>
        <w:tc>
          <w:tcPr>
            <w:tcW w:w="26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44E695" w14:textId="747345FA" w:rsidR="00B07146" w:rsidRPr="00E84424" w:rsidRDefault="00B07146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</w:t>
            </w:r>
            <w:r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31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4EC0EA" w14:textId="3943C8E9" w:rsidR="00B07146" w:rsidRPr="00E84424" w:rsidRDefault="00CF1017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637</w:t>
            </w:r>
            <w:r w:rsidR="00B07146"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4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4BA23B" w14:textId="2EE8A66D" w:rsidR="00B07146" w:rsidRPr="00E84424" w:rsidRDefault="00B07146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</w:t>
            </w:r>
            <w:r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="00CF1017"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433</w:t>
            </w:r>
            <w:r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448" w:type="pct"/>
            <w:tcBorders>
              <w:top w:val="single" w:sz="4" w:space="0" w:color="auto"/>
              <w:bottom w:val="single" w:sz="4" w:space="0" w:color="auto"/>
            </w:tcBorders>
          </w:tcPr>
          <w:p w14:paraId="32FFF78D" w14:textId="77777777" w:rsidR="00B07146" w:rsidRDefault="00B07146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  <w:p w14:paraId="0274D718" w14:textId="4894A3B2" w:rsidR="00B07146" w:rsidRPr="00E84424" w:rsidRDefault="00CF1017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417</w:t>
            </w:r>
          </w:p>
        </w:tc>
        <w:tc>
          <w:tcPr>
            <w:tcW w:w="29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9B8761" w14:textId="6423E08D" w:rsidR="00B07146" w:rsidRPr="00E84424" w:rsidRDefault="00CF1017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</w:t>
            </w:r>
            <w:r w:rsidR="00B07146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173</w:t>
            </w:r>
          </w:p>
        </w:tc>
      </w:tr>
      <w:tr w:rsidR="00B07146" w:rsidRPr="00E84424" w14:paraId="7797FE80" w14:textId="77777777" w:rsidTr="00B07146">
        <w:trPr>
          <w:trHeight w:val="197"/>
        </w:trPr>
        <w:tc>
          <w:tcPr>
            <w:tcW w:w="931" w:type="pct"/>
            <w:tcBorders>
              <w:top w:val="nil"/>
            </w:tcBorders>
            <w:shd w:val="clear" w:color="auto" w:fill="auto"/>
          </w:tcPr>
          <w:p w14:paraId="36B41285" w14:textId="77777777" w:rsidR="00B07146" w:rsidRPr="00E84424" w:rsidRDefault="00B07146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72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367" w:type="pct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3537596D" w14:textId="77777777" w:rsidR="00B07146" w:rsidRPr="00E84424" w:rsidRDefault="00B07146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403" w:type="pct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276E6DA9" w14:textId="77777777" w:rsidR="00B07146" w:rsidRPr="00E84424" w:rsidRDefault="00B07146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359" w:type="pct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5271B5AC" w14:textId="77777777" w:rsidR="00B07146" w:rsidRPr="00E84424" w:rsidRDefault="00B07146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403" w:type="pct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6F537A0C" w14:textId="77777777" w:rsidR="00B07146" w:rsidRPr="00E84424" w:rsidRDefault="00B07146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</w:p>
        </w:tc>
        <w:tc>
          <w:tcPr>
            <w:tcW w:w="448" w:type="pct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707E1425" w14:textId="77777777" w:rsidR="00B07146" w:rsidRPr="00E84424" w:rsidRDefault="00B07146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</w:p>
        </w:tc>
        <w:tc>
          <w:tcPr>
            <w:tcW w:w="358" w:type="pct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2FD7BDF6" w14:textId="77777777" w:rsidR="00B07146" w:rsidRPr="00E84424" w:rsidRDefault="00B07146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</w:p>
        </w:tc>
        <w:tc>
          <w:tcPr>
            <w:tcW w:w="269" w:type="pct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029F5D37" w14:textId="77777777" w:rsidR="00B07146" w:rsidRPr="00E84424" w:rsidRDefault="00B07146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</w:p>
        </w:tc>
        <w:tc>
          <w:tcPr>
            <w:tcW w:w="312" w:type="pct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36C7A81A" w14:textId="77777777" w:rsidR="00B07146" w:rsidRPr="00E84424" w:rsidRDefault="00B07146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</w:p>
        </w:tc>
        <w:tc>
          <w:tcPr>
            <w:tcW w:w="404" w:type="pct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2488ABDD" w14:textId="77777777" w:rsidR="00B07146" w:rsidRPr="00E84424" w:rsidRDefault="00B07146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</w:p>
        </w:tc>
        <w:tc>
          <w:tcPr>
            <w:tcW w:w="448" w:type="pct"/>
            <w:tcBorders>
              <w:top w:val="single" w:sz="4" w:space="0" w:color="auto"/>
              <w:bottom w:val="nil"/>
            </w:tcBorders>
          </w:tcPr>
          <w:p w14:paraId="71C8DCFA" w14:textId="77777777" w:rsidR="00B07146" w:rsidRPr="00E84424" w:rsidRDefault="00B07146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</w:p>
        </w:tc>
        <w:tc>
          <w:tcPr>
            <w:tcW w:w="298" w:type="pct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2A361387" w14:textId="576C536A" w:rsidR="00B07146" w:rsidRPr="00E84424" w:rsidRDefault="00B07146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</w:p>
        </w:tc>
      </w:tr>
      <w:tr w:rsidR="00B07146" w:rsidRPr="00E84424" w14:paraId="30E827DA" w14:textId="77777777" w:rsidTr="00B07146">
        <w:tc>
          <w:tcPr>
            <w:tcW w:w="931" w:type="pct"/>
          </w:tcPr>
          <w:p w14:paraId="1D0B7A40" w14:textId="4B3836EE" w:rsidR="00B07146" w:rsidRPr="00E84424" w:rsidRDefault="00B07146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E84424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</w:rPr>
              <w:t xml:space="preserve">ผลประโยชน์ </w:t>
            </w:r>
            <w:r w:rsidRPr="00E84424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Pr="00E84424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</w:rPr>
              <w:t>ค่าใช้จ่าย</w:t>
            </w:r>
            <w:r w:rsidRPr="00E84424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 xml:space="preserve">) </w:t>
            </w:r>
            <w:r w:rsidRPr="00E84424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</w:rPr>
              <w:t>ภาษีเงินได้</w:t>
            </w:r>
          </w:p>
        </w:tc>
        <w:tc>
          <w:tcPr>
            <w:tcW w:w="367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5C5DA591" w14:textId="1CB61EDD" w:rsidR="00B07146" w:rsidRPr="00E84424" w:rsidRDefault="00B07146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527</w:t>
            </w:r>
            <w:r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403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0FA58DFC" w14:textId="2CA75B18" w:rsidR="00B07146" w:rsidRPr="00E84424" w:rsidRDefault="00B07146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267</w:t>
            </w:r>
            <w:r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359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5D44BC02" w14:textId="0AC855EE" w:rsidR="00B07146" w:rsidRPr="00E84424" w:rsidRDefault="00B07146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244</w:t>
            </w:r>
            <w:r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403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30ED9329" w14:textId="68BA9951" w:rsidR="00B07146" w:rsidRPr="00E84424" w:rsidRDefault="00B07146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121</w:t>
            </w:r>
            <w:r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448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25335E18" w14:textId="4ECB1890" w:rsidR="00B07146" w:rsidRPr="00E84424" w:rsidRDefault="00CF1017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</w:p>
        </w:tc>
        <w:tc>
          <w:tcPr>
            <w:tcW w:w="358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3EAD7C29" w14:textId="2DB0B6A5" w:rsidR="00B07146" w:rsidRPr="00E84424" w:rsidRDefault="00B07146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31</w:t>
            </w:r>
            <w:r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269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208108A3" w14:textId="77777777" w:rsidR="00B07146" w:rsidRPr="00E84424" w:rsidRDefault="00B07146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312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11352398" w14:textId="75C82B0F" w:rsidR="00B07146" w:rsidRPr="00E84424" w:rsidRDefault="00B07146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10</w:t>
            </w:r>
            <w:r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404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3EA3318C" w14:textId="71FB5619" w:rsidR="00B07146" w:rsidRPr="00E84424" w:rsidRDefault="00B07146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40</w:t>
            </w:r>
            <w:r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448" w:type="pct"/>
            <w:tcBorders>
              <w:top w:val="nil"/>
              <w:bottom w:val="single" w:sz="4" w:space="0" w:color="auto"/>
            </w:tcBorders>
          </w:tcPr>
          <w:p w14:paraId="3EE01258" w14:textId="0996828F" w:rsidR="00B07146" w:rsidRPr="00E84424" w:rsidRDefault="00B07146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  <w:r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298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15B08B99" w14:textId="23616B02" w:rsidR="00B07146" w:rsidRPr="00E84424" w:rsidRDefault="00B07146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  <w:r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="00CF1017"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240</w:t>
            </w:r>
            <w:r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)</w:t>
            </w:r>
          </w:p>
        </w:tc>
      </w:tr>
      <w:tr w:rsidR="00B07146" w:rsidRPr="00E84424" w14:paraId="61850694" w14:textId="77777777" w:rsidTr="00B07146">
        <w:tc>
          <w:tcPr>
            <w:tcW w:w="931" w:type="pct"/>
          </w:tcPr>
          <w:p w14:paraId="554DA3AC" w14:textId="77777777" w:rsidR="00B07146" w:rsidRPr="00E84424" w:rsidRDefault="00B07146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กำไร (ขาดทุน)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สุทธิสำหรับปี</w:t>
            </w:r>
          </w:p>
        </w:tc>
        <w:tc>
          <w:tcPr>
            <w:tcW w:w="36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E8CD048" w14:textId="0F19F0EE" w:rsidR="00B07146" w:rsidRPr="00E84424" w:rsidRDefault="00CF1017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</w:t>
            </w:r>
            <w:r w:rsidR="00B07146"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655</w:t>
            </w:r>
          </w:p>
        </w:tc>
        <w:tc>
          <w:tcPr>
            <w:tcW w:w="40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B1F28FC" w14:textId="6232ECEA" w:rsidR="00B07146" w:rsidRPr="00E84424" w:rsidRDefault="00CF1017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  <w:r w:rsidR="00B07146"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067</w:t>
            </w:r>
          </w:p>
        </w:tc>
        <w:tc>
          <w:tcPr>
            <w:tcW w:w="35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5740253" w14:textId="41284479" w:rsidR="00B07146" w:rsidRPr="00E84424" w:rsidRDefault="00CF1017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877</w:t>
            </w:r>
          </w:p>
        </w:tc>
        <w:tc>
          <w:tcPr>
            <w:tcW w:w="40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E89D52A" w14:textId="54DB7DCD" w:rsidR="00B07146" w:rsidRPr="00E84424" w:rsidRDefault="00CF1017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  <w:r w:rsidR="00B07146"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959</w:t>
            </w:r>
          </w:p>
        </w:tc>
        <w:tc>
          <w:tcPr>
            <w:tcW w:w="44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8C369C7" w14:textId="539E1D57" w:rsidR="00B07146" w:rsidRPr="00E84424" w:rsidRDefault="00B07146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216</w:t>
            </w:r>
            <w:r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35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BBDAFA3" w14:textId="2944D3E9" w:rsidR="00B07146" w:rsidRPr="00E84424" w:rsidRDefault="00CF1017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23</w:t>
            </w:r>
          </w:p>
        </w:tc>
        <w:tc>
          <w:tcPr>
            <w:tcW w:w="26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707F0D4" w14:textId="3AD463A8" w:rsidR="00B07146" w:rsidRPr="00E84424" w:rsidRDefault="00B07146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</w:t>
            </w:r>
            <w:r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31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6AEF585" w14:textId="4F74D2D3" w:rsidR="00B07146" w:rsidRPr="00E84424" w:rsidRDefault="00CF1017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627</w:t>
            </w:r>
          </w:p>
        </w:tc>
        <w:tc>
          <w:tcPr>
            <w:tcW w:w="4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10DB67F" w14:textId="6566DB99" w:rsidR="00B07146" w:rsidRPr="00E84424" w:rsidRDefault="00B07146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</w:t>
            </w:r>
            <w:r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="00CF1017"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473</w:t>
            </w:r>
            <w:r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448" w:type="pct"/>
            <w:tcBorders>
              <w:top w:val="single" w:sz="4" w:space="0" w:color="auto"/>
              <w:bottom w:val="single" w:sz="4" w:space="0" w:color="auto"/>
            </w:tcBorders>
          </w:tcPr>
          <w:p w14:paraId="098B653F" w14:textId="31BA8571" w:rsidR="00B07146" w:rsidRPr="00E84424" w:rsidRDefault="00CF1017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416</w:t>
            </w:r>
          </w:p>
        </w:tc>
        <w:tc>
          <w:tcPr>
            <w:tcW w:w="29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61F1568" w14:textId="616A8FE5" w:rsidR="00B07146" w:rsidRPr="00E84424" w:rsidRDefault="00CF1017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</w:t>
            </w:r>
            <w:r w:rsidR="00B07146"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933</w:t>
            </w:r>
          </w:p>
        </w:tc>
      </w:tr>
      <w:tr w:rsidR="00B07146" w:rsidRPr="00E84424" w14:paraId="2C247D35" w14:textId="77777777" w:rsidTr="00B07146">
        <w:tc>
          <w:tcPr>
            <w:tcW w:w="931" w:type="pct"/>
          </w:tcPr>
          <w:p w14:paraId="475A46C3" w14:textId="77777777" w:rsidR="00B07146" w:rsidRPr="00E84424" w:rsidRDefault="00B07146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72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367" w:type="pct"/>
            <w:shd w:val="clear" w:color="auto" w:fill="auto"/>
            <w:vAlign w:val="center"/>
          </w:tcPr>
          <w:p w14:paraId="6D598F5D" w14:textId="77777777" w:rsidR="00B07146" w:rsidRPr="00E84424" w:rsidRDefault="00B07146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rtl/>
                <w:cs/>
                <w:lang w:val="en-GB"/>
              </w:rPr>
            </w:pPr>
          </w:p>
        </w:tc>
        <w:tc>
          <w:tcPr>
            <w:tcW w:w="403" w:type="pct"/>
            <w:shd w:val="clear" w:color="auto" w:fill="auto"/>
            <w:vAlign w:val="center"/>
          </w:tcPr>
          <w:p w14:paraId="1FDDCB8A" w14:textId="77777777" w:rsidR="00B07146" w:rsidRPr="00E84424" w:rsidRDefault="00B07146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359" w:type="pct"/>
            <w:shd w:val="clear" w:color="auto" w:fill="auto"/>
            <w:vAlign w:val="center"/>
          </w:tcPr>
          <w:p w14:paraId="1AD61E37" w14:textId="77777777" w:rsidR="00B07146" w:rsidRPr="00E84424" w:rsidRDefault="00B07146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rtl/>
                <w:cs/>
                <w:lang w:val="en-GB"/>
              </w:rPr>
            </w:pPr>
          </w:p>
        </w:tc>
        <w:tc>
          <w:tcPr>
            <w:tcW w:w="403" w:type="pct"/>
            <w:shd w:val="clear" w:color="auto" w:fill="auto"/>
            <w:vAlign w:val="center"/>
          </w:tcPr>
          <w:p w14:paraId="2351D67C" w14:textId="77777777" w:rsidR="00B07146" w:rsidRPr="00E84424" w:rsidRDefault="00B07146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rtl/>
                <w:cs/>
                <w:lang w:val="en-GB"/>
              </w:rPr>
            </w:pPr>
          </w:p>
        </w:tc>
        <w:tc>
          <w:tcPr>
            <w:tcW w:w="448" w:type="pct"/>
            <w:shd w:val="clear" w:color="auto" w:fill="auto"/>
            <w:vAlign w:val="center"/>
          </w:tcPr>
          <w:p w14:paraId="159E16DC" w14:textId="77777777" w:rsidR="00B07146" w:rsidRPr="00E84424" w:rsidRDefault="00B07146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CDFB828" w14:textId="77777777" w:rsidR="00B07146" w:rsidRPr="00E84424" w:rsidRDefault="00B07146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269" w:type="pct"/>
            <w:shd w:val="clear" w:color="auto" w:fill="auto"/>
            <w:vAlign w:val="center"/>
          </w:tcPr>
          <w:p w14:paraId="5DA8C63F" w14:textId="77777777" w:rsidR="00B07146" w:rsidRPr="00E84424" w:rsidRDefault="00B07146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312" w:type="pct"/>
            <w:shd w:val="clear" w:color="auto" w:fill="auto"/>
            <w:vAlign w:val="center"/>
          </w:tcPr>
          <w:p w14:paraId="2ECA587F" w14:textId="77777777" w:rsidR="00B07146" w:rsidRPr="00E84424" w:rsidRDefault="00B07146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rtl/>
                <w:cs/>
                <w:lang w:val="en-GB"/>
              </w:rPr>
            </w:pPr>
          </w:p>
        </w:tc>
        <w:tc>
          <w:tcPr>
            <w:tcW w:w="404" w:type="pct"/>
            <w:shd w:val="clear" w:color="auto" w:fill="auto"/>
            <w:vAlign w:val="center"/>
          </w:tcPr>
          <w:p w14:paraId="23B1D269" w14:textId="77777777" w:rsidR="00B07146" w:rsidRPr="00E84424" w:rsidRDefault="00B07146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rtl/>
                <w:cs/>
                <w:lang w:val="en-GB"/>
              </w:rPr>
            </w:pPr>
          </w:p>
        </w:tc>
        <w:tc>
          <w:tcPr>
            <w:tcW w:w="448" w:type="pct"/>
          </w:tcPr>
          <w:p w14:paraId="7F24FB15" w14:textId="77777777" w:rsidR="00B07146" w:rsidRPr="00E84424" w:rsidRDefault="00B07146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rtl/>
                <w:cs/>
                <w:lang w:val="en-GB"/>
              </w:rPr>
            </w:pPr>
          </w:p>
        </w:tc>
        <w:tc>
          <w:tcPr>
            <w:tcW w:w="298" w:type="pct"/>
            <w:shd w:val="clear" w:color="auto" w:fill="auto"/>
            <w:vAlign w:val="center"/>
          </w:tcPr>
          <w:p w14:paraId="77E1CA8D" w14:textId="43B7D9A2" w:rsidR="00B07146" w:rsidRPr="00E84424" w:rsidRDefault="00B07146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rtl/>
                <w:cs/>
                <w:lang w:val="en-GB"/>
              </w:rPr>
            </w:pPr>
          </w:p>
        </w:tc>
      </w:tr>
      <w:tr w:rsidR="00B07146" w:rsidRPr="00E84424" w14:paraId="0F100F87" w14:textId="77777777" w:rsidTr="00B07146">
        <w:tc>
          <w:tcPr>
            <w:tcW w:w="931" w:type="pct"/>
          </w:tcPr>
          <w:p w14:paraId="0EE42902" w14:textId="77777777" w:rsidR="00B07146" w:rsidRPr="00E84424" w:rsidRDefault="00B07146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72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84424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ส่วนของกำไร (ขาดทุน) สำหรับปี</w:t>
            </w:r>
          </w:p>
          <w:p w14:paraId="6205E187" w14:textId="77777777" w:rsidR="00B07146" w:rsidRPr="00E84424" w:rsidRDefault="00B07146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E84424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  ที่เป็นของ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16A9F3E7" w14:textId="77777777" w:rsidR="00B07146" w:rsidRPr="00E84424" w:rsidRDefault="00B07146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</w:p>
        </w:tc>
        <w:tc>
          <w:tcPr>
            <w:tcW w:w="403" w:type="pct"/>
            <w:shd w:val="clear" w:color="auto" w:fill="auto"/>
            <w:vAlign w:val="center"/>
          </w:tcPr>
          <w:p w14:paraId="10FEA210" w14:textId="77777777" w:rsidR="00B07146" w:rsidRPr="00E84424" w:rsidRDefault="00B07146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359" w:type="pct"/>
            <w:shd w:val="clear" w:color="auto" w:fill="auto"/>
            <w:vAlign w:val="center"/>
          </w:tcPr>
          <w:p w14:paraId="139BFBAF" w14:textId="77777777" w:rsidR="00B07146" w:rsidRPr="00E84424" w:rsidRDefault="00B07146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</w:p>
        </w:tc>
        <w:tc>
          <w:tcPr>
            <w:tcW w:w="403" w:type="pct"/>
            <w:shd w:val="clear" w:color="auto" w:fill="auto"/>
            <w:vAlign w:val="center"/>
          </w:tcPr>
          <w:p w14:paraId="62132112" w14:textId="77777777" w:rsidR="00B07146" w:rsidRPr="00E84424" w:rsidRDefault="00B07146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</w:p>
        </w:tc>
        <w:tc>
          <w:tcPr>
            <w:tcW w:w="448" w:type="pct"/>
            <w:shd w:val="clear" w:color="auto" w:fill="auto"/>
            <w:vAlign w:val="center"/>
          </w:tcPr>
          <w:p w14:paraId="12E887BC" w14:textId="77777777" w:rsidR="00B07146" w:rsidRPr="00E84424" w:rsidRDefault="00B07146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DABE2C0" w14:textId="77777777" w:rsidR="00B07146" w:rsidRPr="00E84424" w:rsidRDefault="00B07146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269" w:type="pct"/>
            <w:shd w:val="clear" w:color="auto" w:fill="auto"/>
            <w:vAlign w:val="center"/>
          </w:tcPr>
          <w:p w14:paraId="4626ED70" w14:textId="77777777" w:rsidR="00B07146" w:rsidRPr="00E84424" w:rsidRDefault="00B07146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312" w:type="pct"/>
            <w:shd w:val="clear" w:color="auto" w:fill="auto"/>
            <w:vAlign w:val="center"/>
          </w:tcPr>
          <w:p w14:paraId="5E6FCE1B" w14:textId="77777777" w:rsidR="00B07146" w:rsidRPr="00E84424" w:rsidRDefault="00B07146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</w:p>
        </w:tc>
        <w:tc>
          <w:tcPr>
            <w:tcW w:w="404" w:type="pct"/>
            <w:shd w:val="clear" w:color="auto" w:fill="auto"/>
            <w:vAlign w:val="center"/>
          </w:tcPr>
          <w:p w14:paraId="0242DBA5" w14:textId="77777777" w:rsidR="00B07146" w:rsidRPr="00E84424" w:rsidRDefault="00B07146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</w:p>
        </w:tc>
        <w:tc>
          <w:tcPr>
            <w:tcW w:w="448" w:type="pct"/>
          </w:tcPr>
          <w:p w14:paraId="3B19EA20" w14:textId="77777777" w:rsidR="00B07146" w:rsidRPr="00E84424" w:rsidRDefault="00B07146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</w:p>
        </w:tc>
        <w:tc>
          <w:tcPr>
            <w:tcW w:w="298" w:type="pct"/>
            <w:shd w:val="clear" w:color="auto" w:fill="auto"/>
            <w:vAlign w:val="center"/>
          </w:tcPr>
          <w:p w14:paraId="59F109C1" w14:textId="48C14FA9" w:rsidR="00B07146" w:rsidRPr="00E84424" w:rsidRDefault="00B07146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</w:p>
        </w:tc>
      </w:tr>
      <w:tr w:rsidR="00B07146" w:rsidRPr="00E84424" w14:paraId="4F6EC93F" w14:textId="77777777" w:rsidTr="00B07146">
        <w:tc>
          <w:tcPr>
            <w:tcW w:w="931" w:type="pct"/>
          </w:tcPr>
          <w:p w14:paraId="7630736C" w14:textId="77777777" w:rsidR="00B07146" w:rsidRPr="00E84424" w:rsidRDefault="00B07146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 xml:space="preserve">   - </w:t>
            </w:r>
            <w:r w:rsidRPr="00E84424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บริษัทใหญ่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3BC8FE14" w14:textId="5328D826" w:rsidR="00B07146" w:rsidRPr="00E84424" w:rsidRDefault="00CF1017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</w:t>
            </w:r>
            <w:r w:rsidR="00B07146"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655</w:t>
            </w:r>
          </w:p>
        </w:tc>
        <w:tc>
          <w:tcPr>
            <w:tcW w:w="403" w:type="pct"/>
            <w:shd w:val="clear" w:color="auto" w:fill="auto"/>
            <w:vAlign w:val="center"/>
          </w:tcPr>
          <w:p w14:paraId="28C82B3F" w14:textId="3A08B40B" w:rsidR="00B07146" w:rsidRPr="00E84424" w:rsidRDefault="00CF1017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  <w:r w:rsidR="00B07146"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067</w:t>
            </w:r>
          </w:p>
        </w:tc>
        <w:tc>
          <w:tcPr>
            <w:tcW w:w="359" w:type="pct"/>
            <w:shd w:val="clear" w:color="auto" w:fill="auto"/>
            <w:vAlign w:val="center"/>
          </w:tcPr>
          <w:p w14:paraId="222FCB88" w14:textId="57A729DC" w:rsidR="00B07146" w:rsidRPr="00E84424" w:rsidRDefault="00CF1017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910</w:t>
            </w:r>
          </w:p>
        </w:tc>
        <w:tc>
          <w:tcPr>
            <w:tcW w:w="403" w:type="pct"/>
            <w:shd w:val="clear" w:color="auto" w:fill="auto"/>
            <w:vAlign w:val="center"/>
          </w:tcPr>
          <w:p w14:paraId="1E9FEA5D" w14:textId="1942550F" w:rsidR="00B07146" w:rsidRPr="00E84424" w:rsidRDefault="00CF1017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  <w:r w:rsidR="00B07146"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692</w:t>
            </w:r>
          </w:p>
        </w:tc>
        <w:tc>
          <w:tcPr>
            <w:tcW w:w="448" w:type="pct"/>
            <w:shd w:val="clear" w:color="auto" w:fill="auto"/>
            <w:vAlign w:val="center"/>
          </w:tcPr>
          <w:p w14:paraId="77EEAFF9" w14:textId="1738FA7B" w:rsidR="00B07146" w:rsidRPr="00E84424" w:rsidRDefault="00B07146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216</w:t>
            </w:r>
            <w:r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AE1DA85" w14:textId="534941DF" w:rsidR="00B07146" w:rsidRPr="00E84424" w:rsidRDefault="00CF1017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25</w:t>
            </w:r>
          </w:p>
        </w:tc>
        <w:tc>
          <w:tcPr>
            <w:tcW w:w="269" w:type="pct"/>
            <w:shd w:val="clear" w:color="auto" w:fill="auto"/>
            <w:vAlign w:val="center"/>
          </w:tcPr>
          <w:p w14:paraId="6588EBEB" w14:textId="660BDDCF" w:rsidR="00B07146" w:rsidRPr="00E84424" w:rsidRDefault="00B07146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10</w:t>
            </w:r>
            <w:r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312" w:type="pct"/>
            <w:shd w:val="clear" w:color="auto" w:fill="auto"/>
            <w:vAlign w:val="center"/>
          </w:tcPr>
          <w:p w14:paraId="50CF7AC6" w14:textId="5FD09CBE" w:rsidR="00B07146" w:rsidRPr="00E84424" w:rsidRDefault="00CF1017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627</w:t>
            </w:r>
          </w:p>
        </w:tc>
        <w:tc>
          <w:tcPr>
            <w:tcW w:w="404" w:type="pct"/>
            <w:shd w:val="clear" w:color="auto" w:fill="auto"/>
            <w:vAlign w:val="center"/>
          </w:tcPr>
          <w:p w14:paraId="42A5E70E" w14:textId="3CE03B21" w:rsidR="00B07146" w:rsidRPr="00E84424" w:rsidRDefault="00B07146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</w:t>
            </w:r>
            <w:r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="00CF1017"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473</w:t>
            </w:r>
            <w:r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448" w:type="pct"/>
          </w:tcPr>
          <w:p w14:paraId="2CC4818D" w14:textId="6220CEB4" w:rsidR="00B07146" w:rsidRPr="00E84424" w:rsidRDefault="00CF1017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416</w:t>
            </w:r>
          </w:p>
        </w:tc>
        <w:tc>
          <w:tcPr>
            <w:tcW w:w="298" w:type="pct"/>
            <w:shd w:val="clear" w:color="auto" w:fill="auto"/>
            <w:vAlign w:val="center"/>
          </w:tcPr>
          <w:p w14:paraId="719DD7DA" w14:textId="62B8C1BD" w:rsidR="00B07146" w:rsidRPr="00E84424" w:rsidRDefault="00CF1017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</w:t>
            </w:r>
            <w:r w:rsidR="00B07146"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693</w:t>
            </w:r>
          </w:p>
        </w:tc>
      </w:tr>
      <w:tr w:rsidR="00B07146" w:rsidRPr="00E84424" w14:paraId="3488FCE7" w14:textId="77777777" w:rsidTr="00B07146">
        <w:tc>
          <w:tcPr>
            <w:tcW w:w="931" w:type="pct"/>
          </w:tcPr>
          <w:p w14:paraId="5ED838AD" w14:textId="2988A6CD" w:rsidR="00B07146" w:rsidRPr="00E84424" w:rsidRDefault="00B07146" w:rsidP="00D805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E84424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  - </w:t>
            </w:r>
            <w:r w:rsidRPr="00E84424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ส่วนได้เสียที่ไม่มีอำนาจควบคุม</w:t>
            </w:r>
          </w:p>
        </w:tc>
        <w:tc>
          <w:tcPr>
            <w:tcW w:w="36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031D31" w14:textId="77777777" w:rsidR="00B07146" w:rsidRPr="00E84424" w:rsidRDefault="00B07146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0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839A33" w14:textId="77777777" w:rsidR="00B07146" w:rsidRPr="00E84424" w:rsidRDefault="00B07146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35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BF4F3F" w14:textId="028AF56B" w:rsidR="00B07146" w:rsidRPr="00E84424" w:rsidRDefault="00B07146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33</w:t>
            </w:r>
            <w:r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40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5010FB" w14:textId="730655CE" w:rsidR="00B07146" w:rsidRPr="00E84424" w:rsidRDefault="00CF1017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267</w:t>
            </w:r>
          </w:p>
        </w:tc>
        <w:tc>
          <w:tcPr>
            <w:tcW w:w="44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A85902" w14:textId="77777777" w:rsidR="00B07146" w:rsidRPr="00E84424" w:rsidRDefault="00B07146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35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6B63D1" w14:textId="20953913" w:rsidR="00B07146" w:rsidRPr="00E84424" w:rsidRDefault="00B07146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</w:t>
            </w:r>
            <w:r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26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E10458" w14:textId="2BFBE83E" w:rsidR="00B07146" w:rsidRPr="00E84424" w:rsidRDefault="00CF1017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</w:t>
            </w:r>
          </w:p>
        </w:tc>
        <w:tc>
          <w:tcPr>
            <w:tcW w:w="31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707F62" w14:textId="77777777" w:rsidR="00B07146" w:rsidRPr="00E84424" w:rsidRDefault="00B07146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0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D39D28" w14:textId="77777777" w:rsidR="00B07146" w:rsidRPr="00E84424" w:rsidRDefault="00B07146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448" w:type="pct"/>
            <w:tcBorders>
              <w:bottom w:val="single" w:sz="4" w:space="0" w:color="auto"/>
            </w:tcBorders>
          </w:tcPr>
          <w:p w14:paraId="7A1E7042" w14:textId="0B3C9EDD" w:rsidR="00B07146" w:rsidRPr="00E84424" w:rsidRDefault="00B07146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29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40D71B" w14:textId="413E38FA" w:rsidR="00B07146" w:rsidRPr="00E84424" w:rsidRDefault="00CF1017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240</w:t>
            </w:r>
          </w:p>
        </w:tc>
      </w:tr>
      <w:tr w:rsidR="00B07146" w:rsidRPr="00E84424" w14:paraId="4E9AB914" w14:textId="77777777" w:rsidTr="00B07146">
        <w:tc>
          <w:tcPr>
            <w:tcW w:w="931" w:type="pct"/>
          </w:tcPr>
          <w:p w14:paraId="065AF872" w14:textId="77777777" w:rsidR="00B07146" w:rsidRPr="00E84424" w:rsidRDefault="00B07146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กำไร (ขาดทุน) สุทธิสำหรับปี</w:t>
            </w:r>
          </w:p>
        </w:tc>
        <w:tc>
          <w:tcPr>
            <w:tcW w:w="36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AF9EEAD" w14:textId="6626BBA3" w:rsidR="00B07146" w:rsidRPr="00E84424" w:rsidRDefault="00CF1017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</w:t>
            </w:r>
            <w:r w:rsidR="00B07146"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655</w:t>
            </w:r>
          </w:p>
        </w:tc>
        <w:tc>
          <w:tcPr>
            <w:tcW w:w="40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14644B5" w14:textId="60D2CAF5" w:rsidR="00B07146" w:rsidRPr="00E84424" w:rsidRDefault="00CF1017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  <w:r w:rsidR="00B07146"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067</w:t>
            </w:r>
          </w:p>
        </w:tc>
        <w:tc>
          <w:tcPr>
            <w:tcW w:w="35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FC68FEC" w14:textId="53A0BF36" w:rsidR="00B07146" w:rsidRPr="00E84424" w:rsidRDefault="00CF1017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877</w:t>
            </w:r>
          </w:p>
        </w:tc>
        <w:tc>
          <w:tcPr>
            <w:tcW w:w="40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F8C251B" w14:textId="4FB5D2DD" w:rsidR="00B07146" w:rsidRPr="00E84424" w:rsidRDefault="00CF1017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  <w:r w:rsidR="00B07146"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959</w:t>
            </w:r>
          </w:p>
        </w:tc>
        <w:tc>
          <w:tcPr>
            <w:tcW w:w="44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E784485" w14:textId="78F4579F" w:rsidR="00B07146" w:rsidRPr="00E84424" w:rsidRDefault="00B07146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216</w:t>
            </w:r>
            <w:r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35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6E94F46" w14:textId="1C001365" w:rsidR="00B07146" w:rsidRPr="00E84424" w:rsidRDefault="00CF1017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23</w:t>
            </w:r>
          </w:p>
        </w:tc>
        <w:tc>
          <w:tcPr>
            <w:tcW w:w="26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F9309AC" w14:textId="1DC0F339" w:rsidR="00B07146" w:rsidRPr="00E84424" w:rsidRDefault="00B07146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</w:t>
            </w:r>
            <w:r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31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6E6CBC6" w14:textId="1CD7C36A" w:rsidR="00B07146" w:rsidRPr="00E84424" w:rsidRDefault="00CF1017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627</w:t>
            </w:r>
          </w:p>
        </w:tc>
        <w:tc>
          <w:tcPr>
            <w:tcW w:w="4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F243EEC" w14:textId="2411232E" w:rsidR="00B07146" w:rsidRPr="00E84424" w:rsidRDefault="00B07146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</w:t>
            </w:r>
            <w:r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="00CF1017"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473</w:t>
            </w:r>
            <w:r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448" w:type="pct"/>
            <w:tcBorders>
              <w:top w:val="single" w:sz="4" w:space="0" w:color="auto"/>
              <w:bottom w:val="single" w:sz="4" w:space="0" w:color="auto"/>
            </w:tcBorders>
          </w:tcPr>
          <w:p w14:paraId="40B612C5" w14:textId="2D32D6E1" w:rsidR="00B07146" w:rsidRPr="00E84424" w:rsidRDefault="00CF1017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416</w:t>
            </w:r>
          </w:p>
        </w:tc>
        <w:tc>
          <w:tcPr>
            <w:tcW w:w="29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C8ED554" w14:textId="4B961BE3" w:rsidR="00B07146" w:rsidRPr="00E84424" w:rsidRDefault="00CF1017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</w:t>
            </w:r>
            <w:r w:rsidR="00B07146"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933</w:t>
            </w:r>
          </w:p>
        </w:tc>
      </w:tr>
      <w:tr w:rsidR="00B07146" w:rsidRPr="00E84424" w14:paraId="3D3A8999" w14:textId="77777777" w:rsidTr="00B07146">
        <w:tc>
          <w:tcPr>
            <w:tcW w:w="931" w:type="pct"/>
          </w:tcPr>
          <w:p w14:paraId="20BB0BA2" w14:textId="77777777" w:rsidR="00B07146" w:rsidRPr="00E84424" w:rsidRDefault="00B07146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67" w:type="pct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42BA17C0" w14:textId="77777777" w:rsidR="00B07146" w:rsidRPr="00E84424" w:rsidRDefault="00B07146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</w:p>
        </w:tc>
        <w:tc>
          <w:tcPr>
            <w:tcW w:w="403" w:type="pct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782DE8AE" w14:textId="77777777" w:rsidR="00B07146" w:rsidRPr="00E84424" w:rsidRDefault="00B07146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359" w:type="pct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14444370" w14:textId="77777777" w:rsidR="00B07146" w:rsidRPr="00E84424" w:rsidRDefault="00B07146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</w:p>
        </w:tc>
        <w:tc>
          <w:tcPr>
            <w:tcW w:w="403" w:type="pct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19DBECA4" w14:textId="77777777" w:rsidR="00B07146" w:rsidRPr="00E84424" w:rsidRDefault="00B07146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</w:p>
        </w:tc>
        <w:tc>
          <w:tcPr>
            <w:tcW w:w="448" w:type="pct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251217F6" w14:textId="77777777" w:rsidR="00B07146" w:rsidRPr="00E84424" w:rsidRDefault="00B07146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358" w:type="pct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422DFDAD" w14:textId="77777777" w:rsidR="00B07146" w:rsidRPr="00E84424" w:rsidRDefault="00B07146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269" w:type="pct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7969B05C" w14:textId="77777777" w:rsidR="00B07146" w:rsidRPr="00E84424" w:rsidRDefault="00B07146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312" w:type="pct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669FA372" w14:textId="77777777" w:rsidR="00B07146" w:rsidRPr="00E84424" w:rsidRDefault="00B07146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</w:p>
        </w:tc>
        <w:tc>
          <w:tcPr>
            <w:tcW w:w="404" w:type="pct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154E2728" w14:textId="77777777" w:rsidR="00B07146" w:rsidRPr="00E84424" w:rsidRDefault="00B07146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</w:p>
        </w:tc>
        <w:tc>
          <w:tcPr>
            <w:tcW w:w="448" w:type="pct"/>
            <w:tcBorders>
              <w:top w:val="single" w:sz="4" w:space="0" w:color="auto"/>
              <w:bottom w:val="nil"/>
            </w:tcBorders>
          </w:tcPr>
          <w:p w14:paraId="6DF57423" w14:textId="77777777" w:rsidR="00B07146" w:rsidRPr="00E84424" w:rsidRDefault="00B07146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</w:p>
        </w:tc>
        <w:tc>
          <w:tcPr>
            <w:tcW w:w="298" w:type="pct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7240DBBB" w14:textId="23FAF77E" w:rsidR="00B07146" w:rsidRPr="00E84424" w:rsidRDefault="00B07146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</w:p>
        </w:tc>
      </w:tr>
      <w:tr w:rsidR="00B07146" w:rsidRPr="00E84424" w14:paraId="38E06749" w14:textId="77777777" w:rsidTr="00B07146">
        <w:tc>
          <w:tcPr>
            <w:tcW w:w="931" w:type="pct"/>
          </w:tcPr>
          <w:p w14:paraId="09BD8562" w14:textId="77777777" w:rsidR="00B07146" w:rsidRPr="00E84424" w:rsidRDefault="00B07146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จังหวะเวลาการรับรู้รายได้</w:t>
            </w:r>
          </w:p>
        </w:tc>
        <w:tc>
          <w:tcPr>
            <w:tcW w:w="367" w:type="pct"/>
            <w:tcBorders>
              <w:top w:val="nil"/>
              <w:bottom w:val="nil"/>
            </w:tcBorders>
            <w:shd w:val="clear" w:color="auto" w:fill="auto"/>
          </w:tcPr>
          <w:p w14:paraId="46B2A910" w14:textId="77777777" w:rsidR="00B07146" w:rsidRPr="00E84424" w:rsidRDefault="00B07146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</w:p>
        </w:tc>
        <w:tc>
          <w:tcPr>
            <w:tcW w:w="403" w:type="pct"/>
            <w:tcBorders>
              <w:top w:val="nil"/>
              <w:bottom w:val="nil"/>
            </w:tcBorders>
            <w:shd w:val="clear" w:color="auto" w:fill="auto"/>
          </w:tcPr>
          <w:p w14:paraId="4F0CA7F3" w14:textId="77777777" w:rsidR="00B07146" w:rsidRPr="00E84424" w:rsidRDefault="00B07146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359" w:type="pct"/>
            <w:tcBorders>
              <w:top w:val="nil"/>
              <w:bottom w:val="nil"/>
            </w:tcBorders>
            <w:shd w:val="clear" w:color="auto" w:fill="auto"/>
          </w:tcPr>
          <w:p w14:paraId="3393E6A7" w14:textId="77777777" w:rsidR="00B07146" w:rsidRPr="00E84424" w:rsidRDefault="00B07146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</w:p>
        </w:tc>
        <w:tc>
          <w:tcPr>
            <w:tcW w:w="403" w:type="pct"/>
            <w:tcBorders>
              <w:top w:val="nil"/>
              <w:bottom w:val="nil"/>
            </w:tcBorders>
            <w:shd w:val="clear" w:color="auto" w:fill="auto"/>
          </w:tcPr>
          <w:p w14:paraId="4C04522F" w14:textId="77777777" w:rsidR="00B07146" w:rsidRPr="00E84424" w:rsidRDefault="00B07146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</w:p>
        </w:tc>
        <w:tc>
          <w:tcPr>
            <w:tcW w:w="448" w:type="pct"/>
            <w:tcBorders>
              <w:top w:val="nil"/>
              <w:bottom w:val="nil"/>
            </w:tcBorders>
            <w:shd w:val="clear" w:color="auto" w:fill="auto"/>
          </w:tcPr>
          <w:p w14:paraId="5CD1B3C8" w14:textId="77777777" w:rsidR="00B07146" w:rsidRPr="00E84424" w:rsidRDefault="00B07146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358" w:type="pct"/>
            <w:tcBorders>
              <w:top w:val="nil"/>
              <w:bottom w:val="nil"/>
            </w:tcBorders>
            <w:shd w:val="clear" w:color="auto" w:fill="auto"/>
          </w:tcPr>
          <w:p w14:paraId="73EAF045" w14:textId="77777777" w:rsidR="00B07146" w:rsidRPr="00E84424" w:rsidRDefault="00B07146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269" w:type="pct"/>
            <w:tcBorders>
              <w:top w:val="nil"/>
              <w:bottom w:val="nil"/>
            </w:tcBorders>
            <w:shd w:val="clear" w:color="auto" w:fill="auto"/>
          </w:tcPr>
          <w:p w14:paraId="1710877F" w14:textId="77777777" w:rsidR="00B07146" w:rsidRPr="00E84424" w:rsidRDefault="00B07146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312" w:type="pct"/>
            <w:tcBorders>
              <w:top w:val="nil"/>
              <w:bottom w:val="nil"/>
            </w:tcBorders>
            <w:shd w:val="clear" w:color="auto" w:fill="auto"/>
          </w:tcPr>
          <w:p w14:paraId="702AD37F" w14:textId="77777777" w:rsidR="00B07146" w:rsidRPr="00E84424" w:rsidRDefault="00B07146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</w:p>
        </w:tc>
        <w:tc>
          <w:tcPr>
            <w:tcW w:w="404" w:type="pct"/>
            <w:tcBorders>
              <w:top w:val="nil"/>
              <w:bottom w:val="nil"/>
            </w:tcBorders>
            <w:shd w:val="clear" w:color="auto" w:fill="auto"/>
          </w:tcPr>
          <w:p w14:paraId="3600B077" w14:textId="77777777" w:rsidR="00B07146" w:rsidRPr="00E84424" w:rsidRDefault="00B07146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</w:p>
        </w:tc>
        <w:tc>
          <w:tcPr>
            <w:tcW w:w="448" w:type="pct"/>
            <w:tcBorders>
              <w:top w:val="nil"/>
              <w:bottom w:val="nil"/>
            </w:tcBorders>
          </w:tcPr>
          <w:p w14:paraId="3D2FF0D4" w14:textId="77777777" w:rsidR="00B07146" w:rsidRPr="00E84424" w:rsidRDefault="00B07146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</w:p>
        </w:tc>
        <w:tc>
          <w:tcPr>
            <w:tcW w:w="298" w:type="pct"/>
            <w:tcBorders>
              <w:top w:val="nil"/>
              <w:bottom w:val="nil"/>
            </w:tcBorders>
            <w:shd w:val="clear" w:color="auto" w:fill="auto"/>
          </w:tcPr>
          <w:p w14:paraId="537E8C7D" w14:textId="7C755AF9" w:rsidR="00B07146" w:rsidRPr="00E84424" w:rsidRDefault="00B07146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</w:p>
        </w:tc>
      </w:tr>
      <w:tr w:rsidR="00B07146" w:rsidRPr="00E84424" w14:paraId="2C9C4FA8" w14:textId="77777777" w:rsidTr="00B07146">
        <w:tc>
          <w:tcPr>
            <w:tcW w:w="931" w:type="pct"/>
          </w:tcPr>
          <w:p w14:paraId="13E72720" w14:textId="77777777" w:rsidR="00B07146" w:rsidRPr="00E84424" w:rsidRDefault="00B07146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72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 xml:space="preserve">- </w:t>
            </w:r>
            <w:r w:rsidRPr="00E84424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  <w:r w:rsidRPr="00E84424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val="en-GB"/>
              </w:rPr>
              <w:t>เมื่อปฏิบัติตามภาระที่ต้องปฏิบัติ</w:t>
            </w:r>
          </w:p>
          <w:p w14:paraId="25D4B4AB" w14:textId="77777777" w:rsidR="00B07146" w:rsidRPr="00E84424" w:rsidRDefault="00B07146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val="en-GB"/>
              </w:rPr>
              <w:t xml:space="preserve">      เสร็จสิ้น (</w:t>
            </w:r>
            <w:r w:rsidRPr="00E84424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>point in time)</w:t>
            </w:r>
          </w:p>
        </w:tc>
        <w:tc>
          <w:tcPr>
            <w:tcW w:w="367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C23C6E1" w14:textId="7357C4B4" w:rsidR="00B07146" w:rsidRPr="00E84424" w:rsidRDefault="00CF1017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375</w:t>
            </w:r>
            <w:r w:rsidR="00B07146"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400</w:t>
            </w:r>
          </w:p>
        </w:tc>
        <w:tc>
          <w:tcPr>
            <w:tcW w:w="40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3919FDF" w14:textId="64E11C5D" w:rsidR="00B07146" w:rsidRPr="00E84424" w:rsidRDefault="00CF1017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18</w:t>
            </w:r>
            <w:r w:rsidR="00B07146"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243</w:t>
            </w:r>
          </w:p>
        </w:tc>
        <w:tc>
          <w:tcPr>
            <w:tcW w:w="359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4AF0AD8" w14:textId="400B58F0" w:rsidR="00B07146" w:rsidRPr="00E84424" w:rsidRDefault="00CF1017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52</w:t>
            </w:r>
            <w:r w:rsidR="00B07146"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198</w:t>
            </w:r>
          </w:p>
        </w:tc>
        <w:tc>
          <w:tcPr>
            <w:tcW w:w="40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A4002B1" w14:textId="17D4235B" w:rsidR="00B07146" w:rsidRPr="00E84424" w:rsidRDefault="00CF1017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10</w:t>
            </w:r>
            <w:r w:rsidR="00B07146"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="00FC4A2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398</w:t>
            </w:r>
          </w:p>
        </w:tc>
        <w:tc>
          <w:tcPr>
            <w:tcW w:w="448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4B434D1" w14:textId="77777777" w:rsidR="00B07146" w:rsidRPr="00E84424" w:rsidRDefault="00B07146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358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05AFACA" w14:textId="0D3C915F" w:rsidR="00B07146" w:rsidRPr="00E84424" w:rsidRDefault="00CF1017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</w:t>
            </w:r>
            <w:r w:rsidR="00B07146"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102</w:t>
            </w:r>
          </w:p>
        </w:tc>
        <w:tc>
          <w:tcPr>
            <w:tcW w:w="269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D53C817" w14:textId="7EF6F511" w:rsidR="00B07146" w:rsidRPr="00E84424" w:rsidRDefault="00CF1017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  <w:r w:rsidR="00B07146"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473</w:t>
            </w:r>
          </w:p>
        </w:tc>
        <w:tc>
          <w:tcPr>
            <w:tcW w:w="312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22FD061" w14:textId="3F01DCB8" w:rsidR="00B07146" w:rsidRPr="00E84424" w:rsidRDefault="00CF1017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</w:t>
            </w:r>
            <w:r w:rsidR="00B07146"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295</w:t>
            </w:r>
          </w:p>
        </w:tc>
        <w:tc>
          <w:tcPr>
            <w:tcW w:w="404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F59F1A7" w14:textId="3C8D0CEE" w:rsidR="00B07146" w:rsidRPr="00E84424" w:rsidRDefault="00B07146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rtl/>
                <w:cs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110</w:t>
            </w:r>
            <w:r w:rsidRPr="00E84424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CF1017" w:rsidRPr="00CF1017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3</w:t>
            </w:r>
            <w:r w:rsidR="00FC4A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18</w:t>
            </w:r>
            <w:r w:rsidRPr="00E84424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)</w:t>
            </w:r>
          </w:p>
        </w:tc>
        <w:tc>
          <w:tcPr>
            <w:tcW w:w="448" w:type="pct"/>
            <w:tcBorders>
              <w:top w:val="nil"/>
              <w:bottom w:val="nil"/>
            </w:tcBorders>
          </w:tcPr>
          <w:p w14:paraId="1C2BC74A" w14:textId="77777777" w:rsidR="00B07146" w:rsidRDefault="00B07146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  <w:p w14:paraId="1620D676" w14:textId="56891A61" w:rsidR="00B07146" w:rsidRPr="00E84424" w:rsidRDefault="00B07146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298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8987A66" w14:textId="748C4592" w:rsidR="00B07146" w:rsidRPr="00E84424" w:rsidRDefault="00CF1017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360</w:t>
            </w:r>
            <w:r w:rsidR="00B07146"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791</w:t>
            </w:r>
          </w:p>
        </w:tc>
      </w:tr>
      <w:tr w:rsidR="00B07146" w:rsidRPr="00E84424" w14:paraId="72241B94" w14:textId="77777777" w:rsidTr="00B07146">
        <w:trPr>
          <w:trHeight w:val="576"/>
        </w:trPr>
        <w:tc>
          <w:tcPr>
            <w:tcW w:w="931" w:type="pct"/>
          </w:tcPr>
          <w:p w14:paraId="03A8A724" w14:textId="77777777" w:rsidR="00B07146" w:rsidRPr="00E84424" w:rsidRDefault="00B07146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72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 xml:space="preserve">- </w:t>
            </w:r>
            <w:r w:rsidRPr="00E84424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  <w:r w:rsidRPr="00E84424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  <w:lang w:val="en-GB"/>
              </w:rPr>
              <w:t>ตลอดช่วงเวลาที่ปฏิบัติตาม</w:t>
            </w:r>
          </w:p>
          <w:p w14:paraId="7820D203" w14:textId="77777777" w:rsidR="00B07146" w:rsidRPr="00E84424" w:rsidRDefault="00B07146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72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val="en-GB"/>
              </w:rPr>
              <w:t xml:space="preserve">      </w:t>
            </w:r>
            <w:r w:rsidRPr="00E84424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  <w:lang w:val="en-GB"/>
              </w:rPr>
              <w:t>ภาระที่ต้องปฏิบัติ (</w:t>
            </w:r>
            <w:r w:rsidRPr="00E84424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  <w:t>over time)</w:t>
            </w:r>
          </w:p>
        </w:tc>
        <w:tc>
          <w:tcPr>
            <w:tcW w:w="367" w:type="pct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1E25B74D" w14:textId="77777777" w:rsidR="00B07146" w:rsidRPr="00E84424" w:rsidRDefault="00B07146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03" w:type="pct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7F5C257" w14:textId="77777777" w:rsidR="00B07146" w:rsidRPr="00E84424" w:rsidRDefault="00B07146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359" w:type="pct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1A2D5461" w14:textId="77777777" w:rsidR="00B07146" w:rsidRPr="00E84424" w:rsidRDefault="00B07146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03" w:type="pct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580ADFBC" w14:textId="1FF2E468" w:rsidR="00B07146" w:rsidRPr="00E84424" w:rsidRDefault="00CF1017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  <w:r w:rsidR="00B07146"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="00FC4A2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372</w:t>
            </w:r>
          </w:p>
        </w:tc>
        <w:tc>
          <w:tcPr>
            <w:tcW w:w="448" w:type="pct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3436089D" w14:textId="069F348D" w:rsidR="00B07146" w:rsidRPr="00E84424" w:rsidRDefault="00CF1017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660</w:t>
            </w:r>
          </w:p>
        </w:tc>
        <w:tc>
          <w:tcPr>
            <w:tcW w:w="358" w:type="pct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17F5364B" w14:textId="77777777" w:rsidR="00B07146" w:rsidRPr="00E84424" w:rsidRDefault="00B07146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269" w:type="pct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3530AB1F" w14:textId="77777777" w:rsidR="00B07146" w:rsidRPr="00E84424" w:rsidRDefault="00B07146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312" w:type="pct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7218FDE" w14:textId="77777777" w:rsidR="00B07146" w:rsidRPr="00E84424" w:rsidRDefault="00B07146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04" w:type="pct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4D98F5B0" w14:textId="08001C34" w:rsidR="00B07146" w:rsidRPr="00E84424" w:rsidRDefault="00B07146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rtl/>
                <w:cs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(</w:t>
            </w:r>
            <w:r w:rsidR="00FC4A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644</w:t>
            </w:r>
            <w:r w:rsidRPr="00E84424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)</w:t>
            </w:r>
          </w:p>
        </w:tc>
        <w:tc>
          <w:tcPr>
            <w:tcW w:w="448" w:type="pct"/>
            <w:tcBorders>
              <w:top w:val="nil"/>
              <w:bottom w:val="single" w:sz="4" w:space="0" w:color="auto"/>
            </w:tcBorders>
          </w:tcPr>
          <w:p w14:paraId="144CF4C9" w14:textId="77777777" w:rsidR="00B07146" w:rsidRDefault="00B07146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  <w:p w14:paraId="40FC900D" w14:textId="2C8A660F" w:rsidR="00B07146" w:rsidRPr="00E84424" w:rsidRDefault="00B07146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411</w:t>
            </w:r>
            <w:r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298" w:type="pct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00164A11" w14:textId="4C8F4897" w:rsidR="00B07146" w:rsidRPr="00E84424" w:rsidRDefault="00CF1017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977</w:t>
            </w:r>
          </w:p>
        </w:tc>
      </w:tr>
      <w:tr w:rsidR="00B07146" w:rsidRPr="00E84424" w14:paraId="659CEA41" w14:textId="77777777" w:rsidTr="00B07146">
        <w:tc>
          <w:tcPr>
            <w:tcW w:w="931" w:type="pct"/>
          </w:tcPr>
          <w:p w14:paraId="6E42FFD0" w14:textId="77777777" w:rsidR="00B07146" w:rsidRPr="00E84424" w:rsidRDefault="00B07146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72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รวมรายได้</w:t>
            </w:r>
          </w:p>
        </w:tc>
        <w:tc>
          <w:tcPr>
            <w:tcW w:w="36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B5CD091" w14:textId="6731FA36" w:rsidR="00B07146" w:rsidRPr="00E84424" w:rsidRDefault="00CF1017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375</w:t>
            </w:r>
            <w:r w:rsidR="00B07146"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400</w:t>
            </w:r>
          </w:p>
        </w:tc>
        <w:tc>
          <w:tcPr>
            <w:tcW w:w="40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2BA03D8" w14:textId="3BC6AAED" w:rsidR="00B07146" w:rsidRPr="00E84424" w:rsidRDefault="00CF1017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18</w:t>
            </w:r>
            <w:r w:rsidR="00B07146"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243</w:t>
            </w:r>
          </w:p>
        </w:tc>
        <w:tc>
          <w:tcPr>
            <w:tcW w:w="35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5326603" w14:textId="599D2383" w:rsidR="00B07146" w:rsidRPr="00E84424" w:rsidRDefault="00CF1017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52</w:t>
            </w:r>
            <w:r w:rsidR="00B07146"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198</w:t>
            </w:r>
          </w:p>
        </w:tc>
        <w:tc>
          <w:tcPr>
            <w:tcW w:w="40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9805430" w14:textId="327971B8" w:rsidR="00B07146" w:rsidRPr="00E84424" w:rsidRDefault="00CF1017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11</w:t>
            </w:r>
            <w:r w:rsidR="00B07146"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770</w:t>
            </w:r>
          </w:p>
        </w:tc>
        <w:tc>
          <w:tcPr>
            <w:tcW w:w="44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B2A79C7" w14:textId="36C6BB3F" w:rsidR="00B07146" w:rsidRPr="00E84424" w:rsidRDefault="00CF1017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660</w:t>
            </w:r>
          </w:p>
        </w:tc>
        <w:tc>
          <w:tcPr>
            <w:tcW w:w="35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78E6D94" w14:textId="485FE9B9" w:rsidR="00B07146" w:rsidRPr="00E84424" w:rsidRDefault="00CF1017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</w:t>
            </w:r>
            <w:r w:rsidR="00B07146"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102</w:t>
            </w:r>
          </w:p>
        </w:tc>
        <w:tc>
          <w:tcPr>
            <w:tcW w:w="26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E0EC000" w14:textId="0FE1B48E" w:rsidR="00B07146" w:rsidRPr="00E84424" w:rsidRDefault="00CF1017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  <w:r w:rsidR="00B07146"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473</w:t>
            </w:r>
          </w:p>
        </w:tc>
        <w:tc>
          <w:tcPr>
            <w:tcW w:w="31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6E895F2" w14:textId="771C3F99" w:rsidR="00B07146" w:rsidRPr="00E84424" w:rsidRDefault="00CF1017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</w:t>
            </w:r>
            <w:r w:rsidR="00B07146"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295</w:t>
            </w:r>
          </w:p>
        </w:tc>
        <w:tc>
          <w:tcPr>
            <w:tcW w:w="4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3CD2581" w14:textId="2CBA84E8" w:rsidR="00B07146" w:rsidRPr="00E84424" w:rsidRDefault="00B07146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rtl/>
                <w:cs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110</w:t>
            </w:r>
            <w:r w:rsidRPr="00E84424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CF1017" w:rsidRPr="00CF1017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962</w:t>
            </w:r>
            <w:r w:rsidRPr="00E84424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)</w:t>
            </w:r>
          </w:p>
        </w:tc>
        <w:tc>
          <w:tcPr>
            <w:tcW w:w="448" w:type="pct"/>
            <w:tcBorders>
              <w:top w:val="single" w:sz="4" w:space="0" w:color="auto"/>
              <w:bottom w:val="single" w:sz="4" w:space="0" w:color="auto"/>
            </w:tcBorders>
          </w:tcPr>
          <w:p w14:paraId="109538E6" w14:textId="1E8169F4" w:rsidR="00B07146" w:rsidRPr="00E84424" w:rsidRDefault="00B07146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411</w:t>
            </w:r>
            <w:r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29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0248F5F" w14:textId="3EA059B4" w:rsidR="00B07146" w:rsidRPr="00E84424" w:rsidRDefault="00CF1017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361</w:t>
            </w:r>
            <w:r w:rsidR="00B07146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768</w:t>
            </w:r>
          </w:p>
        </w:tc>
      </w:tr>
    </w:tbl>
    <w:p w14:paraId="1604B636" w14:textId="77777777" w:rsidR="00993840" w:rsidRPr="00E84424" w:rsidRDefault="00993840" w:rsidP="009938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</w:rPr>
      </w:pPr>
    </w:p>
    <w:p w14:paraId="4DCF050A" w14:textId="77777777" w:rsidR="00993840" w:rsidRPr="00E84424" w:rsidRDefault="00993840" w:rsidP="009938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eastAsia="Arial Unicode MS" w:hAnsi="Browallia New" w:cs="Browallia New"/>
          <w:b/>
          <w:bCs/>
          <w:i/>
          <w:iCs/>
          <w:sz w:val="26"/>
          <w:szCs w:val="26"/>
        </w:rPr>
        <w:sectPr w:rsidR="00993840" w:rsidRPr="00E84424" w:rsidSect="00CC2C04">
          <w:pgSz w:w="16834" w:h="11909" w:orient="landscape" w:code="9"/>
          <w:pgMar w:top="1440" w:right="504" w:bottom="720" w:left="504" w:header="706" w:footer="576" w:gutter="0"/>
          <w:cols w:space="720"/>
        </w:sectPr>
      </w:pPr>
    </w:p>
    <w:p w14:paraId="1A013F28" w14:textId="77777777" w:rsidR="00993840" w:rsidRPr="00E84424" w:rsidRDefault="00993840" w:rsidP="009938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5000" w:type="pct"/>
        <w:tblBorders>
          <w:top w:val="single" w:sz="4" w:space="0" w:color="auto"/>
        </w:tblBorders>
        <w:tblLook w:val="0000" w:firstRow="0" w:lastRow="0" w:firstColumn="0" w:lastColumn="0" w:noHBand="0" w:noVBand="0"/>
      </w:tblPr>
      <w:tblGrid>
        <w:gridCol w:w="2991"/>
        <w:gridCol w:w="1339"/>
        <w:gridCol w:w="1339"/>
        <w:gridCol w:w="1342"/>
        <w:gridCol w:w="1339"/>
        <w:gridCol w:w="1342"/>
        <w:gridCol w:w="1215"/>
        <w:gridCol w:w="1155"/>
        <w:gridCol w:w="1108"/>
        <w:gridCol w:w="1339"/>
        <w:gridCol w:w="1317"/>
      </w:tblGrid>
      <w:tr w:rsidR="0039062F" w:rsidRPr="00E84424" w14:paraId="168F27B2" w14:textId="77777777" w:rsidTr="006E2E94">
        <w:trPr>
          <w:tblHeader/>
        </w:trPr>
        <w:tc>
          <w:tcPr>
            <w:tcW w:w="945" w:type="pct"/>
            <w:tcBorders>
              <w:top w:val="nil"/>
            </w:tcBorders>
            <w:vAlign w:val="center"/>
          </w:tcPr>
          <w:p w14:paraId="3487F4B6" w14:textId="77777777" w:rsidR="0039062F" w:rsidRPr="00E84424" w:rsidRDefault="0039062F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4055" w:type="pct"/>
            <w:gridSpan w:val="10"/>
            <w:tcBorders>
              <w:top w:val="single" w:sz="4" w:space="0" w:color="auto"/>
            </w:tcBorders>
          </w:tcPr>
          <w:p w14:paraId="5EC3BF4F" w14:textId="07CD3885" w:rsidR="0039062F" w:rsidRPr="00E84424" w:rsidRDefault="0039062F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สำหรับปีสิ้นสุดวันที่ </w:t>
            </w:r>
            <w:r w:rsidR="00CF1017" w:rsidRPr="00CF101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 ธันวาคม 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พ.ศ.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color w:val="7030A0"/>
                <w:sz w:val="22"/>
                <w:szCs w:val="22"/>
                <w:cs/>
              </w:rPr>
              <w:t xml:space="preserve"> </w:t>
            </w:r>
            <w:r w:rsidR="00CF1017" w:rsidRPr="00CF101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2563</w:t>
            </w:r>
          </w:p>
        </w:tc>
      </w:tr>
      <w:tr w:rsidR="0039062F" w:rsidRPr="00E84424" w14:paraId="2AD13AC7" w14:textId="77777777" w:rsidTr="006E2E94">
        <w:trPr>
          <w:tblHeader/>
        </w:trPr>
        <w:tc>
          <w:tcPr>
            <w:tcW w:w="945" w:type="pct"/>
            <w:tcBorders>
              <w:top w:val="nil"/>
            </w:tcBorders>
            <w:vAlign w:val="center"/>
          </w:tcPr>
          <w:p w14:paraId="0CF2A405" w14:textId="77777777" w:rsidR="0039062F" w:rsidRPr="00E84424" w:rsidRDefault="0039062F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423" w:type="pct"/>
            <w:tcBorders>
              <w:top w:val="single" w:sz="4" w:space="0" w:color="auto"/>
              <w:bottom w:val="nil"/>
            </w:tcBorders>
            <w:vAlign w:val="center"/>
          </w:tcPr>
          <w:p w14:paraId="538B0AD0" w14:textId="77777777" w:rsidR="0039062F" w:rsidRPr="00E84424" w:rsidRDefault="0039062F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76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th-TH"/>
              </w:rPr>
              <w:t>โรงกลั่น</w:t>
            </w:r>
          </w:p>
        </w:tc>
        <w:tc>
          <w:tcPr>
            <w:tcW w:w="423" w:type="pct"/>
            <w:tcBorders>
              <w:top w:val="single" w:sz="4" w:space="0" w:color="auto"/>
              <w:bottom w:val="nil"/>
            </w:tcBorders>
            <w:vAlign w:val="center"/>
          </w:tcPr>
          <w:p w14:paraId="182AB3D8" w14:textId="77777777" w:rsidR="0039062F" w:rsidRPr="00E84424" w:rsidRDefault="0039062F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โรงกลั่น</w:t>
            </w:r>
          </w:p>
        </w:tc>
        <w:tc>
          <w:tcPr>
            <w:tcW w:w="424" w:type="pct"/>
            <w:tcBorders>
              <w:top w:val="single" w:sz="4" w:space="0" w:color="auto"/>
              <w:bottom w:val="nil"/>
            </w:tcBorders>
            <w:vAlign w:val="center"/>
          </w:tcPr>
          <w:p w14:paraId="3942169F" w14:textId="77777777" w:rsidR="0039062F" w:rsidRPr="00E84424" w:rsidRDefault="0039062F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423" w:type="pct"/>
            <w:tcBorders>
              <w:top w:val="single" w:sz="4" w:space="0" w:color="auto"/>
              <w:bottom w:val="nil"/>
            </w:tcBorders>
            <w:vAlign w:val="center"/>
          </w:tcPr>
          <w:p w14:paraId="376AB199" w14:textId="77777777" w:rsidR="0039062F" w:rsidRPr="00E84424" w:rsidRDefault="0039062F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th-TH"/>
              </w:rPr>
              <w:t>โรงผลิต</w:t>
            </w:r>
          </w:p>
        </w:tc>
        <w:tc>
          <w:tcPr>
            <w:tcW w:w="424" w:type="pct"/>
            <w:tcBorders>
              <w:top w:val="single" w:sz="4" w:space="0" w:color="auto"/>
              <w:bottom w:val="nil"/>
            </w:tcBorders>
            <w:vAlign w:val="center"/>
          </w:tcPr>
          <w:p w14:paraId="132BFA46" w14:textId="77777777" w:rsidR="0039062F" w:rsidRPr="00E84424" w:rsidRDefault="0039062F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th-TH"/>
              </w:rPr>
              <w:t>บริการขนส่ง</w:t>
            </w:r>
          </w:p>
        </w:tc>
        <w:tc>
          <w:tcPr>
            <w:tcW w:w="384" w:type="pct"/>
            <w:tcBorders>
              <w:top w:val="single" w:sz="4" w:space="0" w:color="auto"/>
              <w:bottom w:val="nil"/>
            </w:tcBorders>
            <w:vAlign w:val="center"/>
          </w:tcPr>
          <w:p w14:paraId="192D120B" w14:textId="77777777" w:rsidR="0039062F" w:rsidRPr="00E84424" w:rsidRDefault="0039062F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365" w:type="pct"/>
            <w:tcBorders>
              <w:top w:val="single" w:sz="4" w:space="0" w:color="auto"/>
              <w:bottom w:val="nil"/>
            </w:tcBorders>
            <w:vAlign w:val="center"/>
          </w:tcPr>
          <w:p w14:paraId="7119F5D4" w14:textId="77777777" w:rsidR="0039062F" w:rsidRPr="00E84424" w:rsidRDefault="0039062F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350" w:type="pct"/>
            <w:tcBorders>
              <w:top w:val="single" w:sz="4" w:space="0" w:color="auto"/>
              <w:bottom w:val="nil"/>
            </w:tcBorders>
            <w:vAlign w:val="center"/>
          </w:tcPr>
          <w:p w14:paraId="0BF8AAF3" w14:textId="77777777" w:rsidR="0039062F" w:rsidRPr="00E84424" w:rsidRDefault="0039062F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423" w:type="pct"/>
            <w:tcBorders>
              <w:top w:val="single" w:sz="4" w:space="0" w:color="auto"/>
              <w:bottom w:val="nil"/>
            </w:tcBorders>
            <w:vAlign w:val="center"/>
          </w:tcPr>
          <w:p w14:paraId="5DC2D32A" w14:textId="61E7D84A" w:rsidR="0039062F" w:rsidRPr="00E84424" w:rsidRDefault="0039062F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418" w:type="pct"/>
            <w:tcBorders>
              <w:top w:val="single" w:sz="4" w:space="0" w:color="auto"/>
              <w:bottom w:val="nil"/>
            </w:tcBorders>
            <w:vAlign w:val="center"/>
          </w:tcPr>
          <w:p w14:paraId="162BD684" w14:textId="77777777" w:rsidR="0039062F" w:rsidRPr="00E84424" w:rsidRDefault="0039062F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</w:p>
        </w:tc>
      </w:tr>
      <w:tr w:rsidR="0039062F" w:rsidRPr="00E84424" w14:paraId="3BB7D934" w14:textId="77777777" w:rsidTr="006E2E94">
        <w:trPr>
          <w:tblHeader/>
        </w:trPr>
        <w:tc>
          <w:tcPr>
            <w:tcW w:w="945" w:type="pct"/>
          </w:tcPr>
          <w:p w14:paraId="37C8C04E" w14:textId="77777777" w:rsidR="0039062F" w:rsidRPr="00E84424" w:rsidRDefault="0039062F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423" w:type="pct"/>
            <w:tcBorders>
              <w:top w:val="nil"/>
              <w:bottom w:val="single" w:sz="4" w:space="0" w:color="auto"/>
            </w:tcBorders>
            <w:vAlign w:val="center"/>
          </w:tcPr>
          <w:p w14:paraId="2B864C46" w14:textId="77777777" w:rsidR="0039062F" w:rsidRPr="00E84424" w:rsidRDefault="0039062F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th-TH"/>
              </w:rPr>
              <w:t>น้ำมัน</w:t>
            </w:r>
          </w:p>
        </w:tc>
        <w:tc>
          <w:tcPr>
            <w:tcW w:w="423" w:type="pct"/>
            <w:tcBorders>
              <w:top w:val="nil"/>
              <w:bottom w:val="single" w:sz="4" w:space="0" w:color="auto"/>
            </w:tcBorders>
            <w:vAlign w:val="center"/>
          </w:tcPr>
          <w:p w14:paraId="5A28EE66" w14:textId="77777777" w:rsidR="0039062F" w:rsidRPr="00E84424" w:rsidRDefault="0039062F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น้ำมันหล่อลื่น</w:t>
            </w:r>
          </w:p>
        </w:tc>
        <w:tc>
          <w:tcPr>
            <w:tcW w:w="424" w:type="pct"/>
            <w:tcBorders>
              <w:top w:val="nil"/>
              <w:bottom w:val="single" w:sz="4" w:space="0" w:color="auto"/>
            </w:tcBorders>
            <w:vAlign w:val="center"/>
          </w:tcPr>
          <w:p w14:paraId="6F4E9824" w14:textId="77777777" w:rsidR="0039062F" w:rsidRPr="00E84424" w:rsidRDefault="0039062F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th-TH"/>
              </w:rPr>
              <w:t>ปิโตรเคมี</w:t>
            </w:r>
          </w:p>
        </w:tc>
        <w:tc>
          <w:tcPr>
            <w:tcW w:w="423" w:type="pct"/>
            <w:tcBorders>
              <w:top w:val="nil"/>
              <w:bottom w:val="single" w:sz="4" w:space="0" w:color="auto"/>
            </w:tcBorders>
            <w:vAlign w:val="center"/>
          </w:tcPr>
          <w:p w14:paraId="352F9C28" w14:textId="77777777" w:rsidR="0039062F" w:rsidRPr="00E84424" w:rsidRDefault="0039062F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th-TH"/>
              </w:rPr>
              <w:t>กระแสไฟฟ้า</w:t>
            </w:r>
          </w:p>
        </w:tc>
        <w:tc>
          <w:tcPr>
            <w:tcW w:w="424" w:type="pct"/>
            <w:tcBorders>
              <w:top w:val="nil"/>
              <w:bottom w:val="single" w:sz="4" w:space="0" w:color="auto"/>
            </w:tcBorders>
            <w:vAlign w:val="center"/>
          </w:tcPr>
          <w:p w14:paraId="7E8686C4" w14:textId="77777777" w:rsidR="0039062F" w:rsidRPr="00E84424" w:rsidRDefault="0039062F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th-TH"/>
              </w:rPr>
              <w:t>ทางทะเล</w:t>
            </w:r>
          </w:p>
        </w:tc>
        <w:tc>
          <w:tcPr>
            <w:tcW w:w="384" w:type="pct"/>
            <w:tcBorders>
              <w:top w:val="nil"/>
              <w:bottom w:val="single" w:sz="4" w:space="0" w:color="auto"/>
            </w:tcBorders>
            <w:vAlign w:val="center"/>
          </w:tcPr>
          <w:p w14:paraId="09ECFE0C" w14:textId="77777777" w:rsidR="0039062F" w:rsidRPr="00E84424" w:rsidRDefault="0039062F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สารทำละลาย</w:t>
            </w:r>
          </w:p>
        </w:tc>
        <w:tc>
          <w:tcPr>
            <w:tcW w:w="365" w:type="pct"/>
            <w:tcBorders>
              <w:top w:val="nil"/>
              <w:bottom w:val="single" w:sz="4" w:space="0" w:color="auto"/>
            </w:tcBorders>
            <w:vAlign w:val="center"/>
          </w:tcPr>
          <w:p w14:paraId="63DADB1D" w14:textId="77777777" w:rsidR="0039062F" w:rsidRPr="00E84424" w:rsidRDefault="0039062F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เอทานอล</w:t>
            </w:r>
          </w:p>
        </w:tc>
        <w:tc>
          <w:tcPr>
            <w:tcW w:w="350" w:type="pct"/>
            <w:tcBorders>
              <w:top w:val="nil"/>
              <w:bottom w:val="single" w:sz="4" w:space="0" w:color="auto"/>
            </w:tcBorders>
            <w:vAlign w:val="center"/>
          </w:tcPr>
          <w:p w14:paraId="5E14CFAF" w14:textId="77777777" w:rsidR="0039062F" w:rsidRPr="00E84424" w:rsidRDefault="0039062F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th-TH"/>
              </w:rPr>
              <w:t>อื่น ๆ</w:t>
            </w:r>
          </w:p>
        </w:tc>
        <w:tc>
          <w:tcPr>
            <w:tcW w:w="423" w:type="pct"/>
            <w:tcBorders>
              <w:top w:val="nil"/>
              <w:bottom w:val="single" w:sz="4" w:space="0" w:color="auto"/>
            </w:tcBorders>
            <w:vAlign w:val="center"/>
          </w:tcPr>
          <w:p w14:paraId="5F7058D8" w14:textId="4D4B6ED6" w:rsidR="0039062F" w:rsidRPr="00B07146" w:rsidRDefault="00B07146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  <w:lang w:val="th-TH"/>
              </w:rPr>
              <w:t>รายการปรับปรุง</w:t>
            </w:r>
            <w:r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*</w:t>
            </w:r>
          </w:p>
        </w:tc>
        <w:tc>
          <w:tcPr>
            <w:tcW w:w="418" w:type="pct"/>
            <w:tcBorders>
              <w:top w:val="nil"/>
              <w:bottom w:val="single" w:sz="4" w:space="0" w:color="auto"/>
            </w:tcBorders>
            <w:vAlign w:val="center"/>
          </w:tcPr>
          <w:p w14:paraId="740D425D" w14:textId="77777777" w:rsidR="0039062F" w:rsidRPr="00E84424" w:rsidRDefault="0039062F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th-TH"/>
              </w:rPr>
              <w:t>รวม</w:t>
            </w:r>
          </w:p>
        </w:tc>
      </w:tr>
      <w:tr w:rsidR="0039062F" w:rsidRPr="00E84424" w14:paraId="7299B203" w14:textId="77777777" w:rsidTr="006E2E94">
        <w:trPr>
          <w:tblHeader/>
        </w:trPr>
        <w:tc>
          <w:tcPr>
            <w:tcW w:w="945" w:type="pct"/>
          </w:tcPr>
          <w:p w14:paraId="17147DA1" w14:textId="77777777" w:rsidR="0039062F" w:rsidRPr="00E84424" w:rsidRDefault="0039062F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4055" w:type="pct"/>
            <w:gridSpan w:val="10"/>
            <w:tcBorders>
              <w:top w:val="nil"/>
              <w:bottom w:val="single" w:sz="4" w:space="0" w:color="auto"/>
            </w:tcBorders>
            <w:vAlign w:val="center"/>
          </w:tcPr>
          <w:p w14:paraId="082445E2" w14:textId="77777777" w:rsidR="0039062F" w:rsidRPr="00E84424" w:rsidRDefault="0039062F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th-TH"/>
              </w:rPr>
              <w:t>ล้านบาท</w:t>
            </w:r>
          </w:p>
        </w:tc>
      </w:tr>
      <w:tr w:rsidR="0039062F" w:rsidRPr="00E84424" w14:paraId="7525E80F" w14:textId="77777777" w:rsidTr="006E2E94">
        <w:tc>
          <w:tcPr>
            <w:tcW w:w="945" w:type="pct"/>
          </w:tcPr>
          <w:p w14:paraId="0D4EFECD" w14:textId="77777777" w:rsidR="0039062F" w:rsidRPr="00E84424" w:rsidRDefault="0039062F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72"/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423" w:type="pct"/>
            <w:tcBorders>
              <w:top w:val="single" w:sz="4" w:space="0" w:color="auto"/>
              <w:bottom w:val="nil"/>
            </w:tcBorders>
            <w:shd w:val="clear" w:color="auto" w:fill="FAFAFA"/>
            <w:vAlign w:val="center"/>
          </w:tcPr>
          <w:p w14:paraId="2A91AC8E" w14:textId="77777777" w:rsidR="0039062F" w:rsidRPr="00E84424" w:rsidRDefault="0039062F" w:rsidP="0083742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rtl/>
                <w:cs/>
                <w:lang w:val="en-US"/>
              </w:rPr>
            </w:pPr>
          </w:p>
        </w:tc>
        <w:tc>
          <w:tcPr>
            <w:tcW w:w="423" w:type="pct"/>
            <w:tcBorders>
              <w:top w:val="single" w:sz="4" w:space="0" w:color="auto"/>
              <w:bottom w:val="nil"/>
            </w:tcBorders>
            <w:shd w:val="clear" w:color="auto" w:fill="FAFAFA"/>
            <w:vAlign w:val="center"/>
          </w:tcPr>
          <w:p w14:paraId="31959243" w14:textId="77777777" w:rsidR="0039062F" w:rsidRPr="00E84424" w:rsidRDefault="0039062F" w:rsidP="0083742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val="en-US"/>
              </w:rPr>
            </w:pPr>
          </w:p>
        </w:tc>
        <w:tc>
          <w:tcPr>
            <w:tcW w:w="424" w:type="pct"/>
            <w:tcBorders>
              <w:top w:val="single" w:sz="4" w:space="0" w:color="auto"/>
              <w:bottom w:val="nil"/>
            </w:tcBorders>
            <w:shd w:val="clear" w:color="auto" w:fill="FAFAFA"/>
            <w:vAlign w:val="center"/>
          </w:tcPr>
          <w:p w14:paraId="5218E38A" w14:textId="77777777" w:rsidR="0039062F" w:rsidRPr="00E84424" w:rsidRDefault="0039062F" w:rsidP="00837424">
            <w:pPr>
              <w:pStyle w:val="acctfourfigures"/>
              <w:tabs>
                <w:tab w:val="clear" w:pos="765"/>
              </w:tabs>
              <w:spacing w:line="240" w:lineRule="auto"/>
              <w:ind w:left="-48" w:right="-72"/>
              <w:jc w:val="right"/>
              <w:rPr>
                <w:rFonts w:ascii="Browallia New" w:eastAsia="Arial Unicode MS" w:hAnsi="Browallia New" w:cs="Browallia New"/>
                <w:szCs w:val="22"/>
                <w:rtl/>
                <w:cs/>
                <w:lang w:bidi="th-TH"/>
              </w:rPr>
            </w:pPr>
          </w:p>
        </w:tc>
        <w:tc>
          <w:tcPr>
            <w:tcW w:w="423" w:type="pct"/>
            <w:tcBorders>
              <w:top w:val="single" w:sz="4" w:space="0" w:color="auto"/>
              <w:bottom w:val="nil"/>
            </w:tcBorders>
            <w:shd w:val="clear" w:color="auto" w:fill="FAFAFA"/>
            <w:vAlign w:val="center"/>
          </w:tcPr>
          <w:p w14:paraId="1FDDFEC0" w14:textId="77777777" w:rsidR="0039062F" w:rsidRPr="00E84424" w:rsidRDefault="0039062F" w:rsidP="00837424">
            <w:pPr>
              <w:pStyle w:val="acctfourfigures"/>
              <w:tabs>
                <w:tab w:val="clear" w:pos="765"/>
              </w:tabs>
              <w:spacing w:line="240" w:lineRule="auto"/>
              <w:ind w:left="-48" w:right="-72"/>
              <w:jc w:val="right"/>
              <w:rPr>
                <w:rFonts w:ascii="Browallia New" w:eastAsia="Arial Unicode MS" w:hAnsi="Browallia New" w:cs="Browallia New"/>
                <w:szCs w:val="22"/>
                <w:rtl/>
                <w:cs/>
                <w:lang w:bidi="th-TH"/>
              </w:rPr>
            </w:pPr>
          </w:p>
        </w:tc>
        <w:tc>
          <w:tcPr>
            <w:tcW w:w="424" w:type="pct"/>
            <w:tcBorders>
              <w:top w:val="single" w:sz="4" w:space="0" w:color="auto"/>
              <w:bottom w:val="nil"/>
            </w:tcBorders>
            <w:shd w:val="clear" w:color="auto" w:fill="FAFAFA"/>
            <w:vAlign w:val="center"/>
          </w:tcPr>
          <w:p w14:paraId="2282C885" w14:textId="77777777" w:rsidR="0039062F" w:rsidRPr="00E84424" w:rsidRDefault="0039062F" w:rsidP="00837424">
            <w:pPr>
              <w:pStyle w:val="acctfourfigures"/>
              <w:tabs>
                <w:tab w:val="clear" w:pos="765"/>
              </w:tabs>
              <w:spacing w:line="240" w:lineRule="auto"/>
              <w:ind w:left="-48" w:right="-72"/>
              <w:jc w:val="right"/>
              <w:rPr>
                <w:rFonts w:ascii="Browallia New" w:eastAsia="Arial Unicode MS" w:hAnsi="Browallia New" w:cs="Browallia New"/>
                <w:szCs w:val="22"/>
                <w:rtl/>
                <w:cs/>
                <w:lang w:bidi="th-TH"/>
              </w:rPr>
            </w:pPr>
          </w:p>
        </w:tc>
        <w:tc>
          <w:tcPr>
            <w:tcW w:w="384" w:type="pct"/>
            <w:tcBorders>
              <w:top w:val="single" w:sz="4" w:space="0" w:color="auto"/>
              <w:bottom w:val="nil"/>
            </w:tcBorders>
            <w:shd w:val="clear" w:color="auto" w:fill="FAFAFA"/>
            <w:vAlign w:val="center"/>
          </w:tcPr>
          <w:p w14:paraId="0E5355B6" w14:textId="77777777" w:rsidR="0039062F" w:rsidRPr="00E84424" w:rsidRDefault="0039062F" w:rsidP="00837424">
            <w:pPr>
              <w:pStyle w:val="acctfourfigures"/>
              <w:tabs>
                <w:tab w:val="clear" w:pos="765"/>
              </w:tabs>
              <w:spacing w:line="240" w:lineRule="auto"/>
              <w:ind w:left="-48" w:right="-72"/>
              <w:jc w:val="right"/>
              <w:rPr>
                <w:rFonts w:ascii="Browallia New" w:eastAsia="Arial Unicode MS" w:hAnsi="Browallia New" w:cs="Browallia New"/>
                <w:szCs w:val="22"/>
                <w:rtl/>
                <w:cs/>
                <w:lang w:bidi="th-TH"/>
              </w:rPr>
            </w:pPr>
          </w:p>
        </w:tc>
        <w:tc>
          <w:tcPr>
            <w:tcW w:w="365" w:type="pct"/>
            <w:tcBorders>
              <w:top w:val="single" w:sz="4" w:space="0" w:color="auto"/>
              <w:bottom w:val="nil"/>
            </w:tcBorders>
            <w:shd w:val="clear" w:color="auto" w:fill="FAFAFA"/>
            <w:vAlign w:val="center"/>
          </w:tcPr>
          <w:p w14:paraId="2E0BCDDB" w14:textId="77777777" w:rsidR="0039062F" w:rsidRPr="00E84424" w:rsidRDefault="0039062F" w:rsidP="00837424">
            <w:pPr>
              <w:pStyle w:val="acctfourfigures"/>
              <w:tabs>
                <w:tab w:val="clear" w:pos="765"/>
              </w:tabs>
              <w:spacing w:line="240" w:lineRule="auto"/>
              <w:ind w:left="-48" w:right="-72"/>
              <w:jc w:val="right"/>
              <w:rPr>
                <w:rFonts w:ascii="Browallia New" w:eastAsia="Arial Unicode MS" w:hAnsi="Browallia New" w:cs="Browallia New"/>
                <w:szCs w:val="22"/>
                <w:rtl/>
                <w:cs/>
                <w:lang w:bidi="th-TH"/>
              </w:rPr>
            </w:pPr>
          </w:p>
        </w:tc>
        <w:tc>
          <w:tcPr>
            <w:tcW w:w="350" w:type="pct"/>
            <w:tcBorders>
              <w:top w:val="single" w:sz="4" w:space="0" w:color="auto"/>
              <w:bottom w:val="nil"/>
            </w:tcBorders>
            <w:shd w:val="clear" w:color="auto" w:fill="FAFAFA"/>
            <w:vAlign w:val="center"/>
          </w:tcPr>
          <w:p w14:paraId="15E520E1" w14:textId="77777777" w:rsidR="0039062F" w:rsidRPr="00E84424" w:rsidRDefault="0039062F" w:rsidP="00837424">
            <w:pPr>
              <w:pStyle w:val="acctfourfigures"/>
              <w:tabs>
                <w:tab w:val="clear" w:pos="765"/>
              </w:tabs>
              <w:spacing w:line="240" w:lineRule="auto"/>
              <w:ind w:left="-48" w:right="-72"/>
              <w:jc w:val="right"/>
              <w:rPr>
                <w:rFonts w:ascii="Browallia New" w:eastAsia="Arial Unicode MS" w:hAnsi="Browallia New" w:cs="Browallia New"/>
                <w:szCs w:val="22"/>
                <w:rtl/>
                <w:cs/>
                <w:lang w:bidi="th-TH"/>
              </w:rPr>
            </w:pPr>
          </w:p>
        </w:tc>
        <w:tc>
          <w:tcPr>
            <w:tcW w:w="423" w:type="pct"/>
            <w:tcBorders>
              <w:top w:val="single" w:sz="4" w:space="0" w:color="auto"/>
              <w:bottom w:val="nil"/>
            </w:tcBorders>
            <w:shd w:val="clear" w:color="auto" w:fill="FAFAFA"/>
            <w:vAlign w:val="center"/>
          </w:tcPr>
          <w:p w14:paraId="122B14CF" w14:textId="77777777" w:rsidR="0039062F" w:rsidRPr="00E84424" w:rsidRDefault="0039062F" w:rsidP="00837424">
            <w:pPr>
              <w:pStyle w:val="acctfourfigures"/>
              <w:tabs>
                <w:tab w:val="clear" w:pos="765"/>
              </w:tabs>
              <w:spacing w:line="240" w:lineRule="auto"/>
              <w:ind w:left="-48" w:right="-72"/>
              <w:jc w:val="right"/>
              <w:rPr>
                <w:rFonts w:ascii="Browallia New" w:eastAsia="Arial Unicode MS" w:hAnsi="Browallia New" w:cs="Browallia New"/>
                <w:szCs w:val="22"/>
                <w:rtl/>
                <w:cs/>
                <w:lang w:bidi="th-TH"/>
              </w:rPr>
            </w:pPr>
          </w:p>
        </w:tc>
        <w:tc>
          <w:tcPr>
            <w:tcW w:w="418" w:type="pct"/>
            <w:tcBorders>
              <w:top w:val="single" w:sz="4" w:space="0" w:color="auto"/>
              <w:bottom w:val="nil"/>
            </w:tcBorders>
            <w:shd w:val="clear" w:color="auto" w:fill="FAFAFA"/>
            <w:vAlign w:val="center"/>
          </w:tcPr>
          <w:p w14:paraId="19C9FE1A" w14:textId="77777777" w:rsidR="0039062F" w:rsidRPr="00E84424" w:rsidRDefault="0039062F" w:rsidP="00837424">
            <w:pPr>
              <w:pStyle w:val="acctfourfigures"/>
              <w:tabs>
                <w:tab w:val="clear" w:pos="765"/>
              </w:tabs>
              <w:spacing w:line="240" w:lineRule="auto"/>
              <w:ind w:left="-48" w:right="-72"/>
              <w:jc w:val="right"/>
              <w:rPr>
                <w:rFonts w:ascii="Browallia New" w:eastAsia="Arial Unicode MS" w:hAnsi="Browallia New" w:cs="Browallia New"/>
                <w:szCs w:val="22"/>
                <w:rtl/>
                <w:cs/>
                <w:lang w:bidi="th-TH"/>
              </w:rPr>
            </w:pPr>
          </w:p>
        </w:tc>
      </w:tr>
      <w:tr w:rsidR="0039062F" w:rsidRPr="00E84424" w14:paraId="19B90FEC" w14:textId="77777777" w:rsidTr="006E2E94">
        <w:tc>
          <w:tcPr>
            <w:tcW w:w="945" w:type="pct"/>
          </w:tcPr>
          <w:p w14:paraId="4A4485A1" w14:textId="25ECFEC4" w:rsidR="0039062F" w:rsidRPr="00E84424" w:rsidRDefault="0039062F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E84424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ลูกหนี้การค้า</w:t>
            </w:r>
            <w:r w:rsidR="00125B20">
              <w:rPr>
                <w:rFonts w:ascii="Browallia New" w:eastAsia="Arial Unicode MS" w:hAnsi="Browallia New" w:cs="Browallia New" w:hint="cs"/>
                <w:sz w:val="22"/>
                <w:szCs w:val="22"/>
                <w:cs/>
              </w:rPr>
              <w:t xml:space="preserve"> สุทธิ</w:t>
            </w:r>
          </w:p>
        </w:tc>
        <w:tc>
          <w:tcPr>
            <w:tcW w:w="423" w:type="pct"/>
            <w:tcBorders>
              <w:top w:val="nil"/>
              <w:bottom w:val="nil"/>
              <w:right w:val="nil"/>
            </w:tcBorders>
            <w:shd w:val="clear" w:color="auto" w:fill="FAFAFA"/>
            <w:vAlign w:val="center"/>
          </w:tcPr>
          <w:p w14:paraId="41C746D5" w14:textId="32965047" w:rsidR="0039062F" w:rsidRPr="00E84424" w:rsidRDefault="00CF101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13</w:t>
            </w:r>
            <w:r w:rsidR="0039062F"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001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4F52EF3" w14:textId="5875BAED" w:rsidR="0039062F" w:rsidRPr="00E84424" w:rsidRDefault="00CF101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869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D16E464" w14:textId="51A75573" w:rsidR="0039062F" w:rsidRPr="00E84424" w:rsidRDefault="00CF101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</w:t>
            </w:r>
            <w:r w:rsidR="0039062F"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892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2448814" w14:textId="6ACC67E8" w:rsidR="0039062F" w:rsidRPr="00E84424" w:rsidRDefault="00CF101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  <w:r w:rsidR="0039062F"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172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A252022" w14:textId="22256D62" w:rsidR="0039062F" w:rsidRPr="00E84424" w:rsidRDefault="00CF101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53</w:t>
            </w:r>
          </w:p>
        </w:tc>
        <w:tc>
          <w:tcPr>
            <w:tcW w:w="38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D4EB363" w14:textId="7DCE7781" w:rsidR="0039062F" w:rsidRPr="00E84424" w:rsidRDefault="00CF101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  <w:r w:rsidR="0039062F"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497</w:t>
            </w: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F449A2E" w14:textId="1527754C" w:rsidR="0039062F" w:rsidRPr="00E84424" w:rsidRDefault="00CF101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110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5DBBFE9" w14:textId="247647A4" w:rsidR="0039062F" w:rsidRPr="00E84424" w:rsidRDefault="00CF101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816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A5E2863" w14:textId="6F9FAFE6" w:rsidR="0039062F" w:rsidRPr="00E84424" w:rsidRDefault="0039062F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</w:t>
            </w:r>
            <w:r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="00CF1017"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708</w:t>
            </w:r>
            <w:r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418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940102B" w14:textId="3A25D930" w:rsidR="0039062F" w:rsidRPr="00E84424" w:rsidRDefault="00CF101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12</w:t>
            </w:r>
            <w:r w:rsidR="0039062F"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702</w:t>
            </w:r>
          </w:p>
        </w:tc>
      </w:tr>
      <w:tr w:rsidR="0039062F" w:rsidRPr="00E84424" w14:paraId="56201301" w14:textId="77777777" w:rsidTr="006E2E94">
        <w:tc>
          <w:tcPr>
            <w:tcW w:w="945" w:type="pct"/>
          </w:tcPr>
          <w:p w14:paraId="6BA4A374" w14:textId="28DFFFED" w:rsidR="0039062F" w:rsidRPr="00E84424" w:rsidRDefault="0039062F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E84424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สินค้าคงเหลือ</w:t>
            </w:r>
            <w:r w:rsidR="00125B20">
              <w:rPr>
                <w:rFonts w:ascii="Browallia New" w:eastAsia="Arial Unicode MS" w:hAnsi="Browallia New" w:cs="Browallia New" w:hint="cs"/>
                <w:sz w:val="22"/>
                <w:szCs w:val="22"/>
                <w:cs/>
              </w:rPr>
              <w:t xml:space="preserve"> สุทธิ</w:t>
            </w:r>
          </w:p>
        </w:tc>
        <w:tc>
          <w:tcPr>
            <w:tcW w:w="423" w:type="pct"/>
            <w:tcBorders>
              <w:top w:val="nil"/>
              <w:bottom w:val="nil"/>
              <w:right w:val="nil"/>
            </w:tcBorders>
            <w:shd w:val="clear" w:color="auto" w:fill="FAFAFA"/>
            <w:vAlign w:val="center"/>
          </w:tcPr>
          <w:p w14:paraId="261F875D" w14:textId="4281F568" w:rsidR="0039062F" w:rsidRPr="00E84424" w:rsidRDefault="00CF101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19</w:t>
            </w:r>
            <w:r w:rsidR="0039062F"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140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298B5C1" w14:textId="68B1CF33" w:rsidR="0039062F" w:rsidRPr="00E84424" w:rsidRDefault="00CF101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  <w:r w:rsidR="0039062F"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137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7818514" w14:textId="1D0ACFD0" w:rsidR="0039062F" w:rsidRPr="00E84424" w:rsidRDefault="00CF101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  <w:r w:rsidR="0039062F"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068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EDB338C" w14:textId="2BDE9427" w:rsidR="0039062F" w:rsidRPr="00E84424" w:rsidRDefault="00CF101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165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A554F2F" w14:textId="172A2A15" w:rsidR="0039062F" w:rsidRPr="00E84424" w:rsidRDefault="00CF101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10</w:t>
            </w:r>
          </w:p>
        </w:tc>
        <w:tc>
          <w:tcPr>
            <w:tcW w:w="38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5CBA94D" w14:textId="68C8BCA2" w:rsidR="0039062F" w:rsidRPr="00E84424" w:rsidRDefault="00CF101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721</w:t>
            </w: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12A9FAD" w14:textId="3BF8B85B" w:rsidR="0039062F" w:rsidRPr="00E84424" w:rsidRDefault="00CF101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257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B3C8C3D" w14:textId="071E48F1" w:rsidR="0039062F" w:rsidRPr="00E84424" w:rsidRDefault="00587665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CDCB235" w14:textId="5D48F067" w:rsidR="0039062F" w:rsidRPr="00E84424" w:rsidRDefault="0039062F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37</w:t>
            </w:r>
            <w:r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418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9ADA858" w14:textId="6675717A" w:rsidR="0039062F" w:rsidRPr="00E84424" w:rsidRDefault="00CF101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22</w:t>
            </w:r>
            <w:r w:rsidR="0039062F"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461</w:t>
            </w:r>
          </w:p>
        </w:tc>
      </w:tr>
      <w:tr w:rsidR="0039062F" w:rsidRPr="00E84424" w14:paraId="65803147" w14:textId="77777777" w:rsidTr="006E2E94">
        <w:tc>
          <w:tcPr>
            <w:tcW w:w="945" w:type="pct"/>
          </w:tcPr>
          <w:p w14:paraId="278601CE" w14:textId="77777777" w:rsidR="0039062F" w:rsidRPr="00E84424" w:rsidRDefault="0039062F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E84424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สินทรัพย์หมุนเวียนอื่น</w:t>
            </w:r>
          </w:p>
        </w:tc>
        <w:tc>
          <w:tcPr>
            <w:tcW w:w="423" w:type="pct"/>
            <w:tcBorders>
              <w:top w:val="nil"/>
              <w:bottom w:val="nil"/>
              <w:right w:val="nil"/>
            </w:tcBorders>
            <w:shd w:val="clear" w:color="auto" w:fill="FAFAFA"/>
            <w:vAlign w:val="center"/>
          </w:tcPr>
          <w:p w14:paraId="5AFFF9A7" w14:textId="3B334415" w:rsidR="0039062F" w:rsidRPr="00E84424" w:rsidRDefault="00CF101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82</w:t>
            </w:r>
            <w:r w:rsidR="0039062F" w:rsidRPr="00E84424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653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9194FE4" w14:textId="20116A21" w:rsidR="0039062F" w:rsidRPr="00E84424" w:rsidRDefault="00CF101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  <w:r w:rsidR="0039062F"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945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B1A9799" w14:textId="13A0131C" w:rsidR="0039062F" w:rsidRPr="00E84424" w:rsidRDefault="00CF101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  <w:r w:rsidR="0039062F"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106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636A425" w14:textId="2EF68644" w:rsidR="0039062F" w:rsidRPr="00E84424" w:rsidRDefault="00CF101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  <w:r w:rsidR="0039062F"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918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943F7EF" w14:textId="162767D6" w:rsidR="0039062F" w:rsidRPr="00E84424" w:rsidRDefault="00CF101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440</w:t>
            </w:r>
          </w:p>
        </w:tc>
        <w:tc>
          <w:tcPr>
            <w:tcW w:w="38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F8B5329" w14:textId="4B609950" w:rsidR="0039062F" w:rsidRPr="00E84424" w:rsidRDefault="00CF101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877</w:t>
            </w: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F01FC5F" w14:textId="49F72C64" w:rsidR="0039062F" w:rsidRPr="00E84424" w:rsidRDefault="00CF101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118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A3BB65B" w14:textId="52AB6330" w:rsidR="0039062F" w:rsidRPr="00E84424" w:rsidRDefault="00CF101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12</w:t>
            </w:r>
            <w:r w:rsidR="0039062F"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273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FCFA5FD" w14:textId="1A08AB96" w:rsidR="0039062F" w:rsidRPr="00E84424" w:rsidRDefault="0039062F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22</w:t>
            </w:r>
            <w:r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="00CF1017"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515</w:t>
            </w:r>
            <w:r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418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C1FA815" w14:textId="0DB7EF46" w:rsidR="0039062F" w:rsidRPr="00E84424" w:rsidRDefault="00CF101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78</w:t>
            </w:r>
            <w:r w:rsidR="0039062F"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815</w:t>
            </w:r>
          </w:p>
        </w:tc>
      </w:tr>
      <w:tr w:rsidR="0039062F" w:rsidRPr="00E84424" w14:paraId="224CA6C9" w14:textId="77777777" w:rsidTr="006E2E94">
        <w:tc>
          <w:tcPr>
            <w:tcW w:w="945" w:type="pct"/>
          </w:tcPr>
          <w:p w14:paraId="01EF502E" w14:textId="01C7572B" w:rsidR="0039062F" w:rsidRPr="00E84424" w:rsidRDefault="0039062F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E84424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สินทรัพย์</w:t>
            </w:r>
            <w:r w:rsidR="00FB3927" w:rsidRPr="00E84424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อนุพันธ์</w:t>
            </w:r>
            <w:r w:rsidRPr="00E84424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ทางการเงิน</w:t>
            </w:r>
          </w:p>
        </w:tc>
        <w:tc>
          <w:tcPr>
            <w:tcW w:w="423" w:type="pct"/>
            <w:tcBorders>
              <w:top w:val="nil"/>
              <w:bottom w:val="nil"/>
              <w:right w:val="nil"/>
            </w:tcBorders>
            <w:shd w:val="clear" w:color="auto" w:fill="FAFAFA"/>
            <w:vAlign w:val="center"/>
          </w:tcPr>
          <w:p w14:paraId="54E3B0F4" w14:textId="0C020CB5" w:rsidR="0039062F" w:rsidRPr="00E84424" w:rsidRDefault="00CF101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251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E085BFB" w14:textId="77777777" w:rsidR="0039062F" w:rsidRPr="00E84424" w:rsidRDefault="0039062F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84424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1BD86C5" w14:textId="4F2D171F" w:rsidR="0039062F" w:rsidRPr="00E84424" w:rsidRDefault="00CF101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21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EE8248F" w14:textId="77777777" w:rsidR="0039062F" w:rsidRPr="00E84424" w:rsidRDefault="0039062F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ACF587D" w14:textId="77777777" w:rsidR="0039062F" w:rsidRPr="00E84424" w:rsidRDefault="0039062F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38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F82ABBF" w14:textId="77777777" w:rsidR="0039062F" w:rsidRPr="00E84424" w:rsidRDefault="0039062F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3038D70" w14:textId="77777777" w:rsidR="0039062F" w:rsidRPr="00E84424" w:rsidRDefault="0039062F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A55CD5D" w14:textId="77777777" w:rsidR="0039062F" w:rsidRPr="00E84424" w:rsidRDefault="0039062F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8B45428" w14:textId="280F38F4" w:rsidR="0039062F" w:rsidRPr="00E84424" w:rsidRDefault="0039062F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21</w:t>
            </w:r>
            <w:r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418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90D679C" w14:textId="45204A13" w:rsidR="0039062F" w:rsidRPr="00E84424" w:rsidRDefault="00CF101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251</w:t>
            </w:r>
          </w:p>
        </w:tc>
      </w:tr>
      <w:tr w:rsidR="0039062F" w:rsidRPr="00E84424" w14:paraId="5FC7E9CB" w14:textId="77777777" w:rsidTr="006E2E94">
        <w:tc>
          <w:tcPr>
            <w:tcW w:w="945" w:type="pct"/>
          </w:tcPr>
          <w:p w14:paraId="71A7420F" w14:textId="77777777" w:rsidR="0039062F" w:rsidRPr="00E84424" w:rsidRDefault="0039062F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E84424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เงินลงทุนในบริษัทย่อย</w:t>
            </w:r>
          </w:p>
        </w:tc>
        <w:tc>
          <w:tcPr>
            <w:tcW w:w="423" w:type="pct"/>
            <w:tcBorders>
              <w:top w:val="nil"/>
              <w:bottom w:val="nil"/>
              <w:right w:val="nil"/>
            </w:tcBorders>
            <w:shd w:val="clear" w:color="auto" w:fill="FAFAFA"/>
            <w:vAlign w:val="center"/>
          </w:tcPr>
          <w:p w14:paraId="389E3FDF" w14:textId="14E969DB" w:rsidR="0039062F" w:rsidRPr="00E84424" w:rsidRDefault="00CF101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14</w:t>
            </w:r>
            <w:r w:rsidR="0039062F"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045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A0522C2" w14:textId="77777777" w:rsidR="0039062F" w:rsidRPr="00E84424" w:rsidRDefault="0039062F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21330AA" w14:textId="77777777" w:rsidR="0039062F" w:rsidRPr="00E84424" w:rsidRDefault="0039062F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53EA879" w14:textId="77777777" w:rsidR="0039062F" w:rsidRPr="00E84424" w:rsidRDefault="0039062F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FD20511" w14:textId="77777777" w:rsidR="0039062F" w:rsidRPr="00E84424" w:rsidRDefault="0039062F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38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7195896" w14:textId="77777777" w:rsidR="0039062F" w:rsidRPr="00E84424" w:rsidRDefault="0039062F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2682C30" w14:textId="77777777" w:rsidR="0039062F" w:rsidRPr="00E84424" w:rsidRDefault="0039062F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1740208" w14:textId="77777777" w:rsidR="0039062F" w:rsidRPr="00E84424" w:rsidRDefault="0039062F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A7EC984" w14:textId="5442DFBB" w:rsidR="0039062F" w:rsidRPr="00E84424" w:rsidRDefault="0039062F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14</w:t>
            </w:r>
            <w:r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="00CF1017"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045</w:t>
            </w:r>
            <w:r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418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D05BA45" w14:textId="77777777" w:rsidR="0039062F" w:rsidRPr="00E84424" w:rsidRDefault="0039062F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</w:tr>
      <w:tr w:rsidR="0039062F" w:rsidRPr="00E84424" w14:paraId="7C072CFE" w14:textId="77777777" w:rsidTr="006E2E94">
        <w:tc>
          <w:tcPr>
            <w:tcW w:w="945" w:type="pct"/>
          </w:tcPr>
          <w:p w14:paraId="1360ECFC" w14:textId="77777777" w:rsidR="0039062F" w:rsidRPr="00E84424" w:rsidRDefault="0039062F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E84424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เงินลงทุนในการร่วมค้า</w:t>
            </w:r>
          </w:p>
        </w:tc>
        <w:tc>
          <w:tcPr>
            <w:tcW w:w="423" w:type="pct"/>
            <w:tcBorders>
              <w:top w:val="nil"/>
              <w:bottom w:val="nil"/>
              <w:right w:val="nil"/>
            </w:tcBorders>
            <w:shd w:val="clear" w:color="auto" w:fill="FAFAFA"/>
          </w:tcPr>
          <w:p w14:paraId="08704A08" w14:textId="77777777" w:rsidR="0039062F" w:rsidRPr="00E84424" w:rsidRDefault="0039062F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6D4B726" w14:textId="77777777" w:rsidR="0039062F" w:rsidRPr="00E84424" w:rsidRDefault="0039062F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9830705" w14:textId="77777777" w:rsidR="0039062F" w:rsidRPr="00E84424" w:rsidRDefault="0039062F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2B118F7" w14:textId="77777777" w:rsidR="0039062F" w:rsidRPr="00E84424" w:rsidRDefault="0039062F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F17A6E2" w14:textId="5677C08D" w:rsidR="0039062F" w:rsidRPr="00E84424" w:rsidRDefault="00CF101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188</w:t>
            </w:r>
          </w:p>
        </w:tc>
        <w:tc>
          <w:tcPr>
            <w:tcW w:w="38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969D5FD" w14:textId="77777777" w:rsidR="0039062F" w:rsidRPr="00E84424" w:rsidRDefault="0039062F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C4312FF" w14:textId="77777777" w:rsidR="0039062F" w:rsidRPr="00E84424" w:rsidRDefault="0039062F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43C6A13" w14:textId="77777777" w:rsidR="0039062F" w:rsidRPr="00E84424" w:rsidRDefault="0039062F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CBE1F8A" w14:textId="4DB1D1E6" w:rsidR="0039062F" w:rsidRPr="00E84424" w:rsidRDefault="0039062F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188</w:t>
            </w:r>
            <w:r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418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4CCB34B" w14:textId="77777777" w:rsidR="0039062F" w:rsidRPr="00E84424" w:rsidRDefault="0039062F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</w:tr>
      <w:tr w:rsidR="0039062F" w:rsidRPr="00E84424" w14:paraId="7C3CD54B" w14:textId="77777777" w:rsidTr="006E2E94">
        <w:tc>
          <w:tcPr>
            <w:tcW w:w="945" w:type="pct"/>
          </w:tcPr>
          <w:p w14:paraId="3A5609EE" w14:textId="77777777" w:rsidR="0039062F" w:rsidRPr="00E84424" w:rsidRDefault="0039062F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E84424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เงินลงทุนในบริษัทร่วม</w:t>
            </w:r>
          </w:p>
        </w:tc>
        <w:tc>
          <w:tcPr>
            <w:tcW w:w="423" w:type="pct"/>
            <w:tcBorders>
              <w:top w:val="nil"/>
              <w:bottom w:val="nil"/>
              <w:right w:val="nil"/>
            </w:tcBorders>
            <w:shd w:val="clear" w:color="auto" w:fill="FAFAFA"/>
            <w:vAlign w:val="center"/>
          </w:tcPr>
          <w:p w14:paraId="11C7BA78" w14:textId="5DDE67C0" w:rsidR="0039062F" w:rsidRPr="00E84424" w:rsidRDefault="00CF101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993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6493A40" w14:textId="77777777" w:rsidR="0039062F" w:rsidRPr="00E84424" w:rsidRDefault="0039062F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24C8CFB" w14:textId="77777777" w:rsidR="0039062F" w:rsidRPr="00E84424" w:rsidRDefault="0039062F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DC949F5" w14:textId="38C39449" w:rsidR="0039062F" w:rsidRPr="00E84424" w:rsidRDefault="00CF101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22</w:t>
            </w:r>
            <w:r w:rsidR="0039062F"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185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E270E7F" w14:textId="37475F1B" w:rsidR="0039062F" w:rsidRPr="00E84424" w:rsidRDefault="00CF101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</w:t>
            </w:r>
          </w:p>
        </w:tc>
        <w:tc>
          <w:tcPr>
            <w:tcW w:w="38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B641DD0" w14:textId="77777777" w:rsidR="0039062F" w:rsidRPr="00E84424" w:rsidRDefault="0039062F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AD8A22E" w14:textId="5C35151A" w:rsidR="0039062F" w:rsidRPr="00E84424" w:rsidRDefault="00CF101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826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3D2B505" w14:textId="77777777" w:rsidR="0039062F" w:rsidRPr="00E84424" w:rsidRDefault="0039062F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57779D4" w14:textId="09276F93" w:rsidR="0039062F" w:rsidRPr="00E84424" w:rsidRDefault="00CF101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511</w:t>
            </w:r>
          </w:p>
        </w:tc>
        <w:tc>
          <w:tcPr>
            <w:tcW w:w="418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3897AE7" w14:textId="3E342CAF" w:rsidR="0039062F" w:rsidRPr="00E84424" w:rsidRDefault="00CF101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24</w:t>
            </w:r>
            <w:r w:rsidR="0039062F"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521</w:t>
            </w:r>
          </w:p>
        </w:tc>
      </w:tr>
      <w:tr w:rsidR="0039062F" w:rsidRPr="00E84424" w14:paraId="40ABBA19" w14:textId="77777777" w:rsidTr="006E2E94">
        <w:tc>
          <w:tcPr>
            <w:tcW w:w="945" w:type="pct"/>
          </w:tcPr>
          <w:p w14:paraId="44CF954F" w14:textId="77777777" w:rsidR="0039062F" w:rsidRPr="00E84424" w:rsidRDefault="0039062F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E84424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423" w:type="pct"/>
            <w:tcBorders>
              <w:top w:val="nil"/>
              <w:bottom w:val="nil"/>
              <w:right w:val="nil"/>
            </w:tcBorders>
            <w:shd w:val="clear" w:color="auto" w:fill="FAFAFA"/>
            <w:vAlign w:val="center"/>
          </w:tcPr>
          <w:p w14:paraId="6A9FC34D" w14:textId="07469A7C" w:rsidR="0039062F" w:rsidRPr="00E84424" w:rsidRDefault="00FC4A22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E144561" w14:textId="77777777" w:rsidR="0039062F" w:rsidRPr="00E84424" w:rsidRDefault="0039062F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AB65D00" w14:textId="77777777" w:rsidR="0039062F" w:rsidRPr="00E84424" w:rsidRDefault="0039062F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11A9CC6" w14:textId="77777777" w:rsidR="0039062F" w:rsidRPr="00E84424" w:rsidRDefault="0039062F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4FD0E40" w14:textId="77777777" w:rsidR="0039062F" w:rsidRPr="00E84424" w:rsidRDefault="0039062F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38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B18A18B" w14:textId="77777777" w:rsidR="0039062F" w:rsidRPr="00E84424" w:rsidRDefault="0039062F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AFA0CE9" w14:textId="77777777" w:rsidR="0039062F" w:rsidRPr="00E84424" w:rsidRDefault="0039062F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5CE486C" w14:textId="68D8EE3F" w:rsidR="0039062F" w:rsidRPr="00E84424" w:rsidRDefault="00CF101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94</w:t>
            </w:r>
            <w:r w:rsidR="0039062F"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616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5BD21CA" w14:textId="4E602491" w:rsidR="0039062F" w:rsidRPr="00E84424" w:rsidRDefault="0039062F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94</w:t>
            </w:r>
            <w:r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="00CF1017"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616</w:t>
            </w:r>
            <w:r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418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3C611F4" w14:textId="77777777" w:rsidR="0039062F" w:rsidRPr="00E84424" w:rsidRDefault="0039062F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</w:tr>
      <w:tr w:rsidR="0039062F" w:rsidRPr="00E84424" w14:paraId="5A0510FC" w14:textId="77777777" w:rsidTr="006E2E94">
        <w:tc>
          <w:tcPr>
            <w:tcW w:w="945" w:type="pct"/>
          </w:tcPr>
          <w:p w14:paraId="170F1F9C" w14:textId="41831147" w:rsidR="0039062F" w:rsidRPr="00E84424" w:rsidRDefault="0039062F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E84424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ที่ดิน อาคารและอุปกรณ์</w:t>
            </w:r>
            <w:r w:rsidR="00125B20">
              <w:rPr>
                <w:rFonts w:ascii="Browallia New" w:eastAsia="Arial Unicode MS" w:hAnsi="Browallia New" w:cs="Browallia New" w:hint="cs"/>
                <w:sz w:val="22"/>
                <w:szCs w:val="22"/>
                <w:cs/>
              </w:rPr>
              <w:t xml:space="preserve"> สุทธิ</w:t>
            </w:r>
          </w:p>
        </w:tc>
        <w:tc>
          <w:tcPr>
            <w:tcW w:w="423" w:type="pct"/>
            <w:tcBorders>
              <w:top w:val="nil"/>
              <w:bottom w:val="nil"/>
              <w:right w:val="nil"/>
            </w:tcBorders>
            <w:shd w:val="clear" w:color="auto" w:fill="FAFAFA"/>
            <w:vAlign w:val="center"/>
          </w:tcPr>
          <w:p w14:paraId="3A3C64EF" w14:textId="7B5F031A" w:rsidR="0039062F" w:rsidRPr="00E84424" w:rsidRDefault="00CF101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111</w:t>
            </w:r>
            <w:r w:rsidR="0039062F"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897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9F906AE" w14:textId="648015F2" w:rsidR="0039062F" w:rsidRPr="00E84424" w:rsidRDefault="00CF101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  <w:r w:rsidR="0039062F"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386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1822398" w14:textId="4EACE5E2" w:rsidR="0039062F" w:rsidRPr="00E84424" w:rsidRDefault="00CF101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16</w:t>
            </w:r>
            <w:r w:rsidR="0039062F"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631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89C44A7" w14:textId="2FD3BAD8" w:rsidR="0039062F" w:rsidRPr="00E84424" w:rsidRDefault="00CF101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10</w:t>
            </w:r>
            <w:r w:rsidR="0039062F"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263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E028A9E" w14:textId="545F4AA1" w:rsidR="0039062F" w:rsidRPr="00E84424" w:rsidRDefault="00CF101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</w:t>
            </w:r>
            <w:r w:rsidR="0039062F"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364</w:t>
            </w:r>
          </w:p>
        </w:tc>
        <w:tc>
          <w:tcPr>
            <w:tcW w:w="38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28CA1F9" w14:textId="3000961B" w:rsidR="0039062F" w:rsidRPr="00E84424" w:rsidRDefault="00CF101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</w:t>
            </w:r>
            <w:r w:rsidR="0039062F"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092</w:t>
            </w: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82E8760" w14:textId="444246BD" w:rsidR="0039062F" w:rsidRPr="00E84424" w:rsidRDefault="00CF101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  <w:r w:rsidR="0039062F"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346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C0C5760" w14:textId="66989DE0" w:rsidR="0039062F" w:rsidRPr="00E84424" w:rsidRDefault="00587665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080E520" w14:textId="24214B86" w:rsidR="0039062F" w:rsidRPr="00E84424" w:rsidRDefault="0039062F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754</w:t>
            </w:r>
            <w:r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418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BE2E201" w14:textId="13F9A4D7" w:rsidR="0039062F" w:rsidRPr="00E84424" w:rsidRDefault="00CF101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145</w:t>
            </w:r>
            <w:r w:rsidR="0039062F"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225</w:t>
            </w:r>
          </w:p>
        </w:tc>
      </w:tr>
      <w:tr w:rsidR="0039062F" w:rsidRPr="00E84424" w14:paraId="2C2B37FF" w14:textId="77777777" w:rsidTr="006E2E94">
        <w:tc>
          <w:tcPr>
            <w:tcW w:w="945" w:type="pct"/>
          </w:tcPr>
          <w:p w14:paraId="0F697E79" w14:textId="57862AF8" w:rsidR="0039062F" w:rsidRPr="00E84424" w:rsidRDefault="00B07146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2"/>
                <w:szCs w:val="22"/>
                <w:cs/>
              </w:rPr>
              <w:t>สินทรัพย์</w:t>
            </w:r>
            <w:r w:rsidR="0039062F" w:rsidRPr="00E84424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สิทธิการใช้</w:t>
            </w:r>
            <w:r w:rsidR="00125B20">
              <w:rPr>
                <w:rFonts w:ascii="Browallia New" w:eastAsia="Arial Unicode MS" w:hAnsi="Browallia New" w:cs="Browallia New" w:hint="cs"/>
                <w:sz w:val="22"/>
                <w:szCs w:val="22"/>
                <w:cs/>
              </w:rPr>
              <w:t xml:space="preserve"> สุทธิ</w:t>
            </w:r>
          </w:p>
        </w:tc>
        <w:tc>
          <w:tcPr>
            <w:tcW w:w="423" w:type="pct"/>
            <w:tcBorders>
              <w:top w:val="nil"/>
              <w:bottom w:val="nil"/>
              <w:right w:val="nil"/>
            </w:tcBorders>
            <w:shd w:val="clear" w:color="auto" w:fill="FAFAFA"/>
            <w:vAlign w:val="center"/>
          </w:tcPr>
          <w:p w14:paraId="5D25A326" w14:textId="5445BE54" w:rsidR="0039062F" w:rsidRPr="00E84424" w:rsidRDefault="00CF101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13</w:t>
            </w:r>
            <w:r w:rsidR="0039062F" w:rsidRPr="00E84424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610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7F0D5AE" w14:textId="7CDCBAC6" w:rsidR="0039062F" w:rsidRPr="00E84424" w:rsidRDefault="00CF101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  <w:r w:rsidR="0039062F"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150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D4224C4" w14:textId="7C57FF04" w:rsidR="0039062F" w:rsidRPr="00E84424" w:rsidRDefault="00CF101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954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D8941A8" w14:textId="3C2B4FD3" w:rsidR="0039062F" w:rsidRPr="00E84424" w:rsidRDefault="00CF101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207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5A88454" w14:textId="5F14D101" w:rsidR="0039062F" w:rsidRPr="00E84424" w:rsidRDefault="00CF101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14</w:t>
            </w:r>
          </w:p>
        </w:tc>
        <w:tc>
          <w:tcPr>
            <w:tcW w:w="38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CE94A22" w14:textId="39BF313A" w:rsidR="0039062F" w:rsidRPr="00E84424" w:rsidRDefault="00CF101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373</w:t>
            </w: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CCDB5FF" w14:textId="5178754E" w:rsidR="0039062F" w:rsidRPr="00E84424" w:rsidRDefault="00CF101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ACBC197" w14:textId="045DFC73" w:rsidR="0039062F" w:rsidRPr="00E84424" w:rsidRDefault="00CF101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5CEA26A" w14:textId="6C9C9E89" w:rsidR="0039062F" w:rsidRPr="00E84424" w:rsidRDefault="0039062F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  <w:r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="00CF1017"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584</w:t>
            </w:r>
            <w:r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418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33966D7" w14:textId="4B85FD9B" w:rsidR="0039062F" w:rsidRPr="00E84424" w:rsidRDefault="00CF101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14</w:t>
            </w:r>
            <w:r w:rsidR="0039062F"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729</w:t>
            </w:r>
          </w:p>
        </w:tc>
      </w:tr>
      <w:tr w:rsidR="0039062F" w:rsidRPr="00E84424" w14:paraId="74005752" w14:textId="77777777" w:rsidTr="006E2E94">
        <w:tc>
          <w:tcPr>
            <w:tcW w:w="945" w:type="pct"/>
          </w:tcPr>
          <w:p w14:paraId="11100F13" w14:textId="77777777" w:rsidR="0039062F" w:rsidRPr="00E84424" w:rsidRDefault="0039062F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E84424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สินทรัพย์ไม่หมุนเวียนอื่น</w:t>
            </w:r>
          </w:p>
        </w:tc>
        <w:tc>
          <w:tcPr>
            <w:tcW w:w="423" w:type="pct"/>
            <w:tcBorders>
              <w:top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01F12C9" w14:textId="3A52F7D8" w:rsidR="0039062F" w:rsidRPr="00E84424" w:rsidRDefault="00CF101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</w:t>
            </w:r>
            <w:r w:rsidR="0039062F"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583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3207C6A" w14:textId="01BFF8A1" w:rsidR="0039062F" w:rsidRPr="00E84424" w:rsidRDefault="00CF101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648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051CEB8" w14:textId="7A10B07C" w:rsidR="0039062F" w:rsidRPr="00E84424" w:rsidRDefault="00CF101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  <w:r w:rsidR="0039062F"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656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D742502" w14:textId="122EC377" w:rsidR="0039062F" w:rsidRPr="00E84424" w:rsidRDefault="00CF101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187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BBCB876" w14:textId="1D59CBC0" w:rsidR="0039062F" w:rsidRPr="00E84424" w:rsidRDefault="00CF101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1FD5CF6" w14:textId="51AF7D73" w:rsidR="0039062F" w:rsidRPr="00E84424" w:rsidRDefault="00CF101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  <w:r w:rsidR="0039062F"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267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FE417E5" w14:textId="5E5325B4" w:rsidR="0039062F" w:rsidRPr="00E84424" w:rsidRDefault="00CF101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C756D74" w14:textId="4CB81143" w:rsidR="0039062F" w:rsidRPr="00E84424" w:rsidRDefault="00CF101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944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FF4DCFE" w14:textId="4A145249" w:rsidR="0039062F" w:rsidRPr="00E84424" w:rsidRDefault="0039062F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</w:t>
            </w:r>
            <w:r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="00CF1017"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814</w:t>
            </w:r>
            <w:r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FCF0504" w14:textId="511737AA" w:rsidR="0039062F" w:rsidRPr="00E84424" w:rsidRDefault="00CF101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</w:t>
            </w:r>
            <w:r w:rsidR="0039062F"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484</w:t>
            </w:r>
          </w:p>
        </w:tc>
      </w:tr>
      <w:tr w:rsidR="0039062F" w:rsidRPr="00E84424" w14:paraId="3420AD03" w14:textId="77777777" w:rsidTr="006E2E94">
        <w:tc>
          <w:tcPr>
            <w:tcW w:w="945" w:type="pct"/>
          </w:tcPr>
          <w:p w14:paraId="4C22E225" w14:textId="77777777" w:rsidR="0039062F" w:rsidRPr="00E84424" w:rsidRDefault="0039062F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รวมสินทรัพย์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14A7AEF" w14:textId="232BD6E6" w:rsidR="0039062F" w:rsidRPr="00E84424" w:rsidRDefault="00CF101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</w:rPr>
            </w:pP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262</w:t>
            </w:r>
            <w:r w:rsidR="0039062F" w:rsidRPr="00E84424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173</w:t>
            </w:r>
          </w:p>
        </w:tc>
        <w:tc>
          <w:tcPr>
            <w:tcW w:w="42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15B0654" w14:textId="25036FA4" w:rsidR="0039062F" w:rsidRPr="00E84424" w:rsidRDefault="00CF101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</w:t>
            </w:r>
            <w:r w:rsidR="0039062F"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135</w:t>
            </w:r>
          </w:p>
        </w:tc>
        <w:tc>
          <w:tcPr>
            <w:tcW w:w="42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C0EA6C0" w14:textId="02817AE0" w:rsidR="0039062F" w:rsidRPr="00E84424" w:rsidRDefault="00CF101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24</w:t>
            </w:r>
            <w:r w:rsidR="0039062F"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328</w:t>
            </w:r>
          </w:p>
        </w:tc>
        <w:tc>
          <w:tcPr>
            <w:tcW w:w="42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91FCC3F" w14:textId="281B25B6" w:rsidR="0039062F" w:rsidRPr="00E84424" w:rsidRDefault="00CF101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36</w:t>
            </w:r>
            <w:r w:rsidR="0039062F"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097</w:t>
            </w:r>
          </w:p>
        </w:tc>
        <w:tc>
          <w:tcPr>
            <w:tcW w:w="42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3EB6513" w14:textId="39ECCA81" w:rsidR="0039062F" w:rsidRPr="00E84424" w:rsidRDefault="00CF101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</w:t>
            </w:r>
            <w:r w:rsidR="0039062F"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077</w:t>
            </w:r>
          </w:p>
        </w:tc>
        <w:tc>
          <w:tcPr>
            <w:tcW w:w="38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8918216" w14:textId="6E3C4CF3" w:rsidR="0039062F" w:rsidRPr="00E84424" w:rsidRDefault="00CF101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</w:t>
            </w:r>
            <w:r w:rsidR="0039062F"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827</w:t>
            </w:r>
          </w:p>
        </w:tc>
        <w:tc>
          <w:tcPr>
            <w:tcW w:w="36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1386D51" w14:textId="44F5A7CC" w:rsidR="0039062F" w:rsidRPr="00E84424" w:rsidRDefault="00CF101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</w:t>
            </w:r>
            <w:r w:rsidR="0039062F"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672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CC6A8C6" w14:textId="14377168" w:rsidR="0039062F" w:rsidRPr="00E84424" w:rsidRDefault="00CF101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108</w:t>
            </w:r>
            <w:r w:rsidR="0039062F"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650</w:t>
            </w:r>
          </w:p>
        </w:tc>
        <w:tc>
          <w:tcPr>
            <w:tcW w:w="42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C45806E" w14:textId="6A4DEA03" w:rsidR="0039062F" w:rsidRPr="00E84424" w:rsidRDefault="0039062F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144</w:t>
            </w:r>
            <w:r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="00CF1017"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771</w:t>
            </w:r>
            <w:r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41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15CE743" w14:textId="084A753C" w:rsidR="0039062F" w:rsidRPr="00E84424" w:rsidRDefault="00CF101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306</w:t>
            </w:r>
            <w:r w:rsidR="0039062F"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188</w:t>
            </w:r>
          </w:p>
        </w:tc>
      </w:tr>
      <w:tr w:rsidR="0039062F" w:rsidRPr="00E84424" w14:paraId="0CBD1B3E" w14:textId="77777777" w:rsidTr="006E2E94">
        <w:tc>
          <w:tcPr>
            <w:tcW w:w="945" w:type="pct"/>
          </w:tcPr>
          <w:p w14:paraId="649A245A" w14:textId="77777777" w:rsidR="0039062F" w:rsidRPr="00E84424" w:rsidRDefault="0039062F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423" w:type="pct"/>
            <w:tcBorders>
              <w:top w:val="single" w:sz="4" w:space="0" w:color="auto"/>
              <w:bottom w:val="nil"/>
            </w:tcBorders>
            <w:shd w:val="clear" w:color="auto" w:fill="FAFAFA"/>
            <w:vAlign w:val="center"/>
          </w:tcPr>
          <w:p w14:paraId="08718FDA" w14:textId="77777777" w:rsidR="0039062F" w:rsidRPr="00E84424" w:rsidRDefault="0039062F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</w:p>
        </w:tc>
        <w:tc>
          <w:tcPr>
            <w:tcW w:w="423" w:type="pct"/>
            <w:tcBorders>
              <w:top w:val="single" w:sz="4" w:space="0" w:color="auto"/>
              <w:bottom w:val="nil"/>
            </w:tcBorders>
            <w:shd w:val="clear" w:color="auto" w:fill="FAFAFA"/>
            <w:vAlign w:val="center"/>
          </w:tcPr>
          <w:p w14:paraId="07A85B0A" w14:textId="77777777" w:rsidR="0039062F" w:rsidRPr="00E84424" w:rsidRDefault="0039062F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424" w:type="pct"/>
            <w:tcBorders>
              <w:top w:val="single" w:sz="4" w:space="0" w:color="auto"/>
              <w:bottom w:val="nil"/>
            </w:tcBorders>
            <w:shd w:val="clear" w:color="auto" w:fill="FAFAFA"/>
            <w:vAlign w:val="center"/>
          </w:tcPr>
          <w:p w14:paraId="60B954FD" w14:textId="77777777" w:rsidR="0039062F" w:rsidRPr="00E84424" w:rsidRDefault="0039062F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</w:p>
        </w:tc>
        <w:tc>
          <w:tcPr>
            <w:tcW w:w="423" w:type="pct"/>
            <w:tcBorders>
              <w:top w:val="single" w:sz="4" w:space="0" w:color="auto"/>
              <w:bottom w:val="nil"/>
            </w:tcBorders>
            <w:shd w:val="clear" w:color="auto" w:fill="FAFAFA"/>
            <w:vAlign w:val="center"/>
          </w:tcPr>
          <w:p w14:paraId="40FE5D41" w14:textId="77777777" w:rsidR="0039062F" w:rsidRPr="00E84424" w:rsidRDefault="0039062F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</w:p>
        </w:tc>
        <w:tc>
          <w:tcPr>
            <w:tcW w:w="424" w:type="pct"/>
            <w:tcBorders>
              <w:top w:val="single" w:sz="4" w:space="0" w:color="auto"/>
              <w:bottom w:val="nil"/>
            </w:tcBorders>
            <w:shd w:val="clear" w:color="auto" w:fill="FAFAFA"/>
            <w:vAlign w:val="center"/>
          </w:tcPr>
          <w:p w14:paraId="794C5D4D" w14:textId="77777777" w:rsidR="0039062F" w:rsidRPr="00E84424" w:rsidRDefault="0039062F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384" w:type="pct"/>
            <w:tcBorders>
              <w:top w:val="single" w:sz="4" w:space="0" w:color="auto"/>
              <w:bottom w:val="nil"/>
            </w:tcBorders>
            <w:shd w:val="clear" w:color="auto" w:fill="FAFAFA"/>
            <w:vAlign w:val="center"/>
          </w:tcPr>
          <w:p w14:paraId="01A45940" w14:textId="77777777" w:rsidR="0039062F" w:rsidRPr="00E84424" w:rsidRDefault="0039062F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365" w:type="pct"/>
            <w:tcBorders>
              <w:top w:val="single" w:sz="4" w:space="0" w:color="auto"/>
              <w:bottom w:val="nil"/>
            </w:tcBorders>
            <w:shd w:val="clear" w:color="auto" w:fill="FAFAFA"/>
            <w:vAlign w:val="center"/>
          </w:tcPr>
          <w:p w14:paraId="19008C8C" w14:textId="77777777" w:rsidR="0039062F" w:rsidRPr="00E84424" w:rsidRDefault="0039062F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350" w:type="pct"/>
            <w:tcBorders>
              <w:top w:val="single" w:sz="4" w:space="0" w:color="auto"/>
              <w:bottom w:val="nil"/>
            </w:tcBorders>
            <w:shd w:val="clear" w:color="auto" w:fill="FAFAFA"/>
            <w:vAlign w:val="center"/>
          </w:tcPr>
          <w:p w14:paraId="451C955A" w14:textId="77777777" w:rsidR="0039062F" w:rsidRPr="00E84424" w:rsidRDefault="0039062F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</w:p>
        </w:tc>
        <w:tc>
          <w:tcPr>
            <w:tcW w:w="423" w:type="pct"/>
            <w:tcBorders>
              <w:top w:val="single" w:sz="4" w:space="0" w:color="auto"/>
              <w:bottom w:val="nil"/>
            </w:tcBorders>
            <w:shd w:val="clear" w:color="auto" w:fill="FAFAFA"/>
            <w:vAlign w:val="center"/>
          </w:tcPr>
          <w:p w14:paraId="749A6F67" w14:textId="77777777" w:rsidR="0039062F" w:rsidRPr="00E84424" w:rsidRDefault="0039062F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</w:p>
        </w:tc>
        <w:tc>
          <w:tcPr>
            <w:tcW w:w="418" w:type="pct"/>
            <w:tcBorders>
              <w:top w:val="single" w:sz="4" w:space="0" w:color="auto"/>
              <w:bottom w:val="nil"/>
            </w:tcBorders>
            <w:shd w:val="clear" w:color="auto" w:fill="FAFAFA"/>
            <w:vAlign w:val="center"/>
          </w:tcPr>
          <w:p w14:paraId="63B0B282" w14:textId="77777777" w:rsidR="0039062F" w:rsidRPr="00E84424" w:rsidRDefault="0039062F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</w:p>
        </w:tc>
      </w:tr>
      <w:tr w:rsidR="0039062F" w:rsidRPr="00E84424" w14:paraId="781589CA" w14:textId="77777777" w:rsidTr="006E2E94">
        <w:tc>
          <w:tcPr>
            <w:tcW w:w="945" w:type="pct"/>
            <w:tcBorders>
              <w:right w:val="nil"/>
            </w:tcBorders>
          </w:tcPr>
          <w:p w14:paraId="4DCAD038" w14:textId="77777777" w:rsidR="0039062F" w:rsidRPr="00E84424" w:rsidRDefault="0039062F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E84424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เจ้าหนี้การค้า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8A2E51C" w14:textId="7F6C01E4" w:rsidR="0039062F" w:rsidRPr="00E84424" w:rsidRDefault="00CF101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10</w:t>
            </w:r>
            <w:r w:rsidR="0039062F"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731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C3C4B2D" w14:textId="7A75C50A" w:rsidR="0039062F" w:rsidRPr="00E84424" w:rsidRDefault="00CF101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  <w:r w:rsidR="0039062F"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011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01CB552" w14:textId="07D75FCA" w:rsidR="0039062F" w:rsidRPr="00E84424" w:rsidRDefault="00CF101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</w:t>
            </w:r>
            <w:r w:rsidR="0039062F"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224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864D890" w14:textId="0A10B790" w:rsidR="0039062F" w:rsidRPr="00E84424" w:rsidRDefault="00CF101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605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FD4FAFB" w14:textId="21ACDB4B" w:rsidR="0039062F" w:rsidRPr="00E84424" w:rsidRDefault="00CF101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31</w:t>
            </w:r>
          </w:p>
        </w:tc>
        <w:tc>
          <w:tcPr>
            <w:tcW w:w="38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8AD53F7" w14:textId="6FCD9C55" w:rsidR="0039062F" w:rsidRPr="00E84424" w:rsidRDefault="00CF101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840</w:t>
            </w: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C7AE9F8" w14:textId="5477B026" w:rsidR="0039062F" w:rsidRPr="00E84424" w:rsidRDefault="00CF101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16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26EB49F" w14:textId="02A69209" w:rsidR="0039062F" w:rsidRPr="00E84424" w:rsidRDefault="00CF101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740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C141666" w14:textId="3C3311E6" w:rsidR="0039062F" w:rsidRPr="00E84424" w:rsidRDefault="0039062F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</w:t>
            </w:r>
            <w:r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="00CF1017"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681</w:t>
            </w:r>
            <w:r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418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9AC0A58" w14:textId="0F8CDDDA" w:rsidR="0039062F" w:rsidRPr="00E84424" w:rsidRDefault="00CF101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</w:t>
            </w:r>
            <w:r w:rsidR="0039062F"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517</w:t>
            </w:r>
          </w:p>
        </w:tc>
      </w:tr>
      <w:tr w:rsidR="0039062F" w:rsidRPr="00E84424" w14:paraId="3334C7C9" w14:textId="77777777" w:rsidTr="006E2E94">
        <w:tc>
          <w:tcPr>
            <w:tcW w:w="945" w:type="pct"/>
            <w:tcBorders>
              <w:right w:val="nil"/>
            </w:tcBorders>
          </w:tcPr>
          <w:p w14:paraId="6D53F095" w14:textId="77777777" w:rsidR="0039062F" w:rsidRPr="00E84424" w:rsidRDefault="0039062F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E84424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เงินกู้ยืมระยะสั้น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8417B0A" w14:textId="3B93F4D9" w:rsidR="0039062F" w:rsidRPr="00E84424" w:rsidRDefault="00CF101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57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31A12AA" w14:textId="77777777" w:rsidR="0039062F" w:rsidRPr="00E84424" w:rsidRDefault="0039062F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A4ACA0A" w14:textId="76F27835" w:rsidR="0039062F" w:rsidRPr="00E84424" w:rsidRDefault="00CF101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30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235CA02" w14:textId="77777777" w:rsidR="0039062F" w:rsidRPr="00E84424" w:rsidRDefault="0039062F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4938989" w14:textId="5C3A765B" w:rsidR="0039062F" w:rsidRPr="00E84424" w:rsidRDefault="00CF101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165</w:t>
            </w:r>
          </w:p>
        </w:tc>
        <w:tc>
          <w:tcPr>
            <w:tcW w:w="38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B1052AA" w14:textId="4FFBF046" w:rsidR="0039062F" w:rsidRPr="00E84424" w:rsidRDefault="00CF101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594</w:t>
            </w: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C403461" w14:textId="278D5F26" w:rsidR="0039062F" w:rsidRPr="00E84424" w:rsidRDefault="00CF101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368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62620F0" w14:textId="7663291E" w:rsidR="0039062F" w:rsidRPr="00E84424" w:rsidRDefault="00CF101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255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FCA7DC3" w14:textId="46BE9CD1" w:rsidR="0039062F" w:rsidRPr="00E84424" w:rsidRDefault="0039062F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756</w:t>
            </w:r>
            <w:r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418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647953A" w14:textId="32F05A6B" w:rsidR="0039062F" w:rsidRPr="00E84424" w:rsidRDefault="00CF101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713</w:t>
            </w:r>
          </w:p>
        </w:tc>
      </w:tr>
      <w:tr w:rsidR="0039062F" w:rsidRPr="00E84424" w14:paraId="2947EBE2" w14:textId="77777777" w:rsidTr="006E2E94">
        <w:tc>
          <w:tcPr>
            <w:tcW w:w="945" w:type="pct"/>
          </w:tcPr>
          <w:p w14:paraId="0AE12B49" w14:textId="77777777" w:rsidR="0039062F" w:rsidRPr="00E84424" w:rsidRDefault="0039062F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E84424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423" w:type="pct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7B464B02" w14:textId="77777777" w:rsidR="0039062F" w:rsidRPr="00E84424" w:rsidRDefault="0039062F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</w:p>
        </w:tc>
        <w:tc>
          <w:tcPr>
            <w:tcW w:w="423" w:type="pct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52B89478" w14:textId="77777777" w:rsidR="0039062F" w:rsidRPr="00E84424" w:rsidRDefault="0039062F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424" w:type="pct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0E24AC78" w14:textId="77777777" w:rsidR="0039062F" w:rsidRPr="00E84424" w:rsidRDefault="0039062F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</w:p>
        </w:tc>
        <w:tc>
          <w:tcPr>
            <w:tcW w:w="423" w:type="pct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2FF92826" w14:textId="77777777" w:rsidR="0039062F" w:rsidRPr="00E84424" w:rsidRDefault="0039062F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</w:p>
        </w:tc>
        <w:tc>
          <w:tcPr>
            <w:tcW w:w="424" w:type="pct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04860842" w14:textId="77777777" w:rsidR="0039062F" w:rsidRPr="00E84424" w:rsidRDefault="0039062F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384" w:type="pct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24F78646" w14:textId="77777777" w:rsidR="0039062F" w:rsidRPr="00E84424" w:rsidRDefault="0039062F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365" w:type="pct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46E6EB0B" w14:textId="77777777" w:rsidR="0039062F" w:rsidRPr="00E84424" w:rsidRDefault="0039062F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350" w:type="pct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23D3E701" w14:textId="77777777" w:rsidR="0039062F" w:rsidRPr="00E84424" w:rsidRDefault="0039062F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</w:p>
        </w:tc>
        <w:tc>
          <w:tcPr>
            <w:tcW w:w="423" w:type="pct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1351DB52" w14:textId="77777777" w:rsidR="0039062F" w:rsidRPr="00E84424" w:rsidRDefault="0039062F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</w:p>
        </w:tc>
        <w:tc>
          <w:tcPr>
            <w:tcW w:w="418" w:type="pct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465796FB" w14:textId="77777777" w:rsidR="0039062F" w:rsidRPr="00E84424" w:rsidRDefault="0039062F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</w:p>
        </w:tc>
      </w:tr>
      <w:tr w:rsidR="0039062F" w:rsidRPr="00E84424" w14:paraId="5580CE7D" w14:textId="77777777" w:rsidTr="006E2E94">
        <w:tc>
          <w:tcPr>
            <w:tcW w:w="945" w:type="pct"/>
            <w:tcBorders>
              <w:right w:val="nil"/>
            </w:tcBorders>
          </w:tcPr>
          <w:p w14:paraId="473108A1" w14:textId="7D350E88" w:rsidR="0039062F" w:rsidRPr="00E84424" w:rsidRDefault="0039062F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E84424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 ที่ถึงกำหนดชำระภายในหนึ่งปี</w:t>
            </w:r>
            <w:r w:rsidR="00125B20">
              <w:rPr>
                <w:rFonts w:ascii="Browallia New" w:eastAsia="Arial Unicode MS" w:hAnsi="Browallia New" w:cs="Browallia New" w:hint="cs"/>
                <w:sz w:val="22"/>
                <w:szCs w:val="22"/>
                <w:cs/>
              </w:rPr>
              <w:t xml:space="preserve"> สุทธิ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F24E5ED" w14:textId="77777777" w:rsidR="0039062F" w:rsidRPr="00E84424" w:rsidRDefault="0039062F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5957BFC" w14:textId="77777777" w:rsidR="0039062F" w:rsidRPr="00E84424" w:rsidRDefault="0039062F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2C21F94" w14:textId="196ACA11" w:rsidR="0039062F" w:rsidRPr="00E84424" w:rsidRDefault="00CF101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406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C4250F8" w14:textId="665E1E52" w:rsidR="0039062F" w:rsidRPr="00E84424" w:rsidRDefault="00CF101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332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72942FE" w14:textId="23558550" w:rsidR="0039062F" w:rsidRPr="00E84424" w:rsidRDefault="00CF101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150</w:t>
            </w:r>
          </w:p>
        </w:tc>
        <w:tc>
          <w:tcPr>
            <w:tcW w:w="38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4FBB85B" w14:textId="36F87ED7" w:rsidR="0039062F" w:rsidRPr="00E84424" w:rsidRDefault="00CF101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160</w:t>
            </w: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7DC49BB" w14:textId="1670F484" w:rsidR="0039062F" w:rsidRPr="00E84424" w:rsidRDefault="00CF101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55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9058080" w14:textId="77777777" w:rsidR="0039062F" w:rsidRPr="00E84424" w:rsidRDefault="0039062F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31F61C1" w14:textId="577E0AF1" w:rsidR="0039062F" w:rsidRPr="00E84424" w:rsidRDefault="0039062F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150</w:t>
            </w:r>
            <w:r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418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5F5E5E1" w14:textId="483B9F90" w:rsidR="0039062F" w:rsidRPr="00E84424" w:rsidRDefault="00CF101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953</w:t>
            </w:r>
          </w:p>
        </w:tc>
      </w:tr>
      <w:tr w:rsidR="0039062F" w:rsidRPr="00E84424" w14:paraId="52A74FB1" w14:textId="77777777" w:rsidTr="006E2E94">
        <w:tc>
          <w:tcPr>
            <w:tcW w:w="945" w:type="pct"/>
            <w:tcBorders>
              <w:right w:val="nil"/>
            </w:tcBorders>
          </w:tcPr>
          <w:p w14:paraId="497E84E0" w14:textId="7713D3C4" w:rsidR="0039062F" w:rsidRPr="00E84424" w:rsidRDefault="0039062F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E84424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หุ้นกู้ที่ถึงกำหนดชำระภายในหนึ่งปี</w:t>
            </w:r>
            <w:r w:rsidR="00125B20">
              <w:rPr>
                <w:rFonts w:ascii="Browallia New" w:eastAsia="Arial Unicode MS" w:hAnsi="Browallia New" w:cs="Browallia New" w:hint="cs"/>
                <w:sz w:val="22"/>
                <w:szCs w:val="22"/>
                <w:cs/>
              </w:rPr>
              <w:t xml:space="preserve"> สุทธิ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5BC5BB2" w14:textId="0259EA09" w:rsidR="0039062F" w:rsidRPr="00E84424" w:rsidRDefault="00CF101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</w:t>
            </w:r>
            <w:r w:rsidR="0039062F"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61678BA" w14:textId="77777777" w:rsidR="0039062F" w:rsidRPr="00E84424" w:rsidRDefault="0039062F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7227932" w14:textId="77777777" w:rsidR="0039062F" w:rsidRPr="00E84424" w:rsidRDefault="0039062F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090564B" w14:textId="77777777" w:rsidR="0039062F" w:rsidRPr="00E84424" w:rsidRDefault="0039062F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C4B6100" w14:textId="77777777" w:rsidR="0039062F" w:rsidRPr="00E84424" w:rsidRDefault="0039062F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38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2D50A1B" w14:textId="77777777" w:rsidR="0039062F" w:rsidRPr="00E84424" w:rsidRDefault="0039062F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1F15DC4" w14:textId="77777777" w:rsidR="0039062F" w:rsidRPr="00E84424" w:rsidRDefault="0039062F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3A6E544" w14:textId="77777777" w:rsidR="0039062F" w:rsidRPr="00E84424" w:rsidRDefault="0039062F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4B66354" w14:textId="77777777" w:rsidR="0039062F" w:rsidRPr="00E84424" w:rsidRDefault="0039062F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18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40D70A5" w14:textId="542D4C27" w:rsidR="0039062F" w:rsidRPr="00E84424" w:rsidRDefault="00CF101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</w:t>
            </w:r>
            <w:r w:rsidR="0039062F"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000</w:t>
            </w:r>
          </w:p>
        </w:tc>
      </w:tr>
      <w:tr w:rsidR="0039062F" w:rsidRPr="00E84424" w14:paraId="6B728FF3" w14:textId="77777777" w:rsidTr="006E2E94">
        <w:tc>
          <w:tcPr>
            <w:tcW w:w="945" w:type="pct"/>
            <w:tcBorders>
              <w:right w:val="nil"/>
            </w:tcBorders>
          </w:tcPr>
          <w:p w14:paraId="77A92CC3" w14:textId="77777777" w:rsidR="0039062F" w:rsidRPr="00E84424" w:rsidRDefault="0039062F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E84424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หนี้สินหมุนเวียนอื่น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0273186" w14:textId="7F700411" w:rsidR="0039062F" w:rsidRPr="00E84424" w:rsidRDefault="00CF101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</w:t>
            </w:r>
            <w:r w:rsidR="0039062F"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853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AA39EBE" w14:textId="706EA794" w:rsidR="0039062F" w:rsidRPr="00E84424" w:rsidRDefault="00CF101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269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20DE0A7" w14:textId="0292E168" w:rsidR="0039062F" w:rsidRPr="00E84424" w:rsidRDefault="00CF101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534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970234A" w14:textId="281B9245" w:rsidR="0039062F" w:rsidRPr="00E84424" w:rsidRDefault="00CF101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15</w:t>
            </w:r>
            <w:r w:rsidR="0039062F"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500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E067F56" w14:textId="79E6EDD3" w:rsidR="0039062F" w:rsidRPr="00E84424" w:rsidRDefault="00CF101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762</w:t>
            </w:r>
          </w:p>
        </w:tc>
        <w:tc>
          <w:tcPr>
            <w:tcW w:w="38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A4FDB96" w14:textId="3CDFA15D" w:rsidR="0039062F" w:rsidRPr="00E84424" w:rsidRDefault="00CF101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197</w:t>
            </w: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4A7DF0F" w14:textId="25C4DAA7" w:rsidR="0039062F" w:rsidRPr="00E84424" w:rsidRDefault="00CF101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51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7252CEC" w14:textId="0042E390" w:rsidR="0039062F" w:rsidRPr="00E84424" w:rsidRDefault="00CF101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11</w:t>
            </w:r>
            <w:r w:rsidR="0039062F"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457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83937EC" w14:textId="720E5AF5" w:rsidR="0039062F" w:rsidRPr="00E84424" w:rsidRDefault="0039062F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22</w:t>
            </w:r>
            <w:r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="00CF1017"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295</w:t>
            </w:r>
            <w:r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418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6231892" w14:textId="7C9E58EA" w:rsidR="0039062F" w:rsidRPr="00E84424" w:rsidRDefault="00CF101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14</w:t>
            </w:r>
            <w:r w:rsidR="0039062F"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328</w:t>
            </w:r>
          </w:p>
        </w:tc>
      </w:tr>
      <w:tr w:rsidR="0039062F" w:rsidRPr="00E84424" w14:paraId="34494420" w14:textId="77777777" w:rsidTr="006E2E94">
        <w:tc>
          <w:tcPr>
            <w:tcW w:w="945" w:type="pct"/>
            <w:tcBorders>
              <w:right w:val="nil"/>
            </w:tcBorders>
          </w:tcPr>
          <w:p w14:paraId="2509413C" w14:textId="29551A3C" w:rsidR="0039062F" w:rsidRPr="00E84424" w:rsidRDefault="0039062F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E84424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หนี้สิน</w:t>
            </w:r>
            <w:r w:rsidR="00FB3927" w:rsidRPr="00E84424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อนุพันธ์</w:t>
            </w:r>
            <w:r w:rsidRPr="00E84424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ทางการเงิน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F185A42" w14:textId="015AFC03" w:rsidR="0039062F" w:rsidRPr="00E84424" w:rsidRDefault="00CF101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  <w:r w:rsidR="0039062F"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427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44B906A" w14:textId="77777777" w:rsidR="0039062F" w:rsidRPr="00E84424" w:rsidRDefault="0039062F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1EFDE7E" w14:textId="77777777" w:rsidR="0039062F" w:rsidRPr="00E84424" w:rsidRDefault="0039062F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A375326" w14:textId="2574D0A8" w:rsidR="0039062F" w:rsidRPr="00E84424" w:rsidRDefault="00CF101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534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77DCEAB" w14:textId="77777777" w:rsidR="0039062F" w:rsidRPr="00E84424" w:rsidRDefault="0039062F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38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06E453F" w14:textId="77777777" w:rsidR="0039062F" w:rsidRPr="00E84424" w:rsidRDefault="0039062F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1635489" w14:textId="77777777" w:rsidR="0039062F" w:rsidRPr="00E84424" w:rsidRDefault="0039062F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AAECCA8" w14:textId="77777777" w:rsidR="0039062F" w:rsidRPr="00E84424" w:rsidRDefault="0039062F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EEE2E69" w14:textId="387F7390" w:rsidR="0039062F" w:rsidRPr="00E84424" w:rsidRDefault="0039062F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20</w:t>
            </w:r>
            <w:r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418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27742C5" w14:textId="28C2CAE7" w:rsidR="0039062F" w:rsidRPr="00E84424" w:rsidRDefault="00CF101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  <w:r w:rsidR="0039062F"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941</w:t>
            </w:r>
          </w:p>
        </w:tc>
      </w:tr>
      <w:tr w:rsidR="0039062F" w:rsidRPr="00E84424" w14:paraId="3CD7EDB6" w14:textId="77777777" w:rsidTr="006E2E94">
        <w:tc>
          <w:tcPr>
            <w:tcW w:w="945" w:type="pct"/>
            <w:tcBorders>
              <w:right w:val="nil"/>
            </w:tcBorders>
          </w:tcPr>
          <w:p w14:paraId="79C7612E" w14:textId="4ACE3810" w:rsidR="0039062F" w:rsidRPr="00E84424" w:rsidRDefault="0039062F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E84424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เงินกู้ยืมระยะยาว</w:t>
            </w:r>
            <w:r w:rsidR="00592FED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</w:t>
            </w:r>
            <w:r w:rsidR="00592FED">
              <w:rPr>
                <w:rFonts w:ascii="Browallia New" w:eastAsia="Arial Unicode MS" w:hAnsi="Browallia New" w:cs="Browallia New" w:hint="cs"/>
                <w:sz w:val="22"/>
                <w:szCs w:val="22"/>
                <w:cs/>
              </w:rPr>
              <w:t>สุทธิ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0E82595" w14:textId="0A087CFA" w:rsidR="0039062F" w:rsidRPr="00E84424" w:rsidRDefault="00CF101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95</w:t>
            </w:r>
            <w:r w:rsidR="0039062F"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135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4F6B958" w14:textId="77777777" w:rsidR="0039062F" w:rsidRPr="00E84424" w:rsidRDefault="0039062F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8313451" w14:textId="352E2222" w:rsidR="0039062F" w:rsidRPr="00E84424" w:rsidRDefault="00CF101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</w:t>
            </w:r>
            <w:r w:rsidR="0039062F"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464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2B0EEF9" w14:textId="7462D202" w:rsidR="0039062F" w:rsidRPr="00E84424" w:rsidRDefault="00CF101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</w:t>
            </w:r>
            <w:r w:rsidR="0039062F"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277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8CCC7B6" w14:textId="359A3972" w:rsidR="0039062F" w:rsidRPr="00E84424" w:rsidRDefault="00CF101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  <w:r w:rsidR="0039062F"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145</w:t>
            </w:r>
          </w:p>
        </w:tc>
        <w:tc>
          <w:tcPr>
            <w:tcW w:w="38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3165155" w14:textId="4584EBC1" w:rsidR="0039062F" w:rsidRPr="00E84424" w:rsidRDefault="00CF101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610</w:t>
            </w: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A3AF6E7" w14:textId="5C68E824" w:rsidR="0039062F" w:rsidRPr="00E84424" w:rsidRDefault="00CF101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50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31EF1A1" w14:textId="77777777" w:rsidR="0039062F" w:rsidRPr="00E84424" w:rsidRDefault="0039062F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528951E" w14:textId="154A443A" w:rsidR="0039062F" w:rsidRPr="00E84424" w:rsidRDefault="0039062F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96</w:t>
            </w:r>
            <w:r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="00CF1017"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281</w:t>
            </w:r>
            <w:r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418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0ED5B64" w14:textId="5C76DE03" w:rsidR="0039062F" w:rsidRPr="00E84424" w:rsidRDefault="00CF101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12</w:t>
            </w:r>
            <w:r w:rsidR="0039062F"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400</w:t>
            </w:r>
          </w:p>
        </w:tc>
      </w:tr>
      <w:tr w:rsidR="0039062F" w:rsidRPr="00E84424" w14:paraId="70DAB42E" w14:textId="77777777" w:rsidTr="006E2E94">
        <w:tc>
          <w:tcPr>
            <w:tcW w:w="945" w:type="pct"/>
            <w:tcBorders>
              <w:right w:val="nil"/>
            </w:tcBorders>
          </w:tcPr>
          <w:p w14:paraId="42C7258D" w14:textId="24651216" w:rsidR="0039062F" w:rsidRPr="00E84424" w:rsidRDefault="0039062F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72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หุ้นกู้</w:t>
            </w:r>
            <w:r w:rsidR="00125B20">
              <w:rPr>
                <w:rFonts w:ascii="Browallia New" w:eastAsia="Arial Unicode MS" w:hAnsi="Browallia New" w:cs="Browallia New" w:hint="cs"/>
                <w:sz w:val="22"/>
                <w:szCs w:val="22"/>
                <w:cs/>
              </w:rPr>
              <w:t xml:space="preserve"> สุทธิ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CF8622B" w14:textId="669BB786" w:rsidR="0039062F" w:rsidRPr="00E84424" w:rsidRDefault="00CF101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29</w:t>
            </w:r>
            <w:r w:rsidR="0039062F"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104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FDB048F" w14:textId="77777777" w:rsidR="0039062F" w:rsidRPr="00E84424" w:rsidRDefault="0039062F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04A9C04" w14:textId="77777777" w:rsidR="0039062F" w:rsidRPr="00E84424" w:rsidRDefault="0039062F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9503CE4" w14:textId="77777777" w:rsidR="0039062F" w:rsidRPr="00E84424" w:rsidRDefault="0039062F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63CBED7" w14:textId="77777777" w:rsidR="0039062F" w:rsidRPr="00E84424" w:rsidRDefault="0039062F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38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371E092" w14:textId="77777777" w:rsidR="0039062F" w:rsidRPr="00E84424" w:rsidRDefault="0039062F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2C13029" w14:textId="77777777" w:rsidR="0039062F" w:rsidRPr="00E84424" w:rsidRDefault="0039062F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86156AE" w14:textId="6B35C90D" w:rsidR="0039062F" w:rsidRPr="00E84424" w:rsidRDefault="00CF101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94</w:t>
            </w:r>
            <w:r w:rsidR="0039062F"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733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9473D7B" w14:textId="77777777" w:rsidR="0039062F" w:rsidRPr="00E84424" w:rsidRDefault="0039062F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18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D0E8395" w14:textId="53886476" w:rsidR="0039062F" w:rsidRPr="00E84424" w:rsidRDefault="00CF101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123</w:t>
            </w:r>
            <w:r w:rsidR="0039062F"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837</w:t>
            </w:r>
          </w:p>
        </w:tc>
      </w:tr>
      <w:tr w:rsidR="0039062F" w:rsidRPr="00E84424" w14:paraId="78B9C083" w14:textId="77777777" w:rsidTr="006E2E94">
        <w:tc>
          <w:tcPr>
            <w:tcW w:w="945" w:type="pct"/>
            <w:tcBorders>
              <w:right w:val="nil"/>
            </w:tcBorders>
          </w:tcPr>
          <w:p w14:paraId="113F4CBD" w14:textId="62CC7C0B" w:rsidR="0039062F" w:rsidRPr="00E84424" w:rsidRDefault="0039062F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E84424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หนี้สิน</w:t>
            </w:r>
            <w:r w:rsidR="00ED5D74">
              <w:rPr>
                <w:rFonts w:ascii="Browallia New" w:eastAsia="Arial Unicode MS" w:hAnsi="Browallia New" w:cs="Browallia New" w:hint="cs"/>
                <w:sz w:val="22"/>
                <w:szCs w:val="22"/>
                <w:cs/>
              </w:rPr>
              <w:t>ตาม</w:t>
            </w:r>
            <w:r w:rsidRPr="00E84424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สัญญาเช่า</w:t>
            </w:r>
            <w:r w:rsidR="00125B20">
              <w:rPr>
                <w:rFonts w:ascii="Browallia New" w:eastAsia="Arial Unicode MS" w:hAnsi="Browallia New" w:cs="Browallia New" w:hint="cs"/>
                <w:sz w:val="22"/>
                <w:szCs w:val="22"/>
                <w:cs/>
              </w:rPr>
              <w:t xml:space="preserve"> สุทธิ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46FA43C" w14:textId="4D1B3BB5" w:rsidR="0039062F" w:rsidRPr="00E84424" w:rsidRDefault="00CF101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11</w:t>
            </w:r>
            <w:r w:rsidR="0039062F"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144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9FC66C5" w14:textId="437F7800" w:rsidR="0039062F" w:rsidRPr="00E84424" w:rsidRDefault="00CF101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  <w:r w:rsidR="0039062F"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188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2FF464B" w14:textId="7FF39ECF" w:rsidR="0039062F" w:rsidRPr="00E84424" w:rsidRDefault="00CF101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935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63883F7" w14:textId="646C66E4" w:rsidR="0039062F" w:rsidRPr="00E84424" w:rsidRDefault="00CF101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173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12B509B" w14:textId="7C337A53" w:rsidR="0039062F" w:rsidRPr="00E84424" w:rsidRDefault="00CF101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</w:t>
            </w:r>
          </w:p>
        </w:tc>
        <w:tc>
          <w:tcPr>
            <w:tcW w:w="38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5C014CA" w14:textId="41C0597C" w:rsidR="0039062F" w:rsidRPr="00E84424" w:rsidRDefault="00CF101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328</w:t>
            </w: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4EA51FE" w14:textId="7BBC2347" w:rsidR="0039062F" w:rsidRPr="00E84424" w:rsidRDefault="00CF101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C583120" w14:textId="77777777" w:rsidR="0039062F" w:rsidRPr="00E84424" w:rsidRDefault="0039062F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E6166C6" w14:textId="38C27590" w:rsidR="0039062F" w:rsidRPr="00E84424" w:rsidRDefault="0039062F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</w:t>
            </w:r>
            <w:r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="00CF1017"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505</w:t>
            </w:r>
            <w:r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418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9B0A514" w14:textId="751F6389" w:rsidR="0039062F" w:rsidRPr="00E84424" w:rsidRDefault="00CF101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11</w:t>
            </w:r>
            <w:r w:rsidR="0039062F"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272</w:t>
            </w:r>
          </w:p>
        </w:tc>
      </w:tr>
      <w:tr w:rsidR="0039062F" w:rsidRPr="00E84424" w14:paraId="664BFFC1" w14:textId="77777777" w:rsidTr="006E2E94">
        <w:tc>
          <w:tcPr>
            <w:tcW w:w="945" w:type="pct"/>
            <w:tcBorders>
              <w:right w:val="nil"/>
            </w:tcBorders>
          </w:tcPr>
          <w:p w14:paraId="091B500A" w14:textId="77777777" w:rsidR="0039062F" w:rsidRPr="00E84424" w:rsidRDefault="0039062F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E84424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หนี้สินไม่หมุนเวียนอื่น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7DA3937" w14:textId="243B4F7F" w:rsidR="0039062F" w:rsidRPr="00E84424" w:rsidRDefault="00CF101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</w:t>
            </w:r>
            <w:r w:rsidR="0039062F"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588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9D1EBEB" w14:textId="0BC481C5" w:rsidR="0039062F" w:rsidRPr="00E84424" w:rsidRDefault="00CF101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147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5545071" w14:textId="3574CF5F" w:rsidR="0039062F" w:rsidRPr="00E84424" w:rsidRDefault="00CF101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198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E9ED020" w14:textId="4BA74298" w:rsidR="0039062F" w:rsidRPr="00E84424" w:rsidRDefault="00CF101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112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DA323A1" w14:textId="3781070B" w:rsidR="0039062F" w:rsidRPr="00E84424" w:rsidRDefault="00CF101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22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69AC6B0" w14:textId="4A071E10" w:rsidR="0039062F" w:rsidRPr="00E84424" w:rsidRDefault="00CF101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156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AC4F054" w14:textId="222F8EAC" w:rsidR="0039062F" w:rsidRPr="00E84424" w:rsidRDefault="00CF101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044AEAA" w14:textId="4C2823C4" w:rsidR="0039062F" w:rsidRPr="00E84424" w:rsidRDefault="00CF101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731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5ED9C2F" w14:textId="7C5B9405" w:rsidR="0039062F" w:rsidRPr="00E84424" w:rsidRDefault="0039062F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867</w:t>
            </w:r>
            <w:r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78D6441" w14:textId="289C1B4B" w:rsidR="0039062F" w:rsidRPr="00E84424" w:rsidRDefault="00CF101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</w:t>
            </w:r>
            <w:r w:rsidR="0039062F"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108</w:t>
            </w:r>
          </w:p>
        </w:tc>
      </w:tr>
      <w:tr w:rsidR="0039062F" w:rsidRPr="00E84424" w14:paraId="5154855E" w14:textId="77777777" w:rsidTr="006E2E94">
        <w:tc>
          <w:tcPr>
            <w:tcW w:w="945" w:type="pct"/>
            <w:tcBorders>
              <w:right w:val="nil"/>
            </w:tcBorders>
          </w:tcPr>
          <w:p w14:paraId="0C9F8FC5" w14:textId="77777777" w:rsidR="0039062F" w:rsidRPr="00E84424" w:rsidRDefault="0039062F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รวมหนี้สิน</w:t>
            </w:r>
          </w:p>
        </w:tc>
        <w:tc>
          <w:tcPr>
            <w:tcW w:w="42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05B2752" w14:textId="1F48F8AC" w:rsidR="0039062F" w:rsidRPr="00E84424" w:rsidRDefault="00CF101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166</w:t>
            </w:r>
            <w:r w:rsidR="0039062F"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039</w:t>
            </w:r>
          </w:p>
        </w:tc>
        <w:tc>
          <w:tcPr>
            <w:tcW w:w="42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4005BD1" w14:textId="7D6EA6CD" w:rsidR="0039062F" w:rsidRPr="00E84424" w:rsidRDefault="00CF101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</w:t>
            </w:r>
            <w:r w:rsidR="0039062F"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615</w:t>
            </w:r>
          </w:p>
        </w:tc>
        <w:tc>
          <w:tcPr>
            <w:tcW w:w="42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CCF3166" w14:textId="783D3E28" w:rsidR="0039062F" w:rsidRPr="00E84424" w:rsidRDefault="00CF101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</w:t>
            </w:r>
            <w:r w:rsidR="0039062F"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791</w:t>
            </w:r>
          </w:p>
        </w:tc>
        <w:tc>
          <w:tcPr>
            <w:tcW w:w="42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3A6F30A" w14:textId="75997A9A" w:rsidR="0039062F" w:rsidRPr="00E84424" w:rsidRDefault="00CF101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24</w:t>
            </w:r>
            <w:r w:rsidR="0039062F"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533</w:t>
            </w:r>
          </w:p>
        </w:tc>
        <w:tc>
          <w:tcPr>
            <w:tcW w:w="42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6C6B06E" w14:textId="4C369D1F" w:rsidR="0039062F" w:rsidRPr="00E84424" w:rsidRDefault="00CF101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</w:t>
            </w:r>
            <w:r w:rsidR="0039062F"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283</w:t>
            </w:r>
          </w:p>
        </w:tc>
        <w:tc>
          <w:tcPr>
            <w:tcW w:w="38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F6B5814" w14:textId="10D2D701" w:rsidR="0039062F" w:rsidRPr="00E84424" w:rsidRDefault="00CF101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</w:t>
            </w:r>
            <w:r w:rsidR="0039062F"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885</w:t>
            </w:r>
          </w:p>
        </w:tc>
        <w:tc>
          <w:tcPr>
            <w:tcW w:w="36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41EFB98" w14:textId="7ACA4EFE" w:rsidR="0039062F" w:rsidRPr="00E84424" w:rsidRDefault="00CF101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562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3A6A14E" w14:textId="24AD25E4" w:rsidR="0039062F" w:rsidRPr="00E84424" w:rsidRDefault="00CF101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107</w:t>
            </w:r>
            <w:r w:rsidR="0039062F"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916</w:t>
            </w:r>
          </w:p>
        </w:tc>
        <w:tc>
          <w:tcPr>
            <w:tcW w:w="42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A86F1D3" w14:textId="51218F78" w:rsidR="0039062F" w:rsidRPr="00E84424" w:rsidRDefault="0039062F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130</w:t>
            </w:r>
            <w:r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="00CF1017"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555</w:t>
            </w:r>
            <w:r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41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5F7DFE1" w14:textId="2BC09039" w:rsidR="0039062F" w:rsidRPr="00E84424" w:rsidRDefault="00CF101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186</w:t>
            </w:r>
            <w:r w:rsidR="0039062F"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069</w:t>
            </w:r>
          </w:p>
        </w:tc>
      </w:tr>
    </w:tbl>
    <w:p w14:paraId="11B846BC" w14:textId="7A7C0DCA" w:rsidR="00993840" w:rsidRPr="00B07146" w:rsidRDefault="00B07146" w:rsidP="00532F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60" w:line="240" w:lineRule="auto"/>
        <w:rPr>
          <w:rFonts w:ascii="Browallia New" w:eastAsia="Arial Unicode MS" w:hAnsi="Browallia New" w:cs="Browallia New"/>
          <w:sz w:val="22"/>
          <w:szCs w:val="22"/>
          <w:cs/>
          <w:lang w:val="en-GB"/>
        </w:rPr>
      </w:pPr>
      <w:r w:rsidRPr="00B07146">
        <w:rPr>
          <w:rFonts w:ascii="Browallia New" w:eastAsia="Arial Unicode MS" w:hAnsi="Browallia New" w:cs="Browallia New" w:hint="cs"/>
          <w:sz w:val="22"/>
          <w:szCs w:val="22"/>
          <w:cs/>
          <w:lang w:val="en-GB"/>
        </w:rPr>
        <w:t>* รายการปรับปรุงรวมการตัดรายการระหว่างกันและการ</w:t>
      </w:r>
      <w:r w:rsidR="00ED5D74">
        <w:rPr>
          <w:rFonts w:ascii="Browallia New" w:eastAsia="Arial Unicode MS" w:hAnsi="Browallia New" w:cs="Browallia New" w:hint="cs"/>
          <w:sz w:val="22"/>
          <w:szCs w:val="22"/>
          <w:cs/>
          <w:lang w:val="en-GB"/>
        </w:rPr>
        <w:t>จัดประเภท</w:t>
      </w:r>
      <w:r w:rsidRPr="00B07146">
        <w:rPr>
          <w:rFonts w:ascii="Browallia New" w:eastAsia="Arial Unicode MS" w:hAnsi="Browallia New" w:cs="Browallia New" w:hint="cs"/>
          <w:sz w:val="22"/>
          <w:szCs w:val="22"/>
          <w:cs/>
          <w:lang w:val="en-GB"/>
        </w:rPr>
        <w:t>รายการสินทรัพย์ที่ถือไว้เพื่อขาย</w:t>
      </w:r>
    </w:p>
    <w:p w14:paraId="3BD8FB50" w14:textId="77777777" w:rsidR="00993840" w:rsidRPr="00E84424" w:rsidRDefault="00993840" w:rsidP="009938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15840" w:type="dxa"/>
        <w:tblBorders>
          <w:top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1276"/>
        <w:gridCol w:w="1276"/>
        <w:gridCol w:w="1302"/>
        <w:gridCol w:w="1368"/>
        <w:gridCol w:w="1368"/>
        <w:gridCol w:w="1368"/>
        <w:gridCol w:w="1368"/>
        <w:gridCol w:w="1368"/>
        <w:gridCol w:w="1368"/>
        <w:gridCol w:w="1368"/>
      </w:tblGrid>
      <w:tr w:rsidR="00993840" w:rsidRPr="00E84424" w14:paraId="700DFA34" w14:textId="77777777" w:rsidTr="002F7184">
        <w:trPr>
          <w:tblHeader/>
        </w:trPr>
        <w:tc>
          <w:tcPr>
            <w:tcW w:w="2410" w:type="dxa"/>
            <w:tcBorders>
              <w:top w:val="nil"/>
            </w:tcBorders>
            <w:vAlign w:val="center"/>
          </w:tcPr>
          <w:p w14:paraId="0E2E1245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3430" w:type="dxa"/>
            <w:gridSpan w:val="10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7F8B41" w14:textId="3E3E9E5C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สำหรับปีสิ้นสุดวันที่ </w:t>
            </w:r>
            <w:r w:rsidR="00CF1017" w:rsidRPr="00CF101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 ธันวาคม 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พ.ศ.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color w:val="7030A0"/>
                <w:sz w:val="22"/>
                <w:szCs w:val="22"/>
                <w:cs/>
              </w:rPr>
              <w:t xml:space="preserve"> </w:t>
            </w:r>
            <w:r w:rsidR="00CF1017" w:rsidRPr="00CF101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2562</w:t>
            </w:r>
          </w:p>
        </w:tc>
      </w:tr>
      <w:tr w:rsidR="00993840" w:rsidRPr="00E84424" w14:paraId="310986B7" w14:textId="77777777" w:rsidTr="002F7184">
        <w:trPr>
          <w:tblHeader/>
        </w:trPr>
        <w:tc>
          <w:tcPr>
            <w:tcW w:w="2410" w:type="dxa"/>
            <w:tcBorders>
              <w:top w:val="nil"/>
            </w:tcBorders>
            <w:vAlign w:val="center"/>
          </w:tcPr>
          <w:p w14:paraId="63448291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  <w:vAlign w:val="center"/>
          </w:tcPr>
          <w:p w14:paraId="5651E13F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76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th-TH"/>
              </w:rPr>
              <w:t>โรงกลั่น</w:t>
            </w:r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  <w:vAlign w:val="center"/>
          </w:tcPr>
          <w:p w14:paraId="1E3B0F4C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โรงกลั่น</w:t>
            </w:r>
          </w:p>
        </w:tc>
        <w:tc>
          <w:tcPr>
            <w:tcW w:w="1302" w:type="dxa"/>
            <w:tcBorders>
              <w:top w:val="single" w:sz="4" w:space="0" w:color="auto"/>
              <w:bottom w:val="nil"/>
            </w:tcBorders>
            <w:vAlign w:val="center"/>
          </w:tcPr>
          <w:p w14:paraId="5AC68F2E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vAlign w:val="center"/>
          </w:tcPr>
          <w:p w14:paraId="0E6FB6E0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th-TH"/>
              </w:rPr>
              <w:t>โรงผลิต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vAlign w:val="center"/>
          </w:tcPr>
          <w:p w14:paraId="6EC756B6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th-TH"/>
              </w:rPr>
              <w:t>บริการขนส่ง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vAlign w:val="center"/>
          </w:tcPr>
          <w:p w14:paraId="70566BD1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vAlign w:val="center"/>
          </w:tcPr>
          <w:p w14:paraId="3E7319C0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vAlign w:val="center"/>
          </w:tcPr>
          <w:p w14:paraId="60AFB915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vAlign w:val="center"/>
          </w:tcPr>
          <w:p w14:paraId="505C4EC4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ตั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th-TH"/>
              </w:rPr>
              <w:t>ดรายการ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vAlign w:val="center"/>
          </w:tcPr>
          <w:p w14:paraId="0046A3E0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</w:p>
        </w:tc>
      </w:tr>
      <w:tr w:rsidR="00993840" w:rsidRPr="00E84424" w14:paraId="27B464B0" w14:textId="77777777" w:rsidTr="002F7184">
        <w:trPr>
          <w:tblHeader/>
        </w:trPr>
        <w:tc>
          <w:tcPr>
            <w:tcW w:w="2410" w:type="dxa"/>
          </w:tcPr>
          <w:p w14:paraId="5581F91E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  <w:vAlign w:val="center"/>
          </w:tcPr>
          <w:p w14:paraId="763EC591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th-TH"/>
              </w:rPr>
              <w:t>น้ำมัน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  <w:vAlign w:val="center"/>
          </w:tcPr>
          <w:p w14:paraId="612E4B6D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น้ำมันหล่อลื่น</w:t>
            </w:r>
          </w:p>
        </w:tc>
        <w:tc>
          <w:tcPr>
            <w:tcW w:w="1302" w:type="dxa"/>
            <w:tcBorders>
              <w:top w:val="nil"/>
              <w:bottom w:val="single" w:sz="4" w:space="0" w:color="auto"/>
            </w:tcBorders>
            <w:vAlign w:val="center"/>
          </w:tcPr>
          <w:p w14:paraId="48108943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th-TH"/>
              </w:rPr>
              <w:t>ปิโตรเคมี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vAlign w:val="center"/>
          </w:tcPr>
          <w:p w14:paraId="3D6EA210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th-TH"/>
              </w:rPr>
              <w:t>กระแสไฟฟ้า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vAlign w:val="center"/>
          </w:tcPr>
          <w:p w14:paraId="584C07AB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th-TH"/>
              </w:rPr>
              <w:t>ทางทะเล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vAlign w:val="center"/>
          </w:tcPr>
          <w:p w14:paraId="77CF0C60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สารทำละลาย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vAlign w:val="center"/>
          </w:tcPr>
          <w:p w14:paraId="5D1AB63C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เอทานอล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vAlign w:val="center"/>
          </w:tcPr>
          <w:p w14:paraId="64CE0345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th-TH"/>
              </w:rPr>
              <w:t>อื่นๆ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vAlign w:val="center"/>
          </w:tcPr>
          <w:p w14:paraId="4E606859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th-TH"/>
              </w:rPr>
              <w:t>ระหว่างกัน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vAlign w:val="center"/>
          </w:tcPr>
          <w:p w14:paraId="639008F4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th-TH"/>
              </w:rPr>
              <w:t>รวม</w:t>
            </w:r>
          </w:p>
        </w:tc>
      </w:tr>
      <w:tr w:rsidR="00993840" w:rsidRPr="00E84424" w14:paraId="5DF41146" w14:textId="77777777" w:rsidTr="002F7184">
        <w:trPr>
          <w:tblHeader/>
        </w:trPr>
        <w:tc>
          <w:tcPr>
            <w:tcW w:w="2410" w:type="dxa"/>
          </w:tcPr>
          <w:p w14:paraId="4E878AEE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3430" w:type="dxa"/>
            <w:gridSpan w:val="10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E9A1E1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th-TH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th-TH"/>
              </w:rPr>
              <w:t>ล้านบาท</w:t>
            </w:r>
          </w:p>
        </w:tc>
      </w:tr>
      <w:tr w:rsidR="00993840" w:rsidRPr="00E84424" w14:paraId="4D6017E1" w14:textId="77777777" w:rsidTr="002F7184">
        <w:tc>
          <w:tcPr>
            <w:tcW w:w="2410" w:type="dxa"/>
          </w:tcPr>
          <w:p w14:paraId="774790C7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72"/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  <w:vAlign w:val="center"/>
          </w:tcPr>
          <w:p w14:paraId="0F8A2725" w14:textId="77777777" w:rsidR="00993840" w:rsidRPr="00E84424" w:rsidRDefault="00993840" w:rsidP="002F718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rtl/>
                <w:cs/>
                <w:lang w:val="en-US"/>
              </w:rPr>
            </w:pP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  <w:vAlign w:val="center"/>
          </w:tcPr>
          <w:p w14:paraId="420C6BDE" w14:textId="77777777" w:rsidR="00993840" w:rsidRPr="00E84424" w:rsidRDefault="00993840" w:rsidP="002F718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val="en-US"/>
              </w:rPr>
            </w:pPr>
          </w:p>
        </w:tc>
        <w:tc>
          <w:tcPr>
            <w:tcW w:w="1302" w:type="dxa"/>
            <w:tcBorders>
              <w:bottom w:val="nil"/>
            </w:tcBorders>
            <w:shd w:val="clear" w:color="auto" w:fill="auto"/>
            <w:vAlign w:val="center"/>
          </w:tcPr>
          <w:p w14:paraId="7192EAAE" w14:textId="77777777" w:rsidR="00993840" w:rsidRPr="00E84424" w:rsidRDefault="00993840" w:rsidP="002F7184">
            <w:pPr>
              <w:pStyle w:val="acctfourfigures"/>
              <w:tabs>
                <w:tab w:val="clear" w:pos="765"/>
              </w:tabs>
              <w:spacing w:line="240" w:lineRule="auto"/>
              <w:ind w:left="-48" w:right="-72"/>
              <w:jc w:val="right"/>
              <w:rPr>
                <w:rFonts w:ascii="Browallia New" w:eastAsia="Arial Unicode MS" w:hAnsi="Browallia New" w:cs="Browallia New"/>
                <w:szCs w:val="22"/>
                <w:rtl/>
                <w:cs/>
                <w:lang w:bidi="th-TH"/>
              </w:rPr>
            </w:pPr>
          </w:p>
        </w:tc>
        <w:tc>
          <w:tcPr>
            <w:tcW w:w="1368" w:type="dxa"/>
            <w:tcBorders>
              <w:bottom w:val="nil"/>
            </w:tcBorders>
            <w:shd w:val="clear" w:color="auto" w:fill="auto"/>
            <w:vAlign w:val="center"/>
          </w:tcPr>
          <w:p w14:paraId="2C41F68B" w14:textId="77777777" w:rsidR="00993840" w:rsidRPr="00E84424" w:rsidRDefault="00993840" w:rsidP="002F7184">
            <w:pPr>
              <w:pStyle w:val="acctfourfigures"/>
              <w:tabs>
                <w:tab w:val="clear" w:pos="765"/>
              </w:tabs>
              <w:spacing w:line="240" w:lineRule="auto"/>
              <w:ind w:left="-48" w:right="-72"/>
              <w:jc w:val="right"/>
              <w:rPr>
                <w:rFonts w:ascii="Browallia New" w:eastAsia="Arial Unicode MS" w:hAnsi="Browallia New" w:cs="Browallia New"/>
                <w:szCs w:val="22"/>
                <w:rtl/>
                <w:cs/>
                <w:lang w:bidi="th-TH"/>
              </w:rPr>
            </w:pPr>
          </w:p>
        </w:tc>
        <w:tc>
          <w:tcPr>
            <w:tcW w:w="1368" w:type="dxa"/>
            <w:tcBorders>
              <w:bottom w:val="nil"/>
            </w:tcBorders>
            <w:shd w:val="clear" w:color="auto" w:fill="auto"/>
            <w:vAlign w:val="center"/>
          </w:tcPr>
          <w:p w14:paraId="799C0A89" w14:textId="77777777" w:rsidR="00993840" w:rsidRPr="00E84424" w:rsidRDefault="00993840" w:rsidP="002F7184">
            <w:pPr>
              <w:pStyle w:val="acctfourfigures"/>
              <w:tabs>
                <w:tab w:val="clear" w:pos="765"/>
              </w:tabs>
              <w:spacing w:line="240" w:lineRule="auto"/>
              <w:ind w:left="-48" w:right="-72"/>
              <w:jc w:val="right"/>
              <w:rPr>
                <w:rFonts w:ascii="Browallia New" w:eastAsia="Arial Unicode MS" w:hAnsi="Browallia New" w:cs="Browallia New"/>
                <w:szCs w:val="22"/>
                <w:rtl/>
                <w:cs/>
                <w:lang w:bidi="th-TH"/>
              </w:rPr>
            </w:pPr>
          </w:p>
        </w:tc>
        <w:tc>
          <w:tcPr>
            <w:tcW w:w="1368" w:type="dxa"/>
            <w:tcBorders>
              <w:bottom w:val="nil"/>
            </w:tcBorders>
            <w:shd w:val="clear" w:color="auto" w:fill="auto"/>
            <w:vAlign w:val="center"/>
          </w:tcPr>
          <w:p w14:paraId="724D1404" w14:textId="77777777" w:rsidR="00993840" w:rsidRPr="00E84424" w:rsidRDefault="00993840" w:rsidP="002F7184">
            <w:pPr>
              <w:pStyle w:val="acctfourfigures"/>
              <w:tabs>
                <w:tab w:val="clear" w:pos="765"/>
              </w:tabs>
              <w:spacing w:line="240" w:lineRule="auto"/>
              <w:ind w:left="-48" w:right="-72"/>
              <w:jc w:val="right"/>
              <w:rPr>
                <w:rFonts w:ascii="Browallia New" w:eastAsia="Arial Unicode MS" w:hAnsi="Browallia New" w:cs="Browallia New"/>
                <w:szCs w:val="22"/>
                <w:rtl/>
                <w:cs/>
                <w:lang w:bidi="th-TH"/>
              </w:rPr>
            </w:pPr>
          </w:p>
        </w:tc>
        <w:tc>
          <w:tcPr>
            <w:tcW w:w="1368" w:type="dxa"/>
            <w:tcBorders>
              <w:bottom w:val="nil"/>
            </w:tcBorders>
            <w:shd w:val="clear" w:color="auto" w:fill="auto"/>
            <w:vAlign w:val="center"/>
          </w:tcPr>
          <w:p w14:paraId="1205CD2D" w14:textId="77777777" w:rsidR="00993840" w:rsidRPr="00E84424" w:rsidRDefault="00993840" w:rsidP="002F7184">
            <w:pPr>
              <w:pStyle w:val="acctfourfigures"/>
              <w:tabs>
                <w:tab w:val="clear" w:pos="765"/>
              </w:tabs>
              <w:spacing w:line="240" w:lineRule="auto"/>
              <w:ind w:left="-48" w:right="-72"/>
              <w:jc w:val="right"/>
              <w:rPr>
                <w:rFonts w:ascii="Browallia New" w:eastAsia="Arial Unicode MS" w:hAnsi="Browallia New" w:cs="Browallia New"/>
                <w:szCs w:val="22"/>
                <w:rtl/>
                <w:cs/>
                <w:lang w:bidi="th-TH"/>
              </w:rPr>
            </w:pPr>
          </w:p>
        </w:tc>
        <w:tc>
          <w:tcPr>
            <w:tcW w:w="1368" w:type="dxa"/>
            <w:tcBorders>
              <w:bottom w:val="nil"/>
            </w:tcBorders>
            <w:shd w:val="clear" w:color="auto" w:fill="auto"/>
            <w:vAlign w:val="center"/>
          </w:tcPr>
          <w:p w14:paraId="039CE43C" w14:textId="77777777" w:rsidR="00993840" w:rsidRPr="00E84424" w:rsidRDefault="00993840" w:rsidP="002F7184">
            <w:pPr>
              <w:pStyle w:val="acctfourfigures"/>
              <w:tabs>
                <w:tab w:val="clear" w:pos="765"/>
              </w:tabs>
              <w:spacing w:line="240" w:lineRule="auto"/>
              <w:ind w:left="-48" w:right="-72"/>
              <w:jc w:val="right"/>
              <w:rPr>
                <w:rFonts w:ascii="Browallia New" w:eastAsia="Arial Unicode MS" w:hAnsi="Browallia New" w:cs="Browallia New"/>
                <w:szCs w:val="22"/>
                <w:rtl/>
                <w:cs/>
                <w:lang w:bidi="th-TH"/>
              </w:rPr>
            </w:pPr>
          </w:p>
        </w:tc>
        <w:tc>
          <w:tcPr>
            <w:tcW w:w="1368" w:type="dxa"/>
            <w:tcBorders>
              <w:bottom w:val="nil"/>
            </w:tcBorders>
            <w:shd w:val="clear" w:color="auto" w:fill="auto"/>
            <w:vAlign w:val="center"/>
          </w:tcPr>
          <w:p w14:paraId="34EC7DB5" w14:textId="77777777" w:rsidR="00993840" w:rsidRPr="00E84424" w:rsidRDefault="00993840" w:rsidP="002F7184">
            <w:pPr>
              <w:pStyle w:val="acctfourfigures"/>
              <w:tabs>
                <w:tab w:val="clear" w:pos="765"/>
              </w:tabs>
              <w:spacing w:line="240" w:lineRule="auto"/>
              <w:ind w:left="-48" w:right="-72"/>
              <w:jc w:val="right"/>
              <w:rPr>
                <w:rFonts w:ascii="Browallia New" w:eastAsia="Arial Unicode MS" w:hAnsi="Browallia New" w:cs="Browallia New"/>
                <w:szCs w:val="22"/>
                <w:rtl/>
                <w:cs/>
                <w:lang w:bidi="th-TH"/>
              </w:rPr>
            </w:pPr>
          </w:p>
        </w:tc>
        <w:tc>
          <w:tcPr>
            <w:tcW w:w="1368" w:type="dxa"/>
            <w:tcBorders>
              <w:bottom w:val="nil"/>
            </w:tcBorders>
            <w:shd w:val="clear" w:color="auto" w:fill="auto"/>
            <w:vAlign w:val="center"/>
          </w:tcPr>
          <w:p w14:paraId="6F9F4D29" w14:textId="77777777" w:rsidR="00993840" w:rsidRPr="00E84424" w:rsidRDefault="00993840" w:rsidP="002F7184">
            <w:pPr>
              <w:pStyle w:val="acctfourfigures"/>
              <w:tabs>
                <w:tab w:val="clear" w:pos="765"/>
              </w:tabs>
              <w:spacing w:line="240" w:lineRule="auto"/>
              <w:ind w:left="-48" w:right="-72"/>
              <w:jc w:val="right"/>
              <w:rPr>
                <w:rFonts w:ascii="Browallia New" w:eastAsia="Arial Unicode MS" w:hAnsi="Browallia New" w:cs="Browallia New"/>
                <w:szCs w:val="22"/>
                <w:rtl/>
                <w:cs/>
                <w:lang w:bidi="th-TH"/>
              </w:rPr>
            </w:pPr>
          </w:p>
        </w:tc>
      </w:tr>
      <w:tr w:rsidR="00993840" w:rsidRPr="00E84424" w14:paraId="439DF925" w14:textId="77777777" w:rsidTr="002F7184">
        <w:tc>
          <w:tcPr>
            <w:tcW w:w="2410" w:type="dxa"/>
          </w:tcPr>
          <w:p w14:paraId="7A80E17C" w14:textId="34ED4784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E84424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ลูกหนี้การค้า</w:t>
            </w:r>
            <w:r w:rsidR="00125B20">
              <w:rPr>
                <w:rFonts w:ascii="Browallia New" w:eastAsia="Arial Unicode MS" w:hAnsi="Browallia New" w:cs="Browallia New" w:hint="cs"/>
                <w:sz w:val="22"/>
                <w:szCs w:val="22"/>
                <w:cs/>
              </w:rPr>
              <w:t xml:space="preserve"> สุทธิ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D574E94" w14:textId="616A7C2B" w:rsidR="00993840" w:rsidRPr="00E84424" w:rsidRDefault="00CF1017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23</w:t>
            </w:r>
            <w:r w:rsidR="00993840"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634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96E5968" w14:textId="122484E8" w:rsidR="00993840" w:rsidRPr="00E84424" w:rsidRDefault="00CF1017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  <w:r w:rsidR="00993840"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022</w:t>
            </w:r>
          </w:p>
        </w:tc>
        <w:tc>
          <w:tcPr>
            <w:tcW w:w="1302" w:type="dxa"/>
            <w:shd w:val="clear" w:color="auto" w:fill="auto"/>
            <w:vAlign w:val="center"/>
          </w:tcPr>
          <w:p w14:paraId="7968DC38" w14:textId="13544FA1" w:rsidR="00993840" w:rsidRPr="00E84424" w:rsidRDefault="00CF1017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</w:t>
            </w:r>
            <w:r w:rsidR="00993840"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950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46D550B2" w14:textId="5FC7E93C" w:rsidR="00993840" w:rsidRPr="00E84424" w:rsidRDefault="00CF1017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  <w:r w:rsidR="00993840"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438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00859C5A" w14:textId="6F8F0E54" w:rsidR="00993840" w:rsidRPr="00E84424" w:rsidRDefault="00CF1017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61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20CBDA73" w14:textId="4CC553C1" w:rsidR="00993840" w:rsidRPr="00E84424" w:rsidRDefault="00CF1017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  <w:r w:rsidR="00993840"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249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478838A2" w14:textId="0EC2BEF6" w:rsidR="00993840" w:rsidRPr="00E84424" w:rsidRDefault="00CF1017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98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4FF16F70" w14:textId="744647BD" w:rsidR="00993840" w:rsidRPr="00E84424" w:rsidRDefault="00CF1017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850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7C4CEFE7" w14:textId="79C0EB59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</w:t>
            </w:r>
            <w:r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="00CF1017"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836</w:t>
            </w:r>
            <w:r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2E9C776A" w14:textId="136E55FA" w:rsidR="00993840" w:rsidRPr="00E84424" w:rsidRDefault="00CF1017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22</w:t>
            </w:r>
            <w:r w:rsidR="00993840"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466</w:t>
            </w:r>
          </w:p>
        </w:tc>
      </w:tr>
      <w:tr w:rsidR="00993840" w:rsidRPr="00E84424" w14:paraId="62247A89" w14:textId="77777777" w:rsidTr="002F7184">
        <w:tc>
          <w:tcPr>
            <w:tcW w:w="2410" w:type="dxa"/>
          </w:tcPr>
          <w:p w14:paraId="1E6BDFE7" w14:textId="2CC86AC1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E84424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สินค้าคงเหลือ</w:t>
            </w:r>
            <w:r w:rsidR="00125B20">
              <w:rPr>
                <w:rFonts w:ascii="Browallia New" w:eastAsia="Arial Unicode MS" w:hAnsi="Browallia New" w:cs="Browallia New" w:hint="cs"/>
                <w:sz w:val="22"/>
                <w:szCs w:val="22"/>
                <w:cs/>
              </w:rPr>
              <w:t xml:space="preserve"> สุทธิ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B796421" w14:textId="5FC99060" w:rsidR="00993840" w:rsidRPr="00E84424" w:rsidRDefault="00CF1017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26</w:t>
            </w:r>
            <w:r w:rsidR="00993840"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657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B031D34" w14:textId="510FDE10" w:rsidR="00993840" w:rsidRPr="00E84424" w:rsidRDefault="00CF1017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  <w:r w:rsidR="00993840"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314</w:t>
            </w:r>
          </w:p>
        </w:tc>
        <w:tc>
          <w:tcPr>
            <w:tcW w:w="1302" w:type="dxa"/>
            <w:shd w:val="clear" w:color="auto" w:fill="auto"/>
            <w:vAlign w:val="center"/>
          </w:tcPr>
          <w:p w14:paraId="71843E36" w14:textId="37F53484" w:rsidR="00993840" w:rsidRPr="00E84424" w:rsidRDefault="00CF1017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  <w:r w:rsidR="00993840"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298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7953943A" w14:textId="5F5925F6" w:rsidR="00993840" w:rsidRPr="00E84424" w:rsidRDefault="00CF1017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163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66A6398" w14:textId="767B1823" w:rsidR="00993840" w:rsidRPr="00E84424" w:rsidRDefault="00CF1017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27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0A7B6EB3" w14:textId="4A403212" w:rsidR="00993840" w:rsidRPr="00E84424" w:rsidRDefault="00CF1017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568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3C529082" w14:textId="0CD63C76" w:rsidR="00993840" w:rsidRPr="00E84424" w:rsidRDefault="00CF1017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291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467EB001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0532FBF8" w14:textId="79D1D3C9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26</w:t>
            </w:r>
            <w:r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0FF91843" w14:textId="7B83E860" w:rsidR="00993840" w:rsidRPr="00E84424" w:rsidRDefault="00CF1017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30</w:t>
            </w:r>
            <w:r w:rsidR="00993840"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292</w:t>
            </w:r>
          </w:p>
        </w:tc>
      </w:tr>
      <w:tr w:rsidR="00993840" w:rsidRPr="00E84424" w14:paraId="3A2B5146" w14:textId="77777777" w:rsidTr="002F7184">
        <w:tc>
          <w:tcPr>
            <w:tcW w:w="2410" w:type="dxa"/>
          </w:tcPr>
          <w:p w14:paraId="2C7DBC74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E84424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สินทรัพย์หมุนเวียนอื่น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EB36A15" w14:textId="3F4A685B" w:rsidR="00993840" w:rsidRPr="00E84424" w:rsidRDefault="00CF1017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80</w:t>
            </w:r>
            <w:r w:rsidR="00993840"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257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3F98D74" w14:textId="7B59DB51" w:rsidR="00993840" w:rsidRPr="00E84424" w:rsidRDefault="00CF1017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  <w:r w:rsidR="00993840"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935</w:t>
            </w:r>
          </w:p>
        </w:tc>
        <w:tc>
          <w:tcPr>
            <w:tcW w:w="1302" w:type="dxa"/>
            <w:shd w:val="clear" w:color="auto" w:fill="auto"/>
            <w:vAlign w:val="center"/>
          </w:tcPr>
          <w:p w14:paraId="47B495A6" w14:textId="439ABD79" w:rsidR="00993840" w:rsidRPr="00E84424" w:rsidRDefault="00CF1017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  <w:r w:rsidR="00993840"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928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75DDDA8B" w14:textId="658A82B3" w:rsidR="00993840" w:rsidRPr="00E84424" w:rsidRDefault="00CF1017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</w:t>
            </w:r>
            <w:r w:rsidR="00993840"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039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5B15ED26" w14:textId="32733D2F" w:rsidR="00993840" w:rsidRPr="00E84424" w:rsidRDefault="00CF1017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141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73379EF2" w14:textId="5899E4A2" w:rsidR="00993840" w:rsidRPr="00E84424" w:rsidRDefault="00CF1017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911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37D9A971" w14:textId="5A322452" w:rsidR="00993840" w:rsidRPr="00E84424" w:rsidRDefault="00CF1017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53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344633E3" w14:textId="58D72D5F" w:rsidR="00993840" w:rsidRPr="00E84424" w:rsidRDefault="00CF1017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  <w:r w:rsidR="00993840"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056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04414B28" w14:textId="2A608CDD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</w:t>
            </w:r>
            <w:r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="00CF1017"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401</w:t>
            </w:r>
            <w:r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57ED0024" w14:textId="48F2C09B" w:rsidR="00993840" w:rsidRPr="00E84424" w:rsidRDefault="00CF1017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81</w:t>
            </w:r>
            <w:r w:rsidR="00993840"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919</w:t>
            </w:r>
          </w:p>
        </w:tc>
      </w:tr>
      <w:tr w:rsidR="00993840" w:rsidRPr="00E84424" w14:paraId="40B15C84" w14:textId="77777777" w:rsidTr="002F7184">
        <w:tc>
          <w:tcPr>
            <w:tcW w:w="2410" w:type="dxa"/>
          </w:tcPr>
          <w:p w14:paraId="2AD9CF5C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E84424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เงินลงทุนในบริษัทย่อย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0F4C99A" w14:textId="6D78D377" w:rsidR="00993840" w:rsidRPr="00E84424" w:rsidRDefault="00CF1017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15</w:t>
            </w:r>
            <w:r w:rsidR="00993840"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015</w:t>
            </w:r>
          </w:p>
        </w:tc>
        <w:tc>
          <w:tcPr>
            <w:tcW w:w="1276" w:type="dxa"/>
            <w:shd w:val="clear" w:color="auto" w:fill="auto"/>
          </w:tcPr>
          <w:p w14:paraId="49E6CFDE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302" w:type="dxa"/>
            <w:shd w:val="clear" w:color="auto" w:fill="auto"/>
          </w:tcPr>
          <w:p w14:paraId="36C156F6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3231DC1B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3DD5CF40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4E7CA31D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1E8A79B6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416BFD5B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66E35569" w14:textId="2AA4A98F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15</w:t>
            </w:r>
            <w:r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="00CF1017"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015</w:t>
            </w:r>
            <w:r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3A5096AE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</w:tr>
      <w:tr w:rsidR="00993840" w:rsidRPr="00E84424" w14:paraId="03C19F09" w14:textId="77777777" w:rsidTr="002F7184">
        <w:tc>
          <w:tcPr>
            <w:tcW w:w="2410" w:type="dxa"/>
          </w:tcPr>
          <w:p w14:paraId="6F36FC7B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E84424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เงินลงทุนในการร่วมค้า</w:t>
            </w:r>
          </w:p>
        </w:tc>
        <w:tc>
          <w:tcPr>
            <w:tcW w:w="1276" w:type="dxa"/>
            <w:shd w:val="clear" w:color="auto" w:fill="auto"/>
          </w:tcPr>
          <w:p w14:paraId="2B80F44B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</w:pPr>
            <w:r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0D28B399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lang w:val="en-GB" w:bidi="ar-SA"/>
              </w:rPr>
            </w:pPr>
            <w:r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302" w:type="dxa"/>
            <w:shd w:val="clear" w:color="auto" w:fill="auto"/>
          </w:tcPr>
          <w:p w14:paraId="6D7E9998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lang w:val="en-GB" w:bidi="ar-SA"/>
              </w:rPr>
            </w:pPr>
            <w:r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2CD75215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lang w:val="en-GB" w:bidi="ar-SA"/>
              </w:rPr>
            </w:pPr>
            <w:r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5B74BED4" w14:textId="024C3AC4" w:rsidR="00993840" w:rsidRPr="00E84424" w:rsidRDefault="00CF1017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lang w:val="en-GB" w:bidi="ar-SA"/>
              </w:rPr>
            </w:pP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617</w:t>
            </w:r>
          </w:p>
        </w:tc>
        <w:tc>
          <w:tcPr>
            <w:tcW w:w="1368" w:type="dxa"/>
            <w:shd w:val="clear" w:color="auto" w:fill="auto"/>
          </w:tcPr>
          <w:p w14:paraId="28C9A4A2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lang w:val="en-GB" w:bidi="ar-SA"/>
              </w:rPr>
            </w:pPr>
            <w:r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5ABD979E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lang w:val="en-GB" w:bidi="ar-SA"/>
              </w:rPr>
            </w:pPr>
            <w:r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366E6E27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lang w:val="en-GB" w:bidi="ar-SA"/>
              </w:rPr>
            </w:pPr>
            <w:r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45849B45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lang w:val="en-GB" w:bidi="ar-SA"/>
              </w:rPr>
            </w:pPr>
            <w:r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0B457C63" w14:textId="1359924B" w:rsidR="00993840" w:rsidRPr="00E84424" w:rsidRDefault="00CF1017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lang w:val="en-GB" w:bidi="ar-SA"/>
              </w:rPr>
            </w:pP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617</w:t>
            </w:r>
          </w:p>
        </w:tc>
      </w:tr>
      <w:tr w:rsidR="00993840" w:rsidRPr="00E84424" w14:paraId="71AD6CA6" w14:textId="77777777" w:rsidTr="002F7184">
        <w:tc>
          <w:tcPr>
            <w:tcW w:w="2410" w:type="dxa"/>
          </w:tcPr>
          <w:p w14:paraId="35FED12B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E84424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เงินลงทุนในบริษัทร่วม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BAB419B" w14:textId="5E744856" w:rsidR="00993840" w:rsidRPr="00E84424" w:rsidRDefault="00CF1017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lang w:val="en-GB" w:bidi="ar-SA"/>
              </w:rPr>
            </w:pP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</w:t>
            </w:r>
            <w:r w:rsidR="00993840"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852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40088C3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lang w:val="en-GB" w:bidi="ar-SA"/>
              </w:rPr>
            </w:pPr>
            <w:r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302" w:type="dxa"/>
            <w:shd w:val="clear" w:color="auto" w:fill="auto"/>
            <w:vAlign w:val="center"/>
          </w:tcPr>
          <w:p w14:paraId="638B762E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lang w:val="en-GB" w:bidi="ar-SA"/>
              </w:rPr>
            </w:pPr>
            <w:r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7841BEA4" w14:textId="11561DC8" w:rsidR="00993840" w:rsidRPr="00E84424" w:rsidRDefault="00CF1017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lang w:val="en-GB" w:bidi="ar-SA"/>
              </w:rPr>
            </w:pP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21</w:t>
            </w:r>
            <w:r w:rsidR="00993840"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769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0D3B840E" w14:textId="239853B5" w:rsidR="00993840" w:rsidRPr="00E84424" w:rsidRDefault="00CF1017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</w:pP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3F45C4E8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lang w:val="en-GB" w:bidi="ar-SA"/>
              </w:rPr>
            </w:pPr>
            <w:r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729FDE7B" w14:textId="008A4131" w:rsidR="00993840" w:rsidRPr="00E84424" w:rsidRDefault="00CF1017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lang w:val="en-GB" w:bidi="ar-SA"/>
              </w:rPr>
            </w:pP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810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7A270B97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lang w:val="en-GB" w:bidi="ar-SA"/>
              </w:rPr>
            </w:pPr>
            <w:r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46F4AA3F" w14:textId="69015829" w:rsidR="00993840" w:rsidRPr="00E84424" w:rsidRDefault="00CF1017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lang w:val="en-GB" w:bidi="ar-SA"/>
              </w:rPr>
            </w:pP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</w:t>
            </w:r>
            <w:r w:rsidR="00993840"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008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33341F9C" w14:textId="75610BE0" w:rsidR="00993840" w:rsidRPr="00E84424" w:rsidRDefault="00CF1017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</w:pP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32</w:t>
            </w:r>
            <w:r w:rsidR="00993840"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442</w:t>
            </w:r>
          </w:p>
        </w:tc>
      </w:tr>
      <w:tr w:rsidR="00993840" w:rsidRPr="00E84424" w14:paraId="3B1E3CCD" w14:textId="77777777" w:rsidTr="002F7184">
        <w:tc>
          <w:tcPr>
            <w:tcW w:w="2410" w:type="dxa"/>
          </w:tcPr>
          <w:p w14:paraId="252E195D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E84424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เงินกู้ยืมระยะยาวให้กิจการ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48FBE67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49886968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lang w:val="en-GB" w:bidi="ar-SA"/>
              </w:rPr>
            </w:pPr>
          </w:p>
        </w:tc>
        <w:tc>
          <w:tcPr>
            <w:tcW w:w="1302" w:type="dxa"/>
            <w:shd w:val="clear" w:color="auto" w:fill="auto"/>
            <w:vAlign w:val="center"/>
          </w:tcPr>
          <w:p w14:paraId="11409B84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lang w:val="en-GB" w:bidi="ar-SA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769ADD88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2E31AEA8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lang w:val="en-GB" w:bidi="ar-SA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43062D6F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lang w:val="en-GB" w:bidi="ar-SA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5F09E353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1962C57D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lang w:val="en-GB" w:bidi="ar-SA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7D3F1A2F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78DC6BBD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</w:pPr>
          </w:p>
        </w:tc>
      </w:tr>
      <w:tr w:rsidR="00993840" w:rsidRPr="00E84424" w14:paraId="268AFAD7" w14:textId="77777777" w:rsidTr="002F7184">
        <w:tc>
          <w:tcPr>
            <w:tcW w:w="2410" w:type="dxa"/>
          </w:tcPr>
          <w:p w14:paraId="120F6A27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E84424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 ที่เกี่ยวข้องกัน</w:t>
            </w: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  <w:vAlign w:val="center"/>
          </w:tcPr>
          <w:p w14:paraId="7468204C" w14:textId="5FDCA183" w:rsidR="00993840" w:rsidRPr="00E84424" w:rsidRDefault="00CF1017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</w:pP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11</w:t>
            </w:r>
            <w:r w:rsidR="00993840"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781</w:t>
            </w: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  <w:vAlign w:val="center"/>
          </w:tcPr>
          <w:p w14:paraId="59AC0469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</w:pPr>
            <w:r w:rsidRPr="00E84424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302" w:type="dxa"/>
            <w:tcBorders>
              <w:bottom w:val="nil"/>
            </w:tcBorders>
            <w:shd w:val="clear" w:color="auto" w:fill="auto"/>
            <w:vAlign w:val="center"/>
          </w:tcPr>
          <w:p w14:paraId="37321347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</w:pPr>
            <w:r w:rsidRPr="00E84424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nil"/>
            </w:tcBorders>
            <w:shd w:val="clear" w:color="auto" w:fill="auto"/>
            <w:vAlign w:val="center"/>
          </w:tcPr>
          <w:p w14:paraId="171A4A2F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</w:pPr>
            <w:r w:rsidRPr="00E84424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nil"/>
            </w:tcBorders>
            <w:shd w:val="clear" w:color="auto" w:fill="auto"/>
            <w:vAlign w:val="center"/>
          </w:tcPr>
          <w:p w14:paraId="669CBA2C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</w:pPr>
            <w:r w:rsidRPr="00E84424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nil"/>
            </w:tcBorders>
            <w:shd w:val="clear" w:color="auto" w:fill="auto"/>
            <w:vAlign w:val="center"/>
          </w:tcPr>
          <w:p w14:paraId="259F26AB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</w:pPr>
            <w:r w:rsidRPr="00E84424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nil"/>
            </w:tcBorders>
            <w:shd w:val="clear" w:color="auto" w:fill="auto"/>
            <w:vAlign w:val="center"/>
          </w:tcPr>
          <w:p w14:paraId="659B2B30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</w:pPr>
            <w:r w:rsidRPr="00E84424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nil"/>
            </w:tcBorders>
            <w:shd w:val="clear" w:color="auto" w:fill="auto"/>
            <w:vAlign w:val="center"/>
          </w:tcPr>
          <w:p w14:paraId="0CD4ABB4" w14:textId="5EB598FA" w:rsidR="00993840" w:rsidRPr="00E84424" w:rsidRDefault="00CF1017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</w:pP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76</w:t>
            </w:r>
            <w:r w:rsidR="00993840"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123</w:t>
            </w:r>
          </w:p>
        </w:tc>
        <w:tc>
          <w:tcPr>
            <w:tcW w:w="1368" w:type="dxa"/>
            <w:tcBorders>
              <w:bottom w:val="nil"/>
            </w:tcBorders>
            <w:shd w:val="clear" w:color="auto" w:fill="auto"/>
            <w:vAlign w:val="center"/>
          </w:tcPr>
          <w:p w14:paraId="55CBD502" w14:textId="21BB8F8D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</w:pPr>
            <w:r w:rsidRPr="00E84424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87</w:t>
            </w:r>
            <w:r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="00CF1017"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904</w:t>
            </w:r>
            <w:r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nil"/>
            </w:tcBorders>
            <w:shd w:val="clear" w:color="auto" w:fill="auto"/>
            <w:vAlign w:val="center"/>
          </w:tcPr>
          <w:p w14:paraId="07B7858C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</w:tr>
      <w:tr w:rsidR="00993840" w:rsidRPr="00E84424" w14:paraId="333C1407" w14:textId="77777777" w:rsidTr="002F7184">
        <w:tc>
          <w:tcPr>
            <w:tcW w:w="2410" w:type="dxa"/>
          </w:tcPr>
          <w:p w14:paraId="3CC5DFAD" w14:textId="45B88E65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E84424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ที่ดิน อาคารและอุปกรณ์</w:t>
            </w:r>
            <w:r w:rsidR="00125B20">
              <w:rPr>
                <w:rFonts w:ascii="Browallia New" w:eastAsia="Arial Unicode MS" w:hAnsi="Browallia New" w:cs="Browallia New" w:hint="cs"/>
                <w:sz w:val="22"/>
                <w:szCs w:val="22"/>
                <w:cs/>
              </w:rPr>
              <w:t xml:space="preserve"> สุทธิ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E22B3F6" w14:textId="2C94332B" w:rsidR="00993840" w:rsidRPr="00E84424" w:rsidRDefault="00CF1017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</w:pP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68</w:t>
            </w:r>
            <w:r w:rsidR="00993840"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321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45E9C1D" w14:textId="7BE86DE7" w:rsidR="00993840" w:rsidRPr="00E84424" w:rsidRDefault="00CF1017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</w:pP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  <w:r w:rsidR="00993840"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275</w:t>
            </w:r>
          </w:p>
        </w:tc>
        <w:tc>
          <w:tcPr>
            <w:tcW w:w="130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C97E3C6" w14:textId="260CDE2B" w:rsidR="00993840" w:rsidRPr="00E84424" w:rsidRDefault="00CF1017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</w:pP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18</w:t>
            </w:r>
            <w:r w:rsidR="00993840"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093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A09D13D" w14:textId="26BAE874" w:rsidR="00993840" w:rsidRPr="00E84424" w:rsidRDefault="00CF1017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</w:pP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11</w:t>
            </w:r>
            <w:r w:rsidR="00993840"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020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5ACCE61" w14:textId="4F5FF7C1" w:rsidR="00993840" w:rsidRPr="00E84424" w:rsidRDefault="00CF1017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</w:pP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</w:t>
            </w:r>
            <w:r w:rsidR="00993840"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498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1762213" w14:textId="240A62E3" w:rsidR="00993840" w:rsidRPr="00E84424" w:rsidRDefault="00CF1017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</w:pP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</w:t>
            </w:r>
            <w:r w:rsidR="00993840"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190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C060DA3" w14:textId="742CDAA0" w:rsidR="00993840" w:rsidRPr="00E84424" w:rsidRDefault="00CF1017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</w:pP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  <w:r w:rsidR="00993840"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362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F462525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</w:pPr>
            <w:r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10BCAE5" w14:textId="4B21DCE1" w:rsidR="00993840" w:rsidRPr="00E84424" w:rsidRDefault="00CF1017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</w:pP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  <w:r w:rsidR="00993840"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800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C736D7C" w14:textId="03EA81A4" w:rsidR="00993840" w:rsidRPr="00E84424" w:rsidRDefault="00CF1017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</w:pP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106</w:t>
            </w:r>
            <w:r w:rsidR="00993840"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559</w:t>
            </w:r>
          </w:p>
        </w:tc>
      </w:tr>
      <w:tr w:rsidR="00993840" w:rsidRPr="00E84424" w14:paraId="79F3E681" w14:textId="77777777" w:rsidTr="002F7184">
        <w:tc>
          <w:tcPr>
            <w:tcW w:w="2410" w:type="dxa"/>
          </w:tcPr>
          <w:p w14:paraId="22D917A7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E84424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สินทรัพย์ไม่หมุนเวียนอื่น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7D6D239A" w14:textId="4080C0C0" w:rsidR="00993840" w:rsidRPr="00E84424" w:rsidRDefault="00CF1017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 w:bidi="ar-SA"/>
              </w:rPr>
            </w:pP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</w:t>
            </w:r>
            <w:r w:rsidR="00993840"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354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5EFBC527" w14:textId="26192508" w:rsidR="00993840" w:rsidRPr="00E84424" w:rsidRDefault="00CF1017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 w:bidi="ar-SA"/>
              </w:rPr>
            </w:pP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633</w:t>
            </w:r>
          </w:p>
        </w:tc>
        <w:tc>
          <w:tcPr>
            <w:tcW w:w="1302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7BC74CE5" w14:textId="0544EC10" w:rsidR="00993840" w:rsidRPr="00E84424" w:rsidRDefault="00CF1017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 w:bidi="ar-SA"/>
              </w:rPr>
            </w:pP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  <w:r w:rsidR="00993840"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786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27DDE454" w14:textId="4997CBF8" w:rsidR="00993840" w:rsidRPr="00E84424" w:rsidRDefault="00CF1017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 w:bidi="ar-SA"/>
              </w:rPr>
            </w:pP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100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068D3D2A" w14:textId="46A3498E" w:rsidR="00993840" w:rsidRPr="00E84424" w:rsidRDefault="00CF1017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 w:bidi="ar-SA"/>
              </w:rPr>
            </w:pP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73703525" w14:textId="34FBCCBD" w:rsidR="00993840" w:rsidRPr="00E84424" w:rsidRDefault="00CF1017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 w:bidi="ar-SA"/>
              </w:rPr>
            </w:pP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  <w:r w:rsidR="00993840"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307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32B3B1D2" w14:textId="38DF0DEA" w:rsidR="00993840" w:rsidRPr="00E84424" w:rsidRDefault="00CF1017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 w:bidi="ar-SA"/>
              </w:rPr>
            </w:pP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11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32B995FD" w14:textId="496202DF" w:rsidR="00993840" w:rsidRPr="00E84424" w:rsidRDefault="00CF1017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 w:bidi="ar-SA"/>
              </w:rPr>
            </w:pP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711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14BBD671" w14:textId="4E1D7E6A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rtl/>
                <w:lang w:val="en-GB" w:bidi="ar-SA"/>
              </w:rPr>
            </w:pPr>
            <w:r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</w:t>
            </w:r>
            <w:r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="00CF1017"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760</w:t>
            </w:r>
            <w:r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051E6421" w14:textId="75600928" w:rsidR="00993840" w:rsidRPr="00E84424" w:rsidRDefault="00CF1017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 w:bidi="ar-SA"/>
              </w:rPr>
            </w:pP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</w:t>
            </w:r>
            <w:r w:rsidR="00993840"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150</w:t>
            </w:r>
          </w:p>
        </w:tc>
      </w:tr>
      <w:tr w:rsidR="00993840" w:rsidRPr="00E84424" w14:paraId="64F15F87" w14:textId="77777777" w:rsidTr="002F7184">
        <w:tc>
          <w:tcPr>
            <w:tcW w:w="2410" w:type="dxa"/>
          </w:tcPr>
          <w:p w14:paraId="1CDEDCA0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รวมสินทรัพย์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CC2A00C" w14:textId="0171360D" w:rsidR="00993840" w:rsidRPr="00E84424" w:rsidRDefault="00CF1017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</w:pP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240</w:t>
            </w:r>
            <w:r w:rsidR="00993840"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871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182AF7F" w14:textId="091731BD" w:rsidR="00993840" w:rsidRPr="00E84424" w:rsidRDefault="00CF1017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</w:pP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</w:t>
            </w:r>
            <w:r w:rsidR="00993840"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179</w:t>
            </w:r>
          </w:p>
        </w:tc>
        <w:tc>
          <w:tcPr>
            <w:tcW w:w="13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D936B62" w14:textId="49437AAB" w:rsidR="00993840" w:rsidRPr="00E84424" w:rsidRDefault="00CF1017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</w:pP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27</w:t>
            </w:r>
            <w:r w:rsidR="00993840"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055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B8B7D0C" w14:textId="62FD51B7" w:rsidR="00993840" w:rsidRPr="00E84424" w:rsidRDefault="00CF1017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</w:pP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36</w:t>
            </w:r>
            <w:r w:rsidR="00993840"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529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1490529" w14:textId="4D3C3FEB" w:rsidR="00993840" w:rsidRPr="00E84424" w:rsidRDefault="00CF1017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</w:pP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</w:t>
            </w:r>
            <w:r w:rsidR="00993840"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355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957BA88" w14:textId="3ED652C7" w:rsidR="00993840" w:rsidRPr="00E84424" w:rsidRDefault="00CF1017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</w:pP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</w:t>
            </w:r>
            <w:r w:rsidR="00993840"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225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59BB592" w14:textId="0F5AB779" w:rsidR="00993840" w:rsidRPr="00E84424" w:rsidRDefault="00CF1017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</w:pP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</w:t>
            </w:r>
            <w:r w:rsidR="00993840"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625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191646D" w14:textId="1AAFCE04" w:rsidR="00993840" w:rsidRPr="00E84424" w:rsidRDefault="00CF1017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</w:pP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78</w:t>
            </w:r>
            <w:r w:rsidR="00993840"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740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1C680E5" w14:textId="593DD833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lang w:val="en-GB" w:bidi="ar-SA"/>
              </w:rPr>
            </w:pPr>
            <w:r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118</w:t>
            </w:r>
            <w:r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="00CF1017"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134</w:t>
            </w:r>
            <w:r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74B75C2" w14:textId="6257D701" w:rsidR="00993840" w:rsidRPr="00E84424" w:rsidRDefault="00CF1017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</w:pP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283</w:t>
            </w:r>
            <w:r w:rsidR="00993840"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445</w:t>
            </w:r>
          </w:p>
        </w:tc>
      </w:tr>
      <w:tr w:rsidR="00993840" w:rsidRPr="00E84424" w14:paraId="6C262181" w14:textId="77777777" w:rsidTr="002F7184">
        <w:tc>
          <w:tcPr>
            <w:tcW w:w="2410" w:type="dxa"/>
          </w:tcPr>
          <w:p w14:paraId="1AEABCE6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A5D8AE3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1A5FD4F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</w:pPr>
          </w:p>
        </w:tc>
        <w:tc>
          <w:tcPr>
            <w:tcW w:w="130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7F3872E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495D47D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305A503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A98499E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F4D10F5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A9069AE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13340F5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lang w:val="en-GB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64FBD82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</w:pPr>
          </w:p>
        </w:tc>
      </w:tr>
      <w:tr w:rsidR="00993840" w:rsidRPr="00E84424" w14:paraId="7DC1236B" w14:textId="77777777" w:rsidTr="002F7184">
        <w:tc>
          <w:tcPr>
            <w:tcW w:w="2410" w:type="dxa"/>
          </w:tcPr>
          <w:p w14:paraId="0DE046AE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E84424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เจ้าหนี้การค้า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0043B94" w14:textId="3F7CACF5" w:rsidR="00993840" w:rsidRPr="00E84424" w:rsidRDefault="00CF1017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</w:pP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27</w:t>
            </w:r>
            <w:r w:rsidR="00993840"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134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D6E89B5" w14:textId="5715E4D6" w:rsidR="00993840" w:rsidRPr="00E84424" w:rsidRDefault="00CF1017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</w:pP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863</w:t>
            </w:r>
          </w:p>
        </w:tc>
        <w:tc>
          <w:tcPr>
            <w:tcW w:w="1302" w:type="dxa"/>
            <w:shd w:val="clear" w:color="auto" w:fill="auto"/>
            <w:vAlign w:val="center"/>
          </w:tcPr>
          <w:p w14:paraId="44A5E927" w14:textId="0E11BE82" w:rsidR="00993840" w:rsidRPr="00E84424" w:rsidRDefault="00CF1017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</w:pP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</w:t>
            </w:r>
            <w:r w:rsidR="00993840"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556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2BEE5583" w14:textId="4D2AAE29" w:rsidR="00993840" w:rsidRPr="00E84424" w:rsidRDefault="00CF1017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</w:pP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781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71533BFB" w14:textId="265ED25B" w:rsidR="00993840" w:rsidRPr="00E84424" w:rsidRDefault="00CF1017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</w:pP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46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213111A2" w14:textId="2CC27022" w:rsidR="00993840" w:rsidRPr="00E84424" w:rsidRDefault="00CF1017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</w:pP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613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727E3AA8" w14:textId="2CECEB48" w:rsidR="00993840" w:rsidRPr="00E84424" w:rsidRDefault="00CF1017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</w:pP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48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6F9D31D2" w14:textId="247ECC89" w:rsidR="00993840" w:rsidRPr="00E84424" w:rsidRDefault="00CF1017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</w:pP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779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7C8D299D" w14:textId="5E3170C1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lang w:val="en-GB" w:bidi="ar-SA"/>
              </w:rPr>
            </w:pPr>
            <w:r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</w:t>
            </w:r>
            <w:r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="00CF1017"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805</w:t>
            </w:r>
            <w:r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4E8274A1" w14:textId="7C8ED766" w:rsidR="00993840" w:rsidRPr="00E84424" w:rsidRDefault="00CF1017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</w:pP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25</w:t>
            </w:r>
            <w:r w:rsidR="00993840"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015</w:t>
            </w:r>
          </w:p>
        </w:tc>
      </w:tr>
      <w:tr w:rsidR="00993840" w:rsidRPr="00E84424" w14:paraId="484EB51C" w14:textId="77777777" w:rsidTr="002F7184">
        <w:tc>
          <w:tcPr>
            <w:tcW w:w="2410" w:type="dxa"/>
          </w:tcPr>
          <w:p w14:paraId="7578C564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E84424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เงินกู้ยืมระยะสั้น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539818B" w14:textId="072CA646" w:rsidR="00993840" w:rsidRPr="00E84424" w:rsidRDefault="00CF1017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</w:pP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</w:t>
            </w:r>
            <w:r w:rsidR="00993840"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468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A2B80D8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</w:pPr>
            <w:r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302" w:type="dxa"/>
            <w:shd w:val="clear" w:color="auto" w:fill="auto"/>
            <w:vAlign w:val="center"/>
          </w:tcPr>
          <w:p w14:paraId="71FAC604" w14:textId="4741A816" w:rsidR="00993840" w:rsidRPr="00E84424" w:rsidRDefault="00CF1017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</w:t>
            </w:r>
            <w:r w:rsidR="00993840"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157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3C8B88DB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</w:pPr>
            <w:r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500E07B5" w14:textId="0E3FB610" w:rsidR="00993840" w:rsidRPr="00E84424" w:rsidRDefault="00CF1017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</w:pP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534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454A95E7" w14:textId="29F9B1EB" w:rsidR="00993840" w:rsidRPr="00E84424" w:rsidRDefault="00CF1017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</w:pP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777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59658F04" w14:textId="3BB58B67" w:rsidR="00993840" w:rsidRPr="00E84424" w:rsidRDefault="00CF1017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</w:pP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331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282C6CF6" w14:textId="270E011A" w:rsidR="00993840" w:rsidRPr="00E84424" w:rsidRDefault="00CF1017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</w:pP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256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4B5CF168" w14:textId="33252BE8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</w:pPr>
            <w:r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</w:t>
            </w:r>
            <w:r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="00CF1017"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947</w:t>
            </w:r>
            <w:r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47A60D08" w14:textId="35E9CF99" w:rsidR="00993840" w:rsidRPr="00E84424" w:rsidRDefault="00CF1017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</w:pP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  <w:r w:rsidR="00993840"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576</w:t>
            </w:r>
          </w:p>
        </w:tc>
      </w:tr>
      <w:tr w:rsidR="00993840" w:rsidRPr="00E84424" w14:paraId="7526C4A8" w14:textId="77777777" w:rsidTr="002F7184">
        <w:tc>
          <w:tcPr>
            <w:tcW w:w="2410" w:type="dxa"/>
          </w:tcPr>
          <w:p w14:paraId="0E86DEC6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E84424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71CFF1C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5E73C351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lang w:val="en-GB" w:bidi="ar-SA"/>
              </w:rPr>
            </w:pPr>
          </w:p>
        </w:tc>
        <w:tc>
          <w:tcPr>
            <w:tcW w:w="1302" w:type="dxa"/>
            <w:shd w:val="clear" w:color="auto" w:fill="auto"/>
            <w:vAlign w:val="center"/>
          </w:tcPr>
          <w:p w14:paraId="1A18D4B8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45A54599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706BE59B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76546224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1E460294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lang w:val="en-GB" w:bidi="ar-SA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7EDDB936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1B173778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64B7AAF7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993840" w:rsidRPr="00E84424" w14:paraId="44F731E0" w14:textId="77777777" w:rsidTr="002F7184">
        <w:tc>
          <w:tcPr>
            <w:tcW w:w="2410" w:type="dxa"/>
          </w:tcPr>
          <w:p w14:paraId="6B5355B1" w14:textId="2EE20843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E84424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 ที่ถึงกำหนดชำระภายในหนึ่งปี</w:t>
            </w:r>
            <w:r w:rsidR="00125B20">
              <w:rPr>
                <w:rFonts w:ascii="Browallia New" w:eastAsia="Arial Unicode MS" w:hAnsi="Browallia New" w:cs="Browallia New" w:hint="cs"/>
                <w:sz w:val="22"/>
                <w:szCs w:val="22"/>
                <w:cs/>
              </w:rPr>
              <w:t xml:space="preserve"> สุทธิ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70B6075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</w:pPr>
            <w:r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A805DC5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</w:pPr>
            <w:r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302" w:type="dxa"/>
            <w:shd w:val="clear" w:color="auto" w:fill="auto"/>
            <w:vAlign w:val="center"/>
          </w:tcPr>
          <w:p w14:paraId="799A0C61" w14:textId="310A91CD" w:rsidR="00993840" w:rsidRPr="00E84424" w:rsidRDefault="00CF1017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</w:pP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536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25D9DFD3" w14:textId="1E6C3D01" w:rsidR="00993840" w:rsidRPr="00E84424" w:rsidRDefault="00CF1017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</w:pP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312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326C5B6C" w14:textId="3821DE11" w:rsidR="00993840" w:rsidRPr="00E84424" w:rsidRDefault="00CF1017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</w:pP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179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01FC19CD" w14:textId="59303146" w:rsidR="00993840" w:rsidRPr="00E84424" w:rsidRDefault="00CF1017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</w:pP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254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3F767F9A" w14:textId="35163972" w:rsidR="00993840" w:rsidRPr="00E84424" w:rsidRDefault="00CF1017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</w:pP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55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4009FE48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</w:pPr>
            <w:r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5A6CD7A3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lang w:val="en-GB" w:bidi="ar-SA"/>
              </w:rPr>
            </w:pPr>
            <w:r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C996CFF" w14:textId="6D9E80FE" w:rsidR="00993840" w:rsidRPr="00E84424" w:rsidRDefault="00CF1017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</w:pP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  <w:r w:rsidR="00993840"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336</w:t>
            </w:r>
          </w:p>
        </w:tc>
      </w:tr>
      <w:tr w:rsidR="00993840" w:rsidRPr="00E84424" w14:paraId="0D9F4C47" w14:textId="77777777" w:rsidTr="002F7184">
        <w:tc>
          <w:tcPr>
            <w:tcW w:w="2410" w:type="dxa"/>
          </w:tcPr>
          <w:p w14:paraId="5A4143E7" w14:textId="76CFED63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E84424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หนี้สินหมุนเวียนอื่น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4D6D37B" w14:textId="521432CC" w:rsidR="00993840" w:rsidRPr="00E84424" w:rsidRDefault="00CF1017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</w:pP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</w:t>
            </w:r>
            <w:r w:rsidR="00993840"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949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07BD201" w14:textId="050EF6BF" w:rsidR="00993840" w:rsidRPr="00E84424" w:rsidRDefault="00CF1017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</w:pP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254</w:t>
            </w:r>
          </w:p>
        </w:tc>
        <w:tc>
          <w:tcPr>
            <w:tcW w:w="1302" w:type="dxa"/>
            <w:shd w:val="clear" w:color="auto" w:fill="auto"/>
            <w:vAlign w:val="center"/>
          </w:tcPr>
          <w:p w14:paraId="79342C4E" w14:textId="273E9C8A" w:rsidR="00993840" w:rsidRPr="00E84424" w:rsidRDefault="00CF1017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</w:pP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510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61949229" w14:textId="72823FEB" w:rsidR="00993840" w:rsidRPr="00E84424" w:rsidRDefault="00CF1017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</w:pP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223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BB82968" w14:textId="5C2F1B1B" w:rsidR="00993840" w:rsidRPr="00E84424" w:rsidRDefault="00CF1017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</w:pP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54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03192D96" w14:textId="25100050" w:rsidR="00993840" w:rsidRPr="00E84424" w:rsidRDefault="00CF1017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</w:pP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116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77F68CCF" w14:textId="171776BC" w:rsidR="00993840" w:rsidRPr="00E84424" w:rsidRDefault="00CF1017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</w:pP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47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4884DFAE" w14:textId="546CD211" w:rsidR="00993840" w:rsidRPr="00E84424" w:rsidRDefault="00CF1017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</w:pP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80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2C85F825" w14:textId="14A71391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</w:pPr>
            <w:r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494</w:t>
            </w:r>
            <w:r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2A8D666E" w14:textId="5295EE63" w:rsidR="00993840" w:rsidRPr="00E84424" w:rsidRDefault="00CF1017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</w:pP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10</w:t>
            </w:r>
            <w:r w:rsidR="00993840"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739</w:t>
            </w:r>
          </w:p>
        </w:tc>
      </w:tr>
      <w:tr w:rsidR="00993840" w:rsidRPr="00E84424" w14:paraId="7E6760F3" w14:textId="77777777" w:rsidTr="002F7184">
        <w:tc>
          <w:tcPr>
            <w:tcW w:w="2410" w:type="dxa"/>
          </w:tcPr>
          <w:p w14:paraId="333DE9C1" w14:textId="5FB810EF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E84424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เงินกู้ยืมระยะยาว</w:t>
            </w:r>
            <w:r w:rsidR="00592FED">
              <w:rPr>
                <w:rFonts w:ascii="Browallia New" w:eastAsia="Arial Unicode MS" w:hAnsi="Browallia New" w:cs="Browallia New" w:hint="cs"/>
                <w:sz w:val="22"/>
                <w:szCs w:val="22"/>
                <w:cs/>
              </w:rPr>
              <w:t xml:space="preserve"> สุทธิ</w:t>
            </w: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  <w:vAlign w:val="center"/>
          </w:tcPr>
          <w:p w14:paraId="693D6029" w14:textId="2675E1D9" w:rsidR="00993840" w:rsidRPr="00E84424" w:rsidRDefault="00CF1017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65</w:t>
            </w:r>
            <w:r w:rsidR="00993840"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366</w:t>
            </w: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  <w:vAlign w:val="center"/>
          </w:tcPr>
          <w:p w14:paraId="729EF6EF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302" w:type="dxa"/>
            <w:tcBorders>
              <w:bottom w:val="nil"/>
            </w:tcBorders>
            <w:shd w:val="clear" w:color="auto" w:fill="auto"/>
            <w:vAlign w:val="center"/>
          </w:tcPr>
          <w:p w14:paraId="57741A32" w14:textId="2FD69A88" w:rsidR="00993840" w:rsidRPr="00E84424" w:rsidRDefault="00CF1017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</w:t>
            </w:r>
            <w:r w:rsidR="00993840"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522</w:t>
            </w:r>
          </w:p>
        </w:tc>
        <w:tc>
          <w:tcPr>
            <w:tcW w:w="1368" w:type="dxa"/>
            <w:tcBorders>
              <w:bottom w:val="nil"/>
            </w:tcBorders>
            <w:shd w:val="clear" w:color="auto" w:fill="auto"/>
            <w:vAlign w:val="center"/>
          </w:tcPr>
          <w:p w14:paraId="1C1DD53F" w14:textId="6544ED86" w:rsidR="00993840" w:rsidRPr="00E84424" w:rsidRDefault="00CF1017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22</w:t>
            </w:r>
            <w:r w:rsidR="00993840"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989</w:t>
            </w:r>
          </w:p>
        </w:tc>
        <w:tc>
          <w:tcPr>
            <w:tcW w:w="1368" w:type="dxa"/>
            <w:tcBorders>
              <w:bottom w:val="nil"/>
            </w:tcBorders>
            <w:shd w:val="clear" w:color="auto" w:fill="auto"/>
            <w:vAlign w:val="center"/>
          </w:tcPr>
          <w:p w14:paraId="3F8A86A3" w14:textId="7B5F00A7" w:rsidR="00993840" w:rsidRPr="00E84424" w:rsidRDefault="00CF1017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  <w:r w:rsidR="00993840"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680</w:t>
            </w:r>
          </w:p>
        </w:tc>
        <w:tc>
          <w:tcPr>
            <w:tcW w:w="1368" w:type="dxa"/>
            <w:tcBorders>
              <w:bottom w:val="nil"/>
            </w:tcBorders>
            <w:shd w:val="clear" w:color="auto" w:fill="auto"/>
            <w:vAlign w:val="center"/>
          </w:tcPr>
          <w:p w14:paraId="405BF042" w14:textId="5B8E25F5" w:rsidR="00993840" w:rsidRPr="00E84424" w:rsidRDefault="00CF1017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654</w:t>
            </w:r>
          </w:p>
        </w:tc>
        <w:tc>
          <w:tcPr>
            <w:tcW w:w="1368" w:type="dxa"/>
            <w:tcBorders>
              <w:bottom w:val="nil"/>
            </w:tcBorders>
            <w:shd w:val="clear" w:color="auto" w:fill="auto"/>
            <w:vAlign w:val="center"/>
          </w:tcPr>
          <w:p w14:paraId="221CF409" w14:textId="17D4CDB1" w:rsidR="00993840" w:rsidRPr="00E84424" w:rsidRDefault="00CF1017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39</w:t>
            </w:r>
          </w:p>
        </w:tc>
        <w:tc>
          <w:tcPr>
            <w:tcW w:w="1368" w:type="dxa"/>
            <w:tcBorders>
              <w:bottom w:val="nil"/>
            </w:tcBorders>
            <w:shd w:val="clear" w:color="auto" w:fill="auto"/>
            <w:vAlign w:val="center"/>
          </w:tcPr>
          <w:p w14:paraId="4BCAD1DD" w14:textId="1BE6FCDE" w:rsidR="00993840" w:rsidRPr="00E84424" w:rsidRDefault="00CF1017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11</w:t>
            </w:r>
            <w:r w:rsidR="00993840"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128</w:t>
            </w:r>
          </w:p>
        </w:tc>
        <w:tc>
          <w:tcPr>
            <w:tcW w:w="1368" w:type="dxa"/>
            <w:tcBorders>
              <w:bottom w:val="nil"/>
            </w:tcBorders>
            <w:shd w:val="clear" w:color="auto" w:fill="auto"/>
            <w:vAlign w:val="center"/>
          </w:tcPr>
          <w:p w14:paraId="3EE1E7E6" w14:textId="622955EB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88</w:t>
            </w:r>
            <w:r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="00CF1017"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275</w:t>
            </w:r>
            <w:r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nil"/>
            </w:tcBorders>
            <w:shd w:val="clear" w:color="auto" w:fill="auto"/>
            <w:vAlign w:val="center"/>
          </w:tcPr>
          <w:p w14:paraId="7B8A2982" w14:textId="23EEBD9F" w:rsidR="00993840" w:rsidRPr="00E84424" w:rsidRDefault="00CF1017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</w:pP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18</w:t>
            </w:r>
            <w:r w:rsidR="00993840"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103</w:t>
            </w:r>
          </w:p>
        </w:tc>
      </w:tr>
      <w:tr w:rsidR="00993840" w:rsidRPr="00E84424" w14:paraId="4A77EAC1" w14:textId="77777777" w:rsidTr="002F7184">
        <w:tc>
          <w:tcPr>
            <w:tcW w:w="2410" w:type="dxa"/>
          </w:tcPr>
          <w:p w14:paraId="5EFF4CE0" w14:textId="2221BCB7" w:rsidR="00993840" w:rsidRPr="00125B20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72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หุ้นกู้</w:t>
            </w:r>
            <w:r w:rsidR="00125B20">
              <w:rPr>
                <w:rFonts w:ascii="Browallia New" w:eastAsia="Arial Unicode MS" w:hAnsi="Browallia New" w:cs="Browallia New" w:hint="cs"/>
                <w:sz w:val="22"/>
                <w:szCs w:val="22"/>
                <w:cs/>
              </w:rPr>
              <w:t xml:space="preserve"> สุทธิ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3351E4C" w14:textId="0FB5C950" w:rsidR="00993840" w:rsidRPr="00E84424" w:rsidRDefault="00CF1017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</w:pP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32</w:t>
            </w:r>
            <w:r w:rsidR="00993840"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129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7D7F2D2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</w:pPr>
            <w:r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30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28B3863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</w:pPr>
            <w:r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1FEED21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</w:pPr>
            <w:r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BDBE98C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</w:pPr>
            <w:r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E9B8289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</w:pPr>
            <w:r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EEBCA71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</w:pPr>
            <w:r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6C21084" w14:textId="4A1DE33D" w:rsidR="00993840" w:rsidRPr="00E84424" w:rsidRDefault="00CF1017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</w:pP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65</w:t>
            </w:r>
            <w:r w:rsidR="00993840"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055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E006C05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</w:pPr>
            <w:r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13CF460" w14:textId="200B78CA" w:rsidR="00993840" w:rsidRPr="00E84424" w:rsidRDefault="00CF1017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</w:pP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97</w:t>
            </w:r>
            <w:r w:rsidR="00993840"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184</w:t>
            </w:r>
          </w:p>
        </w:tc>
      </w:tr>
      <w:tr w:rsidR="00993840" w:rsidRPr="00E84424" w14:paraId="0BA00C8F" w14:textId="77777777" w:rsidTr="002F7184">
        <w:tc>
          <w:tcPr>
            <w:tcW w:w="2410" w:type="dxa"/>
          </w:tcPr>
          <w:p w14:paraId="7575CCE5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E84424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หนี้สินไม่หมุนเวียนอื่น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434264C7" w14:textId="6285B36B" w:rsidR="00993840" w:rsidRPr="00E84424" w:rsidRDefault="00CF1017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</w:t>
            </w:r>
            <w:r w:rsidR="00993840"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104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6520FC3C" w14:textId="63151598" w:rsidR="00993840" w:rsidRPr="00E84424" w:rsidRDefault="00CF1017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44</w:t>
            </w:r>
          </w:p>
        </w:tc>
        <w:tc>
          <w:tcPr>
            <w:tcW w:w="1302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3D7970C0" w14:textId="207909CB" w:rsidR="00993840" w:rsidRPr="00E84424" w:rsidRDefault="00CF1017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247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76E73F40" w14:textId="051603DF" w:rsidR="00993840" w:rsidRPr="00E84424" w:rsidRDefault="00CF1017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96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207281B9" w14:textId="0B6A57D0" w:rsidR="00993840" w:rsidRPr="00E84424" w:rsidRDefault="00CF1017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60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63E75944" w14:textId="70134F2B" w:rsidR="00993840" w:rsidRPr="00E84424" w:rsidRDefault="00CF1017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81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3D587559" w14:textId="5CBEB0F4" w:rsidR="00993840" w:rsidRPr="00E84424" w:rsidRDefault="00CF1017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14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059AA38A" w14:textId="4E8351B4" w:rsidR="00993840" w:rsidRPr="00E84424" w:rsidRDefault="00CF1017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693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18808E32" w14:textId="34BD8772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771</w:t>
            </w:r>
            <w:r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16DBDC53" w14:textId="025108ED" w:rsidR="00993840" w:rsidRPr="00E84424" w:rsidRDefault="00CF1017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</w:t>
            </w:r>
            <w:r w:rsidR="00993840"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568</w:t>
            </w:r>
          </w:p>
        </w:tc>
      </w:tr>
      <w:tr w:rsidR="00993840" w:rsidRPr="00E84424" w14:paraId="37506FBA" w14:textId="77777777" w:rsidTr="002F7184">
        <w:tc>
          <w:tcPr>
            <w:tcW w:w="2410" w:type="dxa"/>
          </w:tcPr>
          <w:p w14:paraId="160E8A77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รวมหนี้สิน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6E2B9C4" w14:textId="710756CD" w:rsidR="00993840" w:rsidRPr="00E84424" w:rsidRDefault="00CF1017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142</w:t>
            </w:r>
            <w:r w:rsidR="00993840"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150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2FD796F" w14:textId="75F27D29" w:rsidR="00993840" w:rsidRPr="00E84424" w:rsidRDefault="00CF1017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  <w:r w:rsidR="00993840"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161</w:t>
            </w:r>
          </w:p>
        </w:tc>
        <w:tc>
          <w:tcPr>
            <w:tcW w:w="13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1285A02" w14:textId="42942257" w:rsidR="00993840" w:rsidRPr="00E84424" w:rsidRDefault="00CF1017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13</w:t>
            </w:r>
            <w:r w:rsidR="00993840"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528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411F1E6" w14:textId="6D5392C3" w:rsidR="00993840" w:rsidRPr="00E84424" w:rsidRDefault="00CF1017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24</w:t>
            </w:r>
            <w:r w:rsidR="00993840"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401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F79AFA4" w14:textId="2CF699F0" w:rsidR="00993840" w:rsidRPr="00E84424" w:rsidRDefault="00CF1017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</w:t>
            </w:r>
            <w:r w:rsidR="00993840"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553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A53EB10" w14:textId="68C1295D" w:rsidR="00993840" w:rsidRPr="00E84424" w:rsidRDefault="00CF1017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</w:t>
            </w:r>
            <w:r w:rsidR="00993840"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495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06D9F67" w14:textId="4B9BD485" w:rsidR="00993840" w:rsidRPr="00E84424" w:rsidRDefault="00CF1017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534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888FD0C" w14:textId="2E4A39D0" w:rsidR="00993840" w:rsidRPr="00E84424" w:rsidRDefault="00CF1017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77</w:t>
            </w:r>
            <w:r w:rsidR="00993840"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991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A608BE7" w14:textId="2EB24D6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105</w:t>
            </w:r>
            <w:r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="00CF1017"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292</w:t>
            </w:r>
            <w:r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4E3EEE5" w14:textId="62D1E046" w:rsidR="00993840" w:rsidRPr="00E84424" w:rsidRDefault="00CF1017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159</w:t>
            </w:r>
            <w:r w:rsidR="00993840" w:rsidRPr="00E844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521</w:t>
            </w:r>
          </w:p>
        </w:tc>
      </w:tr>
    </w:tbl>
    <w:p w14:paraId="23DB16AD" w14:textId="77777777" w:rsidR="00993840" w:rsidRPr="00E84424" w:rsidRDefault="00993840" w:rsidP="009938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eastAsia="Arial Unicode MS" w:hAnsi="Browallia New" w:cs="Browallia New"/>
          <w:sz w:val="26"/>
          <w:szCs w:val="26"/>
        </w:rPr>
      </w:pPr>
    </w:p>
    <w:p w14:paraId="2701B81A" w14:textId="77777777" w:rsidR="00993840" w:rsidRPr="00E84424" w:rsidRDefault="00993840" w:rsidP="009938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eastAsia="Arial Unicode MS" w:hAnsi="Browallia New" w:cs="Browallia New"/>
          <w:sz w:val="26"/>
          <w:szCs w:val="26"/>
        </w:rPr>
      </w:pPr>
    </w:p>
    <w:p w14:paraId="08007B57" w14:textId="77777777" w:rsidR="00993840" w:rsidRPr="00E84424" w:rsidRDefault="00993840" w:rsidP="009938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eastAsia="Arial Unicode MS" w:hAnsi="Browallia New" w:cs="Browallia New"/>
          <w:sz w:val="26"/>
          <w:szCs w:val="26"/>
        </w:rPr>
      </w:pPr>
    </w:p>
    <w:p w14:paraId="15886D6F" w14:textId="77777777" w:rsidR="00993840" w:rsidRPr="00E84424" w:rsidRDefault="00993840" w:rsidP="009938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eastAsia="Arial Unicode MS" w:hAnsi="Browallia New" w:cs="Browallia New"/>
          <w:sz w:val="26"/>
          <w:szCs w:val="26"/>
          <w:cs/>
        </w:rPr>
        <w:sectPr w:rsidR="00993840" w:rsidRPr="00E84424" w:rsidSect="00CC2C04">
          <w:pgSz w:w="16834" w:h="11909" w:orient="landscape" w:code="9"/>
          <w:pgMar w:top="1440" w:right="504" w:bottom="720" w:left="504" w:header="706" w:footer="576" w:gutter="0"/>
          <w:cols w:space="720"/>
        </w:sectPr>
      </w:pPr>
    </w:p>
    <w:p w14:paraId="2DDAF0F9" w14:textId="77777777" w:rsidR="00993840" w:rsidRPr="00155D52" w:rsidRDefault="00993840" w:rsidP="00993840">
      <w:pPr>
        <w:pStyle w:val="NoSpacing"/>
        <w:tabs>
          <w:tab w:val="clear" w:pos="56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Browallia New" w:hAnsi="Browallia New" w:cs="Browallia New"/>
          <w:u w:val="single"/>
        </w:rPr>
      </w:pPr>
    </w:p>
    <w:p w14:paraId="435B5C65" w14:textId="77777777" w:rsidR="00993840" w:rsidRPr="00155D52" w:rsidRDefault="00993840" w:rsidP="00993840">
      <w:pPr>
        <w:pStyle w:val="NoSpacing"/>
        <w:tabs>
          <w:tab w:val="clear" w:pos="56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Browallia New" w:hAnsi="Browallia New" w:cs="Browallia New"/>
          <w:color w:val="CF4A02"/>
          <w:u w:val="single"/>
        </w:rPr>
      </w:pPr>
      <w:r w:rsidRPr="00155D52">
        <w:rPr>
          <w:rFonts w:ascii="Browallia New" w:hAnsi="Browallia New" w:cs="Browallia New"/>
          <w:color w:val="CF4A02"/>
          <w:u w:val="single"/>
          <w:cs/>
        </w:rPr>
        <w:t>ลูกค้ารายใหญ่</w:t>
      </w:r>
    </w:p>
    <w:p w14:paraId="22F463AA" w14:textId="77777777" w:rsidR="00993840" w:rsidRPr="00155D52" w:rsidRDefault="00993840" w:rsidP="00993840">
      <w:pPr>
        <w:pStyle w:val="NoSpacing"/>
        <w:tabs>
          <w:tab w:val="clear" w:pos="56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Browallia New" w:hAnsi="Browallia New" w:cs="Browallia New"/>
          <w:b/>
          <w:bCs/>
        </w:rPr>
      </w:pPr>
    </w:p>
    <w:p w14:paraId="14A0237D" w14:textId="14D24AA7" w:rsidR="00993840" w:rsidRPr="00155D52" w:rsidRDefault="0039062F" w:rsidP="00993840">
      <w:pPr>
        <w:pStyle w:val="NoSpacing"/>
        <w:tabs>
          <w:tab w:val="clear" w:pos="56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Browallia New" w:hAnsi="Browallia New" w:cs="Browallia New"/>
          <w:snapToGrid w:val="0"/>
          <w:color w:val="000000"/>
          <w:lang w:eastAsia="th-TH"/>
        </w:rPr>
      </w:pPr>
      <w:r w:rsidRPr="00155D52">
        <w:rPr>
          <w:rFonts w:ascii="Browallia New" w:hAnsi="Browallia New" w:cs="Browallia New"/>
          <w:snapToGrid w:val="0"/>
          <w:color w:val="000000"/>
          <w:cs/>
          <w:lang w:eastAsia="th-TH"/>
        </w:rPr>
        <w:t xml:space="preserve">รายได้จากลูกค้ารายใหญ่ของกลุ่มกิจการสองรายเป็นจำนวนเงิน </w:t>
      </w:r>
      <w:r w:rsidR="00CF1017" w:rsidRPr="00CF1017">
        <w:rPr>
          <w:rFonts w:ascii="Browallia New" w:hAnsi="Browallia New" w:cs="Browallia New"/>
          <w:snapToGrid w:val="0"/>
          <w:color w:val="000000"/>
          <w:lang w:val="en-GB" w:eastAsia="th-TH"/>
        </w:rPr>
        <w:t>210</w:t>
      </w:r>
      <w:r w:rsidRPr="00155D52">
        <w:rPr>
          <w:rFonts w:ascii="Browallia New" w:hAnsi="Browallia New" w:cs="Browallia New"/>
          <w:snapToGrid w:val="0"/>
          <w:color w:val="000000"/>
          <w:lang w:eastAsia="th-TH"/>
        </w:rPr>
        <w:t>,</w:t>
      </w:r>
      <w:r w:rsidR="00CF1017" w:rsidRPr="00CF1017">
        <w:rPr>
          <w:rFonts w:ascii="Browallia New" w:hAnsi="Browallia New" w:cs="Browallia New"/>
          <w:snapToGrid w:val="0"/>
          <w:color w:val="000000"/>
          <w:lang w:val="en-GB" w:eastAsia="th-TH"/>
        </w:rPr>
        <w:t>369</w:t>
      </w:r>
      <w:r w:rsidRPr="00155D52">
        <w:rPr>
          <w:rFonts w:ascii="Browallia New" w:hAnsi="Browallia New" w:cs="Browallia New"/>
          <w:snapToGrid w:val="0"/>
          <w:color w:val="000000"/>
          <w:lang w:eastAsia="th-TH"/>
        </w:rPr>
        <w:t xml:space="preserve"> </w:t>
      </w:r>
      <w:r w:rsidRPr="00155D52">
        <w:rPr>
          <w:rFonts w:ascii="Browallia New" w:hAnsi="Browallia New" w:cs="Browallia New"/>
          <w:snapToGrid w:val="0"/>
          <w:color w:val="000000"/>
          <w:cs/>
          <w:lang w:eastAsia="th-TH"/>
        </w:rPr>
        <w:t>ล้านบาท (</w:t>
      </w:r>
      <w:r w:rsidRPr="00155D52">
        <w:rPr>
          <w:rFonts w:ascii="Browallia New" w:hAnsi="Browallia New" w:cs="Browallia New"/>
          <w:snapToGrid w:val="0"/>
          <w:cs/>
          <w:lang w:val="en-GB" w:eastAsia="th-TH"/>
        </w:rPr>
        <w:t>พ.ศ.</w:t>
      </w:r>
      <w:r w:rsidRPr="00155D52">
        <w:rPr>
          <w:rFonts w:ascii="Browallia New" w:hAnsi="Browallia New" w:cs="Browallia New"/>
          <w:snapToGrid w:val="0"/>
          <w:color w:val="7030A0"/>
          <w:cs/>
          <w:lang w:eastAsia="th-TH"/>
        </w:rPr>
        <w:t xml:space="preserve"> </w:t>
      </w:r>
      <w:r w:rsidR="00CF1017" w:rsidRPr="00CF1017">
        <w:rPr>
          <w:rFonts w:ascii="Browallia New" w:hAnsi="Browallia New" w:cs="Browallia New"/>
          <w:snapToGrid w:val="0"/>
          <w:lang w:val="en-GB" w:eastAsia="th-TH"/>
        </w:rPr>
        <w:t>2562</w:t>
      </w:r>
      <w:r w:rsidRPr="00155D52">
        <w:rPr>
          <w:rFonts w:ascii="Browallia New" w:hAnsi="Browallia New" w:cs="Browallia New"/>
          <w:snapToGrid w:val="0"/>
          <w:color w:val="000000"/>
          <w:cs/>
          <w:lang w:eastAsia="th-TH"/>
        </w:rPr>
        <w:t xml:space="preserve"> รายได้จากลูกค้าสองรายเป็นจำนวนเงิน</w:t>
      </w:r>
      <w:r w:rsidRPr="00155D52">
        <w:rPr>
          <w:rFonts w:ascii="Browallia New" w:hAnsi="Browallia New" w:cs="Browallia New"/>
          <w:snapToGrid w:val="0"/>
          <w:color w:val="000000"/>
          <w:lang w:eastAsia="th-TH"/>
        </w:rPr>
        <w:t xml:space="preserve"> </w:t>
      </w:r>
      <w:r w:rsidR="00CF1017" w:rsidRPr="00CF1017">
        <w:rPr>
          <w:rFonts w:ascii="Browallia New" w:hAnsi="Browallia New" w:cs="Browallia New"/>
          <w:snapToGrid w:val="0"/>
          <w:color w:val="000000"/>
          <w:lang w:val="en-GB" w:eastAsia="th-TH"/>
        </w:rPr>
        <w:t>235</w:t>
      </w:r>
      <w:r w:rsidRPr="00155D52">
        <w:rPr>
          <w:rFonts w:ascii="Browallia New" w:hAnsi="Browallia New" w:cs="Browallia New"/>
          <w:snapToGrid w:val="0"/>
          <w:color w:val="000000"/>
          <w:lang w:val="en-GB" w:eastAsia="th-TH"/>
        </w:rPr>
        <w:t>,</w:t>
      </w:r>
      <w:r w:rsidR="00CF1017" w:rsidRPr="00CF1017">
        <w:rPr>
          <w:rFonts w:ascii="Browallia New" w:hAnsi="Browallia New" w:cs="Browallia New"/>
          <w:snapToGrid w:val="0"/>
          <w:color w:val="000000"/>
          <w:lang w:val="en-GB" w:eastAsia="th-TH"/>
        </w:rPr>
        <w:t>580</w:t>
      </w:r>
      <w:r w:rsidRPr="00155D52">
        <w:rPr>
          <w:rFonts w:ascii="Browallia New" w:hAnsi="Browallia New" w:cs="Browallia New"/>
          <w:snapToGrid w:val="0"/>
          <w:color w:val="000000"/>
          <w:lang w:val="en-GB" w:eastAsia="th-TH"/>
        </w:rPr>
        <w:t xml:space="preserve"> </w:t>
      </w:r>
      <w:r w:rsidRPr="00155D52">
        <w:rPr>
          <w:rFonts w:ascii="Browallia New" w:hAnsi="Browallia New" w:cs="Browallia New"/>
          <w:snapToGrid w:val="0"/>
          <w:color w:val="000000"/>
          <w:cs/>
          <w:lang w:eastAsia="th-TH"/>
        </w:rPr>
        <w:t>ล้านบาท) จากรายได้จากการขายและการให้บริการของ</w:t>
      </w:r>
      <w:r w:rsidR="00993840" w:rsidRPr="00155D52">
        <w:rPr>
          <w:rFonts w:ascii="Browallia New" w:hAnsi="Browallia New" w:cs="Browallia New"/>
          <w:snapToGrid w:val="0"/>
          <w:color w:val="000000"/>
          <w:cs/>
          <w:lang w:eastAsia="th-TH"/>
        </w:rPr>
        <w:t>กลุ่มกิจการ</w:t>
      </w:r>
    </w:p>
    <w:p w14:paraId="5E7E24C3" w14:textId="77777777" w:rsidR="00993840" w:rsidRPr="00155D52" w:rsidRDefault="00993840" w:rsidP="00993840">
      <w:pPr>
        <w:pStyle w:val="NoSpacing"/>
        <w:tabs>
          <w:tab w:val="clear" w:pos="56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Browallia New" w:hAnsi="Browallia New" w:cs="Browallia New"/>
        </w:rPr>
      </w:pPr>
    </w:p>
    <w:p w14:paraId="28552914" w14:textId="77777777" w:rsidR="00993840" w:rsidRPr="00155D52" w:rsidRDefault="00993840" w:rsidP="00993840">
      <w:pPr>
        <w:pStyle w:val="NoSpacing"/>
        <w:tabs>
          <w:tab w:val="clear" w:pos="56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Browallia New" w:hAnsi="Browallia New" w:cs="Browallia New"/>
          <w:color w:val="CF4A02"/>
          <w:u w:val="single"/>
        </w:rPr>
      </w:pPr>
      <w:r w:rsidRPr="00155D52">
        <w:rPr>
          <w:rFonts w:ascii="Browallia New" w:hAnsi="Browallia New" w:cs="Browallia New"/>
          <w:color w:val="CF4A02"/>
          <w:u w:val="single"/>
          <w:cs/>
        </w:rPr>
        <w:t>ส่วนงานภูมิศาสตร์</w:t>
      </w:r>
    </w:p>
    <w:p w14:paraId="6615AEBE" w14:textId="77777777" w:rsidR="00993840" w:rsidRPr="00155D52" w:rsidRDefault="00993840" w:rsidP="00993840">
      <w:pPr>
        <w:pStyle w:val="NoSpacing"/>
        <w:tabs>
          <w:tab w:val="clear" w:pos="56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Browallia New" w:hAnsi="Browallia New" w:cs="Browallia New"/>
          <w:snapToGrid w:val="0"/>
          <w:color w:val="000000"/>
          <w:lang w:eastAsia="th-TH"/>
        </w:rPr>
      </w:pPr>
    </w:p>
    <w:p w14:paraId="68DD9DFD" w14:textId="59F4A593" w:rsidR="00993840" w:rsidRPr="00155D52" w:rsidRDefault="00993840" w:rsidP="00993840">
      <w:pPr>
        <w:pStyle w:val="NoSpacing"/>
        <w:tabs>
          <w:tab w:val="clear" w:pos="56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Browallia New" w:hAnsi="Browallia New" w:cs="Browallia New"/>
          <w:snapToGrid w:val="0"/>
          <w:color w:val="000000"/>
          <w:lang w:eastAsia="th-TH"/>
        </w:rPr>
      </w:pPr>
      <w:r w:rsidRPr="00155D52">
        <w:rPr>
          <w:rFonts w:ascii="Browallia New" w:hAnsi="Browallia New" w:cs="Browallia New"/>
          <w:snapToGrid w:val="0"/>
          <w:color w:val="000000"/>
          <w:cs/>
          <w:lang w:eastAsia="th-TH"/>
        </w:rPr>
        <w:t>ในการนำเสนอการจำแนกส่วนงานภูมิศาสตร์ รายได้ตามส่วนงานแยกตามที่ตั้งทางภูมิศาสตร์ของลูกค้า</w:t>
      </w:r>
      <w:r w:rsidR="004C187E">
        <w:rPr>
          <w:rFonts w:ascii="Browallia New" w:hAnsi="Browallia New" w:cs="Browallia New" w:hint="cs"/>
          <w:snapToGrid w:val="0"/>
          <w:color w:val="000000"/>
          <w:cs/>
          <w:lang w:eastAsia="th-TH"/>
        </w:rPr>
        <w:t>และ</w:t>
      </w:r>
      <w:r w:rsidRPr="00155D52">
        <w:rPr>
          <w:rFonts w:ascii="Browallia New" w:hAnsi="Browallia New" w:cs="Browallia New"/>
          <w:snapToGrid w:val="0"/>
          <w:color w:val="000000"/>
          <w:cs/>
          <w:lang w:eastAsia="th-TH"/>
        </w:rPr>
        <w:t>สินทรัพย์ตามส่วนงานแยกตามสถานที่ตั้งทางภูมิศาสตร์ของสินทรัพย์</w:t>
      </w:r>
    </w:p>
    <w:p w14:paraId="1902F37D" w14:textId="77777777" w:rsidR="00993840" w:rsidRPr="00155D52" w:rsidRDefault="00993840" w:rsidP="00993840">
      <w:pPr>
        <w:pStyle w:val="NoSpacing"/>
        <w:tabs>
          <w:tab w:val="clear" w:pos="56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Browallia New" w:hAnsi="Browallia New" w:cs="Browallia New"/>
          <w:b/>
          <w:bCs/>
          <w:snapToGrid w:val="0"/>
          <w:color w:val="000000"/>
          <w:lang w:eastAsia="th-TH"/>
        </w:rPr>
      </w:pPr>
    </w:p>
    <w:p w14:paraId="2143D090" w14:textId="77777777" w:rsidR="00993840" w:rsidRPr="00155D52" w:rsidRDefault="00993840" w:rsidP="00993840">
      <w:pPr>
        <w:pStyle w:val="NoSpacing"/>
        <w:tabs>
          <w:tab w:val="clear" w:pos="56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Browallia New" w:hAnsi="Browallia New" w:cs="Browallia New"/>
          <w:b/>
          <w:bCs/>
          <w:snapToGrid w:val="0"/>
          <w:color w:val="000000"/>
          <w:cs/>
          <w:lang w:eastAsia="th-TH"/>
        </w:rPr>
      </w:pPr>
      <w:r w:rsidRPr="00155D52">
        <w:rPr>
          <w:rFonts w:ascii="Browallia New" w:hAnsi="Browallia New" w:cs="Browallia New"/>
          <w:b/>
          <w:bCs/>
          <w:snapToGrid w:val="0"/>
          <w:color w:val="000000"/>
          <w:cs/>
          <w:lang w:eastAsia="th-TH"/>
        </w:rPr>
        <w:t>ข้อมูลเกี่ยวกับส่วนงานภูมิศาสตร์</w:t>
      </w:r>
    </w:p>
    <w:p w14:paraId="41A4E919" w14:textId="77777777" w:rsidR="00993840" w:rsidRPr="00155D52" w:rsidRDefault="00993840" w:rsidP="00993840">
      <w:pPr>
        <w:pStyle w:val="NoSpacing"/>
        <w:tabs>
          <w:tab w:val="clear" w:pos="56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Browallia New" w:hAnsi="Browallia New" w:cs="Browallia New"/>
          <w:b/>
          <w:bCs/>
          <w:snapToGrid w:val="0"/>
          <w:color w:val="000000"/>
          <w:lang w:eastAsia="th-TH"/>
        </w:rPr>
      </w:pPr>
    </w:p>
    <w:tbl>
      <w:tblPr>
        <w:tblW w:w="9554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758"/>
        <w:gridCol w:w="1476"/>
        <w:gridCol w:w="1440"/>
        <w:gridCol w:w="1440"/>
        <w:gridCol w:w="1440"/>
      </w:tblGrid>
      <w:tr w:rsidR="0039062F" w:rsidRPr="00E84424" w14:paraId="2D3249B3" w14:textId="77777777" w:rsidTr="00837424">
        <w:tc>
          <w:tcPr>
            <w:tcW w:w="3758" w:type="dxa"/>
            <w:vAlign w:val="center"/>
          </w:tcPr>
          <w:p w14:paraId="01FD9A32" w14:textId="77777777" w:rsidR="0039062F" w:rsidRPr="00E84424" w:rsidRDefault="0039062F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6" w:right="-7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bookmarkStart w:id="82" w:name="_Hlk62744704"/>
            <w:bookmarkStart w:id="83" w:name="_Hlk50879408"/>
          </w:p>
        </w:tc>
        <w:tc>
          <w:tcPr>
            <w:tcW w:w="2916" w:type="dxa"/>
            <w:gridSpan w:val="2"/>
            <w:tcBorders>
              <w:top w:val="single" w:sz="4" w:space="0" w:color="auto"/>
            </w:tcBorders>
          </w:tcPr>
          <w:p w14:paraId="7911340C" w14:textId="77777777" w:rsidR="0039062F" w:rsidRPr="00E84424" w:rsidRDefault="0039062F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รายได้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</w:tcPr>
          <w:p w14:paraId="24069FEF" w14:textId="77777777" w:rsidR="0039062F" w:rsidRPr="00E84424" w:rsidRDefault="0039062F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สินทรัพย์ไม่หมุนเวียน</w:t>
            </w:r>
          </w:p>
        </w:tc>
      </w:tr>
      <w:tr w:rsidR="0039062F" w:rsidRPr="00E84424" w14:paraId="5D4E4B50" w14:textId="77777777" w:rsidTr="00837424">
        <w:tc>
          <w:tcPr>
            <w:tcW w:w="3758" w:type="dxa"/>
            <w:vAlign w:val="center"/>
          </w:tcPr>
          <w:p w14:paraId="7D422281" w14:textId="77777777" w:rsidR="0039062F" w:rsidRPr="00E84424" w:rsidRDefault="0039062F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6" w:right="-7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916" w:type="dxa"/>
            <w:gridSpan w:val="2"/>
            <w:tcBorders>
              <w:top w:val="single" w:sz="4" w:space="0" w:color="auto"/>
            </w:tcBorders>
          </w:tcPr>
          <w:p w14:paraId="6D329DD4" w14:textId="6E5E99D5" w:rsidR="0039062F" w:rsidRPr="00E84424" w:rsidRDefault="0039062F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สำหรับปีสิ้นสุดวันที่ </w:t>
            </w:r>
            <w:r w:rsidR="00CF1017" w:rsidRPr="00CF101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</w:tcPr>
          <w:p w14:paraId="49DDCEAB" w14:textId="483BEC5C" w:rsidR="0039062F" w:rsidRPr="00E84424" w:rsidRDefault="0039062F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ณ วันที่ </w:t>
            </w:r>
            <w:r w:rsidR="00CF1017" w:rsidRPr="00CF101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</w:tr>
      <w:tr w:rsidR="0039062F" w:rsidRPr="00E84424" w14:paraId="2D3B0D91" w14:textId="77777777" w:rsidTr="00837424">
        <w:tc>
          <w:tcPr>
            <w:tcW w:w="3758" w:type="dxa"/>
            <w:vAlign w:val="center"/>
          </w:tcPr>
          <w:p w14:paraId="1FAC2A0F" w14:textId="77777777" w:rsidR="0039062F" w:rsidRPr="00E84424" w:rsidRDefault="0039062F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6" w:right="-7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76" w:type="dxa"/>
            <w:tcBorders>
              <w:top w:val="single" w:sz="4" w:space="0" w:color="auto"/>
            </w:tcBorders>
          </w:tcPr>
          <w:p w14:paraId="2AD64DCE" w14:textId="277A125B" w:rsidR="0039062F" w:rsidRPr="00E84424" w:rsidRDefault="0039062F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พ.ศ.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color w:val="7030A0"/>
                <w:sz w:val="26"/>
                <w:szCs w:val="26"/>
                <w:cs/>
              </w:rPr>
              <w:t xml:space="preserve"> </w:t>
            </w:r>
            <w:r w:rsidR="00CF1017" w:rsidRPr="00CF10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A738ED4" w14:textId="6CDFE82A" w:rsidR="0039062F" w:rsidRPr="00E84424" w:rsidRDefault="0039062F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พ.ศ.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color w:val="7030A0"/>
                <w:sz w:val="26"/>
                <w:szCs w:val="26"/>
                <w:cs/>
              </w:rPr>
              <w:t xml:space="preserve"> </w:t>
            </w:r>
            <w:r w:rsidR="00CF1017" w:rsidRPr="00CF10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E3B67A8" w14:textId="30B103AE" w:rsidR="0039062F" w:rsidRPr="00E84424" w:rsidRDefault="0039062F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พ.ศ.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color w:val="7030A0"/>
                <w:sz w:val="26"/>
                <w:szCs w:val="26"/>
                <w:cs/>
              </w:rPr>
              <w:t xml:space="preserve"> </w:t>
            </w:r>
            <w:r w:rsidR="00CF1017" w:rsidRPr="00CF10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8046FA0" w14:textId="66B2D6F8" w:rsidR="0039062F" w:rsidRPr="00E84424" w:rsidRDefault="0039062F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พ.ศ.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color w:val="7030A0"/>
                <w:sz w:val="26"/>
                <w:szCs w:val="26"/>
                <w:cs/>
              </w:rPr>
              <w:t xml:space="preserve"> </w:t>
            </w:r>
            <w:r w:rsidR="00CF1017" w:rsidRPr="00CF10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39062F" w:rsidRPr="00E84424" w14:paraId="3C1B1202" w14:textId="77777777" w:rsidTr="00837424">
        <w:tc>
          <w:tcPr>
            <w:tcW w:w="3758" w:type="dxa"/>
            <w:vAlign w:val="center"/>
          </w:tcPr>
          <w:p w14:paraId="4D842F3E" w14:textId="77777777" w:rsidR="0039062F" w:rsidRPr="00E84424" w:rsidRDefault="0039062F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6" w:right="-7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76" w:type="dxa"/>
            <w:tcBorders>
              <w:bottom w:val="single" w:sz="4" w:space="0" w:color="auto"/>
            </w:tcBorders>
          </w:tcPr>
          <w:p w14:paraId="631546DF" w14:textId="77777777" w:rsidR="0039062F" w:rsidRPr="00E84424" w:rsidRDefault="0039062F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24CC1B0" w14:textId="77777777" w:rsidR="0039062F" w:rsidRPr="00E84424" w:rsidRDefault="0039062F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5AF4D43" w14:textId="77777777" w:rsidR="0039062F" w:rsidRPr="00E84424" w:rsidRDefault="0039062F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133D265" w14:textId="77777777" w:rsidR="0039062F" w:rsidRPr="00E84424" w:rsidRDefault="0039062F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39062F" w:rsidRPr="00E84424" w14:paraId="1854B0CE" w14:textId="77777777" w:rsidTr="00837424">
        <w:tc>
          <w:tcPr>
            <w:tcW w:w="3758" w:type="dxa"/>
            <w:vAlign w:val="center"/>
          </w:tcPr>
          <w:p w14:paraId="758E9BBC" w14:textId="77777777" w:rsidR="0039062F" w:rsidRPr="00E84424" w:rsidRDefault="0039062F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6" w:right="-76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476" w:type="dxa"/>
            <w:tcBorders>
              <w:top w:val="single" w:sz="4" w:space="0" w:color="auto"/>
            </w:tcBorders>
            <w:shd w:val="clear" w:color="auto" w:fill="FAFAFA"/>
          </w:tcPr>
          <w:p w14:paraId="7AF96BC3" w14:textId="77777777" w:rsidR="0039062F" w:rsidRPr="00E84424" w:rsidRDefault="0039062F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DA80A68" w14:textId="77777777" w:rsidR="0039062F" w:rsidRPr="00E84424" w:rsidRDefault="0039062F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2A40748" w14:textId="77777777" w:rsidR="0039062F" w:rsidRPr="00E84424" w:rsidRDefault="0039062F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29B82448" w14:textId="77777777" w:rsidR="0039062F" w:rsidRPr="00E84424" w:rsidRDefault="0039062F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39062F" w:rsidRPr="00E84424" w14:paraId="054B2179" w14:textId="77777777" w:rsidTr="00837424">
        <w:tc>
          <w:tcPr>
            <w:tcW w:w="3758" w:type="dxa"/>
          </w:tcPr>
          <w:p w14:paraId="040F8FBA" w14:textId="77777777" w:rsidR="0039062F" w:rsidRPr="00E84424" w:rsidRDefault="0039062F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6" w:right="-7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8442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ไทย</w:t>
            </w:r>
          </w:p>
        </w:tc>
        <w:tc>
          <w:tcPr>
            <w:tcW w:w="1476" w:type="dxa"/>
            <w:shd w:val="clear" w:color="auto" w:fill="FAFAFA"/>
          </w:tcPr>
          <w:p w14:paraId="64099195" w14:textId="6968B5A9" w:rsidR="0039062F" w:rsidRPr="00E84424" w:rsidRDefault="00CF101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230</w:t>
            </w:r>
            <w:r w:rsidR="00FB3927" w:rsidRPr="00E844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071</w:t>
            </w:r>
          </w:p>
        </w:tc>
        <w:tc>
          <w:tcPr>
            <w:tcW w:w="1440" w:type="dxa"/>
          </w:tcPr>
          <w:p w14:paraId="5E22F81D" w14:textId="47E7846F" w:rsidR="0039062F" w:rsidRPr="00E84424" w:rsidRDefault="00CF101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334</w:t>
            </w:r>
            <w:r w:rsidR="0039062F" w:rsidRPr="00E844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325</w:t>
            </w:r>
          </w:p>
        </w:tc>
        <w:tc>
          <w:tcPr>
            <w:tcW w:w="1440" w:type="dxa"/>
            <w:shd w:val="clear" w:color="auto" w:fill="FAFAFA"/>
          </w:tcPr>
          <w:p w14:paraId="7E955B74" w14:textId="55F1FFBB" w:rsidR="0039062F" w:rsidRPr="00E84424" w:rsidRDefault="00CF101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190</w:t>
            </w:r>
            <w:r w:rsidR="0039062F"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495</w:t>
            </w:r>
          </w:p>
        </w:tc>
        <w:tc>
          <w:tcPr>
            <w:tcW w:w="1440" w:type="dxa"/>
          </w:tcPr>
          <w:p w14:paraId="42E27910" w14:textId="400313C0" w:rsidR="0039062F" w:rsidRPr="00E84424" w:rsidRDefault="00CF101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147</w:t>
            </w:r>
            <w:r w:rsidR="0039062F"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362</w:t>
            </w:r>
          </w:p>
        </w:tc>
      </w:tr>
      <w:tr w:rsidR="0039062F" w:rsidRPr="00E84424" w14:paraId="24F5B504" w14:textId="77777777" w:rsidTr="00837424">
        <w:tc>
          <w:tcPr>
            <w:tcW w:w="3758" w:type="dxa"/>
          </w:tcPr>
          <w:p w14:paraId="2E4FDD73" w14:textId="77777777" w:rsidR="0039062F" w:rsidRPr="00E84424" w:rsidRDefault="0039062F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6" w:right="-76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E8442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ประเทศอื่น ๆ </w:t>
            </w:r>
          </w:p>
        </w:tc>
        <w:tc>
          <w:tcPr>
            <w:tcW w:w="1476" w:type="dxa"/>
            <w:tcBorders>
              <w:bottom w:val="single" w:sz="4" w:space="0" w:color="auto"/>
            </w:tcBorders>
            <w:shd w:val="clear" w:color="auto" w:fill="FAFAFA"/>
          </w:tcPr>
          <w:p w14:paraId="48EF4AFC" w14:textId="7F2554B9" w:rsidR="0039062F" w:rsidRPr="00E84424" w:rsidRDefault="00CF101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  <w:r w:rsidR="0039062F"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842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F1C86F5" w14:textId="4151BDAC" w:rsidR="0039062F" w:rsidRPr="00E84424" w:rsidRDefault="00CF101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</w:t>
            </w:r>
            <w:r w:rsidR="0039062F" w:rsidRPr="00E844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4721D94" w14:textId="417200E2" w:rsidR="0039062F" w:rsidRPr="00E84424" w:rsidRDefault="00CF101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39062F"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464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8E56F90" w14:textId="749C43D4" w:rsidR="0039062F" w:rsidRPr="00E84424" w:rsidRDefault="00CF101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39062F"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406</w:t>
            </w:r>
          </w:p>
        </w:tc>
      </w:tr>
      <w:tr w:rsidR="0039062F" w:rsidRPr="00E84424" w14:paraId="66FF050B" w14:textId="77777777" w:rsidTr="00837424">
        <w:tc>
          <w:tcPr>
            <w:tcW w:w="3758" w:type="dxa"/>
          </w:tcPr>
          <w:p w14:paraId="012E1BCB" w14:textId="77777777" w:rsidR="0039062F" w:rsidRPr="00E84424" w:rsidRDefault="0039062F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6" w:right="-76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0ECFD35" w14:textId="586CA8C3" w:rsidR="0039062F" w:rsidRPr="00E84424" w:rsidRDefault="00CF101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247</w:t>
            </w:r>
            <w:r w:rsidR="00FB3927"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EBAB883" w14:textId="38E8AF0D" w:rsidR="0039062F" w:rsidRPr="00E84424" w:rsidRDefault="00CF101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363</w:t>
            </w:r>
            <w:r w:rsidR="006B725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C457239" w14:textId="46191BFF" w:rsidR="0039062F" w:rsidRPr="00E84424" w:rsidRDefault="00CF101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191</w:t>
            </w:r>
            <w:r w:rsidR="0039062F"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F3BDFA1" w14:textId="51FCC358" w:rsidR="0039062F" w:rsidRPr="00E84424" w:rsidRDefault="00CF101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148</w:t>
            </w:r>
            <w:r w:rsidR="0039062F"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768</w:t>
            </w:r>
          </w:p>
        </w:tc>
      </w:tr>
      <w:bookmarkEnd w:id="82"/>
    </w:tbl>
    <w:p w14:paraId="108B3C36" w14:textId="77777777" w:rsidR="0039062F" w:rsidRPr="00E84424" w:rsidRDefault="0039062F" w:rsidP="00993840">
      <w:pPr>
        <w:pStyle w:val="NoSpacing"/>
        <w:tabs>
          <w:tab w:val="clear" w:pos="56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0"/>
        <w:rPr>
          <w:rFonts w:ascii="Browallia New" w:hAnsi="Browallia New" w:cs="Browallia New"/>
          <w:b/>
          <w:bCs/>
          <w:snapToGrid w:val="0"/>
          <w:color w:val="000000"/>
          <w:sz w:val="24"/>
          <w:szCs w:val="24"/>
          <w:lang w:eastAsia="th-TH"/>
        </w:rPr>
      </w:pPr>
    </w:p>
    <w:tbl>
      <w:tblPr>
        <w:tblStyle w:val="TableGrid"/>
        <w:tblW w:w="9475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993840" w:rsidRPr="00E84424" w14:paraId="08BFE1B2" w14:textId="77777777" w:rsidTr="002F7184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0F4297A2" w14:textId="75453079" w:rsidR="00993840" w:rsidRPr="00E84424" w:rsidRDefault="00CF1017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</w:pPr>
            <w:r w:rsidRPr="00CF101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11</w:t>
            </w:r>
            <w:r w:rsidR="00993840" w:rsidRPr="00E8442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ab/>
            </w:r>
            <w:r w:rsidR="00993840" w:rsidRPr="00E8442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  <w:t>เงินสดและรายการเทียบเท่าเงินสด</w:t>
            </w:r>
          </w:p>
        </w:tc>
      </w:tr>
      <w:bookmarkEnd w:id="83"/>
    </w:tbl>
    <w:p w14:paraId="444213D9" w14:textId="77777777" w:rsidR="00993840" w:rsidRPr="00E84424" w:rsidRDefault="00993840" w:rsidP="00993840">
      <w:pPr>
        <w:pStyle w:val="NoSpacing"/>
        <w:tabs>
          <w:tab w:val="clear" w:pos="56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0"/>
        <w:rPr>
          <w:rFonts w:ascii="Browallia New" w:hAnsi="Browallia New" w:cs="Browallia New"/>
          <w:b/>
          <w:bCs/>
          <w:snapToGrid w:val="0"/>
          <w:color w:val="000000"/>
          <w:sz w:val="24"/>
          <w:szCs w:val="24"/>
          <w:lang w:eastAsia="th-TH"/>
        </w:rPr>
      </w:pPr>
    </w:p>
    <w:tbl>
      <w:tblPr>
        <w:tblW w:w="9558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798"/>
        <w:gridCol w:w="1440"/>
        <w:gridCol w:w="1440"/>
        <w:gridCol w:w="1440"/>
        <w:gridCol w:w="1440"/>
      </w:tblGrid>
      <w:tr w:rsidR="00993840" w:rsidRPr="00E84424" w14:paraId="549F4355" w14:textId="77777777" w:rsidTr="002F7184">
        <w:tc>
          <w:tcPr>
            <w:tcW w:w="3798" w:type="dxa"/>
            <w:vAlign w:val="center"/>
          </w:tcPr>
          <w:p w14:paraId="36004FCA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" w:right="-7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</w:tcPr>
          <w:p w14:paraId="4501B7B2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</w:tcPr>
          <w:p w14:paraId="6DF11428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93840" w:rsidRPr="00E84424" w14:paraId="78EA3126" w14:textId="77777777" w:rsidTr="002F7184">
        <w:tc>
          <w:tcPr>
            <w:tcW w:w="3798" w:type="dxa"/>
            <w:vAlign w:val="center"/>
          </w:tcPr>
          <w:p w14:paraId="7CE6F701" w14:textId="3F174EC8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" w:right="-76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CF1017" w:rsidRPr="00CF10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39EED7B" w14:textId="29E1AC30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พ.ศ.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color w:val="7030A0"/>
                <w:sz w:val="26"/>
                <w:szCs w:val="26"/>
                <w:cs/>
              </w:rPr>
              <w:t xml:space="preserve"> </w:t>
            </w:r>
            <w:r w:rsidR="00CF1017" w:rsidRPr="00CF10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30954EF" w14:textId="39003093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พ.ศ.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color w:val="7030A0"/>
                <w:sz w:val="26"/>
                <w:szCs w:val="26"/>
                <w:cs/>
              </w:rPr>
              <w:t xml:space="preserve"> </w:t>
            </w:r>
            <w:r w:rsidR="00CF1017" w:rsidRPr="00CF10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80C3914" w14:textId="5872CC8E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พ.ศ.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color w:val="7030A0"/>
                <w:sz w:val="26"/>
                <w:szCs w:val="26"/>
                <w:cs/>
              </w:rPr>
              <w:t xml:space="preserve"> </w:t>
            </w:r>
            <w:r w:rsidR="00CF1017" w:rsidRPr="00CF10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7F68F74" w14:textId="72A51C89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พ.ศ.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color w:val="7030A0"/>
                <w:sz w:val="26"/>
                <w:szCs w:val="26"/>
                <w:cs/>
              </w:rPr>
              <w:t xml:space="preserve"> </w:t>
            </w:r>
            <w:r w:rsidR="00CF1017" w:rsidRPr="00CF10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993840" w:rsidRPr="00E84424" w14:paraId="253F2A9C" w14:textId="77777777" w:rsidTr="002F7184">
        <w:tc>
          <w:tcPr>
            <w:tcW w:w="3798" w:type="dxa"/>
            <w:vAlign w:val="center"/>
          </w:tcPr>
          <w:p w14:paraId="4B6C811B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" w:right="-7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CA1BDDB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3FD3442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3CA7636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925ABDE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993840" w:rsidRPr="00E84424" w14:paraId="47208DC6" w14:textId="77777777" w:rsidTr="002F7184">
        <w:tc>
          <w:tcPr>
            <w:tcW w:w="3798" w:type="dxa"/>
            <w:vAlign w:val="center"/>
          </w:tcPr>
          <w:p w14:paraId="035256AD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" w:right="-76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8D3E093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35B23F2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A7EE2C2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10CDED98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993840" w:rsidRPr="00E84424" w14:paraId="2E14C86D" w14:textId="77777777" w:rsidTr="002F7184">
        <w:trPr>
          <w:trHeight w:val="360"/>
        </w:trPr>
        <w:tc>
          <w:tcPr>
            <w:tcW w:w="3798" w:type="dxa"/>
            <w:vAlign w:val="center"/>
          </w:tcPr>
          <w:p w14:paraId="46EBCF8D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" w:right="-7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เงินสดในมือ</w:t>
            </w:r>
          </w:p>
        </w:tc>
        <w:tc>
          <w:tcPr>
            <w:tcW w:w="1440" w:type="dxa"/>
            <w:shd w:val="clear" w:color="auto" w:fill="FAFAFA"/>
          </w:tcPr>
          <w:p w14:paraId="5F864045" w14:textId="058409C1" w:rsidR="00993840" w:rsidRPr="00E84424" w:rsidRDefault="00CF1017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440" w:type="dxa"/>
          </w:tcPr>
          <w:p w14:paraId="3C5C6E0F" w14:textId="7D7644FE" w:rsidR="00993840" w:rsidRPr="00E84424" w:rsidRDefault="003F74CE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440" w:type="dxa"/>
            <w:shd w:val="clear" w:color="auto" w:fill="FAFAFA"/>
          </w:tcPr>
          <w:p w14:paraId="40F70ADE" w14:textId="2CEAD9B3" w:rsidR="00993840" w:rsidRPr="00E84424" w:rsidRDefault="00C6518A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6068C32F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993840" w:rsidRPr="00E84424" w14:paraId="67A89BA1" w14:textId="77777777" w:rsidTr="002F7184">
        <w:tc>
          <w:tcPr>
            <w:tcW w:w="3798" w:type="dxa"/>
            <w:vAlign w:val="center"/>
          </w:tcPr>
          <w:p w14:paraId="6E59DC14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" w:right="-7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เงินฝากธนาคาร</w:t>
            </w:r>
          </w:p>
        </w:tc>
        <w:tc>
          <w:tcPr>
            <w:tcW w:w="1440" w:type="dxa"/>
            <w:shd w:val="clear" w:color="auto" w:fill="FAFAFA"/>
          </w:tcPr>
          <w:p w14:paraId="085CED58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700A0908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4C095D5C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1E4F6A2A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93840" w:rsidRPr="00E84424" w14:paraId="6DEC3C18" w14:textId="77777777" w:rsidTr="002F7184">
        <w:tc>
          <w:tcPr>
            <w:tcW w:w="3798" w:type="dxa"/>
            <w:vAlign w:val="center"/>
          </w:tcPr>
          <w:p w14:paraId="4A676F8A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" w:right="-7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กระแสรายวันและออมทรัพย์</w:t>
            </w:r>
          </w:p>
        </w:tc>
        <w:tc>
          <w:tcPr>
            <w:tcW w:w="1440" w:type="dxa"/>
            <w:shd w:val="clear" w:color="auto" w:fill="FAFAFA"/>
          </w:tcPr>
          <w:p w14:paraId="7D2EEB3A" w14:textId="318CF8D5" w:rsidR="00993840" w:rsidRPr="00E84424" w:rsidRDefault="00CF1017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</w:t>
            </w:r>
            <w:r w:rsidR="005D4A2D"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411</w:t>
            </w:r>
          </w:p>
        </w:tc>
        <w:tc>
          <w:tcPr>
            <w:tcW w:w="1440" w:type="dxa"/>
          </w:tcPr>
          <w:p w14:paraId="0C031812" w14:textId="1CE227AD" w:rsidR="00993840" w:rsidRPr="00E84424" w:rsidRDefault="00CF1017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</w:t>
            </w:r>
            <w:r w:rsidR="00993840"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</w:t>
            </w:r>
            <w:r w:rsidR="003F74C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440" w:type="dxa"/>
            <w:shd w:val="clear" w:color="auto" w:fill="FAFAFA"/>
          </w:tcPr>
          <w:p w14:paraId="6DBF11B9" w14:textId="3085CD31" w:rsidR="00993840" w:rsidRPr="00E84424" w:rsidRDefault="00CF1017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</w:t>
            </w:r>
            <w:r w:rsidR="00C6518A"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668</w:t>
            </w:r>
          </w:p>
        </w:tc>
        <w:tc>
          <w:tcPr>
            <w:tcW w:w="1440" w:type="dxa"/>
          </w:tcPr>
          <w:p w14:paraId="5617E655" w14:textId="2950F14D" w:rsidR="00993840" w:rsidRPr="00E84424" w:rsidRDefault="00CF1017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</w:t>
            </w:r>
            <w:r w:rsidR="00993840"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591</w:t>
            </w:r>
          </w:p>
        </w:tc>
      </w:tr>
      <w:tr w:rsidR="00993840" w:rsidRPr="00E84424" w14:paraId="10835DCC" w14:textId="77777777" w:rsidTr="002F7184">
        <w:tc>
          <w:tcPr>
            <w:tcW w:w="3798" w:type="dxa"/>
            <w:vAlign w:val="center"/>
          </w:tcPr>
          <w:p w14:paraId="1D8B3E66" w14:textId="625B976C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" w:right="-7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ฝากประจำอายุไม่เกิน </w:t>
            </w:r>
            <w:r w:rsidR="00CF1017"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40" w:type="dxa"/>
            <w:shd w:val="clear" w:color="auto" w:fill="FAFAFA"/>
          </w:tcPr>
          <w:p w14:paraId="01E58D40" w14:textId="43CF36C5" w:rsidR="00993840" w:rsidRPr="00E84424" w:rsidRDefault="00CF1017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C6518A"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832</w:t>
            </w:r>
          </w:p>
        </w:tc>
        <w:tc>
          <w:tcPr>
            <w:tcW w:w="1440" w:type="dxa"/>
          </w:tcPr>
          <w:p w14:paraId="5E687A95" w14:textId="2FC55E1B" w:rsidR="00993840" w:rsidRPr="00E84424" w:rsidRDefault="00CF1017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</w:t>
            </w:r>
            <w:r w:rsidR="00993840"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451</w:t>
            </w:r>
          </w:p>
        </w:tc>
        <w:tc>
          <w:tcPr>
            <w:tcW w:w="1440" w:type="dxa"/>
            <w:shd w:val="clear" w:color="auto" w:fill="FAFAFA"/>
          </w:tcPr>
          <w:p w14:paraId="69339805" w14:textId="45781879" w:rsidR="00993840" w:rsidRPr="00E84424" w:rsidRDefault="00CF1017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C6518A"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832</w:t>
            </w:r>
          </w:p>
        </w:tc>
        <w:tc>
          <w:tcPr>
            <w:tcW w:w="1440" w:type="dxa"/>
          </w:tcPr>
          <w:p w14:paraId="7B5BEC40" w14:textId="4A172E55" w:rsidR="00993840" w:rsidRPr="00E84424" w:rsidRDefault="00CF1017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</w:t>
            </w:r>
            <w:r w:rsidR="00993840"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451</w:t>
            </w:r>
          </w:p>
        </w:tc>
      </w:tr>
      <w:tr w:rsidR="00993840" w:rsidRPr="00E84424" w14:paraId="694E46CB" w14:textId="77777777" w:rsidTr="002F7184">
        <w:tc>
          <w:tcPr>
            <w:tcW w:w="3798" w:type="dxa"/>
            <w:vAlign w:val="center"/>
          </w:tcPr>
          <w:p w14:paraId="1AB2090B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" w:right="-7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B11ABBC" w14:textId="7D2E05CC" w:rsidR="00993840" w:rsidRPr="00E84424" w:rsidRDefault="00CF1017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</w:t>
            </w:r>
            <w:r w:rsidR="005D4A2D"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F622BD" w14:textId="29AC0210" w:rsidR="00993840" w:rsidRPr="00E84424" w:rsidRDefault="00CF1017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</w:t>
            </w:r>
            <w:r w:rsidR="00993840"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09F8587" w14:textId="3B7631CB" w:rsidR="00993840" w:rsidRPr="00E84424" w:rsidRDefault="00CF1017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</w:t>
            </w:r>
            <w:r w:rsidR="00C6518A"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2D24FDA" w14:textId="670756AE" w:rsidR="00993840" w:rsidRPr="00E84424" w:rsidRDefault="00CF1017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</w:t>
            </w:r>
            <w:r w:rsidR="00993840"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042</w:t>
            </w:r>
          </w:p>
        </w:tc>
      </w:tr>
    </w:tbl>
    <w:p w14:paraId="25A013DF" w14:textId="77777777" w:rsidR="00993840" w:rsidRPr="00155D52" w:rsidRDefault="00993840" w:rsidP="007F69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5FB6D35" w14:textId="75E6F09D" w:rsidR="00300126" w:rsidRPr="00155D52" w:rsidRDefault="00300126" w:rsidP="003001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7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155D52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CF1017" w:rsidRPr="00CF1017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155D52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</w:t>
      </w:r>
      <w:r w:rsidRPr="00155D5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พ.ศ.</w:t>
      </w:r>
      <w:r w:rsidRPr="00155D52">
        <w:rPr>
          <w:rFonts w:ascii="Browallia New" w:eastAsia="Arial Unicode MS" w:hAnsi="Browallia New" w:cs="Browallia New"/>
          <w:color w:val="7030A0"/>
          <w:sz w:val="26"/>
          <w:szCs w:val="26"/>
          <w:cs/>
        </w:rPr>
        <w:t xml:space="preserve"> </w:t>
      </w:r>
      <w:r w:rsidR="00CF1017" w:rsidRPr="00CF1017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155D5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55D52">
        <w:rPr>
          <w:rFonts w:ascii="Browallia New" w:eastAsia="Arial Unicode MS" w:hAnsi="Browallia New" w:cs="Browallia New"/>
          <w:sz w:val="26"/>
          <w:szCs w:val="26"/>
          <w:cs/>
        </w:rPr>
        <w:t xml:space="preserve">เงินฝากธนาคารบัญชีออมทรัพย์มีอัตราดอกเบี้ยร้อยละ </w:t>
      </w:r>
      <w:r w:rsidR="00CF1017" w:rsidRPr="00CF1017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Pr="00155D52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CF1017" w:rsidRPr="00CF1017">
        <w:rPr>
          <w:rFonts w:ascii="Browallia New" w:eastAsia="Arial Unicode MS" w:hAnsi="Browallia New" w:cs="Browallia New"/>
          <w:sz w:val="26"/>
          <w:szCs w:val="26"/>
          <w:lang w:val="en-GB"/>
        </w:rPr>
        <w:t>01</w:t>
      </w:r>
      <w:r w:rsidR="002D63BC" w:rsidRPr="00155D5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ถึงร้อยละ </w:t>
      </w:r>
      <w:r w:rsidR="00CF1017" w:rsidRPr="00CF1017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Pr="00155D52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DE0FF4">
        <w:rPr>
          <w:rFonts w:ascii="Browallia New" w:eastAsia="Arial Unicode MS" w:hAnsi="Browallia New" w:cs="Browallia New"/>
          <w:sz w:val="26"/>
          <w:szCs w:val="26"/>
        </w:rPr>
        <w:t>80</w:t>
      </w:r>
      <w:r w:rsidRPr="00155D5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155D52">
        <w:rPr>
          <w:rFonts w:ascii="Browallia New" w:eastAsia="Arial Unicode MS" w:hAnsi="Browallia New" w:cs="Browallia New"/>
          <w:sz w:val="26"/>
          <w:szCs w:val="26"/>
          <w:cs/>
        </w:rPr>
        <w:t xml:space="preserve">ต่อปี </w:t>
      </w:r>
      <w:r w:rsidRPr="00155D52">
        <w:rPr>
          <w:rFonts w:ascii="Browallia New" w:eastAsia="Arial Unicode MS" w:hAnsi="Browallia New" w:cs="Browallia New"/>
          <w:sz w:val="26"/>
          <w:szCs w:val="26"/>
        </w:rPr>
        <w:t>(</w:t>
      </w:r>
      <w:r w:rsidRPr="00155D5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พ.ศ.</w:t>
      </w:r>
      <w:r w:rsidRPr="00155D52">
        <w:rPr>
          <w:rFonts w:ascii="Browallia New" w:eastAsia="Arial Unicode MS" w:hAnsi="Browallia New" w:cs="Browallia New"/>
          <w:color w:val="7030A0"/>
          <w:sz w:val="26"/>
          <w:szCs w:val="26"/>
          <w:cs/>
        </w:rPr>
        <w:t xml:space="preserve"> </w:t>
      </w:r>
      <w:r w:rsidR="00CF1017" w:rsidRPr="00CF1017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155D52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155D52">
        <w:rPr>
          <w:rFonts w:ascii="Browallia New" w:eastAsia="Arial Unicode MS" w:hAnsi="Browallia New" w:cs="Browallia New"/>
          <w:sz w:val="26"/>
          <w:szCs w:val="26"/>
        </w:rPr>
        <w:br/>
      </w:r>
      <w:r w:rsidRPr="00155D52">
        <w:rPr>
          <w:rFonts w:ascii="Browallia New" w:eastAsia="Arial Unicode MS" w:hAnsi="Browallia New" w:cs="Browallia New"/>
          <w:sz w:val="26"/>
          <w:szCs w:val="26"/>
          <w:cs/>
        </w:rPr>
        <w:t>อัตราดอกเบี้ยร้อยละ</w:t>
      </w:r>
      <w:r w:rsidRPr="00155D5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CF1017" w:rsidRPr="00CF1017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Pr="00155D52">
        <w:rPr>
          <w:rFonts w:ascii="Browallia New" w:eastAsia="Arial Unicode MS" w:hAnsi="Browallia New" w:cs="Browallia New"/>
          <w:sz w:val="26"/>
          <w:szCs w:val="26"/>
        </w:rPr>
        <w:t>.</w:t>
      </w:r>
      <w:r w:rsidR="00CF1017" w:rsidRPr="00CF1017">
        <w:rPr>
          <w:rFonts w:ascii="Browallia New" w:eastAsia="Arial Unicode MS" w:hAnsi="Browallia New" w:cs="Browallia New"/>
          <w:sz w:val="26"/>
          <w:szCs w:val="26"/>
          <w:lang w:val="en-GB"/>
        </w:rPr>
        <w:t>01</w:t>
      </w:r>
      <w:r w:rsidRPr="00155D5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155D52">
        <w:rPr>
          <w:rFonts w:ascii="Browallia New" w:eastAsia="Arial Unicode MS" w:hAnsi="Browallia New" w:cs="Browallia New"/>
          <w:sz w:val="26"/>
          <w:szCs w:val="26"/>
          <w:cs/>
        </w:rPr>
        <w:t xml:space="preserve">ถึงร้อยละ </w:t>
      </w:r>
      <w:r w:rsidR="00CF1017" w:rsidRPr="00CF1017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155D5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55D52">
        <w:rPr>
          <w:rFonts w:ascii="Browallia New" w:eastAsia="Arial Unicode MS" w:hAnsi="Browallia New" w:cs="Browallia New"/>
          <w:sz w:val="26"/>
          <w:szCs w:val="26"/>
          <w:cs/>
        </w:rPr>
        <w:t>ต่อปี</w:t>
      </w:r>
      <w:r w:rsidRPr="00155D52">
        <w:rPr>
          <w:rFonts w:ascii="Browallia New" w:eastAsia="Arial Unicode MS" w:hAnsi="Browallia New" w:cs="Browallia New"/>
          <w:sz w:val="26"/>
          <w:szCs w:val="26"/>
        </w:rPr>
        <w:t>)</w:t>
      </w:r>
      <w:r w:rsidRPr="00155D52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</w:p>
    <w:p w14:paraId="1A58A695" w14:textId="77777777" w:rsidR="00300126" w:rsidRPr="00155D52" w:rsidRDefault="00300126" w:rsidP="009938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927287C" w14:textId="11B2FE91" w:rsidR="00993840" w:rsidRPr="00E84424" w:rsidRDefault="00993840" w:rsidP="004524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985"/>
        </w:tabs>
        <w:spacing w:line="240" w:lineRule="auto"/>
        <w:ind w:left="27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155D52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CF1017" w:rsidRPr="00CF1017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E84424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</w:t>
      </w:r>
      <w:r w:rsidRPr="00E8442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พ.ศ.</w:t>
      </w:r>
      <w:r w:rsidRPr="00E84424">
        <w:rPr>
          <w:rFonts w:ascii="Browallia New" w:eastAsia="Arial Unicode MS" w:hAnsi="Browallia New" w:cs="Browallia New"/>
          <w:color w:val="7030A0"/>
          <w:sz w:val="26"/>
          <w:szCs w:val="26"/>
          <w:cs/>
        </w:rPr>
        <w:t xml:space="preserve"> </w:t>
      </w:r>
      <w:r w:rsidR="00CF1017" w:rsidRPr="00CF1017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E8442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84424">
        <w:rPr>
          <w:rFonts w:ascii="Browallia New" w:eastAsia="Arial Unicode MS" w:hAnsi="Browallia New" w:cs="Browallia New"/>
          <w:sz w:val="26"/>
          <w:szCs w:val="26"/>
          <w:cs/>
        </w:rPr>
        <w:t>เงินฝากประจำอายุไม่เกิน</w:t>
      </w:r>
      <w:r w:rsidRPr="00E8442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CF1017" w:rsidRPr="00CF1017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E84424">
        <w:rPr>
          <w:rFonts w:ascii="Browallia New" w:eastAsia="Arial Unicode MS" w:hAnsi="Browallia New" w:cs="Browallia New"/>
          <w:sz w:val="26"/>
          <w:szCs w:val="26"/>
          <w:cs/>
        </w:rPr>
        <w:t xml:space="preserve"> เดือนมีอัตราดอกเบี้ยร้อยละ </w:t>
      </w:r>
      <w:r w:rsidR="00CF1017" w:rsidRPr="00CF1017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="00DC310B" w:rsidRPr="00E84424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CF1017" w:rsidRPr="00CF1017">
        <w:rPr>
          <w:rFonts w:ascii="Browallia New" w:eastAsia="Arial Unicode MS" w:hAnsi="Browallia New" w:cs="Browallia New"/>
          <w:sz w:val="26"/>
          <w:szCs w:val="26"/>
          <w:lang w:val="en-GB"/>
        </w:rPr>
        <w:t>60</w:t>
      </w:r>
      <w:r w:rsidRPr="00E8442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E84424">
        <w:rPr>
          <w:rFonts w:ascii="Browallia New" w:eastAsia="Arial Unicode MS" w:hAnsi="Browallia New" w:cs="Browallia New"/>
          <w:sz w:val="26"/>
          <w:szCs w:val="26"/>
          <w:cs/>
        </w:rPr>
        <w:t xml:space="preserve">ต่อปี </w:t>
      </w:r>
      <w:r w:rsidRPr="00E84424">
        <w:rPr>
          <w:rFonts w:ascii="Browallia New" w:eastAsia="Arial Unicode MS" w:hAnsi="Browallia New" w:cs="Browallia New"/>
          <w:sz w:val="26"/>
          <w:szCs w:val="26"/>
        </w:rPr>
        <w:t>(</w:t>
      </w:r>
      <w:r w:rsidRPr="00E8442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พ.ศ.</w:t>
      </w:r>
      <w:r w:rsidRPr="00E84424">
        <w:rPr>
          <w:rFonts w:ascii="Browallia New" w:eastAsia="Arial Unicode MS" w:hAnsi="Browallia New" w:cs="Browallia New"/>
          <w:color w:val="7030A0"/>
          <w:sz w:val="26"/>
          <w:szCs w:val="26"/>
          <w:cs/>
        </w:rPr>
        <w:t xml:space="preserve"> </w:t>
      </w:r>
      <w:r w:rsidR="00CF1017" w:rsidRPr="00CF1017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E84424">
        <w:rPr>
          <w:rFonts w:ascii="Browallia New" w:eastAsia="Arial Unicode MS" w:hAnsi="Browallia New" w:cs="Browallia New"/>
          <w:sz w:val="26"/>
          <w:szCs w:val="26"/>
          <w:cs/>
        </w:rPr>
        <w:t xml:space="preserve"> อัตราดอกเบี้ย</w:t>
      </w:r>
      <w:r w:rsidR="00155D52">
        <w:rPr>
          <w:rFonts w:ascii="Browallia New" w:eastAsia="Arial Unicode MS" w:hAnsi="Browallia New" w:cs="Browallia New"/>
          <w:sz w:val="26"/>
          <w:szCs w:val="26"/>
        </w:rPr>
        <w:br/>
      </w:r>
      <w:r w:rsidRPr="00E84424">
        <w:rPr>
          <w:rFonts w:ascii="Browallia New" w:eastAsia="Arial Unicode MS" w:hAnsi="Browallia New" w:cs="Browallia New"/>
          <w:sz w:val="26"/>
          <w:szCs w:val="26"/>
          <w:cs/>
        </w:rPr>
        <w:t>ร้อยละ</w:t>
      </w:r>
      <w:r w:rsidRPr="00E8442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CF1017" w:rsidRPr="00CF1017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Pr="00E84424">
        <w:rPr>
          <w:rFonts w:ascii="Browallia New" w:eastAsia="Arial Unicode MS" w:hAnsi="Browallia New" w:cs="Browallia New"/>
          <w:sz w:val="26"/>
          <w:szCs w:val="26"/>
        </w:rPr>
        <w:t>.</w:t>
      </w:r>
      <w:r w:rsidR="00CF1017" w:rsidRPr="00CF1017">
        <w:rPr>
          <w:rFonts w:ascii="Browallia New" w:eastAsia="Arial Unicode MS" w:hAnsi="Browallia New" w:cs="Browallia New"/>
          <w:sz w:val="26"/>
          <w:szCs w:val="26"/>
          <w:lang w:val="en-GB"/>
        </w:rPr>
        <w:t>75</w:t>
      </w:r>
      <w:r w:rsidRPr="00E8442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E84424">
        <w:rPr>
          <w:rFonts w:ascii="Browallia New" w:eastAsia="Arial Unicode MS" w:hAnsi="Browallia New" w:cs="Browallia New"/>
          <w:sz w:val="26"/>
          <w:szCs w:val="26"/>
          <w:cs/>
        </w:rPr>
        <w:t xml:space="preserve">ถึงร้อยละ </w:t>
      </w:r>
      <w:r w:rsidR="00CF1017" w:rsidRPr="00CF1017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E84424">
        <w:rPr>
          <w:rFonts w:ascii="Browallia New" w:eastAsia="Arial Unicode MS" w:hAnsi="Browallia New" w:cs="Browallia New"/>
          <w:sz w:val="26"/>
          <w:szCs w:val="26"/>
        </w:rPr>
        <w:t>.</w:t>
      </w:r>
      <w:r w:rsidR="00CF1017" w:rsidRPr="00CF1017">
        <w:rPr>
          <w:rFonts w:ascii="Browallia New" w:eastAsia="Arial Unicode MS" w:hAnsi="Browallia New" w:cs="Browallia New"/>
          <w:sz w:val="26"/>
          <w:szCs w:val="26"/>
          <w:lang w:val="en-GB"/>
        </w:rPr>
        <w:t>62</w:t>
      </w:r>
      <w:r w:rsidRPr="00E8442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84424">
        <w:rPr>
          <w:rFonts w:ascii="Browallia New" w:eastAsia="Arial Unicode MS" w:hAnsi="Browallia New" w:cs="Browallia New"/>
          <w:sz w:val="26"/>
          <w:szCs w:val="26"/>
          <w:cs/>
        </w:rPr>
        <w:t>ต่อปี</w:t>
      </w:r>
      <w:r w:rsidRPr="00E84424">
        <w:rPr>
          <w:rFonts w:ascii="Browallia New" w:eastAsia="Arial Unicode MS" w:hAnsi="Browallia New" w:cs="Browallia New"/>
          <w:sz w:val="26"/>
          <w:szCs w:val="26"/>
        </w:rPr>
        <w:t>)</w:t>
      </w:r>
      <w:r w:rsidRPr="00E84424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และมีร</w:t>
      </w:r>
      <w:r w:rsidR="00F36FF8" w:rsidRPr="00E84424">
        <w:rPr>
          <w:rFonts w:ascii="Browallia New" w:eastAsia="Arial Unicode MS" w:hAnsi="Browallia New" w:cs="Browallia New"/>
          <w:sz w:val="26"/>
          <w:szCs w:val="26"/>
          <w:cs/>
        </w:rPr>
        <w:t xml:space="preserve">ะยะเวลาครบกำหนดโดยเฉลี่ยอยู่ที่ </w:t>
      </w:r>
      <w:r w:rsidR="00CF1017" w:rsidRPr="00CF1017">
        <w:rPr>
          <w:rFonts w:ascii="Browallia New" w:eastAsia="Arial Unicode MS" w:hAnsi="Browallia New" w:cs="Browallia New"/>
          <w:sz w:val="26"/>
          <w:szCs w:val="26"/>
          <w:lang w:val="en-GB"/>
        </w:rPr>
        <w:t>73</w:t>
      </w:r>
      <w:r w:rsidRPr="00E8442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84424">
        <w:rPr>
          <w:rFonts w:ascii="Browallia New" w:eastAsia="Arial Unicode MS" w:hAnsi="Browallia New" w:cs="Browallia New"/>
          <w:sz w:val="26"/>
          <w:szCs w:val="26"/>
          <w:cs/>
        </w:rPr>
        <w:t>วัน</w:t>
      </w:r>
      <w:r w:rsidR="007F69B6" w:rsidRPr="00E8442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B9710C" w:rsidRPr="00E84424">
        <w:rPr>
          <w:rFonts w:ascii="Browallia New" w:eastAsia="Arial Unicode MS" w:hAnsi="Browallia New" w:cs="Browallia New"/>
          <w:sz w:val="26"/>
          <w:szCs w:val="26"/>
        </w:rPr>
        <w:t>(</w:t>
      </w:r>
      <w:r w:rsidR="00B9710C" w:rsidRPr="00E84424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CF1017" w:rsidRPr="00CF1017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="00B9710C" w:rsidRPr="00E8442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2D63BC" w:rsidRPr="00E8442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เวลาครบกำหนดโดยเฉลี่ย </w:t>
      </w:r>
      <w:r w:rsidR="00CF1017" w:rsidRPr="00CF1017">
        <w:rPr>
          <w:rFonts w:ascii="Browallia New" w:eastAsia="Arial Unicode MS" w:hAnsi="Browallia New" w:cs="Browallia New"/>
          <w:sz w:val="26"/>
          <w:szCs w:val="26"/>
          <w:lang w:val="en-GB"/>
        </w:rPr>
        <w:t>89</w:t>
      </w:r>
      <w:r w:rsidR="00B9710C" w:rsidRPr="00E8442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B9710C" w:rsidRPr="00E8442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วัน)</w:t>
      </w:r>
    </w:p>
    <w:p w14:paraId="3E48C1B0" w14:textId="77777777" w:rsidR="00993840" w:rsidRPr="00E84424" w:rsidRDefault="00993840" w:rsidP="009938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7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E84424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083B4FF6" w14:textId="77777777" w:rsidR="00993840" w:rsidRPr="00E84424" w:rsidRDefault="00993840" w:rsidP="009938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6774DBB" w14:textId="4AF04AFB" w:rsidR="00993840" w:rsidRPr="00E84424" w:rsidRDefault="00993840" w:rsidP="009938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84424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CF1017" w:rsidRPr="00CF1017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E84424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</w:t>
      </w:r>
      <w:r w:rsidRPr="00E8442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พ.ศ.</w:t>
      </w:r>
      <w:r w:rsidRPr="00E84424">
        <w:rPr>
          <w:rFonts w:ascii="Browallia New" w:eastAsia="Arial Unicode MS" w:hAnsi="Browallia New" w:cs="Browallia New"/>
          <w:color w:val="7030A0"/>
          <w:sz w:val="26"/>
          <w:szCs w:val="26"/>
          <w:cs/>
        </w:rPr>
        <w:t xml:space="preserve"> </w:t>
      </w:r>
      <w:r w:rsidR="00CF1017" w:rsidRPr="00CF1017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E8442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8442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บัญชีเงินฝากส</w:t>
      </w:r>
      <w:r w:rsidR="00970D07" w:rsidRPr="00E8442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ถาบันการเงินของกลุ่มกิจการจำนวน</w:t>
      </w:r>
      <w:r w:rsidR="00970D07" w:rsidRPr="00E8442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CF1017" w:rsidRPr="00CF1017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970D07" w:rsidRPr="00E84424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CF1017" w:rsidRPr="00CF1017">
        <w:rPr>
          <w:rFonts w:ascii="Browallia New" w:eastAsia="Arial Unicode MS" w:hAnsi="Browallia New" w:cs="Browallia New"/>
          <w:sz w:val="26"/>
          <w:szCs w:val="26"/>
          <w:lang w:val="en-GB"/>
        </w:rPr>
        <w:t>664</w:t>
      </w:r>
      <w:r w:rsidRPr="00E8442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ล้านบาท ได้ถูกนำไปวางเป็นหลักประกันวงเงินสินเชื่อที่ได้รับจากสถาบันการเงิน</w:t>
      </w:r>
      <w:r w:rsidRPr="00E8442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(</w:t>
      </w:r>
      <w:r w:rsidRPr="00E8442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พ.ศ.</w:t>
      </w:r>
      <w:r w:rsidRPr="00E84424">
        <w:rPr>
          <w:rFonts w:ascii="Browallia New" w:eastAsia="Arial Unicode MS" w:hAnsi="Browallia New" w:cs="Browallia New"/>
          <w:color w:val="7030A0"/>
          <w:sz w:val="26"/>
          <w:szCs w:val="26"/>
          <w:cs/>
          <w:lang w:val="en-GB"/>
        </w:rPr>
        <w:t xml:space="preserve"> </w:t>
      </w:r>
      <w:r w:rsidR="00CF1017" w:rsidRPr="00CF1017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E8442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8442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จำนวน </w:t>
      </w:r>
      <w:r w:rsidR="00CF1017" w:rsidRPr="00CF1017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E84424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CF1017" w:rsidRPr="00CF1017">
        <w:rPr>
          <w:rFonts w:ascii="Browallia New" w:eastAsia="Arial Unicode MS" w:hAnsi="Browallia New" w:cs="Browallia New"/>
          <w:sz w:val="26"/>
          <w:szCs w:val="26"/>
          <w:lang w:val="en-GB"/>
        </w:rPr>
        <w:t>170</w:t>
      </w:r>
      <w:r w:rsidRPr="00E8442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8442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ล้านบาท</w:t>
      </w:r>
      <w:r w:rsidRPr="00E84424">
        <w:rPr>
          <w:rFonts w:ascii="Browallia New" w:eastAsia="Arial Unicode MS" w:hAnsi="Browallia New" w:cs="Browallia New"/>
          <w:sz w:val="26"/>
          <w:szCs w:val="26"/>
          <w:lang w:val="en-GB"/>
        </w:rPr>
        <w:t>)</w:t>
      </w:r>
      <w:r w:rsidRPr="00E8442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อย่างไรก็ตามกลุ่มกิจการสามารถเบิกถอนบัญชีเงินฝากสถาบันการเงินที่นำไปวางไว้เป็นหลักประกันดังกล่าวได้ตามวัตถุประสงค์ และเงื่อนไขที่ระบุไว้ในสัญญาเงินกู้เพื่อใช้เป็นเงินทุนหมุนเวียนในการดำเนินธุรกิจตามปกติของกลุ่มกิจการได้ (หมายเหตุฯ ข้อ </w:t>
      </w:r>
      <w:r w:rsidR="00CF1017" w:rsidRPr="00CF1017">
        <w:rPr>
          <w:rFonts w:ascii="Browallia New" w:eastAsia="Arial Unicode MS" w:hAnsi="Browallia New" w:cs="Browallia New"/>
          <w:sz w:val="26"/>
          <w:szCs w:val="26"/>
          <w:lang w:val="en-GB"/>
        </w:rPr>
        <w:t>28</w:t>
      </w:r>
      <w:r w:rsidRPr="00E84424">
        <w:rPr>
          <w:rFonts w:ascii="Browallia New" w:eastAsia="Arial Unicode MS" w:hAnsi="Browallia New" w:cs="Browallia New"/>
          <w:sz w:val="26"/>
          <w:szCs w:val="26"/>
          <w:lang w:val="en-GB"/>
        </w:rPr>
        <w:t>)</w:t>
      </w:r>
    </w:p>
    <w:p w14:paraId="09EDF613" w14:textId="77777777" w:rsidR="00993840" w:rsidRPr="00E84424" w:rsidRDefault="00993840" w:rsidP="009938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Style w:val="TableGrid"/>
        <w:tblW w:w="9475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993840" w:rsidRPr="00E84424" w14:paraId="41E3A996" w14:textId="77777777" w:rsidTr="002F7184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0905E30A" w14:textId="691D7AC7" w:rsidR="00993840" w:rsidRPr="00E84424" w:rsidRDefault="00CF1017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</w:pPr>
            <w:bookmarkStart w:id="84" w:name="_Hlk50879416"/>
            <w:r w:rsidRPr="00CF101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12</w:t>
            </w:r>
            <w:r w:rsidR="00993840" w:rsidRPr="00E8442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ab/>
            </w:r>
            <w:r w:rsidR="00993840" w:rsidRPr="00E8442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  <w:t>เงินฝากสถาบันการเงินที่ใช้เป็นหลักประกัน</w:t>
            </w:r>
            <w:bookmarkEnd w:id="84"/>
          </w:p>
        </w:tc>
      </w:tr>
    </w:tbl>
    <w:p w14:paraId="55EDA6BF" w14:textId="77777777" w:rsidR="00993840" w:rsidRPr="00E84424" w:rsidRDefault="00993840" w:rsidP="009938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7" w:right="-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922E3A0" w14:textId="6F0279B5" w:rsidR="00993840" w:rsidRPr="00E84424" w:rsidRDefault="00993840" w:rsidP="009938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7" w:right="-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84424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CF1017" w:rsidRPr="00CF1017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E8442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84424">
        <w:rPr>
          <w:rFonts w:ascii="Browallia New" w:eastAsia="Arial Unicode MS" w:hAnsi="Browallia New" w:cs="Browallia New"/>
          <w:sz w:val="26"/>
          <w:szCs w:val="26"/>
          <w:cs/>
        </w:rPr>
        <w:t>ธันวาคม</w:t>
      </w:r>
      <w:r w:rsidRPr="00E8442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8442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พ.ศ.</w:t>
      </w:r>
      <w:r w:rsidRPr="00E84424">
        <w:rPr>
          <w:rFonts w:ascii="Browallia New" w:eastAsia="Arial Unicode MS" w:hAnsi="Browallia New" w:cs="Browallia New"/>
          <w:color w:val="7030A0"/>
          <w:sz w:val="26"/>
          <w:szCs w:val="26"/>
          <w:cs/>
        </w:rPr>
        <w:t xml:space="preserve"> </w:t>
      </w:r>
      <w:r w:rsidR="00CF1017" w:rsidRPr="00CF1017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E8442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8442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บัญชีเงินฝากสถาบันการเงินที่ใช้เป็นหลักประกันระยะสั้นเป็นเงิน</w:t>
      </w:r>
      <w:r w:rsidR="00461FB6" w:rsidRPr="00E8442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ฝากออมทรัพย์ของกลุ่มกิจการจำนวน </w:t>
      </w:r>
      <w:r w:rsidR="00CF1017" w:rsidRPr="00CF1017">
        <w:rPr>
          <w:rFonts w:ascii="Browallia New" w:eastAsia="Arial Unicode MS" w:hAnsi="Browallia New" w:cs="Browallia New"/>
          <w:sz w:val="26"/>
          <w:szCs w:val="26"/>
          <w:lang w:val="en-GB"/>
        </w:rPr>
        <w:t>327</w:t>
      </w:r>
      <w:r w:rsidRPr="00E8442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8442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ล้านบาท (พ.ศ.</w:t>
      </w:r>
      <w:r w:rsidRPr="00E84424">
        <w:rPr>
          <w:rFonts w:ascii="Browallia New" w:eastAsia="Arial Unicode MS" w:hAnsi="Browallia New" w:cs="Browallia New"/>
          <w:color w:val="7030A0"/>
          <w:sz w:val="26"/>
          <w:szCs w:val="26"/>
          <w:cs/>
          <w:lang w:val="en-GB"/>
        </w:rPr>
        <w:t xml:space="preserve"> </w:t>
      </w:r>
      <w:r w:rsidR="00CF1017" w:rsidRPr="00CF1017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E8442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8442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จำนวน </w:t>
      </w:r>
      <w:r w:rsidR="00CF1017" w:rsidRPr="00CF1017">
        <w:rPr>
          <w:rFonts w:ascii="Browallia New" w:eastAsia="Arial Unicode MS" w:hAnsi="Browallia New" w:cs="Browallia New"/>
          <w:sz w:val="26"/>
          <w:szCs w:val="26"/>
          <w:lang w:val="en-GB"/>
        </w:rPr>
        <w:t>325</w:t>
      </w:r>
      <w:r w:rsidRPr="00E8442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8442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ล้านบาท) ซึ่งได้ถูกนำไปวางเป็นหลักประกันวงเงินสินเชื่อตามที่กล่าวไว้ใน</w:t>
      </w:r>
      <w:r w:rsidRPr="00E8442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  <w:t>หมายเหตุฯ ข้อ</w:t>
      </w:r>
      <w:r w:rsidRPr="00E8442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CF1017" w:rsidRPr="00CF1017">
        <w:rPr>
          <w:rFonts w:ascii="Browallia New" w:eastAsia="Arial Unicode MS" w:hAnsi="Browallia New" w:cs="Browallia New"/>
          <w:sz w:val="26"/>
          <w:szCs w:val="26"/>
          <w:lang w:val="en-GB"/>
        </w:rPr>
        <w:t>28</w:t>
      </w:r>
      <w:r w:rsidRPr="00E8442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โดยมีข้อจำกัดในการใช้เพื่อจ่ายคืนเงินกู้ยืมระยะยาวและดอกเบี้ยที่ถึงกำหนดชำระในงวดถัดไป</w:t>
      </w:r>
    </w:p>
    <w:p w14:paraId="6A833CBA" w14:textId="77777777" w:rsidR="00993840" w:rsidRPr="00E84424" w:rsidRDefault="00993840" w:rsidP="00993840">
      <w:pPr>
        <w:pStyle w:val="Heading1"/>
        <w:keepNext w:val="0"/>
        <w:tabs>
          <w:tab w:val="clear" w:pos="567"/>
        </w:tabs>
        <w:spacing w:line="240" w:lineRule="auto"/>
        <w:rPr>
          <w:rFonts w:ascii="Browallia New" w:eastAsia="Arial Unicode MS" w:hAnsi="Browallia New" w:cs="Browallia New"/>
          <w:lang w:val="en-GB"/>
        </w:rPr>
      </w:pPr>
      <w:bookmarkStart w:id="85" w:name="_Hlk50879437"/>
    </w:p>
    <w:tbl>
      <w:tblPr>
        <w:tblStyle w:val="TableGrid"/>
        <w:tblW w:w="9475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993840" w:rsidRPr="00E84424" w14:paraId="4E492C95" w14:textId="77777777" w:rsidTr="002F7184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47BD8FF9" w14:textId="6EC28F2D" w:rsidR="00993840" w:rsidRPr="00E84424" w:rsidRDefault="00CF1017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</w:pPr>
            <w:r w:rsidRPr="00CF101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13</w:t>
            </w:r>
            <w:r w:rsidR="00993840" w:rsidRPr="00E8442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  <w:tab/>
              <w:t>ลูกหนี้การค้า สุทธิ</w:t>
            </w:r>
          </w:p>
        </w:tc>
      </w:tr>
      <w:bookmarkEnd w:id="85"/>
    </w:tbl>
    <w:p w14:paraId="684023E6" w14:textId="77777777" w:rsidR="00993840" w:rsidRPr="00E84424" w:rsidRDefault="00993840" w:rsidP="00993840">
      <w:pPr>
        <w:pStyle w:val="a"/>
        <w:tabs>
          <w:tab w:val="clear" w:pos="1080"/>
        </w:tabs>
        <w:jc w:val="both"/>
        <w:rPr>
          <w:rFonts w:ascii="Browallia New" w:eastAsia="Arial Unicode MS" w:hAnsi="Browallia New" w:cs="Browallia New"/>
          <w:bCs/>
          <w:sz w:val="26"/>
          <w:szCs w:val="26"/>
          <w:lang w:val="en-US"/>
        </w:rPr>
      </w:pPr>
    </w:p>
    <w:tbl>
      <w:tblPr>
        <w:tblW w:w="9464" w:type="dxa"/>
        <w:tblLook w:val="0000" w:firstRow="0" w:lastRow="0" w:firstColumn="0" w:lastColumn="0" w:noHBand="0" w:noVBand="0"/>
      </w:tblPr>
      <w:tblGrid>
        <w:gridCol w:w="3672"/>
        <w:gridCol w:w="1428"/>
        <w:gridCol w:w="1468"/>
        <w:gridCol w:w="1428"/>
        <w:gridCol w:w="1468"/>
      </w:tblGrid>
      <w:tr w:rsidR="00993840" w:rsidRPr="00E84424" w14:paraId="6FB53546" w14:textId="77777777" w:rsidTr="002F7184">
        <w:trPr>
          <w:trHeight w:val="20"/>
        </w:trPr>
        <w:tc>
          <w:tcPr>
            <w:tcW w:w="3672" w:type="dxa"/>
            <w:shd w:val="clear" w:color="auto" w:fill="auto"/>
            <w:vAlign w:val="center"/>
          </w:tcPr>
          <w:p w14:paraId="7FAE0B3D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2F21773" w14:textId="77777777" w:rsidR="00993840" w:rsidRPr="00E84424" w:rsidRDefault="00993840" w:rsidP="002F7184">
            <w:pPr>
              <w:pStyle w:val="Heading1"/>
              <w:keepNext w:val="0"/>
              <w:tabs>
                <w:tab w:val="clear" w:pos="567"/>
              </w:tabs>
              <w:spacing w:line="240" w:lineRule="auto"/>
              <w:jc w:val="center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cs/>
                <w:lang w:val="en-GB"/>
              </w:rPr>
              <w:t>งบการเงินรวม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C7A6D05" w14:textId="77777777" w:rsidR="00993840" w:rsidRPr="00E84424" w:rsidRDefault="00993840" w:rsidP="002F7184">
            <w:pPr>
              <w:pStyle w:val="Heading1"/>
              <w:keepNext w:val="0"/>
              <w:tabs>
                <w:tab w:val="clear" w:pos="567"/>
              </w:tabs>
              <w:spacing w:line="240" w:lineRule="auto"/>
              <w:jc w:val="center"/>
              <w:rPr>
                <w:rFonts w:ascii="Browallia New" w:eastAsia="Arial Unicode MS" w:hAnsi="Browallia New" w:cs="Browallia New"/>
              </w:rPr>
            </w:pPr>
            <w:r w:rsidRPr="00E84424">
              <w:rPr>
                <w:rFonts w:ascii="Browallia New" w:eastAsia="Arial Unicode MS" w:hAnsi="Browallia New" w:cs="Browallia New"/>
                <w:cs/>
              </w:rPr>
              <w:t>งบการเงินเฉพาะกิจการ</w:t>
            </w:r>
          </w:p>
        </w:tc>
      </w:tr>
      <w:tr w:rsidR="00993840" w:rsidRPr="00E84424" w14:paraId="596C9793" w14:textId="77777777" w:rsidTr="002F7184">
        <w:trPr>
          <w:trHeight w:val="20"/>
        </w:trPr>
        <w:tc>
          <w:tcPr>
            <w:tcW w:w="3672" w:type="dxa"/>
            <w:shd w:val="clear" w:color="auto" w:fill="auto"/>
            <w:vAlign w:val="center"/>
          </w:tcPr>
          <w:p w14:paraId="15C9C42E" w14:textId="2FB440FB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CF1017" w:rsidRPr="00CF10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28" w:type="dxa"/>
            <w:shd w:val="clear" w:color="auto" w:fill="auto"/>
            <w:vAlign w:val="center"/>
          </w:tcPr>
          <w:p w14:paraId="7877D506" w14:textId="299CD960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พ.ศ.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color w:val="7030A0"/>
                <w:sz w:val="26"/>
                <w:szCs w:val="26"/>
                <w:cs/>
              </w:rPr>
              <w:t xml:space="preserve"> </w:t>
            </w:r>
            <w:r w:rsidR="00CF1017" w:rsidRPr="00CF10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68" w:type="dxa"/>
            <w:shd w:val="clear" w:color="auto" w:fill="auto"/>
            <w:vAlign w:val="center"/>
          </w:tcPr>
          <w:p w14:paraId="28344FDA" w14:textId="5A009CD0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พ.ศ.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color w:val="7030A0"/>
                <w:sz w:val="26"/>
                <w:szCs w:val="26"/>
                <w:cs/>
              </w:rPr>
              <w:t xml:space="preserve"> </w:t>
            </w:r>
            <w:r w:rsidR="00CF1017" w:rsidRPr="00CF10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28" w:type="dxa"/>
            <w:shd w:val="clear" w:color="auto" w:fill="auto"/>
            <w:vAlign w:val="center"/>
          </w:tcPr>
          <w:p w14:paraId="79E81DA8" w14:textId="05DD49C8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พ.ศ.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color w:val="7030A0"/>
                <w:sz w:val="26"/>
                <w:szCs w:val="26"/>
                <w:cs/>
              </w:rPr>
              <w:t xml:space="preserve"> </w:t>
            </w:r>
            <w:r w:rsidR="00CF1017" w:rsidRPr="00CF10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68" w:type="dxa"/>
            <w:shd w:val="clear" w:color="auto" w:fill="auto"/>
            <w:vAlign w:val="center"/>
          </w:tcPr>
          <w:p w14:paraId="58C6B077" w14:textId="3DDDAC9F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พ.ศ.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color w:val="7030A0"/>
                <w:sz w:val="26"/>
                <w:szCs w:val="26"/>
                <w:cs/>
              </w:rPr>
              <w:t xml:space="preserve"> </w:t>
            </w:r>
            <w:r w:rsidR="00CF1017" w:rsidRPr="00CF10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993840" w:rsidRPr="00E84424" w14:paraId="10EC2190" w14:textId="77777777" w:rsidTr="002F7184">
        <w:trPr>
          <w:trHeight w:val="20"/>
        </w:trPr>
        <w:tc>
          <w:tcPr>
            <w:tcW w:w="3672" w:type="dxa"/>
            <w:shd w:val="clear" w:color="auto" w:fill="auto"/>
            <w:vAlign w:val="center"/>
          </w:tcPr>
          <w:p w14:paraId="35FFD425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28" w:type="dxa"/>
            <w:tcBorders>
              <w:bottom w:val="single" w:sz="4" w:space="0" w:color="auto"/>
            </w:tcBorders>
            <w:shd w:val="clear" w:color="auto" w:fill="auto"/>
          </w:tcPr>
          <w:p w14:paraId="327A5EF1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68" w:type="dxa"/>
            <w:tcBorders>
              <w:bottom w:val="single" w:sz="4" w:space="0" w:color="auto"/>
            </w:tcBorders>
            <w:shd w:val="clear" w:color="auto" w:fill="auto"/>
          </w:tcPr>
          <w:p w14:paraId="1B9912AD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28" w:type="dxa"/>
            <w:tcBorders>
              <w:bottom w:val="single" w:sz="4" w:space="0" w:color="auto"/>
            </w:tcBorders>
            <w:shd w:val="clear" w:color="auto" w:fill="auto"/>
          </w:tcPr>
          <w:p w14:paraId="5A6E497E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68" w:type="dxa"/>
            <w:tcBorders>
              <w:bottom w:val="single" w:sz="4" w:space="0" w:color="auto"/>
            </w:tcBorders>
            <w:shd w:val="clear" w:color="auto" w:fill="auto"/>
          </w:tcPr>
          <w:p w14:paraId="54064E06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993840" w:rsidRPr="00E84424" w14:paraId="1BDCB665" w14:textId="77777777" w:rsidTr="002F7184">
        <w:trPr>
          <w:trHeight w:val="20"/>
        </w:trPr>
        <w:tc>
          <w:tcPr>
            <w:tcW w:w="3672" w:type="dxa"/>
            <w:shd w:val="clear" w:color="auto" w:fill="auto"/>
          </w:tcPr>
          <w:p w14:paraId="4DD03B92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4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88A3AF6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04D0EC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5CFDA9B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68" w:type="dxa"/>
            <w:tcBorders>
              <w:top w:val="single" w:sz="4" w:space="0" w:color="auto"/>
            </w:tcBorders>
            <w:shd w:val="clear" w:color="auto" w:fill="auto"/>
          </w:tcPr>
          <w:p w14:paraId="3202434D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</w:tr>
      <w:tr w:rsidR="00993840" w:rsidRPr="00E84424" w14:paraId="330A9DDA" w14:textId="77777777" w:rsidTr="002F7184">
        <w:trPr>
          <w:trHeight w:val="20"/>
        </w:trPr>
        <w:tc>
          <w:tcPr>
            <w:tcW w:w="3672" w:type="dxa"/>
            <w:shd w:val="clear" w:color="auto" w:fill="auto"/>
          </w:tcPr>
          <w:p w14:paraId="7D4DF6DC" w14:textId="5FB94200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(หมายเหตุฯ ข้อ </w:t>
            </w:r>
            <w:r w:rsidR="00CF1017"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28" w:type="dxa"/>
            <w:shd w:val="clear" w:color="auto" w:fill="FAFAFA"/>
            <w:vAlign w:val="bottom"/>
          </w:tcPr>
          <w:p w14:paraId="330462A3" w14:textId="312EC68B" w:rsidR="00993840" w:rsidRPr="00E84424" w:rsidRDefault="00CF1017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E91402"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568</w:t>
            </w:r>
          </w:p>
        </w:tc>
        <w:tc>
          <w:tcPr>
            <w:tcW w:w="1468" w:type="dxa"/>
            <w:tcBorders>
              <w:bottom w:val="nil"/>
            </w:tcBorders>
            <w:vAlign w:val="bottom"/>
          </w:tcPr>
          <w:p w14:paraId="4A48E5D9" w14:textId="222B747E" w:rsidR="00993840" w:rsidRPr="00E84424" w:rsidRDefault="00CF1017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993840"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484</w:t>
            </w:r>
          </w:p>
        </w:tc>
        <w:tc>
          <w:tcPr>
            <w:tcW w:w="1428" w:type="dxa"/>
            <w:shd w:val="clear" w:color="auto" w:fill="FAFAFA"/>
            <w:vAlign w:val="bottom"/>
          </w:tcPr>
          <w:p w14:paraId="69A69F7B" w14:textId="0396430E" w:rsidR="00993840" w:rsidRPr="00E84424" w:rsidRDefault="00CF1017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E91402" w:rsidRPr="00E844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054</w:t>
            </w:r>
          </w:p>
        </w:tc>
        <w:tc>
          <w:tcPr>
            <w:tcW w:w="1468" w:type="dxa"/>
            <w:tcBorders>
              <w:bottom w:val="nil"/>
            </w:tcBorders>
            <w:vAlign w:val="bottom"/>
          </w:tcPr>
          <w:p w14:paraId="38410FDF" w14:textId="4DBF57AC" w:rsidR="00993840" w:rsidRPr="00E84424" w:rsidRDefault="00CF1017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993840" w:rsidRPr="00E844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241</w:t>
            </w:r>
          </w:p>
        </w:tc>
      </w:tr>
      <w:tr w:rsidR="00993840" w:rsidRPr="00E84424" w14:paraId="4461A703" w14:textId="77777777" w:rsidTr="002F7184">
        <w:trPr>
          <w:trHeight w:val="20"/>
        </w:trPr>
        <w:tc>
          <w:tcPr>
            <w:tcW w:w="3672" w:type="dxa"/>
            <w:shd w:val="clear" w:color="auto" w:fill="auto"/>
          </w:tcPr>
          <w:p w14:paraId="395684BE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28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  <w:t>กิจการอื่น</w:t>
            </w:r>
          </w:p>
        </w:tc>
        <w:tc>
          <w:tcPr>
            <w:tcW w:w="14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72F50FA" w14:textId="131D895D" w:rsidR="00993840" w:rsidRPr="00E84424" w:rsidRDefault="00CF1017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E91402" w:rsidRPr="00E844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136</w:t>
            </w:r>
          </w:p>
        </w:tc>
        <w:tc>
          <w:tcPr>
            <w:tcW w:w="1468" w:type="dxa"/>
            <w:tcBorders>
              <w:top w:val="nil"/>
              <w:bottom w:val="single" w:sz="4" w:space="0" w:color="auto"/>
            </w:tcBorders>
            <w:vAlign w:val="bottom"/>
          </w:tcPr>
          <w:p w14:paraId="7D426C7F" w14:textId="1FCDA01B" w:rsidR="00993840" w:rsidRPr="00E84424" w:rsidRDefault="00CF1017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993840" w:rsidRPr="00E844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982</w:t>
            </w:r>
          </w:p>
        </w:tc>
        <w:tc>
          <w:tcPr>
            <w:tcW w:w="14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84930A1" w14:textId="17C89AC6" w:rsidR="00993840" w:rsidRPr="00E84424" w:rsidRDefault="00CF1017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E91402" w:rsidRPr="00E844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947</w:t>
            </w:r>
          </w:p>
        </w:tc>
        <w:tc>
          <w:tcPr>
            <w:tcW w:w="1468" w:type="dxa"/>
            <w:tcBorders>
              <w:bottom w:val="single" w:sz="4" w:space="0" w:color="auto"/>
            </w:tcBorders>
            <w:vAlign w:val="bottom"/>
          </w:tcPr>
          <w:p w14:paraId="2ADB914B" w14:textId="550F00F9" w:rsidR="00993840" w:rsidRPr="00E84424" w:rsidRDefault="00CF1017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993840" w:rsidRPr="00E844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393</w:t>
            </w:r>
          </w:p>
        </w:tc>
      </w:tr>
      <w:tr w:rsidR="00993840" w:rsidRPr="00E84424" w14:paraId="27F822AB" w14:textId="77777777" w:rsidTr="002F7184">
        <w:trPr>
          <w:trHeight w:val="20"/>
        </w:trPr>
        <w:tc>
          <w:tcPr>
            <w:tcW w:w="3672" w:type="dxa"/>
            <w:shd w:val="clear" w:color="auto" w:fill="auto"/>
          </w:tcPr>
          <w:p w14:paraId="715103D7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28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0D4292" w14:textId="0DCCAD21" w:rsidR="00993840" w:rsidRPr="00E84424" w:rsidRDefault="00CF1017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E91402" w:rsidRPr="00E844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704</w:t>
            </w:r>
          </w:p>
        </w:tc>
        <w:tc>
          <w:tcPr>
            <w:tcW w:w="1468" w:type="dxa"/>
            <w:tcBorders>
              <w:top w:val="single" w:sz="4" w:space="0" w:color="auto"/>
            </w:tcBorders>
            <w:vAlign w:val="bottom"/>
          </w:tcPr>
          <w:p w14:paraId="33BFB16F" w14:textId="73D80323" w:rsidR="00993840" w:rsidRPr="00E84424" w:rsidRDefault="00CF1017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</w:t>
            </w:r>
            <w:r w:rsidR="00993840" w:rsidRPr="00E844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466</w:t>
            </w:r>
          </w:p>
        </w:tc>
        <w:tc>
          <w:tcPr>
            <w:tcW w:w="14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C06B35C" w14:textId="1F20E61B" w:rsidR="00993840" w:rsidRPr="00E84424" w:rsidRDefault="00CF1017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E91402" w:rsidRPr="00E844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001</w:t>
            </w:r>
          </w:p>
        </w:tc>
        <w:tc>
          <w:tcPr>
            <w:tcW w:w="1468" w:type="dxa"/>
            <w:tcBorders>
              <w:top w:val="single" w:sz="4" w:space="0" w:color="auto"/>
            </w:tcBorders>
            <w:vAlign w:val="bottom"/>
          </w:tcPr>
          <w:p w14:paraId="081BA791" w14:textId="522386B3" w:rsidR="00993840" w:rsidRPr="00E84424" w:rsidRDefault="00CF1017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</w:t>
            </w:r>
            <w:r w:rsidR="00993840" w:rsidRPr="00E844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634</w:t>
            </w:r>
          </w:p>
        </w:tc>
      </w:tr>
      <w:tr w:rsidR="00993840" w:rsidRPr="00E84424" w14:paraId="40540FD7" w14:textId="77777777" w:rsidTr="002F7184">
        <w:trPr>
          <w:trHeight w:val="20"/>
        </w:trPr>
        <w:tc>
          <w:tcPr>
            <w:tcW w:w="3672" w:type="dxa"/>
            <w:shd w:val="clear" w:color="auto" w:fill="auto"/>
          </w:tcPr>
          <w:p w14:paraId="7556CE6A" w14:textId="0164117B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th-TH"/>
              </w:rPr>
              <w:t>หัก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  <w:t xml:space="preserve">  ค่าเผื่อ</w:t>
            </w:r>
            <w:r w:rsidR="00510137"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  <w:t>ผล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  <w:t xml:space="preserve">ขาดทุนที่คาดว่าจะเกิดขึ้น </w:t>
            </w:r>
          </w:p>
          <w:p w14:paraId="1E399F9D" w14:textId="1089CA73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5" w:hanging="327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ab/>
              <w:t xml:space="preserve">   (พ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ศ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. </w:t>
            </w:r>
            <w:r w:rsidR="00CF1017"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2562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ค่าเผื่อหนี้สงสัยจะสูญ)</w:t>
            </w:r>
          </w:p>
        </w:tc>
        <w:tc>
          <w:tcPr>
            <w:tcW w:w="14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3ACFB1E" w14:textId="72859769" w:rsidR="00993840" w:rsidRPr="00E84424" w:rsidRDefault="00267DEB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68" w:type="dxa"/>
            <w:tcBorders>
              <w:bottom w:val="single" w:sz="4" w:space="0" w:color="auto"/>
            </w:tcBorders>
            <w:vAlign w:val="bottom"/>
          </w:tcPr>
          <w:p w14:paraId="3E2A6067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AC1133A" w14:textId="504C6956" w:rsidR="00993840" w:rsidRPr="00E84424" w:rsidRDefault="00E91402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68" w:type="dxa"/>
            <w:tcBorders>
              <w:bottom w:val="single" w:sz="4" w:space="0" w:color="auto"/>
            </w:tcBorders>
            <w:vAlign w:val="bottom"/>
          </w:tcPr>
          <w:p w14:paraId="5C0B80AB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E91402" w:rsidRPr="00E84424" w14:paraId="692A3876" w14:textId="77777777" w:rsidTr="002F7184">
        <w:trPr>
          <w:trHeight w:val="20"/>
        </w:trPr>
        <w:tc>
          <w:tcPr>
            <w:tcW w:w="3672" w:type="dxa"/>
            <w:shd w:val="clear" w:color="auto" w:fill="auto"/>
          </w:tcPr>
          <w:p w14:paraId="73F07E46" w14:textId="77777777" w:rsidR="00E91402" w:rsidRPr="00E84424" w:rsidRDefault="00E91402" w:rsidP="00E91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 สุทธิ</w:t>
            </w:r>
          </w:p>
        </w:tc>
        <w:tc>
          <w:tcPr>
            <w:tcW w:w="14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C293518" w14:textId="13782CA6" w:rsidR="00E91402" w:rsidRPr="00E84424" w:rsidRDefault="00CF1017" w:rsidP="00E91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E91402" w:rsidRPr="00E844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702</w:t>
            </w:r>
          </w:p>
        </w:tc>
        <w:tc>
          <w:tcPr>
            <w:tcW w:w="14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E6C8B1" w14:textId="558C7BEA" w:rsidR="00E91402" w:rsidRPr="00E84424" w:rsidRDefault="00CF1017" w:rsidP="00E91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</w:t>
            </w:r>
            <w:r w:rsidR="00E91402" w:rsidRPr="00E844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466</w:t>
            </w:r>
          </w:p>
        </w:tc>
        <w:tc>
          <w:tcPr>
            <w:tcW w:w="14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7ADE23A" w14:textId="3FA4DAD5" w:rsidR="00E91402" w:rsidRPr="00E84424" w:rsidRDefault="00CF1017" w:rsidP="00E91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E91402" w:rsidRPr="00E844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001</w:t>
            </w:r>
          </w:p>
        </w:tc>
        <w:tc>
          <w:tcPr>
            <w:tcW w:w="14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CCA030" w14:textId="42162CDB" w:rsidR="00E91402" w:rsidRPr="00E84424" w:rsidRDefault="00CF1017" w:rsidP="00E91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</w:t>
            </w:r>
            <w:r w:rsidR="00E91402" w:rsidRPr="00E844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634</w:t>
            </w:r>
          </w:p>
        </w:tc>
      </w:tr>
    </w:tbl>
    <w:p w14:paraId="13C4FDC8" w14:textId="77777777" w:rsidR="00993840" w:rsidRPr="00E84424" w:rsidRDefault="00993840" w:rsidP="009938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7489F40" w14:textId="77777777" w:rsidR="00993840" w:rsidRPr="00E84424" w:rsidRDefault="00993840" w:rsidP="009938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E84424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มูลค่ายุติธรรมของลูกหนี้การค้า</w:t>
      </w:r>
    </w:p>
    <w:p w14:paraId="08121991" w14:textId="77777777" w:rsidR="00993840" w:rsidRPr="00E84424" w:rsidRDefault="00993840" w:rsidP="009938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96B95CF" w14:textId="74EE7774" w:rsidR="00993840" w:rsidRPr="00E84424" w:rsidRDefault="002D63BC" w:rsidP="009938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84424">
        <w:rPr>
          <w:rFonts w:ascii="Browallia New" w:eastAsia="Arial Unicode MS" w:hAnsi="Browallia New" w:cs="Browallia New"/>
          <w:sz w:val="26"/>
          <w:szCs w:val="26"/>
          <w:cs/>
        </w:rPr>
        <w:t>มูลค่ายุติธรรมของลูกหนี้การค้าใกล้เคียงกับมูลค่าตามบัญชี</w:t>
      </w:r>
      <w:r w:rsidRPr="00E8442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993840" w:rsidRPr="00E84424">
        <w:rPr>
          <w:rFonts w:ascii="Browallia New" w:eastAsia="Arial Unicode MS" w:hAnsi="Browallia New" w:cs="Browallia New"/>
          <w:sz w:val="26"/>
          <w:szCs w:val="26"/>
          <w:cs/>
        </w:rPr>
        <w:t xml:space="preserve">เนื่องจากลักษณะของลูกหนี้การค้าเป็นสินทรัพย์หมุนเวียน </w:t>
      </w:r>
    </w:p>
    <w:p w14:paraId="6F5F00A3" w14:textId="77777777" w:rsidR="00993840" w:rsidRPr="00E84424" w:rsidRDefault="00993840" w:rsidP="009938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B693EB1" w14:textId="77777777" w:rsidR="00993840" w:rsidRPr="00E84424" w:rsidRDefault="00993840" w:rsidP="009938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2F96D85B" w14:textId="77777777" w:rsidR="00993840" w:rsidRPr="00E84424" w:rsidRDefault="00993840" w:rsidP="009938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eastAsia="Arial Unicode MS" w:hAnsi="Browallia New" w:cs="Browallia New"/>
          <w:sz w:val="26"/>
          <w:szCs w:val="26"/>
          <w:cs/>
        </w:rPr>
      </w:pPr>
      <w:r w:rsidRPr="00E84424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48F6DC8C" w14:textId="77777777" w:rsidR="00993840" w:rsidRPr="00E84424" w:rsidRDefault="00993840" w:rsidP="009938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177B742" w14:textId="77777777" w:rsidR="00993840" w:rsidRPr="00E84424" w:rsidRDefault="00993840" w:rsidP="009938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84424">
        <w:rPr>
          <w:rFonts w:ascii="Browallia New" w:eastAsia="Arial Unicode MS" w:hAnsi="Browallia New" w:cs="Browallia New"/>
          <w:sz w:val="26"/>
          <w:szCs w:val="26"/>
          <w:cs/>
        </w:rPr>
        <w:t xml:space="preserve">การวิเคราะห์อายุของลูกหนี้การค้าแสดงได้ดังนี้ </w:t>
      </w:r>
    </w:p>
    <w:p w14:paraId="28BE34FF" w14:textId="77777777" w:rsidR="00993840" w:rsidRPr="00E84424" w:rsidRDefault="00993840" w:rsidP="009938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80" w:type="dxa"/>
        <w:tblInd w:w="-9" w:type="dxa"/>
        <w:tblLook w:val="0000" w:firstRow="0" w:lastRow="0" w:firstColumn="0" w:lastColumn="0" w:noHBand="0" w:noVBand="0"/>
      </w:tblPr>
      <w:tblGrid>
        <w:gridCol w:w="3686"/>
        <w:gridCol w:w="1429"/>
        <w:gridCol w:w="1468"/>
        <w:gridCol w:w="1429"/>
        <w:gridCol w:w="1468"/>
      </w:tblGrid>
      <w:tr w:rsidR="00993840" w:rsidRPr="00E84424" w14:paraId="3511E082" w14:textId="77777777" w:rsidTr="002F7184">
        <w:trPr>
          <w:trHeight w:val="20"/>
        </w:trPr>
        <w:tc>
          <w:tcPr>
            <w:tcW w:w="3686" w:type="dxa"/>
            <w:shd w:val="clear" w:color="auto" w:fill="auto"/>
            <w:vAlign w:val="center"/>
          </w:tcPr>
          <w:p w14:paraId="2403E232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9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4095D8C" w14:textId="77777777" w:rsidR="00993840" w:rsidRPr="00E84424" w:rsidRDefault="00993840" w:rsidP="002F7184">
            <w:pPr>
              <w:pStyle w:val="Heading1"/>
              <w:keepNext w:val="0"/>
              <w:tabs>
                <w:tab w:val="clear" w:pos="567"/>
              </w:tabs>
              <w:spacing w:line="240" w:lineRule="auto"/>
              <w:jc w:val="center"/>
              <w:rPr>
                <w:rFonts w:ascii="Browallia New" w:eastAsia="Arial Unicode MS" w:hAnsi="Browallia New" w:cs="Browallia New"/>
              </w:rPr>
            </w:pPr>
            <w:r w:rsidRPr="00E84424">
              <w:rPr>
                <w:rFonts w:ascii="Browallia New" w:eastAsia="Arial Unicode MS" w:hAnsi="Browallia New" w:cs="Browallia New"/>
                <w:cs/>
                <w:lang w:val="en-GB"/>
              </w:rPr>
              <w:t>งบการเงินรวม</w:t>
            </w:r>
          </w:p>
        </w:tc>
        <w:tc>
          <w:tcPr>
            <w:tcW w:w="289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656A558" w14:textId="77777777" w:rsidR="00993840" w:rsidRPr="00E84424" w:rsidRDefault="00993840" w:rsidP="002F7184">
            <w:pPr>
              <w:pStyle w:val="Heading1"/>
              <w:keepNext w:val="0"/>
              <w:tabs>
                <w:tab w:val="clear" w:pos="567"/>
              </w:tabs>
              <w:spacing w:line="240" w:lineRule="auto"/>
              <w:jc w:val="center"/>
              <w:rPr>
                <w:rFonts w:ascii="Browallia New" w:eastAsia="Arial Unicode MS" w:hAnsi="Browallia New" w:cs="Browallia New"/>
              </w:rPr>
            </w:pPr>
            <w:r w:rsidRPr="00E84424">
              <w:rPr>
                <w:rFonts w:ascii="Browallia New" w:eastAsia="Arial Unicode MS" w:hAnsi="Browallia New" w:cs="Browallia New"/>
                <w:cs/>
              </w:rPr>
              <w:t>งบการเงินเฉพาะกิจการ</w:t>
            </w:r>
          </w:p>
        </w:tc>
      </w:tr>
      <w:tr w:rsidR="00993840" w:rsidRPr="00E84424" w14:paraId="7674403E" w14:textId="77777777" w:rsidTr="002F7184">
        <w:trPr>
          <w:trHeight w:val="20"/>
        </w:trPr>
        <w:tc>
          <w:tcPr>
            <w:tcW w:w="3686" w:type="dxa"/>
            <w:shd w:val="clear" w:color="auto" w:fill="auto"/>
            <w:vAlign w:val="center"/>
          </w:tcPr>
          <w:p w14:paraId="09DEB645" w14:textId="6646A8C3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ณ วันที่ </w:t>
            </w:r>
            <w:r w:rsidR="00CF1017" w:rsidRPr="00CF10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ธันวาคม </w:t>
            </w:r>
          </w:p>
        </w:tc>
        <w:tc>
          <w:tcPr>
            <w:tcW w:w="1429" w:type="dxa"/>
            <w:shd w:val="clear" w:color="auto" w:fill="auto"/>
            <w:vAlign w:val="center"/>
          </w:tcPr>
          <w:p w14:paraId="40031CC7" w14:textId="554504E5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พ.ศ.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color w:val="7030A0"/>
                <w:sz w:val="26"/>
                <w:szCs w:val="26"/>
                <w:cs/>
              </w:rPr>
              <w:t xml:space="preserve"> </w:t>
            </w:r>
            <w:r w:rsidR="00CF1017" w:rsidRPr="00CF10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68" w:type="dxa"/>
            <w:shd w:val="clear" w:color="auto" w:fill="auto"/>
            <w:vAlign w:val="center"/>
          </w:tcPr>
          <w:p w14:paraId="5273E279" w14:textId="5E01AFB9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พ.ศ.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color w:val="7030A0"/>
                <w:sz w:val="26"/>
                <w:szCs w:val="26"/>
                <w:cs/>
              </w:rPr>
              <w:t xml:space="preserve"> </w:t>
            </w:r>
            <w:r w:rsidR="00CF1017" w:rsidRPr="00CF10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29" w:type="dxa"/>
            <w:shd w:val="clear" w:color="auto" w:fill="auto"/>
            <w:vAlign w:val="center"/>
          </w:tcPr>
          <w:p w14:paraId="42C4102D" w14:textId="217BD9FC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พ.ศ.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color w:val="7030A0"/>
                <w:sz w:val="26"/>
                <w:szCs w:val="26"/>
                <w:cs/>
              </w:rPr>
              <w:t xml:space="preserve"> </w:t>
            </w:r>
            <w:r w:rsidR="00CF1017" w:rsidRPr="00CF10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68" w:type="dxa"/>
            <w:shd w:val="clear" w:color="auto" w:fill="auto"/>
            <w:vAlign w:val="center"/>
          </w:tcPr>
          <w:p w14:paraId="76AD6E7A" w14:textId="1CE3AF50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พ.ศ.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color w:val="7030A0"/>
                <w:sz w:val="26"/>
                <w:szCs w:val="26"/>
                <w:cs/>
              </w:rPr>
              <w:t xml:space="preserve"> </w:t>
            </w:r>
            <w:r w:rsidR="00CF1017" w:rsidRPr="00CF10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993840" w:rsidRPr="00E84424" w14:paraId="19E583F0" w14:textId="77777777" w:rsidTr="002F7184">
        <w:trPr>
          <w:trHeight w:val="20"/>
        </w:trPr>
        <w:tc>
          <w:tcPr>
            <w:tcW w:w="3686" w:type="dxa"/>
            <w:shd w:val="clear" w:color="auto" w:fill="auto"/>
            <w:vAlign w:val="center"/>
          </w:tcPr>
          <w:p w14:paraId="64D18986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29" w:type="dxa"/>
            <w:tcBorders>
              <w:bottom w:val="single" w:sz="4" w:space="0" w:color="auto"/>
            </w:tcBorders>
            <w:shd w:val="clear" w:color="auto" w:fill="auto"/>
          </w:tcPr>
          <w:p w14:paraId="5595D563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68" w:type="dxa"/>
            <w:tcBorders>
              <w:bottom w:val="single" w:sz="4" w:space="0" w:color="auto"/>
            </w:tcBorders>
            <w:shd w:val="clear" w:color="auto" w:fill="auto"/>
          </w:tcPr>
          <w:p w14:paraId="70280C88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29" w:type="dxa"/>
            <w:tcBorders>
              <w:bottom w:val="single" w:sz="4" w:space="0" w:color="auto"/>
            </w:tcBorders>
            <w:shd w:val="clear" w:color="auto" w:fill="auto"/>
          </w:tcPr>
          <w:p w14:paraId="4B75A7E1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68" w:type="dxa"/>
            <w:tcBorders>
              <w:bottom w:val="single" w:sz="4" w:space="0" w:color="auto"/>
            </w:tcBorders>
            <w:shd w:val="clear" w:color="auto" w:fill="auto"/>
          </w:tcPr>
          <w:p w14:paraId="7BB640EB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993840" w:rsidRPr="00E84424" w14:paraId="3C21FF16" w14:textId="77777777" w:rsidTr="002F7184">
        <w:trPr>
          <w:trHeight w:val="20"/>
        </w:trPr>
        <w:tc>
          <w:tcPr>
            <w:tcW w:w="3686" w:type="dxa"/>
            <w:shd w:val="clear" w:color="auto" w:fill="auto"/>
          </w:tcPr>
          <w:p w14:paraId="15035EBD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2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563640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6C1AEE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2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51E298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68" w:type="dxa"/>
            <w:tcBorders>
              <w:top w:val="single" w:sz="4" w:space="0" w:color="auto"/>
            </w:tcBorders>
            <w:shd w:val="clear" w:color="auto" w:fill="auto"/>
          </w:tcPr>
          <w:p w14:paraId="1D6EBBA9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993840" w:rsidRPr="00E84424" w14:paraId="36BC8E06" w14:textId="77777777" w:rsidTr="002F7184">
        <w:trPr>
          <w:trHeight w:val="20"/>
        </w:trPr>
        <w:tc>
          <w:tcPr>
            <w:tcW w:w="3686" w:type="dxa"/>
            <w:shd w:val="clear" w:color="auto" w:fill="auto"/>
          </w:tcPr>
          <w:p w14:paraId="7F43CDC6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429" w:type="dxa"/>
            <w:shd w:val="clear" w:color="auto" w:fill="FAFAFA"/>
            <w:vAlign w:val="bottom"/>
          </w:tcPr>
          <w:p w14:paraId="673A1C83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68" w:type="dxa"/>
            <w:shd w:val="clear" w:color="auto" w:fill="auto"/>
            <w:vAlign w:val="bottom"/>
          </w:tcPr>
          <w:p w14:paraId="3B64C9E5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29" w:type="dxa"/>
            <w:shd w:val="clear" w:color="auto" w:fill="FAFAFA"/>
            <w:vAlign w:val="bottom"/>
          </w:tcPr>
          <w:p w14:paraId="24A23D25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68" w:type="dxa"/>
            <w:shd w:val="clear" w:color="auto" w:fill="auto"/>
            <w:vAlign w:val="bottom"/>
          </w:tcPr>
          <w:p w14:paraId="7F107DF1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D31E5" w:rsidRPr="00E84424" w14:paraId="2973708F" w14:textId="77777777" w:rsidTr="002F7184">
        <w:trPr>
          <w:trHeight w:val="20"/>
        </w:trPr>
        <w:tc>
          <w:tcPr>
            <w:tcW w:w="3686" w:type="dxa"/>
            <w:shd w:val="clear" w:color="auto" w:fill="auto"/>
          </w:tcPr>
          <w:p w14:paraId="7AA13F3D" w14:textId="77777777" w:rsidR="005D31E5" w:rsidRPr="00E84424" w:rsidRDefault="005D31E5" w:rsidP="005D3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ภายในกำหนดระยะเวลาการรับชำระหนี้</w:t>
            </w:r>
          </w:p>
        </w:tc>
        <w:tc>
          <w:tcPr>
            <w:tcW w:w="1429" w:type="dxa"/>
            <w:shd w:val="clear" w:color="auto" w:fill="FAFAFA"/>
            <w:vAlign w:val="bottom"/>
          </w:tcPr>
          <w:p w14:paraId="1703F6CE" w14:textId="33458CD7" w:rsidR="005D31E5" w:rsidRPr="00E84424" w:rsidRDefault="00CF1017" w:rsidP="005D3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5D31E5"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568</w:t>
            </w:r>
          </w:p>
        </w:tc>
        <w:tc>
          <w:tcPr>
            <w:tcW w:w="1468" w:type="dxa"/>
            <w:shd w:val="clear" w:color="auto" w:fill="auto"/>
            <w:vAlign w:val="bottom"/>
          </w:tcPr>
          <w:p w14:paraId="0E200931" w14:textId="4C84FE10" w:rsidR="005D31E5" w:rsidRPr="00E84424" w:rsidRDefault="00CF1017" w:rsidP="005D3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5D31E5"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484</w:t>
            </w:r>
          </w:p>
        </w:tc>
        <w:tc>
          <w:tcPr>
            <w:tcW w:w="1429" w:type="dxa"/>
            <w:shd w:val="clear" w:color="auto" w:fill="FAFAFA"/>
            <w:vAlign w:val="bottom"/>
          </w:tcPr>
          <w:p w14:paraId="7E0D53CB" w14:textId="1B5D08A8" w:rsidR="005D31E5" w:rsidRPr="00E84424" w:rsidRDefault="00CF1017" w:rsidP="005D3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5D31E5" w:rsidRPr="00E844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054</w:t>
            </w:r>
          </w:p>
        </w:tc>
        <w:tc>
          <w:tcPr>
            <w:tcW w:w="1468" w:type="dxa"/>
            <w:shd w:val="clear" w:color="auto" w:fill="auto"/>
            <w:vAlign w:val="bottom"/>
          </w:tcPr>
          <w:p w14:paraId="60549F63" w14:textId="45CDF60B" w:rsidR="005D31E5" w:rsidRPr="00E84424" w:rsidRDefault="00CF1017" w:rsidP="005D31E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</w:rPr>
              <w:t>14</w:t>
            </w:r>
            <w:r w:rsidR="005D31E5"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6"/>
                <w:szCs w:val="26"/>
              </w:rPr>
              <w:t>241</w:t>
            </w:r>
          </w:p>
        </w:tc>
      </w:tr>
      <w:tr w:rsidR="005D31E5" w:rsidRPr="00E84424" w14:paraId="79FFE69C" w14:textId="77777777" w:rsidTr="002F7184">
        <w:trPr>
          <w:trHeight w:val="20"/>
        </w:trPr>
        <w:tc>
          <w:tcPr>
            <w:tcW w:w="3686" w:type="dxa"/>
            <w:shd w:val="clear" w:color="auto" w:fill="auto"/>
          </w:tcPr>
          <w:p w14:paraId="4CB1DE63" w14:textId="33192BC8" w:rsidR="005D31E5" w:rsidRPr="00E84424" w:rsidRDefault="005D31E5" w:rsidP="005D3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th-TH"/>
              </w:rPr>
              <w:t>หัก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  <w:t xml:space="preserve">  ค่าเผื่อผลขาดทุนที่คาดว่าจะเกิดขึ้น </w:t>
            </w:r>
          </w:p>
          <w:p w14:paraId="5EAD5DE5" w14:textId="1C00DDB4" w:rsidR="005D31E5" w:rsidRPr="00E84424" w:rsidRDefault="00E018A4" w:rsidP="005D3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="005D31E5"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(พ</w:t>
            </w:r>
            <w:r w:rsidR="005D31E5" w:rsidRPr="00E844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="005D31E5"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ศ</w:t>
            </w:r>
            <w:r w:rsidR="005D31E5" w:rsidRPr="00E844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. </w:t>
            </w:r>
            <w:r w:rsidR="00CF1017"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2562</w:t>
            </w:r>
            <w:r w:rsidR="005D31E5" w:rsidRPr="00E844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5D31E5"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ค่าเผื่อหนี้สงสัยจะสูญ)</w:t>
            </w:r>
          </w:p>
        </w:tc>
        <w:tc>
          <w:tcPr>
            <w:tcW w:w="142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BF8038B" w14:textId="2B51300F" w:rsidR="005D31E5" w:rsidRPr="00E84424" w:rsidRDefault="005D31E5" w:rsidP="005D3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ACADCF" w14:textId="77777777" w:rsidR="005D31E5" w:rsidRPr="00E84424" w:rsidRDefault="005D31E5" w:rsidP="005D3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2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F94AE85" w14:textId="64AD683E" w:rsidR="005D31E5" w:rsidRPr="00E84424" w:rsidRDefault="005D31E5" w:rsidP="005D3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F819BA" w14:textId="77777777" w:rsidR="005D31E5" w:rsidRPr="00E84424" w:rsidRDefault="005D31E5" w:rsidP="005D31E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5D31E5" w:rsidRPr="00E84424" w14:paraId="27DFC9C3" w14:textId="77777777" w:rsidTr="002F7184">
        <w:trPr>
          <w:trHeight w:val="20"/>
        </w:trPr>
        <w:tc>
          <w:tcPr>
            <w:tcW w:w="3686" w:type="dxa"/>
            <w:shd w:val="clear" w:color="auto" w:fill="auto"/>
          </w:tcPr>
          <w:p w14:paraId="693EDA0B" w14:textId="77777777" w:rsidR="005D31E5" w:rsidRPr="00E84424" w:rsidRDefault="005D31E5" w:rsidP="005D3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42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B3FBD13" w14:textId="3D68354F" w:rsidR="005D31E5" w:rsidRPr="00E84424" w:rsidRDefault="00CF1017" w:rsidP="005D3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5D31E5"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568</w:t>
            </w:r>
          </w:p>
        </w:tc>
        <w:tc>
          <w:tcPr>
            <w:tcW w:w="14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455D04" w14:textId="7937869F" w:rsidR="005D31E5" w:rsidRPr="00E84424" w:rsidRDefault="00CF1017" w:rsidP="005D3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5D31E5"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484</w:t>
            </w:r>
          </w:p>
        </w:tc>
        <w:tc>
          <w:tcPr>
            <w:tcW w:w="142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B0E377F" w14:textId="725ECFE9" w:rsidR="005D31E5" w:rsidRPr="00E84424" w:rsidRDefault="00CF1017" w:rsidP="005D3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5D31E5" w:rsidRPr="00E844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054</w:t>
            </w:r>
          </w:p>
        </w:tc>
        <w:tc>
          <w:tcPr>
            <w:tcW w:w="14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73E331" w14:textId="272F3959" w:rsidR="005D31E5" w:rsidRPr="00E84424" w:rsidRDefault="00CF1017" w:rsidP="005D31E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</w:rPr>
              <w:t>14</w:t>
            </w:r>
            <w:r w:rsidR="005D31E5"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6"/>
                <w:szCs w:val="26"/>
              </w:rPr>
              <w:t>241</w:t>
            </w:r>
          </w:p>
        </w:tc>
      </w:tr>
      <w:tr w:rsidR="005D31E5" w:rsidRPr="00E84424" w14:paraId="611DC770" w14:textId="77777777" w:rsidTr="002F7184">
        <w:trPr>
          <w:trHeight w:val="20"/>
        </w:trPr>
        <w:tc>
          <w:tcPr>
            <w:tcW w:w="3686" w:type="dxa"/>
            <w:shd w:val="clear" w:color="auto" w:fill="auto"/>
          </w:tcPr>
          <w:p w14:paraId="4F4BF42A" w14:textId="77777777" w:rsidR="005D31E5" w:rsidRPr="00E84424" w:rsidRDefault="005D31E5" w:rsidP="005D3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2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FE2BD2F" w14:textId="77777777" w:rsidR="005D31E5" w:rsidRPr="00E84424" w:rsidRDefault="005D31E5" w:rsidP="005D3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808A52" w14:textId="77777777" w:rsidR="005D31E5" w:rsidRPr="00E84424" w:rsidRDefault="005D31E5" w:rsidP="005D3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2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64721E3" w14:textId="77777777" w:rsidR="005D31E5" w:rsidRPr="00E84424" w:rsidRDefault="005D31E5" w:rsidP="005D3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EBE0D9" w14:textId="77777777" w:rsidR="005D31E5" w:rsidRPr="00E84424" w:rsidRDefault="005D31E5" w:rsidP="005D31E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D31E5" w:rsidRPr="00E84424" w14:paraId="327E391D" w14:textId="77777777" w:rsidTr="002F7184">
        <w:trPr>
          <w:trHeight w:val="20"/>
        </w:trPr>
        <w:tc>
          <w:tcPr>
            <w:tcW w:w="3686" w:type="dxa"/>
            <w:shd w:val="clear" w:color="auto" w:fill="auto"/>
          </w:tcPr>
          <w:p w14:paraId="4E78EF06" w14:textId="77777777" w:rsidR="005D31E5" w:rsidRPr="00E84424" w:rsidRDefault="005D31E5" w:rsidP="005D3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กิจการอื่น</w:t>
            </w:r>
          </w:p>
        </w:tc>
        <w:tc>
          <w:tcPr>
            <w:tcW w:w="1429" w:type="dxa"/>
            <w:shd w:val="clear" w:color="auto" w:fill="FAFAFA"/>
            <w:vAlign w:val="bottom"/>
          </w:tcPr>
          <w:p w14:paraId="1076A322" w14:textId="77777777" w:rsidR="005D31E5" w:rsidRPr="00E84424" w:rsidRDefault="005D31E5" w:rsidP="005D3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68" w:type="dxa"/>
            <w:shd w:val="clear" w:color="auto" w:fill="auto"/>
            <w:vAlign w:val="bottom"/>
          </w:tcPr>
          <w:p w14:paraId="325CFCAF" w14:textId="77777777" w:rsidR="005D31E5" w:rsidRPr="00E84424" w:rsidRDefault="005D31E5" w:rsidP="005D3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29" w:type="dxa"/>
            <w:shd w:val="clear" w:color="auto" w:fill="FAFAFA"/>
            <w:vAlign w:val="bottom"/>
          </w:tcPr>
          <w:p w14:paraId="34569B4B" w14:textId="77777777" w:rsidR="005D31E5" w:rsidRPr="00E84424" w:rsidRDefault="005D31E5" w:rsidP="005D3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68" w:type="dxa"/>
            <w:shd w:val="clear" w:color="auto" w:fill="auto"/>
            <w:vAlign w:val="bottom"/>
          </w:tcPr>
          <w:p w14:paraId="79905E4A" w14:textId="77777777" w:rsidR="005D31E5" w:rsidRPr="00E84424" w:rsidRDefault="005D31E5" w:rsidP="005D31E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D31E5" w:rsidRPr="00E84424" w14:paraId="05B7A887" w14:textId="77777777" w:rsidTr="002F7184">
        <w:trPr>
          <w:trHeight w:val="20"/>
        </w:trPr>
        <w:tc>
          <w:tcPr>
            <w:tcW w:w="3686" w:type="dxa"/>
            <w:shd w:val="clear" w:color="auto" w:fill="auto"/>
          </w:tcPr>
          <w:p w14:paraId="2F61EDAB" w14:textId="77777777" w:rsidR="005D31E5" w:rsidRPr="00E84424" w:rsidRDefault="005D31E5" w:rsidP="005D3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ภายในกำหนดระยะเวลาการรับชำระหนี้</w:t>
            </w:r>
          </w:p>
        </w:tc>
        <w:tc>
          <w:tcPr>
            <w:tcW w:w="1429" w:type="dxa"/>
            <w:shd w:val="clear" w:color="auto" w:fill="FAFAFA"/>
            <w:vAlign w:val="bottom"/>
          </w:tcPr>
          <w:p w14:paraId="5AE794AF" w14:textId="11E0E446" w:rsidR="005D31E5" w:rsidRPr="00E84424" w:rsidRDefault="00CF1017" w:rsidP="005D3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267DEB"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098</w:t>
            </w:r>
          </w:p>
        </w:tc>
        <w:tc>
          <w:tcPr>
            <w:tcW w:w="1468" w:type="dxa"/>
            <w:shd w:val="clear" w:color="auto" w:fill="auto"/>
            <w:vAlign w:val="bottom"/>
          </w:tcPr>
          <w:p w14:paraId="013FD612" w14:textId="1207A56E" w:rsidR="005D31E5" w:rsidRPr="00E84424" w:rsidRDefault="00CF1017" w:rsidP="005D3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5D31E5"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942</w:t>
            </w:r>
          </w:p>
        </w:tc>
        <w:tc>
          <w:tcPr>
            <w:tcW w:w="1429" w:type="dxa"/>
            <w:shd w:val="clear" w:color="auto" w:fill="FAFAFA"/>
            <w:vAlign w:val="bottom"/>
          </w:tcPr>
          <w:p w14:paraId="09041183" w14:textId="32D66B1A" w:rsidR="005D31E5" w:rsidRPr="00E84424" w:rsidRDefault="00CF1017" w:rsidP="005D3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267DEB" w:rsidRPr="00E844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946</w:t>
            </w:r>
          </w:p>
        </w:tc>
        <w:tc>
          <w:tcPr>
            <w:tcW w:w="1468" w:type="dxa"/>
            <w:shd w:val="clear" w:color="auto" w:fill="auto"/>
            <w:vAlign w:val="bottom"/>
          </w:tcPr>
          <w:p w14:paraId="7C207F11" w14:textId="254913BB" w:rsidR="005D31E5" w:rsidRPr="00E84424" w:rsidRDefault="00CF1017" w:rsidP="005D31E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="005D31E5"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6"/>
                <w:szCs w:val="26"/>
              </w:rPr>
              <w:t>393</w:t>
            </w:r>
          </w:p>
        </w:tc>
      </w:tr>
      <w:tr w:rsidR="005D31E5" w:rsidRPr="00E84424" w14:paraId="08EF6C0B" w14:textId="77777777" w:rsidTr="002F7184">
        <w:trPr>
          <w:trHeight w:val="20"/>
        </w:trPr>
        <w:tc>
          <w:tcPr>
            <w:tcW w:w="3686" w:type="dxa"/>
            <w:shd w:val="clear" w:color="auto" w:fill="auto"/>
          </w:tcPr>
          <w:p w14:paraId="71C8E9C7" w14:textId="77777777" w:rsidR="005D31E5" w:rsidRPr="00E84424" w:rsidRDefault="005D31E5" w:rsidP="005D3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เกินกำหนดระยะเวลาการรับชำระหนี้</w:t>
            </w:r>
          </w:p>
        </w:tc>
        <w:tc>
          <w:tcPr>
            <w:tcW w:w="1429" w:type="dxa"/>
            <w:shd w:val="clear" w:color="auto" w:fill="FAFAFA"/>
            <w:vAlign w:val="bottom"/>
          </w:tcPr>
          <w:p w14:paraId="43BD73F9" w14:textId="77777777" w:rsidR="005D31E5" w:rsidRPr="00E84424" w:rsidRDefault="005D31E5" w:rsidP="005D3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68" w:type="dxa"/>
            <w:shd w:val="clear" w:color="auto" w:fill="auto"/>
            <w:vAlign w:val="bottom"/>
          </w:tcPr>
          <w:p w14:paraId="5616FAE3" w14:textId="77777777" w:rsidR="005D31E5" w:rsidRPr="00E84424" w:rsidRDefault="005D31E5" w:rsidP="005D3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29" w:type="dxa"/>
            <w:shd w:val="clear" w:color="auto" w:fill="FAFAFA"/>
            <w:vAlign w:val="bottom"/>
          </w:tcPr>
          <w:p w14:paraId="4AA3B1BA" w14:textId="77777777" w:rsidR="005D31E5" w:rsidRPr="00E84424" w:rsidRDefault="005D31E5" w:rsidP="005D3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68" w:type="dxa"/>
            <w:shd w:val="clear" w:color="auto" w:fill="auto"/>
            <w:vAlign w:val="bottom"/>
          </w:tcPr>
          <w:p w14:paraId="04E60F8E" w14:textId="77777777" w:rsidR="005D31E5" w:rsidRPr="00E84424" w:rsidRDefault="005D31E5" w:rsidP="005D31E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D31E5" w:rsidRPr="00E84424" w14:paraId="07C183A4" w14:textId="77777777" w:rsidTr="002F7184">
        <w:trPr>
          <w:trHeight w:val="20"/>
        </w:trPr>
        <w:tc>
          <w:tcPr>
            <w:tcW w:w="3686" w:type="dxa"/>
            <w:shd w:val="clear" w:color="auto" w:fill="auto"/>
          </w:tcPr>
          <w:p w14:paraId="641090F9" w14:textId="10FF5400" w:rsidR="005D31E5" w:rsidRPr="00E84424" w:rsidRDefault="005D31E5" w:rsidP="005D3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  - 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ไม่เกิน </w:t>
            </w:r>
            <w:r w:rsidR="00CF1017"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เดือน</w:t>
            </w:r>
          </w:p>
        </w:tc>
        <w:tc>
          <w:tcPr>
            <w:tcW w:w="1429" w:type="dxa"/>
            <w:shd w:val="clear" w:color="auto" w:fill="FAFAFA"/>
            <w:vAlign w:val="bottom"/>
          </w:tcPr>
          <w:p w14:paraId="6A969C63" w14:textId="38463880" w:rsidR="005D31E5" w:rsidRPr="00E84424" w:rsidRDefault="00CF1017" w:rsidP="005D3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</w:t>
            </w:r>
          </w:p>
        </w:tc>
        <w:tc>
          <w:tcPr>
            <w:tcW w:w="1468" w:type="dxa"/>
            <w:shd w:val="clear" w:color="auto" w:fill="auto"/>
            <w:vAlign w:val="bottom"/>
          </w:tcPr>
          <w:p w14:paraId="2EFA6C70" w14:textId="02CD8958" w:rsidR="005D31E5" w:rsidRPr="00E84424" w:rsidRDefault="00CF1017" w:rsidP="005D3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</w:t>
            </w:r>
          </w:p>
        </w:tc>
        <w:tc>
          <w:tcPr>
            <w:tcW w:w="1429" w:type="dxa"/>
            <w:shd w:val="clear" w:color="auto" w:fill="FAFAFA"/>
            <w:vAlign w:val="bottom"/>
          </w:tcPr>
          <w:p w14:paraId="581EE2CC" w14:textId="21EE765C" w:rsidR="005D31E5" w:rsidRPr="00E84424" w:rsidRDefault="00CF1017" w:rsidP="005D3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468" w:type="dxa"/>
            <w:shd w:val="clear" w:color="auto" w:fill="auto"/>
            <w:vAlign w:val="bottom"/>
          </w:tcPr>
          <w:p w14:paraId="33EF8B58" w14:textId="77777777" w:rsidR="005D31E5" w:rsidRPr="00E84424" w:rsidRDefault="005D31E5" w:rsidP="005D31E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5308FE" w:rsidRPr="00E84424" w14:paraId="213EFE39" w14:textId="77777777" w:rsidTr="002F7184">
        <w:trPr>
          <w:trHeight w:val="20"/>
        </w:trPr>
        <w:tc>
          <w:tcPr>
            <w:tcW w:w="3686" w:type="dxa"/>
            <w:shd w:val="clear" w:color="auto" w:fill="auto"/>
          </w:tcPr>
          <w:p w14:paraId="5D010EBF" w14:textId="03ADC7EB" w:rsidR="005308FE" w:rsidRPr="00E84424" w:rsidRDefault="005308FE" w:rsidP="005D3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  - 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มากกว่า </w:t>
            </w:r>
            <w:r w:rsidR="00CF1017"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เดือน แต่ไม่เกิน</w:t>
            </w:r>
            <w:r w:rsidR="002D63BC"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="00CF1017"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2D63BC" w:rsidRPr="00E844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2D63BC"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429" w:type="dxa"/>
            <w:shd w:val="clear" w:color="auto" w:fill="FAFAFA"/>
            <w:vAlign w:val="bottom"/>
          </w:tcPr>
          <w:p w14:paraId="0C9FAC4D" w14:textId="50151E11" w:rsidR="005308FE" w:rsidRPr="00E84424" w:rsidRDefault="00CF1017" w:rsidP="005D3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468" w:type="dxa"/>
            <w:shd w:val="clear" w:color="auto" w:fill="auto"/>
            <w:vAlign w:val="bottom"/>
          </w:tcPr>
          <w:p w14:paraId="64A1C390" w14:textId="6BE5EFC9" w:rsidR="005308FE" w:rsidRPr="00E84424" w:rsidRDefault="00267DEB" w:rsidP="005D3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29" w:type="dxa"/>
            <w:shd w:val="clear" w:color="auto" w:fill="FAFAFA"/>
            <w:vAlign w:val="bottom"/>
          </w:tcPr>
          <w:p w14:paraId="2CD850FE" w14:textId="1807521D" w:rsidR="005308FE" w:rsidRPr="00E84424" w:rsidRDefault="00267DEB" w:rsidP="005D3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68" w:type="dxa"/>
            <w:shd w:val="clear" w:color="auto" w:fill="auto"/>
            <w:vAlign w:val="bottom"/>
          </w:tcPr>
          <w:p w14:paraId="01A7E669" w14:textId="6F2CD645" w:rsidR="005308FE" w:rsidRPr="00E84424" w:rsidRDefault="00267DEB" w:rsidP="005D31E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267DEB" w:rsidRPr="00E84424" w14:paraId="07D4C9E2" w14:textId="77777777" w:rsidTr="002F7184">
        <w:trPr>
          <w:trHeight w:val="20"/>
        </w:trPr>
        <w:tc>
          <w:tcPr>
            <w:tcW w:w="3686" w:type="dxa"/>
            <w:shd w:val="clear" w:color="auto" w:fill="auto"/>
          </w:tcPr>
          <w:p w14:paraId="25E3E7CC" w14:textId="77777777" w:rsidR="00267DEB" w:rsidRPr="00E84424" w:rsidRDefault="00267DEB" w:rsidP="00267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2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403FF2" w14:textId="6DA1CBD2" w:rsidR="00267DEB" w:rsidRPr="00E84424" w:rsidRDefault="00CF1017" w:rsidP="00267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267DEB"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136</w:t>
            </w:r>
          </w:p>
        </w:tc>
        <w:tc>
          <w:tcPr>
            <w:tcW w:w="14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E201A7" w14:textId="6B7F8568" w:rsidR="00267DEB" w:rsidRPr="00E84424" w:rsidRDefault="00CF1017" w:rsidP="00267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267DEB" w:rsidRPr="00E844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982</w:t>
            </w:r>
          </w:p>
        </w:tc>
        <w:tc>
          <w:tcPr>
            <w:tcW w:w="142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663C3B" w14:textId="7A0EA2C6" w:rsidR="00267DEB" w:rsidRPr="00E84424" w:rsidRDefault="00CF1017" w:rsidP="00267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267DEB" w:rsidRPr="00E844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947</w:t>
            </w:r>
          </w:p>
        </w:tc>
        <w:tc>
          <w:tcPr>
            <w:tcW w:w="14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219819" w14:textId="1B8A9315" w:rsidR="00267DEB" w:rsidRPr="00E84424" w:rsidRDefault="00CF1017" w:rsidP="00267DE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="00267DEB"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6"/>
                <w:szCs w:val="26"/>
              </w:rPr>
              <w:t>393</w:t>
            </w:r>
          </w:p>
        </w:tc>
      </w:tr>
      <w:tr w:rsidR="00267DEB" w:rsidRPr="00E84424" w14:paraId="5D1CA5FE" w14:textId="77777777" w:rsidTr="002F7184">
        <w:trPr>
          <w:trHeight w:val="20"/>
        </w:trPr>
        <w:tc>
          <w:tcPr>
            <w:tcW w:w="3686" w:type="dxa"/>
            <w:shd w:val="clear" w:color="auto" w:fill="auto"/>
          </w:tcPr>
          <w:p w14:paraId="09518B91" w14:textId="3246C7FD" w:rsidR="00267DEB" w:rsidRPr="00E84424" w:rsidRDefault="00267DEB" w:rsidP="00267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th-TH"/>
              </w:rPr>
              <w:t>หัก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  <w:t xml:space="preserve">  ค่าเผื่อผลขาดทุนที่คาดว่าจะเกิดขึ้น </w:t>
            </w:r>
          </w:p>
          <w:p w14:paraId="1863F073" w14:textId="0FFEAE86" w:rsidR="00267DEB" w:rsidRPr="00E84424" w:rsidRDefault="00E018A4" w:rsidP="00267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="00267DEB"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(พ</w:t>
            </w:r>
            <w:r w:rsidR="00267DEB" w:rsidRPr="00E844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="00267DEB"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ศ</w:t>
            </w:r>
            <w:r w:rsidR="00267DEB" w:rsidRPr="00E844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. </w:t>
            </w:r>
            <w:r w:rsidR="00CF1017"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2562</w:t>
            </w:r>
            <w:r w:rsidR="00267DEB" w:rsidRPr="00E844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267DEB"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ค่าเผื่อหนี้สงสัยจะสูญ)</w:t>
            </w:r>
          </w:p>
        </w:tc>
        <w:tc>
          <w:tcPr>
            <w:tcW w:w="142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D0C3D26" w14:textId="48BE18BB" w:rsidR="00267DEB" w:rsidRPr="00E84424" w:rsidRDefault="00267DEB" w:rsidP="00267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92BEAF" w14:textId="77777777" w:rsidR="00267DEB" w:rsidRPr="00E84424" w:rsidRDefault="00267DEB" w:rsidP="00267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2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DAA1E49" w14:textId="262516C5" w:rsidR="00267DEB" w:rsidRPr="00E84424" w:rsidRDefault="00267DEB" w:rsidP="00267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58A0C6" w14:textId="77777777" w:rsidR="00267DEB" w:rsidRPr="00E84424" w:rsidRDefault="00267DEB" w:rsidP="00267DE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267DEB" w:rsidRPr="00E84424" w14:paraId="16EC48B1" w14:textId="77777777" w:rsidTr="002F7184">
        <w:trPr>
          <w:trHeight w:val="20"/>
        </w:trPr>
        <w:tc>
          <w:tcPr>
            <w:tcW w:w="3686" w:type="dxa"/>
            <w:shd w:val="clear" w:color="auto" w:fill="auto"/>
          </w:tcPr>
          <w:p w14:paraId="2F18E7DA" w14:textId="77777777" w:rsidR="00267DEB" w:rsidRPr="00E84424" w:rsidRDefault="00267DEB" w:rsidP="00267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42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9836338" w14:textId="3C150AD3" w:rsidR="00267DEB" w:rsidRPr="00E84424" w:rsidRDefault="00CF1017" w:rsidP="00267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267DEB"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134</w:t>
            </w:r>
          </w:p>
        </w:tc>
        <w:tc>
          <w:tcPr>
            <w:tcW w:w="14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82510E" w14:textId="649106A9" w:rsidR="00267DEB" w:rsidRPr="00E84424" w:rsidRDefault="00CF1017" w:rsidP="00267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267DEB" w:rsidRPr="00E844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982</w:t>
            </w:r>
          </w:p>
        </w:tc>
        <w:tc>
          <w:tcPr>
            <w:tcW w:w="142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26C6DA3" w14:textId="277755BC" w:rsidR="00267DEB" w:rsidRPr="00E84424" w:rsidRDefault="00CF1017" w:rsidP="00267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267DEB" w:rsidRPr="00E844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947</w:t>
            </w:r>
          </w:p>
        </w:tc>
        <w:tc>
          <w:tcPr>
            <w:tcW w:w="14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B6E141" w14:textId="5E91CF14" w:rsidR="00267DEB" w:rsidRPr="00E84424" w:rsidRDefault="00CF1017" w:rsidP="00267DE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="00267DEB"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6"/>
                <w:szCs w:val="26"/>
              </w:rPr>
              <w:t>393</w:t>
            </w:r>
          </w:p>
        </w:tc>
      </w:tr>
      <w:tr w:rsidR="00267DEB" w:rsidRPr="00E84424" w14:paraId="00838BA2" w14:textId="77777777" w:rsidTr="002F7184">
        <w:trPr>
          <w:trHeight w:val="20"/>
        </w:trPr>
        <w:tc>
          <w:tcPr>
            <w:tcW w:w="3686" w:type="dxa"/>
            <w:shd w:val="clear" w:color="auto" w:fill="auto"/>
          </w:tcPr>
          <w:p w14:paraId="01AD6C1F" w14:textId="77777777" w:rsidR="00267DEB" w:rsidRPr="00E84424" w:rsidRDefault="00267DEB" w:rsidP="00267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42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5198F1D" w14:textId="3C4D8B7E" w:rsidR="00267DEB" w:rsidRPr="00E84424" w:rsidRDefault="00CF1017" w:rsidP="00267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267DEB"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702</w:t>
            </w:r>
          </w:p>
        </w:tc>
        <w:tc>
          <w:tcPr>
            <w:tcW w:w="14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945208" w14:textId="07489FCE" w:rsidR="00267DEB" w:rsidRPr="00E84424" w:rsidRDefault="00CF1017" w:rsidP="00267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</w:t>
            </w:r>
            <w:r w:rsidR="00267DEB" w:rsidRPr="00E844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466</w:t>
            </w:r>
          </w:p>
        </w:tc>
        <w:tc>
          <w:tcPr>
            <w:tcW w:w="142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51BEF7A" w14:textId="43A0CA66" w:rsidR="00267DEB" w:rsidRPr="00E84424" w:rsidRDefault="00CF1017" w:rsidP="00267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267DEB"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001</w:t>
            </w:r>
          </w:p>
        </w:tc>
        <w:tc>
          <w:tcPr>
            <w:tcW w:w="14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BEC475" w14:textId="6AC3CFEB" w:rsidR="00267DEB" w:rsidRPr="00E84424" w:rsidRDefault="00CF1017" w:rsidP="00267DE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</w:rPr>
              <w:t>23</w:t>
            </w:r>
            <w:r w:rsidR="00267DEB"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6"/>
                <w:szCs w:val="26"/>
              </w:rPr>
              <w:t>634</w:t>
            </w:r>
          </w:p>
        </w:tc>
      </w:tr>
    </w:tbl>
    <w:p w14:paraId="51907222" w14:textId="38DE385D" w:rsidR="00993840" w:rsidRPr="00E84424" w:rsidRDefault="00993840" w:rsidP="009938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A088611" w14:textId="77AC7930" w:rsidR="00804D5E" w:rsidRPr="00E84424" w:rsidRDefault="00804D5E" w:rsidP="009938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E84424">
        <w:rPr>
          <w:rFonts w:ascii="Browallia New" w:eastAsia="Arial Unicode MS" w:hAnsi="Browallia New" w:cs="Browallia New"/>
          <w:sz w:val="26"/>
          <w:szCs w:val="26"/>
          <w:cs/>
        </w:rPr>
        <w:t xml:space="preserve">โดยปกติระยะเวลาการให้สินเชื่อแก่ลูกค้าของกลุ่มกิจการมีระยะเวลาตั้งแต่ </w:t>
      </w:r>
      <w:r w:rsidR="00CF1017" w:rsidRPr="00CF1017">
        <w:rPr>
          <w:rFonts w:ascii="Browallia New" w:eastAsia="Arial Unicode MS" w:hAnsi="Browallia New" w:cs="Browallia New"/>
          <w:sz w:val="26"/>
          <w:szCs w:val="26"/>
          <w:lang w:val="en-GB"/>
        </w:rPr>
        <w:t>7</w:t>
      </w:r>
      <w:r w:rsidRPr="00E8442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8442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วัน ถึง </w:t>
      </w:r>
      <w:r w:rsidR="00CF1017" w:rsidRPr="00CF1017">
        <w:rPr>
          <w:rFonts w:ascii="Browallia New" w:eastAsia="Arial Unicode MS" w:hAnsi="Browallia New" w:cs="Browallia New"/>
          <w:sz w:val="26"/>
          <w:szCs w:val="26"/>
          <w:lang w:val="en-GB"/>
        </w:rPr>
        <w:t>120</w:t>
      </w:r>
      <w:r w:rsidRPr="00E8442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8442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วัน</w:t>
      </w:r>
    </w:p>
    <w:p w14:paraId="798C071F" w14:textId="77777777" w:rsidR="00804D5E" w:rsidRPr="00E84424" w:rsidRDefault="00804D5E" w:rsidP="009938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Style w:val="TableGrid"/>
        <w:tblW w:w="9475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993840" w:rsidRPr="00E84424" w14:paraId="785CAE1F" w14:textId="77777777" w:rsidTr="002F7184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021EF2FE" w14:textId="1939A46D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br w:type="page"/>
            </w:r>
            <w:bookmarkStart w:id="86" w:name="_Hlk50879445"/>
            <w:r w:rsidR="00CF1017" w:rsidRPr="00CF101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14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  <w:tab/>
              <w:t>ลูกหนี้อื่น</w:t>
            </w:r>
          </w:p>
        </w:tc>
      </w:tr>
      <w:bookmarkEnd w:id="86"/>
    </w:tbl>
    <w:p w14:paraId="1690CFC8" w14:textId="77777777" w:rsidR="00993840" w:rsidRPr="00E84424" w:rsidRDefault="00993840" w:rsidP="009938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2" w:type="dxa"/>
        <w:tblLayout w:type="fixed"/>
        <w:tblLook w:val="0000" w:firstRow="0" w:lastRow="0" w:firstColumn="0" w:lastColumn="0" w:noHBand="0" w:noVBand="0"/>
      </w:tblPr>
      <w:tblGrid>
        <w:gridCol w:w="3969"/>
        <w:gridCol w:w="1373"/>
        <w:gridCol w:w="1373"/>
        <w:gridCol w:w="1373"/>
        <w:gridCol w:w="1374"/>
      </w:tblGrid>
      <w:tr w:rsidR="00993840" w:rsidRPr="00E84424" w14:paraId="11C54C8A" w14:textId="77777777" w:rsidTr="002F7184">
        <w:trPr>
          <w:cantSplit/>
        </w:trPr>
        <w:tc>
          <w:tcPr>
            <w:tcW w:w="3969" w:type="dxa"/>
          </w:tcPr>
          <w:p w14:paraId="4C7FE114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4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EAA9A9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7B99BA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93840" w:rsidRPr="00E84424" w14:paraId="1B533CA4" w14:textId="77777777" w:rsidTr="002F7184">
        <w:trPr>
          <w:cantSplit/>
        </w:trPr>
        <w:tc>
          <w:tcPr>
            <w:tcW w:w="3969" w:type="dxa"/>
            <w:vAlign w:val="center"/>
          </w:tcPr>
          <w:p w14:paraId="5916070C" w14:textId="67F00C0F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CF1017" w:rsidRPr="00CF10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73" w:type="dxa"/>
            <w:tcBorders>
              <w:top w:val="single" w:sz="4" w:space="0" w:color="auto"/>
            </w:tcBorders>
            <w:vAlign w:val="bottom"/>
          </w:tcPr>
          <w:p w14:paraId="3D194B0D" w14:textId="75DD780A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พ.ศ.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color w:val="7030A0"/>
                <w:sz w:val="26"/>
                <w:szCs w:val="26"/>
                <w:cs/>
              </w:rPr>
              <w:t xml:space="preserve"> </w:t>
            </w:r>
            <w:r w:rsidR="00CF1017" w:rsidRPr="00CF10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73" w:type="dxa"/>
            <w:tcBorders>
              <w:top w:val="single" w:sz="4" w:space="0" w:color="auto"/>
            </w:tcBorders>
            <w:vAlign w:val="bottom"/>
          </w:tcPr>
          <w:p w14:paraId="0E60F696" w14:textId="2B16BADF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พ.ศ.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color w:val="7030A0"/>
                <w:sz w:val="26"/>
                <w:szCs w:val="26"/>
                <w:cs/>
              </w:rPr>
              <w:t xml:space="preserve"> </w:t>
            </w:r>
            <w:r w:rsidR="00CF1017" w:rsidRPr="00CF10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73" w:type="dxa"/>
            <w:tcBorders>
              <w:top w:val="single" w:sz="4" w:space="0" w:color="auto"/>
            </w:tcBorders>
            <w:vAlign w:val="bottom"/>
          </w:tcPr>
          <w:p w14:paraId="38E08932" w14:textId="366D1259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พ.ศ.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color w:val="7030A0"/>
                <w:sz w:val="26"/>
                <w:szCs w:val="26"/>
                <w:cs/>
              </w:rPr>
              <w:t xml:space="preserve"> </w:t>
            </w:r>
            <w:r w:rsidR="00CF1017" w:rsidRPr="00CF10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74" w:type="dxa"/>
            <w:tcBorders>
              <w:top w:val="single" w:sz="4" w:space="0" w:color="auto"/>
            </w:tcBorders>
            <w:vAlign w:val="bottom"/>
          </w:tcPr>
          <w:p w14:paraId="18FC1F8E" w14:textId="070E56E0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พ.ศ.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color w:val="7030A0"/>
                <w:sz w:val="26"/>
                <w:szCs w:val="26"/>
                <w:cs/>
              </w:rPr>
              <w:t xml:space="preserve"> </w:t>
            </w:r>
            <w:r w:rsidR="00CF1017" w:rsidRPr="00CF10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993840" w:rsidRPr="00E84424" w14:paraId="5526D4DF" w14:textId="77777777" w:rsidTr="002F7184">
        <w:trPr>
          <w:cantSplit/>
        </w:trPr>
        <w:tc>
          <w:tcPr>
            <w:tcW w:w="3969" w:type="dxa"/>
          </w:tcPr>
          <w:p w14:paraId="634A1FF1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73" w:type="dxa"/>
            <w:tcBorders>
              <w:bottom w:val="single" w:sz="4" w:space="0" w:color="auto"/>
            </w:tcBorders>
            <w:vAlign w:val="bottom"/>
          </w:tcPr>
          <w:p w14:paraId="2DB83B84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73" w:type="dxa"/>
            <w:tcBorders>
              <w:bottom w:val="single" w:sz="4" w:space="0" w:color="auto"/>
            </w:tcBorders>
            <w:vAlign w:val="bottom"/>
          </w:tcPr>
          <w:p w14:paraId="0FCFFE10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73" w:type="dxa"/>
            <w:tcBorders>
              <w:bottom w:val="single" w:sz="4" w:space="0" w:color="auto"/>
            </w:tcBorders>
            <w:vAlign w:val="bottom"/>
          </w:tcPr>
          <w:p w14:paraId="39526DC0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74" w:type="dxa"/>
            <w:tcBorders>
              <w:bottom w:val="single" w:sz="4" w:space="0" w:color="auto"/>
            </w:tcBorders>
            <w:vAlign w:val="bottom"/>
          </w:tcPr>
          <w:p w14:paraId="2A493299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993840" w:rsidRPr="00E84424" w14:paraId="70026104" w14:textId="77777777" w:rsidTr="002F7184">
        <w:trPr>
          <w:cantSplit/>
        </w:trPr>
        <w:tc>
          <w:tcPr>
            <w:tcW w:w="3969" w:type="dxa"/>
          </w:tcPr>
          <w:p w14:paraId="4DC15F2E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7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6D3E55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73" w:type="dxa"/>
            <w:tcBorders>
              <w:top w:val="single" w:sz="4" w:space="0" w:color="auto"/>
            </w:tcBorders>
            <w:vAlign w:val="bottom"/>
          </w:tcPr>
          <w:p w14:paraId="0FFCF575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7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615448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74" w:type="dxa"/>
            <w:tcBorders>
              <w:top w:val="single" w:sz="4" w:space="0" w:color="auto"/>
            </w:tcBorders>
            <w:vAlign w:val="bottom"/>
          </w:tcPr>
          <w:p w14:paraId="0EEB32A3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93840" w:rsidRPr="00E84424" w14:paraId="18D8E8A4" w14:textId="77777777" w:rsidTr="002F7184">
        <w:trPr>
          <w:cantSplit/>
        </w:trPr>
        <w:tc>
          <w:tcPr>
            <w:tcW w:w="3969" w:type="dxa"/>
          </w:tcPr>
          <w:p w14:paraId="2650D36F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  <w:t>ค่าใช้จ่ายจ่ายล่วงหน้า</w:t>
            </w:r>
          </w:p>
        </w:tc>
        <w:tc>
          <w:tcPr>
            <w:tcW w:w="1373" w:type="dxa"/>
            <w:shd w:val="clear" w:color="auto" w:fill="FAFAFA"/>
            <w:vAlign w:val="bottom"/>
          </w:tcPr>
          <w:p w14:paraId="05CC2245" w14:textId="2495F41B" w:rsidR="00993840" w:rsidRPr="00E84424" w:rsidRDefault="00CF1017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379</w:t>
            </w:r>
          </w:p>
        </w:tc>
        <w:tc>
          <w:tcPr>
            <w:tcW w:w="1373" w:type="dxa"/>
            <w:vAlign w:val="bottom"/>
          </w:tcPr>
          <w:p w14:paraId="034B557C" w14:textId="0645A8BA" w:rsidR="00993840" w:rsidRPr="00E84424" w:rsidRDefault="00CF1017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647</w:t>
            </w:r>
          </w:p>
        </w:tc>
        <w:tc>
          <w:tcPr>
            <w:tcW w:w="1373" w:type="dxa"/>
            <w:shd w:val="clear" w:color="auto" w:fill="FAFAFA"/>
            <w:vAlign w:val="bottom"/>
          </w:tcPr>
          <w:p w14:paraId="7C1B3429" w14:textId="6CD41AB9" w:rsidR="00993840" w:rsidRPr="00E84424" w:rsidRDefault="00CF1017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198</w:t>
            </w:r>
          </w:p>
        </w:tc>
        <w:tc>
          <w:tcPr>
            <w:tcW w:w="1374" w:type="dxa"/>
            <w:vAlign w:val="bottom"/>
          </w:tcPr>
          <w:p w14:paraId="3AACF8FE" w14:textId="2EC19F44" w:rsidR="00993840" w:rsidRPr="00E84424" w:rsidRDefault="00CF1017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467</w:t>
            </w:r>
          </w:p>
        </w:tc>
      </w:tr>
      <w:tr w:rsidR="00993840" w:rsidRPr="00E84424" w14:paraId="283D98B7" w14:textId="77777777" w:rsidTr="002F7184">
        <w:trPr>
          <w:cantSplit/>
        </w:trPr>
        <w:tc>
          <w:tcPr>
            <w:tcW w:w="3969" w:type="dxa"/>
          </w:tcPr>
          <w:p w14:paraId="5461902D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  <w:t>ลูกหนี้อื่น</w:t>
            </w:r>
          </w:p>
        </w:tc>
        <w:tc>
          <w:tcPr>
            <w:tcW w:w="1373" w:type="dxa"/>
            <w:shd w:val="clear" w:color="auto" w:fill="FAFAFA"/>
            <w:vAlign w:val="bottom"/>
          </w:tcPr>
          <w:p w14:paraId="3DE4FBD1" w14:textId="74B085F6" w:rsidR="00993840" w:rsidRPr="00E84424" w:rsidRDefault="00CF1017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690</w:t>
            </w:r>
          </w:p>
        </w:tc>
        <w:tc>
          <w:tcPr>
            <w:tcW w:w="1373" w:type="dxa"/>
            <w:vAlign w:val="bottom"/>
          </w:tcPr>
          <w:p w14:paraId="149D693B" w14:textId="400E9692" w:rsidR="00993840" w:rsidRPr="00E84424" w:rsidRDefault="00CF1017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608</w:t>
            </w:r>
          </w:p>
        </w:tc>
        <w:tc>
          <w:tcPr>
            <w:tcW w:w="1373" w:type="dxa"/>
            <w:shd w:val="clear" w:color="auto" w:fill="FAFAFA"/>
            <w:vAlign w:val="bottom"/>
          </w:tcPr>
          <w:p w14:paraId="75DAA9EA" w14:textId="0AC9B78D" w:rsidR="00993840" w:rsidRPr="00E84424" w:rsidRDefault="00CF1017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829</w:t>
            </w:r>
          </w:p>
        </w:tc>
        <w:tc>
          <w:tcPr>
            <w:tcW w:w="1374" w:type="dxa"/>
            <w:vAlign w:val="bottom"/>
          </w:tcPr>
          <w:p w14:paraId="60B559A9" w14:textId="282B763F" w:rsidR="00993840" w:rsidRPr="00E84424" w:rsidRDefault="00CF1017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673</w:t>
            </w:r>
          </w:p>
        </w:tc>
      </w:tr>
      <w:tr w:rsidR="00993840" w:rsidRPr="00E84424" w14:paraId="4922AE71" w14:textId="77777777" w:rsidTr="002F7184">
        <w:trPr>
          <w:cantSplit/>
        </w:trPr>
        <w:tc>
          <w:tcPr>
            <w:tcW w:w="3969" w:type="dxa"/>
          </w:tcPr>
          <w:p w14:paraId="5E1862AB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  <w:t xml:space="preserve">เงินให้กู้ยืมระยะยาวแก่สหกรณ์ออมทรัพย์ </w:t>
            </w:r>
          </w:p>
        </w:tc>
        <w:tc>
          <w:tcPr>
            <w:tcW w:w="1373" w:type="dxa"/>
            <w:shd w:val="clear" w:color="auto" w:fill="FAFAFA"/>
            <w:vAlign w:val="bottom"/>
          </w:tcPr>
          <w:p w14:paraId="688E312E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73" w:type="dxa"/>
            <w:vAlign w:val="bottom"/>
          </w:tcPr>
          <w:p w14:paraId="3201A39A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73" w:type="dxa"/>
            <w:shd w:val="clear" w:color="auto" w:fill="FAFAFA"/>
            <w:vAlign w:val="bottom"/>
          </w:tcPr>
          <w:p w14:paraId="03EE2863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74" w:type="dxa"/>
            <w:vAlign w:val="bottom"/>
          </w:tcPr>
          <w:p w14:paraId="628FFE7B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93840" w:rsidRPr="00E84424" w14:paraId="0825A099" w14:textId="77777777" w:rsidTr="002F7184">
        <w:trPr>
          <w:cantSplit/>
        </w:trPr>
        <w:tc>
          <w:tcPr>
            <w:tcW w:w="3969" w:type="dxa"/>
          </w:tcPr>
          <w:p w14:paraId="528B0542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  <w:t>ของพนักงาน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373" w:type="dxa"/>
            <w:shd w:val="clear" w:color="auto" w:fill="FAFAFA"/>
            <w:vAlign w:val="bottom"/>
          </w:tcPr>
          <w:p w14:paraId="3A559782" w14:textId="49A728DF" w:rsidR="00993840" w:rsidRPr="00E84424" w:rsidRDefault="00CF1017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</w:p>
        </w:tc>
        <w:tc>
          <w:tcPr>
            <w:tcW w:w="1373" w:type="dxa"/>
            <w:vAlign w:val="bottom"/>
          </w:tcPr>
          <w:p w14:paraId="00A22A9A" w14:textId="30BB9997" w:rsidR="00993840" w:rsidRPr="00E84424" w:rsidRDefault="00CF1017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</w:t>
            </w:r>
          </w:p>
        </w:tc>
        <w:tc>
          <w:tcPr>
            <w:tcW w:w="1373" w:type="dxa"/>
            <w:shd w:val="clear" w:color="auto" w:fill="FAFAFA"/>
            <w:vAlign w:val="bottom"/>
          </w:tcPr>
          <w:p w14:paraId="6848F749" w14:textId="263E87A3" w:rsidR="00993840" w:rsidRPr="00E84424" w:rsidRDefault="00CF1017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</w:p>
        </w:tc>
        <w:tc>
          <w:tcPr>
            <w:tcW w:w="1374" w:type="dxa"/>
            <w:vAlign w:val="bottom"/>
          </w:tcPr>
          <w:p w14:paraId="5243A534" w14:textId="03E2CEC8" w:rsidR="00993840" w:rsidRPr="00E84424" w:rsidRDefault="00CF1017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</w:t>
            </w:r>
          </w:p>
        </w:tc>
      </w:tr>
      <w:tr w:rsidR="00993840" w:rsidRPr="00E84424" w14:paraId="2C323BD3" w14:textId="77777777" w:rsidTr="002F7184">
        <w:trPr>
          <w:cantSplit/>
        </w:trPr>
        <w:tc>
          <w:tcPr>
            <w:tcW w:w="3969" w:type="dxa"/>
          </w:tcPr>
          <w:p w14:paraId="729B1C98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37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3A4DFB7" w14:textId="0840812E" w:rsidR="00993840" w:rsidRPr="00E84424" w:rsidRDefault="00CF1017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7E5863"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082</w:t>
            </w:r>
          </w:p>
        </w:tc>
        <w:tc>
          <w:tcPr>
            <w:tcW w:w="137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2749EC" w14:textId="71629A8C" w:rsidR="00993840" w:rsidRPr="00E84424" w:rsidRDefault="00CF1017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993840"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288</w:t>
            </w:r>
          </w:p>
        </w:tc>
        <w:tc>
          <w:tcPr>
            <w:tcW w:w="137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94B9F6E" w14:textId="5A1BC9CA" w:rsidR="00993840" w:rsidRPr="00E84424" w:rsidRDefault="00CF1017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7E5863"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040</w:t>
            </w:r>
          </w:p>
        </w:tc>
        <w:tc>
          <w:tcPr>
            <w:tcW w:w="137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2FF762" w14:textId="690B754E" w:rsidR="00993840" w:rsidRPr="00E84424" w:rsidRDefault="00CF1017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993840"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173</w:t>
            </w:r>
          </w:p>
        </w:tc>
      </w:tr>
    </w:tbl>
    <w:p w14:paraId="15EBBD09" w14:textId="77777777" w:rsidR="00804D5E" w:rsidRPr="00E84424" w:rsidRDefault="00804D5E" w:rsidP="00804D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bookmarkStart w:id="87" w:name="_Hlk50879452"/>
    </w:p>
    <w:p w14:paraId="0FBFC33C" w14:textId="6D78C151" w:rsidR="00804D5E" w:rsidRPr="00E84424" w:rsidRDefault="00804D5E" w:rsidP="00804D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E84424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มูลค่ายุติธรรมของลูกหนี้อื่น</w:t>
      </w:r>
    </w:p>
    <w:p w14:paraId="4AB19AC8" w14:textId="77777777" w:rsidR="00804D5E" w:rsidRPr="00E84424" w:rsidRDefault="00804D5E" w:rsidP="00804D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A8BB729" w14:textId="3B9C8327" w:rsidR="00804D5E" w:rsidRPr="00E84424" w:rsidRDefault="002D63BC" w:rsidP="00804D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84424">
        <w:rPr>
          <w:rFonts w:ascii="Browallia New" w:eastAsia="Arial Unicode MS" w:hAnsi="Browallia New" w:cs="Browallia New"/>
          <w:sz w:val="26"/>
          <w:szCs w:val="26"/>
          <w:cs/>
        </w:rPr>
        <w:t xml:space="preserve">มูลค่ายุติธรรมของลูกหนี้อื่นใกล้เคียงกับมูลค่าตามบัญชี </w:t>
      </w:r>
      <w:r w:rsidR="00804D5E" w:rsidRPr="00E84424">
        <w:rPr>
          <w:rFonts w:ascii="Browallia New" w:eastAsia="Arial Unicode MS" w:hAnsi="Browallia New" w:cs="Browallia New"/>
          <w:sz w:val="26"/>
          <w:szCs w:val="26"/>
          <w:cs/>
        </w:rPr>
        <w:t xml:space="preserve">เนื่องจากลักษณะของลูกหนี้อื่นเป็นสินทรัพย์หมุนเวียน </w:t>
      </w:r>
    </w:p>
    <w:p w14:paraId="6181252B" w14:textId="032E5119" w:rsidR="00E018A4" w:rsidRDefault="00E018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eastAsia="Arial Unicode MS" w:hAnsi="Browallia New" w:cs="Browallia New"/>
          <w:b/>
          <w:bCs/>
          <w:sz w:val="26"/>
          <w:szCs w:val="26"/>
        </w:rPr>
      </w:pPr>
      <w:r>
        <w:rPr>
          <w:rFonts w:ascii="Browallia New" w:eastAsia="Arial Unicode MS" w:hAnsi="Browallia New" w:cs="Browallia New"/>
          <w:b/>
          <w:bCs/>
          <w:sz w:val="26"/>
          <w:szCs w:val="26"/>
        </w:rPr>
        <w:br w:type="page"/>
      </w:r>
    </w:p>
    <w:p w14:paraId="327BD27D" w14:textId="77777777" w:rsidR="00993840" w:rsidRPr="00E84424" w:rsidRDefault="00993840" w:rsidP="009938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993840" w:rsidRPr="00E84424" w14:paraId="62063F60" w14:textId="77777777" w:rsidTr="002F7184">
        <w:trPr>
          <w:trHeight w:val="380"/>
        </w:trPr>
        <w:tc>
          <w:tcPr>
            <w:tcW w:w="9459" w:type="dxa"/>
            <w:shd w:val="clear" w:color="auto" w:fill="FFA543"/>
            <w:vAlign w:val="center"/>
          </w:tcPr>
          <w:p w14:paraId="5346E684" w14:textId="2A79B761" w:rsidR="00993840" w:rsidRPr="00E84424" w:rsidRDefault="00CF1017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</w:pPr>
            <w:bookmarkStart w:id="88" w:name="_Toc48681865"/>
            <w:r w:rsidRPr="00CF101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15</w:t>
            </w:r>
            <w:r w:rsidR="00993840" w:rsidRPr="00E8442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ab/>
            </w:r>
            <w:r w:rsidR="00993840" w:rsidRPr="00E8442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  <w:t>สินทรัพย์ทางการเงินและหนี้สินทางการเงิน</w:t>
            </w:r>
            <w:bookmarkEnd w:id="88"/>
          </w:p>
        </w:tc>
      </w:tr>
    </w:tbl>
    <w:p w14:paraId="24BA3585" w14:textId="77777777" w:rsidR="00993840" w:rsidRPr="00E84424" w:rsidRDefault="00993840" w:rsidP="00993840">
      <w:pPr>
        <w:pStyle w:val="Style1"/>
        <w:ind w:left="0" w:firstLine="0"/>
        <w:jc w:val="thaiDistribute"/>
        <w:rPr>
          <w:sz w:val="24"/>
          <w:szCs w:val="24"/>
        </w:rPr>
      </w:pPr>
    </w:p>
    <w:p w14:paraId="16A3FB85" w14:textId="3A504A5A" w:rsidR="00993840" w:rsidRPr="00E84424" w:rsidRDefault="00993840" w:rsidP="00993840">
      <w:pPr>
        <w:pStyle w:val="Style1"/>
        <w:ind w:left="0" w:firstLine="0"/>
        <w:jc w:val="thaiDistribute"/>
        <w:rPr>
          <w:rFonts w:eastAsia="Arial Unicode MS"/>
        </w:rPr>
      </w:pPr>
      <w:r w:rsidRPr="00E84424">
        <w:rPr>
          <w:rFonts w:eastAsia="Arial Unicode MS"/>
          <w:cs/>
        </w:rPr>
        <w:t>สินทรัพย์และหนี้สินทางเงิน</w:t>
      </w:r>
      <w:r w:rsidR="00531FE8" w:rsidRPr="00E84424">
        <w:rPr>
          <w:rFonts w:eastAsia="Arial Unicode MS"/>
          <w:cs/>
        </w:rPr>
        <w:t xml:space="preserve">ได้ถูกจัดประเภทตามที่เปิดเผยในหมายเหตุฯ ข้อ </w:t>
      </w:r>
      <w:r w:rsidR="00CF1017" w:rsidRPr="00CF1017">
        <w:rPr>
          <w:rFonts w:eastAsia="Arial Unicode MS"/>
        </w:rPr>
        <w:t>8</w:t>
      </w:r>
    </w:p>
    <w:p w14:paraId="2BF4ECBE" w14:textId="77777777" w:rsidR="00993840" w:rsidRPr="00E84424" w:rsidRDefault="00993840" w:rsidP="00993840">
      <w:pPr>
        <w:spacing w:line="240" w:lineRule="auto"/>
        <w:rPr>
          <w:rFonts w:ascii="Browallia New" w:hAnsi="Browallia New" w:cs="Browallia New"/>
          <w:sz w:val="24"/>
          <w:szCs w:val="24"/>
          <w:lang w:val="en-GB"/>
        </w:rPr>
      </w:pPr>
    </w:p>
    <w:p w14:paraId="792D51D5" w14:textId="408377EA" w:rsidR="00993840" w:rsidRPr="00E84424" w:rsidRDefault="00CF1017" w:rsidP="00993840">
      <w:pPr>
        <w:pStyle w:val="Heading2"/>
        <w:spacing w:line="240" w:lineRule="auto"/>
        <w:rPr>
          <w:rFonts w:ascii="Browallia New" w:hAnsi="Browallia New" w:cs="Browallia New"/>
          <w:color w:val="CF4A02"/>
        </w:rPr>
      </w:pPr>
      <w:bookmarkStart w:id="89" w:name="_Toc48681871"/>
      <w:bookmarkStart w:id="90" w:name="_Hlk45553356"/>
      <w:r w:rsidRPr="00CF1017">
        <w:rPr>
          <w:rFonts w:ascii="Browallia New" w:hAnsi="Browallia New" w:cs="Browallia New"/>
          <w:color w:val="CF4A02"/>
          <w:lang w:val="en-GB"/>
        </w:rPr>
        <w:t>15</w:t>
      </w:r>
      <w:r w:rsidR="00993840" w:rsidRPr="00E84424">
        <w:rPr>
          <w:rFonts w:ascii="Browallia New" w:hAnsi="Browallia New" w:cs="Browallia New"/>
          <w:color w:val="CF4A02"/>
        </w:rPr>
        <w:t>.</w:t>
      </w:r>
      <w:r w:rsidRPr="00CF1017">
        <w:rPr>
          <w:rFonts w:ascii="Browallia New" w:hAnsi="Browallia New" w:cs="Browallia New"/>
          <w:color w:val="CF4A02"/>
          <w:lang w:val="en-GB"/>
        </w:rPr>
        <w:t>1</w:t>
      </w:r>
      <w:r w:rsidR="00993840" w:rsidRPr="00E84424">
        <w:rPr>
          <w:rFonts w:ascii="Browallia New" w:hAnsi="Browallia New" w:cs="Browallia New"/>
          <w:b w:val="0"/>
          <w:color w:val="CF4A02"/>
        </w:rPr>
        <w:tab/>
      </w:r>
      <w:r w:rsidR="00993840" w:rsidRPr="00E84424">
        <w:rPr>
          <w:rFonts w:ascii="Browallia New" w:hAnsi="Browallia New" w:cs="Browallia New"/>
          <w:b w:val="0"/>
          <w:color w:val="CF4A02"/>
          <w:cs/>
        </w:rPr>
        <w:t xml:space="preserve">สินทรัพย์ทางการเงินที่วัดมูลค่าด้วย </w:t>
      </w:r>
      <w:r w:rsidR="00993840" w:rsidRPr="00E84424">
        <w:rPr>
          <w:rFonts w:ascii="Browallia New" w:hAnsi="Browallia New" w:cs="Browallia New"/>
          <w:color w:val="CF4A02"/>
        </w:rPr>
        <w:t>FVOCI</w:t>
      </w:r>
      <w:bookmarkEnd w:id="89"/>
    </w:p>
    <w:p w14:paraId="5AA959B4" w14:textId="77777777" w:rsidR="00993840" w:rsidRPr="00E84424" w:rsidRDefault="00993840" w:rsidP="009938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40"/>
        <w:rPr>
          <w:rFonts w:ascii="Browallia New" w:hAnsi="Browallia New" w:cs="Browallia New"/>
          <w:color w:val="CF4A02"/>
          <w:sz w:val="26"/>
          <w:szCs w:val="26"/>
          <w:lang w:val="en-GB"/>
        </w:rPr>
      </w:pPr>
    </w:p>
    <w:p w14:paraId="2DE33C03" w14:textId="595C4414" w:rsidR="00993840" w:rsidRPr="00E84424" w:rsidRDefault="00993840" w:rsidP="00993840">
      <w:pPr>
        <w:pStyle w:val="Style1"/>
        <w:ind w:left="1080" w:hanging="540"/>
        <w:jc w:val="thaiDistribute"/>
        <w:outlineLvl w:val="2"/>
        <w:rPr>
          <w:color w:val="CF4A02"/>
        </w:rPr>
      </w:pPr>
      <w:bookmarkStart w:id="91" w:name="_Toc48681872"/>
      <w:r w:rsidRPr="00E84424">
        <w:rPr>
          <w:color w:val="CF4A02"/>
          <w:cs/>
        </w:rPr>
        <w:t>ก</w:t>
      </w:r>
      <w:r w:rsidRPr="00E84424">
        <w:rPr>
          <w:color w:val="CF4A02"/>
        </w:rPr>
        <w:t>)</w:t>
      </w:r>
      <w:r w:rsidRPr="00E84424">
        <w:rPr>
          <w:color w:val="CF4A02"/>
        </w:rPr>
        <w:tab/>
      </w:r>
      <w:r w:rsidRPr="00E84424">
        <w:rPr>
          <w:rFonts w:eastAsia="Arial Unicode MS"/>
          <w:color w:val="CF4A02"/>
          <w:cs/>
        </w:rPr>
        <w:t>การจัดประเภทรายการสินทรัพย์ทางการเงินที่วัดมูลค่าด้วย</w:t>
      </w:r>
      <w:r w:rsidRPr="00E84424">
        <w:rPr>
          <w:rFonts w:eastAsia="Arial Unicode MS"/>
          <w:color w:val="CF4A02"/>
        </w:rPr>
        <w:t xml:space="preserve"> FVOCI</w:t>
      </w:r>
      <w:r w:rsidRPr="00E84424">
        <w:rPr>
          <w:rFonts w:eastAsia="Arial Unicode MS"/>
          <w:color w:val="CF4A02"/>
          <w:cs/>
        </w:rPr>
        <w:t xml:space="preserve"> (พ.ศ. </w:t>
      </w:r>
      <w:r w:rsidR="00CF1017" w:rsidRPr="00CF1017">
        <w:rPr>
          <w:rFonts w:eastAsia="Arial Unicode MS"/>
          <w:color w:val="CF4A02"/>
        </w:rPr>
        <w:t>2562</w:t>
      </w:r>
      <w:r w:rsidRPr="00E84424">
        <w:rPr>
          <w:rFonts w:eastAsia="Arial Unicode MS"/>
          <w:color w:val="CF4A02"/>
        </w:rPr>
        <w:t xml:space="preserve"> </w:t>
      </w:r>
      <w:r w:rsidRPr="00E84424">
        <w:rPr>
          <w:rFonts w:eastAsia="Arial Unicode MS"/>
          <w:color w:val="CF4A02"/>
          <w:cs/>
        </w:rPr>
        <w:t xml:space="preserve">ราคาทุนตาม </w:t>
      </w:r>
      <w:r w:rsidRPr="00E84424">
        <w:rPr>
          <w:rFonts w:eastAsia="Arial Unicode MS"/>
          <w:color w:val="CF4A02"/>
        </w:rPr>
        <w:t xml:space="preserve">TAS </w:t>
      </w:r>
      <w:r w:rsidR="00CF1017" w:rsidRPr="00CF1017">
        <w:rPr>
          <w:rFonts w:eastAsia="Arial Unicode MS"/>
          <w:color w:val="CF4A02"/>
        </w:rPr>
        <w:t>105</w:t>
      </w:r>
      <w:r w:rsidRPr="00E84424">
        <w:rPr>
          <w:rFonts w:eastAsia="Arial Unicode MS"/>
          <w:color w:val="CF4A02"/>
        </w:rPr>
        <w:t>)</w:t>
      </w:r>
      <w:bookmarkEnd w:id="91"/>
    </w:p>
    <w:p w14:paraId="01820EF8" w14:textId="77777777" w:rsidR="00993840" w:rsidRPr="00E84424" w:rsidRDefault="00993840" w:rsidP="009938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rPr>
          <w:rFonts w:ascii="Browallia New" w:hAnsi="Browallia New" w:cs="Browallia New"/>
          <w:sz w:val="26"/>
          <w:szCs w:val="26"/>
          <w:lang w:val="en-GB"/>
        </w:rPr>
      </w:pPr>
    </w:p>
    <w:p w14:paraId="7EB608D1" w14:textId="1714903C" w:rsidR="00993840" w:rsidRPr="00E84424" w:rsidRDefault="00993840" w:rsidP="00464F95">
      <w:pPr>
        <w:pStyle w:val="Style1"/>
        <w:tabs>
          <w:tab w:val="left" w:pos="4962"/>
        </w:tabs>
        <w:ind w:left="1080" w:firstLine="0"/>
        <w:jc w:val="thaiDistribute"/>
      </w:pPr>
      <w:r w:rsidRPr="00E84424">
        <w:rPr>
          <w:cs/>
        </w:rPr>
        <w:t>สินทรัพย์ทางการเงินที่วัดมูลค่าด้วย</w:t>
      </w:r>
      <w:r w:rsidRPr="00E84424">
        <w:t xml:space="preserve"> FVOCI </w:t>
      </w:r>
      <w:r w:rsidRPr="00E84424">
        <w:rPr>
          <w:cs/>
        </w:rPr>
        <w:t>ประกอบด้วยเงินลงทุนในตราสารทุนที่ไม่ได้ถือไว้เพื่อค้าและกลุ่มกิจการเลือกใช้สิทธิในการวัดมูลค่ายุติธรรมผ่านกําไรขาดทุนเบ็ดเสร็จอื่น ณ วันรับรู้รายการเริ่มแรก</w:t>
      </w:r>
    </w:p>
    <w:p w14:paraId="661AC1F2" w14:textId="77777777" w:rsidR="00993840" w:rsidRPr="00E84424" w:rsidRDefault="00993840" w:rsidP="00993840">
      <w:pPr>
        <w:pStyle w:val="Style1"/>
        <w:ind w:left="1080" w:firstLine="0"/>
        <w:jc w:val="thaiDistribute"/>
      </w:pPr>
    </w:p>
    <w:p w14:paraId="2B8F422C" w14:textId="77777777" w:rsidR="00993840" w:rsidRPr="00E84424" w:rsidRDefault="00993840" w:rsidP="00993840">
      <w:pPr>
        <w:pStyle w:val="Style1"/>
        <w:ind w:left="1080" w:firstLine="0"/>
        <w:jc w:val="thaiDistribute"/>
      </w:pPr>
      <w:r w:rsidRPr="00E84424">
        <w:rPr>
          <w:cs/>
        </w:rPr>
        <w:t xml:space="preserve">สินทรัพย์ทางการเงินที่วัดมูลค่าด้วย </w:t>
      </w:r>
      <w:r w:rsidRPr="00E84424">
        <w:t xml:space="preserve">FVOCI </w:t>
      </w:r>
      <w:r w:rsidRPr="00E84424">
        <w:rPr>
          <w:cs/>
        </w:rPr>
        <w:t>ประกอบไปด้วยรายการดังต่อไปนี้</w:t>
      </w:r>
      <w:r w:rsidRPr="00E84424">
        <w:t xml:space="preserve"> </w:t>
      </w:r>
    </w:p>
    <w:bookmarkEnd w:id="90"/>
    <w:p w14:paraId="31EA62FC" w14:textId="77777777" w:rsidR="00993840" w:rsidRPr="00E84424" w:rsidRDefault="00993840" w:rsidP="009938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Style w:val="TableGrid"/>
        <w:tblW w:w="9167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84"/>
        <w:gridCol w:w="1418"/>
        <w:gridCol w:w="1276"/>
        <w:gridCol w:w="1417"/>
        <w:gridCol w:w="1272"/>
      </w:tblGrid>
      <w:tr w:rsidR="00464F95" w:rsidRPr="00E84424" w14:paraId="4FD4F56B" w14:textId="77777777" w:rsidTr="00155D52">
        <w:tc>
          <w:tcPr>
            <w:tcW w:w="3784" w:type="dxa"/>
          </w:tcPr>
          <w:p w14:paraId="07E41E97" w14:textId="77777777" w:rsidR="00464F95" w:rsidRPr="00E84424" w:rsidRDefault="00464F95" w:rsidP="002F7184">
            <w:pPr>
              <w:spacing w:line="240" w:lineRule="auto"/>
              <w:ind w:left="69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5762D71" w14:textId="77777777" w:rsidR="00464F95" w:rsidRPr="00E84424" w:rsidRDefault="00464F95" w:rsidP="002F7184">
            <w:pPr>
              <w:spacing w:line="240" w:lineRule="auto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8442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8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BA36CC" w14:textId="77777777" w:rsidR="00464F95" w:rsidRPr="00E84424" w:rsidRDefault="00464F95" w:rsidP="002F7184">
            <w:pPr>
              <w:spacing w:line="240" w:lineRule="auto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8442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64F95" w:rsidRPr="00E84424" w14:paraId="54D1B475" w14:textId="77777777" w:rsidTr="00155D52">
        <w:tc>
          <w:tcPr>
            <w:tcW w:w="3784" w:type="dxa"/>
          </w:tcPr>
          <w:p w14:paraId="37D7E463" w14:textId="77777777" w:rsidR="00464F95" w:rsidRPr="00E84424" w:rsidRDefault="00464F95" w:rsidP="002F7184">
            <w:pPr>
              <w:spacing w:line="240" w:lineRule="auto"/>
              <w:ind w:left="69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79850A7A" w14:textId="4F82A166" w:rsidR="00464F95" w:rsidRPr="00E84424" w:rsidRDefault="00464F95" w:rsidP="00E018A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8442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F1017" w:rsidRPr="00CF101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  <w:p w14:paraId="64B76DC9" w14:textId="101B11C2" w:rsidR="00464F95" w:rsidRPr="00E84424" w:rsidRDefault="00464F95" w:rsidP="00E018A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8442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มูลค่ายุติธรรม</w:t>
            </w:r>
          </w:p>
          <w:p w14:paraId="6BFBB021" w14:textId="77777777" w:rsidR="00464F95" w:rsidRPr="00E84424" w:rsidRDefault="00464F95" w:rsidP="00E018A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8442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31A0C259" w14:textId="21A1262E" w:rsidR="00464F95" w:rsidRDefault="00464F95" w:rsidP="00E018A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8442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F1017" w:rsidRPr="00CF101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  <w:p w14:paraId="60F2E1CB" w14:textId="77777777" w:rsidR="00E018A4" w:rsidRPr="00E84424" w:rsidRDefault="00E018A4" w:rsidP="00E018A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38D3468F" w14:textId="77777777" w:rsidR="00464F95" w:rsidRPr="00E84424" w:rsidRDefault="00464F95" w:rsidP="00E018A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8442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1C469C51" w14:textId="183104C1" w:rsidR="00464F95" w:rsidRPr="00E84424" w:rsidRDefault="00464F95" w:rsidP="00E018A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8442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F1017" w:rsidRPr="00CF101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  <w:p w14:paraId="5BE78406" w14:textId="77777777" w:rsidR="00464F95" w:rsidRPr="00E84424" w:rsidRDefault="00464F95" w:rsidP="00E018A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8442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มูลค่ายุติธรรม</w:t>
            </w:r>
          </w:p>
          <w:p w14:paraId="5BC0C7A6" w14:textId="77777777" w:rsidR="00464F95" w:rsidRPr="00E84424" w:rsidRDefault="00464F95" w:rsidP="00E018A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8442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272" w:type="dxa"/>
            <w:tcBorders>
              <w:bottom w:val="single" w:sz="4" w:space="0" w:color="auto"/>
            </w:tcBorders>
          </w:tcPr>
          <w:p w14:paraId="0DB8139C" w14:textId="521E3016" w:rsidR="00464F95" w:rsidRDefault="00464F95" w:rsidP="00E018A4">
            <w:pPr>
              <w:spacing w:line="240" w:lineRule="auto"/>
              <w:ind w:left="227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8442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F1017" w:rsidRPr="00CF101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  <w:p w14:paraId="37EB37FF" w14:textId="77777777" w:rsidR="00E018A4" w:rsidRPr="00E84424" w:rsidRDefault="00E018A4" w:rsidP="00E018A4">
            <w:pPr>
              <w:spacing w:line="240" w:lineRule="auto"/>
              <w:ind w:left="227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29CDBCD3" w14:textId="77777777" w:rsidR="00464F95" w:rsidRPr="00E84424" w:rsidRDefault="00464F95" w:rsidP="00E018A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8442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2D0B3D" w:rsidRPr="00E84424" w14:paraId="75131E18" w14:textId="77777777" w:rsidTr="00155D52">
        <w:tc>
          <w:tcPr>
            <w:tcW w:w="3784" w:type="dxa"/>
          </w:tcPr>
          <w:p w14:paraId="719C47A0" w14:textId="5EF3291B" w:rsidR="002D0B3D" w:rsidRPr="00E84424" w:rsidRDefault="002D0B3D" w:rsidP="002D0B3D">
            <w:pPr>
              <w:spacing w:line="240" w:lineRule="auto"/>
              <w:ind w:left="69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8442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สินทรัพย์ไม่หมุนเวียน</w:t>
            </w:r>
          </w:p>
        </w:tc>
        <w:tc>
          <w:tcPr>
            <w:tcW w:w="1418" w:type="dxa"/>
            <w:shd w:val="clear" w:color="auto" w:fill="FAFAFA"/>
          </w:tcPr>
          <w:p w14:paraId="1374A7A9" w14:textId="77777777" w:rsidR="002D0B3D" w:rsidRPr="00E84424" w:rsidRDefault="002D0B3D" w:rsidP="00E018A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276" w:type="dxa"/>
          </w:tcPr>
          <w:p w14:paraId="7D50AC79" w14:textId="77777777" w:rsidR="002D0B3D" w:rsidRPr="00E84424" w:rsidRDefault="002D0B3D" w:rsidP="00E018A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</w:tcPr>
          <w:p w14:paraId="1AF592FF" w14:textId="77777777" w:rsidR="002D0B3D" w:rsidRPr="00E84424" w:rsidRDefault="002D0B3D" w:rsidP="00E018A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272" w:type="dxa"/>
            <w:tcBorders>
              <w:top w:val="single" w:sz="4" w:space="0" w:color="auto"/>
            </w:tcBorders>
          </w:tcPr>
          <w:p w14:paraId="5A150FFC" w14:textId="77777777" w:rsidR="002D0B3D" w:rsidRPr="00E84424" w:rsidRDefault="002D0B3D" w:rsidP="00E018A4">
            <w:pPr>
              <w:spacing w:line="240" w:lineRule="auto"/>
              <w:ind w:left="227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</w:tr>
      <w:tr w:rsidR="00B36B42" w:rsidRPr="00E84424" w14:paraId="3BAC795A" w14:textId="77777777" w:rsidTr="00FC4A22">
        <w:tc>
          <w:tcPr>
            <w:tcW w:w="3784" w:type="dxa"/>
          </w:tcPr>
          <w:p w14:paraId="341BB7AD" w14:textId="288A9DF8" w:rsidR="00B36B42" w:rsidRPr="00E84424" w:rsidRDefault="00B36B42" w:rsidP="002D0B3D">
            <w:pPr>
              <w:spacing w:line="240" w:lineRule="auto"/>
              <w:ind w:left="690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8442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เงินลงทุนในตราสารทุน</w:t>
            </w:r>
          </w:p>
        </w:tc>
        <w:tc>
          <w:tcPr>
            <w:tcW w:w="1418" w:type="dxa"/>
            <w:shd w:val="clear" w:color="auto" w:fill="FAFAFA"/>
          </w:tcPr>
          <w:p w14:paraId="26622F68" w14:textId="77777777" w:rsidR="00B36B42" w:rsidRPr="00E84424" w:rsidRDefault="00B36B42" w:rsidP="00E018A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276" w:type="dxa"/>
          </w:tcPr>
          <w:p w14:paraId="1FC16E2B" w14:textId="77777777" w:rsidR="00B36B42" w:rsidRPr="00E84424" w:rsidRDefault="00B36B42" w:rsidP="00E018A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17" w:type="dxa"/>
            <w:shd w:val="clear" w:color="auto" w:fill="FAFAFA"/>
          </w:tcPr>
          <w:p w14:paraId="5AAC22BD" w14:textId="77777777" w:rsidR="00B36B42" w:rsidRPr="00E84424" w:rsidRDefault="00B36B42" w:rsidP="00E018A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272" w:type="dxa"/>
          </w:tcPr>
          <w:p w14:paraId="18BD9291" w14:textId="77777777" w:rsidR="00B36B42" w:rsidRPr="00E84424" w:rsidRDefault="00B36B42" w:rsidP="00E018A4">
            <w:pPr>
              <w:spacing w:line="240" w:lineRule="auto"/>
              <w:ind w:left="227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</w:tr>
      <w:tr w:rsidR="002D0B3D" w:rsidRPr="00E84424" w14:paraId="7CCD6AB5" w14:textId="77777777" w:rsidTr="00FC4A22">
        <w:tc>
          <w:tcPr>
            <w:tcW w:w="3784" w:type="dxa"/>
          </w:tcPr>
          <w:p w14:paraId="6FD4AE98" w14:textId="69837459" w:rsidR="002D0B3D" w:rsidRPr="00E84424" w:rsidRDefault="002D0B3D" w:rsidP="00B36B42">
            <w:pPr>
              <w:tabs>
                <w:tab w:val="clear" w:pos="680"/>
                <w:tab w:val="clear" w:pos="907"/>
                <w:tab w:val="left" w:pos="868"/>
                <w:tab w:val="left" w:pos="1022"/>
              </w:tabs>
              <w:spacing w:line="240" w:lineRule="auto"/>
              <w:ind w:left="1048" w:hanging="168"/>
              <w:rPr>
                <w:rFonts w:ascii="Browallia New" w:hAnsi="Browallia New" w:cs="Browallia New"/>
                <w:sz w:val="26"/>
                <w:szCs w:val="26"/>
              </w:rPr>
            </w:pPr>
            <w:r w:rsidRPr="00E8442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ตราสารทุนที่ไม่อยู่ในความต้องการของตลาด (พ.ศ. </w:t>
            </w:r>
            <w:r w:rsidR="00CF1017" w:rsidRPr="00CF1017">
              <w:rPr>
                <w:rFonts w:ascii="Browallia New" w:hAnsi="Browallia New" w:cs="Browallia New"/>
                <w:sz w:val="26"/>
                <w:szCs w:val="26"/>
                <w:lang w:val="en-GB"/>
              </w:rPr>
              <w:t>2562</w:t>
            </w:r>
            <w:r w:rsidRPr="00E8442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E84424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D3AF13F" w14:textId="20ECE191" w:rsidR="002D0B3D" w:rsidRPr="00ED5D74" w:rsidRDefault="00ED5D74" w:rsidP="00E018A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77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6945CF08" w14:textId="00C425E7" w:rsidR="002D0B3D" w:rsidRPr="00E84424" w:rsidRDefault="00CF1017" w:rsidP="00E018A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F101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6245B3F" w14:textId="06DAE067" w:rsidR="002D0B3D" w:rsidRPr="00E84424" w:rsidRDefault="00CF1017" w:rsidP="00E018A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F101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272" w:type="dxa"/>
            <w:tcBorders>
              <w:bottom w:val="single" w:sz="4" w:space="0" w:color="auto"/>
            </w:tcBorders>
            <w:vAlign w:val="bottom"/>
          </w:tcPr>
          <w:p w14:paraId="2BCD4499" w14:textId="38E1718E" w:rsidR="002D0B3D" w:rsidRPr="00E84424" w:rsidRDefault="00CF1017" w:rsidP="00E018A4">
            <w:pPr>
              <w:spacing w:line="240" w:lineRule="auto"/>
              <w:ind w:left="227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F101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</w:p>
        </w:tc>
      </w:tr>
      <w:tr w:rsidR="002D0B3D" w:rsidRPr="00E84424" w14:paraId="0C60285A" w14:textId="77777777" w:rsidTr="00155D52">
        <w:tc>
          <w:tcPr>
            <w:tcW w:w="3784" w:type="dxa"/>
          </w:tcPr>
          <w:p w14:paraId="31316360" w14:textId="688F3DB0" w:rsidR="002D0B3D" w:rsidRPr="00E84424" w:rsidRDefault="002D0B3D" w:rsidP="002D0B3D">
            <w:pPr>
              <w:spacing w:line="240" w:lineRule="auto"/>
              <w:ind w:left="69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8442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EBE386F" w14:textId="6C0F0120" w:rsidR="002D0B3D" w:rsidRPr="00E84424" w:rsidRDefault="00CF1017" w:rsidP="00E018A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F1017">
              <w:rPr>
                <w:rFonts w:ascii="Browallia New" w:hAnsi="Browallia New" w:cs="Browallia New"/>
                <w:sz w:val="26"/>
                <w:szCs w:val="26"/>
                <w:lang w:val="en-GB"/>
              </w:rPr>
              <w:t>77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7287DD01" w14:textId="70DA91A1" w:rsidR="002D0B3D" w:rsidRPr="00E84424" w:rsidRDefault="00CF1017" w:rsidP="00E018A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F101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13651AB" w14:textId="1E247E0E" w:rsidR="002D0B3D" w:rsidRPr="00E84424" w:rsidRDefault="00CF1017" w:rsidP="00E018A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F101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272" w:type="dxa"/>
            <w:tcBorders>
              <w:top w:val="single" w:sz="4" w:space="0" w:color="auto"/>
              <w:bottom w:val="single" w:sz="4" w:space="0" w:color="auto"/>
            </w:tcBorders>
          </w:tcPr>
          <w:p w14:paraId="7BE7F2F2" w14:textId="42A4EB63" w:rsidR="002D0B3D" w:rsidRPr="00E84424" w:rsidRDefault="00CF1017" w:rsidP="00E018A4">
            <w:pPr>
              <w:spacing w:line="240" w:lineRule="auto"/>
              <w:ind w:left="227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F101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</w:p>
        </w:tc>
      </w:tr>
    </w:tbl>
    <w:p w14:paraId="3E74E501" w14:textId="77777777" w:rsidR="002D0B3D" w:rsidRPr="00155D52" w:rsidRDefault="002D0B3D" w:rsidP="00155D52">
      <w:pPr>
        <w:pStyle w:val="Style1"/>
        <w:ind w:left="1080" w:firstLine="0"/>
        <w:jc w:val="thaiDistribute"/>
      </w:pPr>
      <w:bookmarkStart w:id="92" w:name="_Hlk45562467"/>
    </w:p>
    <w:p w14:paraId="7982E005" w14:textId="17CB3A2D" w:rsidR="00993840" w:rsidRPr="00155D52" w:rsidRDefault="00993840" w:rsidP="00155D52">
      <w:pPr>
        <w:pStyle w:val="Style1"/>
        <w:ind w:left="1080" w:firstLine="0"/>
        <w:jc w:val="thaiDistribute"/>
        <w:rPr>
          <w:spacing w:val="-4"/>
        </w:rPr>
      </w:pPr>
      <w:r w:rsidRPr="00155D52">
        <w:rPr>
          <w:cs/>
        </w:rPr>
        <w:t xml:space="preserve">ตั้งแต่วันที่ </w:t>
      </w:r>
      <w:r w:rsidR="00CF1017" w:rsidRPr="00CF1017">
        <w:t>1</w:t>
      </w:r>
      <w:r w:rsidRPr="00155D52">
        <w:t xml:space="preserve"> </w:t>
      </w:r>
      <w:r w:rsidRPr="00155D52">
        <w:rPr>
          <w:cs/>
        </w:rPr>
        <w:t xml:space="preserve">มกราคม พ.ศ. </w:t>
      </w:r>
      <w:r w:rsidR="00CF1017" w:rsidRPr="00CF1017">
        <w:t>2563</w:t>
      </w:r>
      <w:r w:rsidRPr="00155D52">
        <w:rPr>
          <w:cs/>
        </w:rPr>
        <w:t xml:space="preserve"> กลุ่มกิจการจะโอนสำรองมูลค่ายุติธรรมของเงินลงทุนในตราสารทุนไปยังกำไรสะสม </w:t>
      </w:r>
      <w:r w:rsidRPr="00155D52">
        <w:rPr>
          <w:spacing w:val="-4"/>
          <w:cs/>
        </w:rPr>
        <w:t xml:space="preserve">(พ.ศ. </w:t>
      </w:r>
      <w:r w:rsidR="00CF1017" w:rsidRPr="00CF1017">
        <w:rPr>
          <w:spacing w:val="-4"/>
        </w:rPr>
        <w:t>2562</w:t>
      </w:r>
      <w:r w:rsidRPr="00155D52">
        <w:rPr>
          <w:spacing w:val="-4"/>
        </w:rPr>
        <w:t xml:space="preserve"> </w:t>
      </w:r>
      <w:r w:rsidRPr="00155D52">
        <w:rPr>
          <w:spacing w:val="-4"/>
          <w:cs/>
        </w:rPr>
        <w:t xml:space="preserve">โอนสำรองมูลค่ายุติธรรมไปยังกำไรหรือขาดทุนตาม </w:t>
      </w:r>
      <w:r w:rsidRPr="00155D52">
        <w:rPr>
          <w:spacing w:val="-4"/>
        </w:rPr>
        <w:t xml:space="preserve">TAS </w:t>
      </w:r>
      <w:r w:rsidR="00CF1017" w:rsidRPr="00CF1017">
        <w:rPr>
          <w:spacing w:val="-4"/>
        </w:rPr>
        <w:t>105</w:t>
      </w:r>
      <w:r w:rsidRPr="00155D52">
        <w:rPr>
          <w:spacing w:val="-4"/>
          <w:cs/>
        </w:rPr>
        <w:t>) เมื่อมีการจำหน่ายเงินลงทุนในตราสารทุน</w:t>
      </w:r>
    </w:p>
    <w:p w14:paraId="1BAC80B2" w14:textId="77777777" w:rsidR="00155D52" w:rsidRPr="00155D52" w:rsidRDefault="00155D52" w:rsidP="00155D52">
      <w:pPr>
        <w:pStyle w:val="Style1"/>
        <w:ind w:left="1080" w:firstLine="0"/>
        <w:jc w:val="thaiDistribute"/>
      </w:pPr>
    </w:p>
    <w:bookmarkEnd w:id="92"/>
    <w:p w14:paraId="6D4A3BD8" w14:textId="1140C2B3" w:rsidR="002B7D12" w:rsidRPr="00155D52" w:rsidRDefault="002B7D12" w:rsidP="00155D52">
      <w:pPr>
        <w:pStyle w:val="Style1"/>
        <w:ind w:left="1080" w:hanging="540"/>
        <w:jc w:val="thaiDistribute"/>
        <w:outlineLvl w:val="2"/>
        <w:rPr>
          <w:color w:val="CF4A02"/>
        </w:rPr>
      </w:pPr>
      <w:r w:rsidRPr="00155D52">
        <w:rPr>
          <w:color w:val="CF4A02"/>
          <w:cs/>
        </w:rPr>
        <w:t>ข)</w:t>
      </w:r>
      <w:r w:rsidR="00155D52" w:rsidRPr="00155D52">
        <w:rPr>
          <w:color w:val="CF4A02"/>
        </w:rPr>
        <w:tab/>
      </w:r>
      <w:r w:rsidRPr="00155D52">
        <w:rPr>
          <w:color w:val="CF4A02"/>
          <w:cs/>
        </w:rPr>
        <w:t>รายการที่รับรู้ในกำไรหรือขาดทุนและกำไรขาดทุนเบ็ดเสร็จอื่น</w:t>
      </w:r>
    </w:p>
    <w:p w14:paraId="6909DCF5" w14:textId="77777777" w:rsidR="00155D52" w:rsidRPr="00155D52" w:rsidRDefault="00155D52" w:rsidP="00155D52">
      <w:pPr>
        <w:pStyle w:val="Style1"/>
        <w:tabs>
          <w:tab w:val="left" w:pos="4962"/>
        </w:tabs>
        <w:ind w:left="1080" w:firstLine="0"/>
        <w:jc w:val="thaiDistribute"/>
      </w:pPr>
    </w:p>
    <w:p w14:paraId="55D22F3C" w14:textId="7ED4716A" w:rsidR="002B7D12" w:rsidRPr="00155D52" w:rsidRDefault="002B7D12" w:rsidP="00155D52">
      <w:pPr>
        <w:pStyle w:val="Style1"/>
        <w:tabs>
          <w:tab w:val="left" w:pos="4962"/>
        </w:tabs>
        <w:ind w:left="1080" w:firstLine="0"/>
        <w:jc w:val="thaiDistribute"/>
        <w:rPr>
          <w:cs/>
        </w:rPr>
      </w:pPr>
      <w:r w:rsidRPr="00155D52">
        <w:rPr>
          <w:cs/>
        </w:rPr>
        <w:t>การวัดมูล</w:t>
      </w:r>
      <w:r w:rsidR="004E1ED8">
        <w:rPr>
          <w:rFonts w:hint="cs"/>
          <w:cs/>
        </w:rPr>
        <w:t>ค่า</w:t>
      </w:r>
      <w:r w:rsidRPr="00155D52">
        <w:rPr>
          <w:cs/>
        </w:rPr>
        <w:t>ยุติธรรมของเงิน</w:t>
      </w:r>
      <w:r w:rsidR="0010562B" w:rsidRPr="00E84424">
        <w:rPr>
          <w:cs/>
        </w:rPr>
        <w:t>ลงทุนในตราสารทุน</w:t>
      </w:r>
      <w:r w:rsidR="0010562B">
        <w:rPr>
          <w:rFonts w:hint="cs"/>
          <w:cs/>
        </w:rPr>
        <w:t>ที่</w:t>
      </w:r>
      <w:r w:rsidR="0010562B" w:rsidRPr="00E84424">
        <w:rPr>
          <w:cs/>
        </w:rPr>
        <w:t>ไม่อยู่ในความต้องการของตลาด</w:t>
      </w:r>
    </w:p>
    <w:p w14:paraId="7B6AEE27" w14:textId="3A6E8E27" w:rsidR="002B7D12" w:rsidRPr="00155D52" w:rsidRDefault="002B7D12" w:rsidP="00155D52">
      <w:pPr>
        <w:pStyle w:val="Style1"/>
        <w:tabs>
          <w:tab w:val="left" w:pos="4962"/>
        </w:tabs>
        <w:ind w:left="1080" w:firstLine="0"/>
        <w:jc w:val="thaiDistribute"/>
      </w:pPr>
    </w:p>
    <w:p w14:paraId="503F5ACF" w14:textId="75E8DD26" w:rsidR="002B7D12" w:rsidRPr="00155D52" w:rsidRDefault="006D4D73" w:rsidP="00155D52">
      <w:pPr>
        <w:pStyle w:val="Style1"/>
        <w:tabs>
          <w:tab w:val="left" w:pos="4962"/>
        </w:tabs>
        <w:ind w:left="1080" w:firstLine="0"/>
        <w:jc w:val="thaiDistribute"/>
      </w:pPr>
      <w:r>
        <w:rPr>
          <w:rFonts w:hint="cs"/>
          <w:cs/>
        </w:rPr>
        <w:t>ในระหว่างปี</w:t>
      </w:r>
      <w:r w:rsidR="004E1ED8">
        <w:rPr>
          <w:rFonts w:hint="cs"/>
          <w:cs/>
        </w:rPr>
        <w:t>บริษัทย่อยแห่งหนึ่ง</w:t>
      </w:r>
      <w:r w:rsidR="002B7D12" w:rsidRPr="00155D52">
        <w:rPr>
          <w:cs/>
        </w:rPr>
        <w:t>ได้</w:t>
      </w:r>
      <w:r>
        <w:rPr>
          <w:rFonts w:hint="cs"/>
          <w:cs/>
        </w:rPr>
        <w:t>เข้า</w:t>
      </w:r>
      <w:r w:rsidR="002B7D12" w:rsidRPr="00155D52">
        <w:rPr>
          <w:cs/>
        </w:rPr>
        <w:t>ลงทุนใน</w:t>
      </w:r>
      <w:r w:rsidR="0010562B" w:rsidRPr="00E84424">
        <w:rPr>
          <w:cs/>
        </w:rPr>
        <w:t>ตราสารทุน</w:t>
      </w:r>
      <w:r w:rsidR="0010562B">
        <w:rPr>
          <w:rFonts w:hint="cs"/>
          <w:cs/>
        </w:rPr>
        <w:t>ที่</w:t>
      </w:r>
      <w:r w:rsidR="0010562B" w:rsidRPr="00E84424">
        <w:rPr>
          <w:cs/>
        </w:rPr>
        <w:t>ไม่อยู่ในความต้องการของตลาด</w:t>
      </w:r>
      <w:r w:rsidR="004E1ED8">
        <w:rPr>
          <w:rFonts w:hint="cs"/>
          <w:cs/>
        </w:rPr>
        <w:t>ของ</w:t>
      </w:r>
      <w:r w:rsidR="002B7D12" w:rsidRPr="00155D52">
        <w:rPr>
          <w:cs/>
        </w:rPr>
        <w:t>ธุรกิจ</w:t>
      </w:r>
      <w:r w:rsidR="00E456C0" w:rsidRPr="00155D52">
        <w:rPr>
          <w:cs/>
        </w:rPr>
        <w:t>สตาร์ทอัพ</w:t>
      </w:r>
      <w:r w:rsidR="00C02B9F">
        <w:t xml:space="preserve"> </w:t>
      </w:r>
      <w:r>
        <w:rPr>
          <w:rFonts w:hint="cs"/>
          <w:cs/>
        </w:rPr>
        <w:t>เนื่องจากบริษัทย่อย</w:t>
      </w:r>
      <w:r w:rsidR="00C02B9F">
        <w:rPr>
          <w:rFonts w:hint="cs"/>
          <w:cs/>
        </w:rPr>
        <w:t>ได้</w:t>
      </w:r>
      <w:r>
        <w:rPr>
          <w:rFonts w:hint="cs"/>
          <w:cs/>
        </w:rPr>
        <w:t>เข้าลงทุนในธุรกิจสตาร์ทอัพได้ไม่นาน โดยระหว่างวันที่เข้าลงทุนจนถึงวันที่ในงบการเงินไม่มีเหตุการณ์สำคัญที่ก่อให้เกิดผลกระทบต่อการวัดมูลค่ายุติธรรมอย่างมีสาระสำคัญ ราคาทุนจึงเป็นค่าประมาณที่สมเหตุสมผลสำหรับมูลค่ายุติธรรมของเงินลงทุน</w:t>
      </w:r>
    </w:p>
    <w:p w14:paraId="298B8ECB" w14:textId="77777777" w:rsidR="002B7D12" w:rsidRPr="00155D52" w:rsidRDefault="002B7D12" w:rsidP="00155D52">
      <w:pPr>
        <w:pStyle w:val="Style1"/>
        <w:tabs>
          <w:tab w:val="left" w:pos="4962"/>
        </w:tabs>
        <w:ind w:left="1080" w:firstLine="0"/>
        <w:jc w:val="thaiDistribute"/>
      </w:pPr>
    </w:p>
    <w:p w14:paraId="69F1C22F" w14:textId="7E827CB1" w:rsidR="002B7D12" w:rsidRPr="00ED5D74" w:rsidRDefault="002B7D12" w:rsidP="00155D52">
      <w:pPr>
        <w:pStyle w:val="Style1"/>
        <w:tabs>
          <w:tab w:val="left" w:pos="4962"/>
        </w:tabs>
        <w:ind w:left="1080" w:firstLine="0"/>
        <w:jc w:val="thaiDistribute"/>
        <w:rPr>
          <w:i/>
          <w:iCs/>
        </w:rPr>
      </w:pPr>
      <w:r w:rsidRPr="00ED5D74">
        <w:rPr>
          <w:i/>
          <w:iCs/>
          <w:cs/>
        </w:rPr>
        <w:t>การซื้อและขายที่สำคัญระหว่างปี</w:t>
      </w:r>
    </w:p>
    <w:p w14:paraId="7AB36701" w14:textId="0AE57948" w:rsidR="002B7D12" w:rsidRPr="00155D52" w:rsidRDefault="002B7D12" w:rsidP="00155D52">
      <w:pPr>
        <w:pStyle w:val="Style1"/>
        <w:tabs>
          <w:tab w:val="left" w:pos="4962"/>
        </w:tabs>
        <w:ind w:left="1080" w:firstLine="0"/>
        <w:jc w:val="thaiDistribute"/>
      </w:pPr>
    </w:p>
    <w:p w14:paraId="4F837AB6" w14:textId="17E67D33" w:rsidR="002B7D12" w:rsidRPr="00E84424" w:rsidRDefault="002B7D12" w:rsidP="00155D52">
      <w:pPr>
        <w:pStyle w:val="Style1"/>
        <w:tabs>
          <w:tab w:val="left" w:pos="4962"/>
        </w:tabs>
        <w:ind w:left="1080" w:firstLine="0"/>
        <w:jc w:val="thaiDistribute"/>
        <w:rPr>
          <w:color w:val="222222"/>
          <w:spacing w:val="-4"/>
          <w:lang w:eastAsia="en-GB"/>
        </w:rPr>
      </w:pPr>
      <w:r w:rsidRPr="00155D52">
        <w:rPr>
          <w:cs/>
        </w:rPr>
        <w:t>ในระหว่างปี พ.ศ.</w:t>
      </w:r>
      <w:r w:rsidR="00155D52">
        <w:t xml:space="preserve"> </w:t>
      </w:r>
      <w:r w:rsidR="00CF1017" w:rsidRPr="00CF1017">
        <w:t>2563</w:t>
      </w:r>
      <w:r w:rsidR="00155D52">
        <w:t xml:space="preserve"> </w:t>
      </w:r>
      <w:r w:rsidR="00FC4A22">
        <w:rPr>
          <w:rFonts w:hint="cs"/>
          <w:color w:val="222222"/>
          <w:spacing w:val="-4"/>
          <w:cs/>
          <w:lang w:eastAsia="en-GB"/>
        </w:rPr>
        <w:t>บริษัทย่อยแห่งหนึ่ง</w:t>
      </w:r>
      <w:r w:rsidRPr="00155D52">
        <w:rPr>
          <w:color w:val="222222"/>
          <w:spacing w:val="-4"/>
          <w:cs/>
          <w:lang w:eastAsia="en-GB"/>
        </w:rPr>
        <w:t>มีรายการลงทุนใน</w:t>
      </w:r>
      <w:r w:rsidR="0010562B" w:rsidRPr="00E84424">
        <w:rPr>
          <w:cs/>
        </w:rPr>
        <w:t>ตราสารทุน</w:t>
      </w:r>
      <w:r w:rsidR="0010562B">
        <w:rPr>
          <w:rFonts w:hint="cs"/>
          <w:cs/>
        </w:rPr>
        <w:t>ที่</w:t>
      </w:r>
      <w:r w:rsidR="0010562B" w:rsidRPr="00E84424">
        <w:rPr>
          <w:cs/>
        </w:rPr>
        <w:t>ไม่อยู่ในความต้องการของตลาด</w:t>
      </w:r>
      <w:r w:rsidRPr="00155D52">
        <w:rPr>
          <w:color w:val="222222"/>
          <w:spacing w:val="-4"/>
          <w:cs/>
          <w:lang w:eastAsia="en-GB"/>
        </w:rPr>
        <w:t>ซึ่งวัดมูลค่าด้วยมูลค่ายุติธรรมผ่านกำไรขาดทุนเบ็ดเสร็จอื่น</w:t>
      </w:r>
      <w:r w:rsidRPr="00E84424">
        <w:rPr>
          <w:color w:val="222222"/>
          <w:spacing w:val="-4"/>
          <w:cs/>
          <w:lang w:eastAsia="en-GB"/>
        </w:rPr>
        <w:t>เป็นจำนวนเงิน</w:t>
      </w:r>
      <w:r w:rsidR="005878EC" w:rsidRPr="00E84424">
        <w:rPr>
          <w:color w:val="222222"/>
          <w:spacing w:val="-4"/>
          <w:lang w:eastAsia="en-GB"/>
        </w:rPr>
        <w:t xml:space="preserve"> </w:t>
      </w:r>
      <w:r w:rsidR="00CF1017" w:rsidRPr="00CF1017">
        <w:rPr>
          <w:color w:val="222222"/>
          <w:spacing w:val="-4"/>
          <w:lang w:eastAsia="en-GB"/>
        </w:rPr>
        <w:t>78</w:t>
      </w:r>
      <w:r w:rsidRPr="00E84424">
        <w:rPr>
          <w:color w:val="222222"/>
          <w:spacing w:val="-4"/>
          <w:cs/>
          <w:lang w:eastAsia="en-GB"/>
        </w:rPr>
        <w:t xml:space="preserve"> ล้านบาท</w:t>
      </w:r>
    </w:p>
    <w:p w14:paraId="2459F8A9" w14:textId="2AA51F2C" w:rsidR="00B06564" w:rsidRPr="00E84424" w:rsidRDefault="00993840" w:rsidP="00B065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6"/>
          <w:szCs w:val="26"/>
          <w:lang w:val="en-GB"/>
        </w:rPr>
      </w:pPr>
      <w:r w:rsidRPr="00E84424">
        <w:rPr>
          <w:rFonts w:ascii="Browallia New" w:hAnsi="Browallia New" w:cs="Browallia New"/>
          <w:sz w:val="26"/>
          <w:szCs w:val="26"/>
          <w:lang w:val="en-GB"/>
        </w:rPr>
        <w:br w:type="page"/>
      </w:r>
      <w:bookmarkStart w:id="93" w:name="_Toc48681876"/>
      <w:bookmarkStart w:id="94" w:name="_Hlk45567644"/>
    </w:p>
    <w:p w14:paraId="1BA9A22B" w14:textId="77777777" w:rsidR="00B06564" w:rsidRPr="00E84424" w:rsidRDefault="00B06564" w:rsidP="00B065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6"/>
          <w:szCs w:val="26"/>
          <w:lang w:val="en-GB"/>
        </w:rPr>
      </w:pPr>
    </w:p>
    <w:p w14:paraId="6F1CF58D" w14:textId="296C91BC" w:rsidR="00993840" w:rsidRPr="00155D52" w:rsidRDefault="00CF1017" w:rsidP="00155D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CF1017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15</w:t>
      </w:r>
      <w:r w:rsidR="00993840" w:rsidRPr="00155D52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CF1017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993840" w:rsidRPr="00155D52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993840" w:rsidRPr="00155D52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สินทรัพย์ทางการเงินที่วัดมูลค่าด้วย </w:t>
      </w:r>
      <w:r w:rsidR="00993840" w:rsidRPr="00155D52">
        <w:rPr>
          <w:rFonts w:ascii="Browallia New" w:hAnsi="Browallia New" w:cs="Browallia New"/>
          <w:b/>
          <w:bCs/>
          <w:color w:val="CF4A02"/>
          <w:sz w:val="26"/>
          <w:szCs w:val="26"/>
        </w:rPr>
        <w:t>FVPL</w:t>
      </w:r>
      <w:bookmarkEnd w:id="93"/>
    </w:p>
    <w:p w14:paraId="450513BD" w14:textId="77777777" w:rsidR="00993840" w:rsidRPr="00E84424" w:rsidRDefault="00993840" w:rsidP="00993840">
      <w:pPr>
        <w:spacing w:line="240" w:lineRule="auto"/>
        <w:rPr>
          <w:rFonts w:ascii="Browallia New" w:hAnsi="Browallia New" w:cs="Browallia New"/>
          <w:color w:val="CF4A02"/>
          <w:sz w:val="26"/>
          <w:szCs w:val="26"/>
          <w:lang w:val="en-GB"/>
        </w:rPr>
      </w:pPr>
    </w:p>
    <w:p w14:paraId="6ED31AB1" w14:textId="0AC48A43" w:rsidR="00993840" w:rsidRPr="00E84424" w:rsidRDefault="00993840" w:rsidP="00993840">
      <w:pPr>
        <w:pStyle w:val="Style1"/>
        <w:ind w:left="1080" w:hanging="540"/>
        <w:jc w:val="thaiDistribute"/>
        <w:outlineLvl w:val="2"/>
        <w:rPr>
          <w:color w:val="CF4A02"/>
        </w:rPr>
      </w:pPr>
      <w:bookmarkStart w:id="95" w:name="_Toc48681877"/>
      <w:r w:rsidRPr="00E84424">
        <w:rPr>
          <w:color w:val="CF4A02"/>
          <w:cs/>
        </w:rPr>
        <w:t>ก</w:t>
      </w:r>
      <w:r w:rsidRPr="00E84424">
        <w:rPr>
          <w:color w:val="CF4A02"/>
        </w:rPr>
        <w:t>)</w:t>
      </w:r>
      <w:r w:rsidRPr="00E84424">
        <w:rPr>
          <w:color w:val="CF4A02"/>
        </w:rPr>
        <w:tab/>
      </w:r>
      <w:r w:rsidRPr="00E84424">
        <w:rPr>
          <w:rFonts w:eastAsia="Arial Unicode MS"/>
          <w:color w:val="CF4A02"/>
          <w:cs/>
        </w:rPr>
        <w:t>การจัดประเภทรายการสินทรัพย์ทางการเงินที่วัดมูลค่าด้วย</w:t>
      </w:r>
      <w:r w:rsidRPr="00E84424">
        <w:rPr>
          <w:rFonts w:eastAsia="Arial Unicode MS"/>
          <w:color w:val="CF4A02"/>
        </w:rPr>
        <w:t xml:space="preserve"> FVPL</w:t>
      </w:r>
      <w:r w:rsidRPr="00E84424">
        <w:rPr>
          <w:rFonts w:eastAsia="Arial Unicode MS"/>
          <w:color w:val="CF4A02"/>
          <w:cs/>
        </w:rPr>
        <w:t xml:space="preserve"> (พ.ศ. </w:t>
      </w:r>
      <w:r w:rsidR="00CF1017" w:rsidRPr="00CF1017">
        <w:rPr>
          <w:rFonts w:eastAsia="Arial Unicode MS"/>
          <w:color w:val="CF4A02"/>
        </w:rPr>
        <w:t>2562</w:t>
      </w:r>
      <w:r w:rsidRPr="00E84424">
        <w:rPr>
          <w:rFonts w:eastAsia="Arial Unicode MS"/>
          <w:color w:val="CF4A02"/>
        </w:rPr>
        <w:t xml:space="preserve"> </w:t>
      </w:r>
      <w:r w:rsidRPr="00E84424">
        <w:rPr>
          <w:rFonts w:eastAsia="Arial Unicode MS"/>
          <w:color w:val="CF4A02"/>
          <w:cs/>
        </w:rPr>
        <w:t xml:space="preserve">มูลค่ายุติธรรมตาม </w:t>
      </w:r>
      <w:r w:rsidRPr="00E84424">
        <w:rPr>
          <w:rFonts w:eastAsia="Arial Unicode MS"/>
          <w:color w:val="CF4A02"/>
        </w:rPr>
        <w:t xml:space="preserve">TAS </w:t>
      </w:r>
      <w:r w:rsidR="00CF1017" w:rsidRPr="00CF1017">
        <w:rPr>
          <w:rFonts w:eastAsia="Arial Unicode MS"/>
          <w:color w:val="CF4A02"/>
        </w:rPr>
        <w:t>105</w:t>
      </w:r>
      <w:r w:rsidRPr="00E84424">
        <w:rPr>
          <w:rFonts w:eastAsia="Arial Unicode MS"/>
          <w:color w:val="CF4A02"/>
        </w:rPr>
        <w:t>)</w:t>
      </w:r>
      <w:bookmarkEnd w:id="95"/>
    </w:p>
    <w:p w14:paraId="33B3DAC2" w14:textId="77777777" w:rsidR="00993840" w:rsidRPr="00E84424" w:rsidRDefault="00993840" w:rsidP="009938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rPr>
          <w:rFonts w:ascii="Browallia New" w:hAnsi="Browallia New" w:cs="Browallia New"/>
          <w:sz w:val="26"/>
          <w:szCs w:val="26"/>
          <w:lang w:val="en-GB"/>
        </w:rPr>
      </w:pPr>
    </w:p>
    <w:p w14:paraId="15DC1208" w14:textId="0B05AECC" w:rsidR="00993840" w:rsidRPr="00E84424" w:rsidRDefault="00993840" w:rsidP="00651EAD">
      <w:pPr>
        <w:pStyle w:val="Style1"/>
        <w:ind w:left="1080" w:firstLine="0"/>
        <w:jc w:val="thaiDistribute"/>
      </w:pPr>
      <w:r w:rsidRPr="00E84424">
        <w:rPr>
          <w:cs/>
        </w:rPr>
        <w:t>กลุ่มกิจการได้จัดประเภทรายการ</w:t>
      </w:r>
      <w:r w:rsidR="00651EAD" w:rsidRPr="00E84424">
        <w:rPr>
          <w:cs/>
        </w:rPr>
        <w:t>เงินลงทุนในตราสารหนี้ที่ไม่เข้าเงื่อนไขในการจัดประเภทเป็นสินทรัพย์ทางการเงิน</w:t>
      </w:r>
      <w:r w:rsidR="00155D52">
        <w:br/>
      </w:r>
      <w:r w:rsidR="00651EAD" w:rsidRPr="00E84424">
        <w:rPr>
          <w:cs/>
        </w:rPr>
        <w:t xml:space="preserve">ที่วัดมูลค่าด้วยราคาทุนตัดจำหน่าย และ ด้วย </w:t>
      </w:r>
      <w:r w:rsidR="00651EAD" w:rsidRPr="00E84424">
        <w:t>FVOCI</w:t>
      </w:r>
      <w:r w:rsidR="00651EAD" w:rsidRPr="00E84424">
        <w:rPr>
          <w:cs/>
        </w:rPr>
        <w:t xml:space="preserve"> </w:t>
      </w:r>
      <w:r w:rsidRPr="00E84424">
        <w:rPr>
          <w:cs/>
        </w:rPr>
        <w:t>เป็นสินทรัพย์ทางการเงินที่วัดมูลค่าด้วย</w:t>
      </w:r>
      <w:r w:rsidRPr="00E84424">
        <w:t xml:space="preserve"> FVPL</w:t>
      </w:r>
    </w:p>
    <w:p w14:paraId="54D1AD4F" w14:textId="77777777" w:rsidR="00993840" w:rsidRPr="00E84424" w:rsidRDefault="00993840" w:rsidP="00993840">
      <w:pPr>
        <w:pStyle w:val="Style1"/>
        <w:ind w:left="1080" w:firstLine="0"/>
        <w:jc w:val="thaiDistribute"/>
      </w:pPr>
    </w:p>
    <w:p w14:paraId="0AF2A557" w14:textId="77777777" w:rsidR="00993840" w:rsidRPr="00E84424" w:rsidRDefault="00993840" w:rsidP="00993840">
      <w:pPr>
        <w:pStyle w:val="Style1"/>
        <w:ind w:left="1080" w:firstLine="0"/>
        <w:jc w:val="thaiDistribute"/>
      </w:pPr>
      <w:r w:rsidRPr="00E84424">
        <w:rPr>
          <w:cs/>
        </w:rPr>
        <w:t>สินทรัพย์ทางการเงินที่วัดมูลค่าด้วยมูลค่ายุติธรรมผ่านกำไรขาดทุนประกอบด้วยรายการต่อไปนี้</w:t>
      </w:r>
    </w:p>
    <w:p w14:paraId="19BDB4D4" w14:textId="77777777" w:rsidR="00993840" w:rsidRPr="00E84424" w:rsidRDefault="00993840" w:rsidP="009938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Style w:val="TableGrid"/>
        <w:tblW w:w="946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"/>
        <w:gridCol w:w="4071"/>
        <w:gridCol w:w="1346"/>
        <w:gridCol w:w="1347"/>
        <w:gridCol w:w="1346"/>
        <w:gridCol w:w="1347"/>
      </w:tblGrid>
      <w:tr w:rsidR="00993840" w:rsidRPr="00E84424" w14:paraId="0EE5980E" w14:textId="77777777" w:rsidTr="0064648A">
        <w:tc>
          <w:tcPr>
            <w:tcW w:w="4077" w:type="dxa"/>
            <w:gridSpan w:val="2"/>
            <w:shd w:val="clear" w:color="auto" w:fill="auto"/>
          </w:tcPr>
          <w:p w14:paraId="1DCEE1AA" w14:textId="77777777" w:rsidR="00993840" w:rsidRPr="00E84424" w:rsidRDefault="00993840" w:rsidP="00155D52">
            <w:pPr>
              <w:spacing w:line="240" w:lineRule="auto"/>
              <w:ind w:left="690" w:firstLine="277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B3F686" w14:textId="77777777" w:rsidR="00993840" w:rsidRPr="00E84424" w:rsidRDefault="00993840" w:rsidP="002F7184">
            <w:pPr>
              <w:spacing w:line="240" w:lineRule="auto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8442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053C43" w14:textId="77777777" w:rsidR="00993840" w:rsidRPr="00E84424" w:rsidRDefault="00993840" w:rsidP="002F7184">
            <w:pPr>
              <w:spacing w:line="240" w:lineRule="auto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8442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93840" w:rsidRPr="00E84424" w14:paraId="2DEEBC31" w14:textId="77777777" w:rsidTr="0064648A">
        <w:trPr>
          <w:gridBefore w:val="1"/>
          <w:wBefore w:w="6" w:type="dxa"/>
        </w:trPr>
        <w:tc>
          <w:tcPr>
            <w:tcW w:w="4071" w:type="dxa"/>
            <w:shd w:val="clear" w:color="auto" w:fill="auto"/>
          </w:tcPr>
          <w:p w14:paraId="19071007" w14:textId="77777777" w:rsidR="00993840" w:rsidRPr="00E84424" w:rsidRDefault="00993840" w:rsidP="00155D52">
            <w:pPr>
              <w:spacing w:line="240" w:lineRule="auto"/>
              <w:ind w:left="690" w:firstLine="277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FEA633" w14:textId="57D45968" w:rsidR="00993840" w:rsidRPr="00E84424" w:rsidRDefault="00993840" w:rsidP="00E018A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8442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F1017" w:rsidRPr="00CF101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  <w:p w14:paraId="4A3ABB35" w14:textId="77777777" w:rsidR="00993840" w:rsidRPr="00E84424" w:rsidRDefault="00993840" w:rsidP="00E018A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8442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มูลค่ายุติธรรม</w:t>
            </w:r>
          </w:p>
          <w:p w14:paraId="4A2CC170" w14:textId="77777777" w:rsidR="00993840" w:rsidRPr="00E84424" w:rsidRDefault="00993840" w:rsidP="00E018A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8442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05AFB8" w14:textId="4F8FD75D" w:rsidR="00993840" w:rsidRPr="00E84424" w:rsidRDefault="00993840" w:rsidP="00E018A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8442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F1017" w:rsidRPr="00CF101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  <w:p w14:paraId="1F32EB01" w14:textId="77777777" w:rsidR="00993840" w:rsidRPr="00E84424" w:rsidRDefault="00993840" w:rsidP="00E018A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7F6E51F0" w14:textId="77777777" w:rsidR="00993840" w:rsidRPr="00E84424" w:rsidRDefault="00993840" w:rsidP="00E018A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8442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4A5674" w14:textId="01ED4DF4" w:rsidR="00993840" w:rsidRPr="00E84424" w:rsidRDefault="00993840" w:rsidP="00E018A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8442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F1017" w:rsidRPr="00CF101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  <w:p w14:paraId="2CE37A22" w14:textId="77777777" w:rsidR="00993840" w:rsidRPr="00E84424" w:rsidRDefault="00993840" w:rsidP="00E018A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8442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มูลค่ายุติธรรม</w:t>
            </w:r>
          </w:p>
          <w:p w14:paraId="2DD12399" w14:textId="77777777" w:rsidR="00993840" w:rsidRPr="00E84424" w:rsidRDefault="00993840" w:rsidP="00E018A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8442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4F75BB" w14:textId="752AEEB5" w:rsidR="00993840" w:rsidRPr="00E84424" w:rsidRDefault="00993840" w:rsidP="00E018A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8442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F1017" w:rsidRPr="00CF101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  <w:p w14:paraId="426455E8" w14:textId="77777777" w:rsidR="00993840" w:rsidRPr="00E84424" w:rsidRDefault="00993840" w:rsidP="00E018A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1E40905B" w14:textId="77777777" w:rsidR="00993840" w:rsidRPr="00E84424" w:rsidRDefault="00993840" w:rsidP="00E018A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8442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993840" w:rsidRPr="00E84424" w14:paraId="2250F2FE" w14:textId="77777777" w:rsidTr="00ED5D74">
        <w:tc>
          <w:tcPr>
            <w:tcW w:w="4077" w:type="dxa"/>
            <w:gridSpan w:val="2"/>
            <w:shd w:val="clear" w:color="auto" w:fill="auto"/>
          </w:tcPr>
          <w:p w14:paraId="2096336A" w14:textId="77777777" w:rsidR="00993840" w:rsidRPr="00E84424" w:rsidRDefault="00993840" w:rsidP="00155D52">
            <w:pPr>
              <w:spacing w:line="240" w:lineRule="auto"/>
              <w:ind w:left="690" w:firstLine="277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8442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สินทรัพย์ไม่หมุนเวียน</w:t>
            </w:r>
          </w:p>
        </w:tc>
        <w:tc>
          <w:tcPr>
            <w:tcW w:w="134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3F20F5" w14:textId="77777777" w:rsidR="00993840" w:rsidRPr="00E84424" w:rsidRDefault="00993840" w:rsidP="00E018A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4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E01A5D" w14:textId="77777777" w:rsidR="00993840" w:rsidRPr="00E84424" w:rsidRDefault="00993840" w:rsidP="00E018A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6046F0" w14:textId="77777777" w:rsidR="00993840" w:rsidRPr="00E84424" w:rsidRDefault="00993840" w:rsidP="00E018A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4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8E4745" w14:textId="77777777" w:rsidR="00993840" w:rsidRPr="00E84424" w:rsidRDefault="00993840" w:rsidP="00E018A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7134BC" w:rsidRPr="00E84424" w14:paraId="1E3C474D" w14:textId="77777777" w:rsidTr="00ED5D74">
        <w:tc>
          <w:tcPr>
            <w:tcW w:w="4077" w:type="dxa"/>
            <w:gridSpan w:val="2"/>
            <w:shd w:val="clear" w:color="auto" w:fill="auto"/>
          </w:tcPr>
          <w:p w14:paraId="4CAA222C" w14:textId="7B4364A8" w:rsidR="007134BC" w:rsidRPr="00E84424" w:rsidRDefault="007134BC" w:rsidP="00155D52">
            <w:pPr>
              <w:spacing w:line="240" w:lineRule="auto"/>
              <w:ind w:left="690" w:firstLine="277"/>
              <w:rPr>
                <w:rFonts w:ascii="Browallia New" w:hAnsi="Browallia New" w:cs="Browallia New"/>
                <w:sz w:val="26"/>
                <w:szCs w:val="26"/>
              </w:rPr>
            </w:pPr>
            <w:r w:rsidRPr="00E84424">
              <w:rPr>
                <w:rFonts w:ascii="Browallia New" w:hAnsi="Browallia New" w:cs="Browallia New"/>
                <w:sz w:val="26"/>
                <w:szCs w:val="26"/>
                <w:cs/>
              </w:rPr>
              <w:t>ตราสารหนี้ที่อยู่ในความต้องการ</w:t>
            </w:r>
          </w:p>
          <w:p w14:paraId="1F4AAD96" w14:textId="2D484AA8" w:rsidR="007134BC" w:rsidRPr="00E84424" w:rsidRDefault="007134BC" w:rsidP="00155D52">
            <w:pPr>
              <w:spacing w:line="240" w:lineRule="auto"/>
              <w:ind w:left="690" w:firstLine="27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84424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E8442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ของตลาด (พ.ศ. </w:t>
            </w:r>
            <w:r w:rsidR="00CF1017" w:rsidRPr="00CF1017">
              <w:rPr>
                <w:rFonts w:ascii="Browallia New" w:hAnsi="Browallia New" w:cs="Browallia New"/>
                <w:sz w:val="26"/>
                <w:szCs w:val="26"/>
                <w:lang w:val="en-GB"/>
              </w:rPr>
              <w:t>2562</w:t>
            </w:r>
            <w:r w:rsidRPr="00E84424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E8442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ราคาทุน)</w:t>
            </w:r>
          </w:p>
        </w:tc>
        <w:tc>
          <w:tcPr>
            <w:tcW w:w="1346" w:type="dxa"/>
            <w:shd w:val="clear" w:color="auto" w:fill="FAFAFA"/>
            <w:vAlign w:val="bottom"/>
          </w:tcPr>
          <w:p w14:paraId="0EF22923" w14:textId="58F131CF" w:rsidR="007134BC" w:rsidRPr="00E84424" w:rsidRDefault="00CF1017" w:rsidP="00E018A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F1017">
              <w:rPr>
                <w:rFonts w:ascii="Browallia New" w:hAnsi="Browallia New" w:cs="Browallia New"/>
                <w:sz w:val="26"/>
                <w:szCs w:val="26"/>
                <w:lang w:val="en-GB"/>
              </w:rPr>
              <w:t>347</w:t>
            </w:r>
          </w:p>
        </w:tc>
        <w:tc>
          <w:tcPr>
            <w:tcW w:w="1347" w:type="dxa"/>
            <w:shd w:val="clear" w:color="auto" w:fill="auto"/>
            <w:vAlign w:val="bottom"/>
          </w:tcPr>
          <w:p w14:paraId="7B20EECA" w14:textId="73EBDFE5" w:rsidR="007134BC" w:rsidRPr="00E84424" w:rsidRDefault="00CF1017" w:rsidP="00E018A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F1017">
              <w:rPr>
                <w:rFonts w:ascii="Browallia New" w:hAnsi="Browallia New" w:cs="Browallia New"/>
                <w:sz w:val="26"/>
                <w:szCs w:val="26"/>
                <w:lang w:val="en-GB"/>
              </w:rPr>
              <w:t>383</w:t>
            </w:r>
          </w:p>
        </w:tc>
        <w:tc>
          <w:tcPr>
            <w:tcW w:w="1346" w:type="dxa"/>
            <w:shd w:val="clear" w:color="auto" w:fill="FAFAFA"/>
            <w:vAlign w:val="bottom"/>
          </w:tcPr>
          <w:p w14:paraId="3975BBBC" w14:textId="718B19FA" w:rsidR="007134BC" w:rsidRPr="00E84424" w:rsidRDefault="00CF1017" w:rsidP="00E018A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F1017">
              <w:rPr>
                <w:rFonts w:ascii="Browallia New" w:hAnsi="Browallia New" w:cs="Browallia New"/>
                <w:sz w:val="26"/>
                <w:szCs w:val="26"/>
                <w:lang w:val="en-GB"/>
              </w:rPr>
              <w:t>347</w:t>
            </w:r>
          </w:p>
        </w:tc>
        <w:tc>
          <w:tcPr>
            <w:tcW w:w="1347" w:type="dxa"/>
            <w:shd w:val="clear" w:color="auto" w:fill="auto"/>
            <w:vAlign w:val="bottom"/>
          </w:tcPr>
          <w:p w14:paraId="74AFFAFA" w14:textId="0991FF2B" w:rsidR="007134BC" w:rsidRPr="00E84424" w:rsidRDefault="00CF1017" w:rsidP="00E018A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F1017">
              <w:rPr>
                <w:rFonts w:ascii="Browallia New" w:hAnsi="Browallia New" w:cs="Browallia New"/>
                <w:sz w:val="26"/>
                <w:szCs w:val="26"/>
                <w:lang w:val="en-GB"/>
              </w:rPr>
              <w:t>383</w:t>
            </w:r>
          </w:p>
        </w:tc>
      </w:tr>
      <w:tr w:rsidR="00993840" w:rsidRPr="00E84424" w14:paraId="44A92A0B" w14:textId="77777777" w:rsidTr="00ED5D74">
        <w:tc>
          <w:tcPr>
            <w:tcW w:w="4077" w:type="dxa"/>
            <w:gridSpan w:val="2"/>
            <w:shd w:val="clear" w:color="auto" w:fill="auto"/>
          </w:tcPr>
          <w:p w14:paraId="7ECE10A8" w14:textId="59ECBC6B" w:rsidR="00993840" w:rsidRPr="00E84424" w:rsidRDefault="00993840" w:rsidP="00155D52">
            <w:pPr>
              <w:spacing w:line="240" w:lineRule="auto"/>
              <w:ind w:left="690" w:firstLine="277"/>
              <w:rPr>
                <w:rFonts w:ascii="Browallia New" w:hAnsi="Browallia New" w:cs="Browallia New"/>
                <w:sz w:val="26"/>
                <w:szCs w:val="26"/>
              </w:rPr>
            </w:pPr>
            <w:r w:rsidRPr="00E84424">
              <w:rPr>
                <w:rFonts w:ascii="Browallia New" w:hAnsi="Browallia New" w:cs="Browallia New"/>
                <w:sz w:val="26"/>
                <w:szCs w:val="26"/>
                <w:cs/>
              </w:rPr>
              <w:t>ตราสาร</w:t>
            </w:r>
            <w:r w:rsidR="007134BC" w:rsidRPr="00E84424">
              <w:rPr>
                <w:rFonts w:ascii="Browallia New" w:hAnsi="Browallia New" w:cs="Browallia New"/>
                <w:sz w:val="26"/>
                <w:szCs w:val="26"/>
                <w:cs/>
              </w:rPr>
              <w:t>หนี้</w:t>
            </w:r>
            <w:r w:rsidRPr="00E84424">
              <w:rPr>
                <w:rFonts w:ascii="Browallia New" w:hAnsi="Browallia New" w:cs="Browallia New"/>
                <w:sz w:val="26"/>
                <w:szCs w:val="26"/>
                <w:cs/>
              </w:rPr>
              <w:t>ที่ไม่อยู่ในความต้องการ</w:t>
            </w:r>
          </w:p>
          <w:p w14:paraId="4261FC56" w14:textId="3AF99637" w:rsidR="00993840" w:rsidRPr="00E84424" w:rsidRDefault="00993840" w:rsidP="00155D52">
            <w:pPr>
              <w:spacing w:line="240" w:lineRule="auto"/>
              <w:ind w:left="690" w:firstLine="277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84424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E8442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ของตลาด (พ.ศ. </w:t>
            </w:r>
            <w:r w:rsidR="00CF1017" w:rsidRPr="00CF1017">
              <w:rPr>
                <w:rFonts w:ascii="Browallia New" w:hAnsi="Browallia New" w:cs="Browallia New"/>
                <w:sz w:val="26"/>
                <w:szCs w:val="26"/>
                <w:lang w:val="en-GB"/>
              </w:rPr>
              <w:t>2562</w:t>
            </w:r>
            <w:r w:rsidRPr="00E84424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E8442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ราคาทุน)</w:t>
            </w:r>
          </w:p>
        </w:tc>
        <w:tc>
          <w:tcPr>
            <w:tcW w:w="134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41A3A18" w14:textId="0AC55602" w:rsidR="00993840" w:rsidRPr="00E84424" w:rsidRDefault="00CF1017" w:rsidP="00E018A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F1017">
              <w:rPr>
                <w:rFonts w:ascii="Browallia New" w:hAnsi="Browallia New" w:cs="Browallia New"/>
                <w:sz w:val="26"/>
                <w:szCs w:val="26"/>
                <w:lang w:val="en-GB"/>
              </w:rPr>
              <w:t>114</w:t>
            </w:r>
          </w:p>
        </w:tc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33962B" w14:textId="16CC51CD" w:rsidR="00993840" w:rsidRPr="00E84424" w:rsidRDefault="007134BC" w:rsidP="00E018A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84424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4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F14B53A" w14:textId="65A30199" w:rsidR="00993840" w:rsidRPr="00E84424" w:rsidRDefault="007134BC" w:rsidP="00E018A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84424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796875" w14:textId="4C387273" w:rsidR="00993840" w:rsidRPr="00E84424" w:rsidRDefault="007134BC" w:rsidP="00E018A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84424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993840" w:rsidRPr="00E84424" w14:paraId="0624AA3A" w14:textId="77777777" w:rsidTr="00ED5D74">
        <w:tc>
          <w:tcPr>
            <w:tcW w:w="4077" w:type="dxa"/>
            <w:gridSpan w:val="2"/>
            <w:shd w:val="clear" w:color="auto" w:fill="auto"/>
          </w:tcPr>
          <w:p w14:paraId="28BEC429" w14:textId="77777777" w:rsidR="00993840" w:rsidRPr="00E84424" w:rsidRDefault="00993840" w:rsidP="00155D52">
            <w:pPr>
              <w:spacing w:line="240" w:lineRule="auto"/>
              <w:ind w:left="690" w:firstLine="27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4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9781C68" w14:textId="0FB5024D" w:rsidR="00993840" w:rsidRPr="00E84424" w:rsidRDefault="00CF1017" w:rsidP="00E018A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F1017">
              <w:rPr>
                <w:rFonts w:ascii="Browallia New" w:hAnsi="Browallia New" w:cs="Browallia New"/>
                <w:sz w:val="26"/>
                <w:szCs w:val="26"/>
                <w:lang w:val="en-GB"/>
              </w:rPr>
              <w:t>461</w:t>
            </w:r>
          </w:p>
        </w:tc>
        <w:tc>
          <w:tcPr>
            <w:tcW w:w="13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E68E82" w14:textId="54FFE8EB" w:rsidR="00993840" w:rsidRPr="00E84424" w:rsidRDefault="00CF1017" w:rsidP="00E018A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F1017">
              <w:rPr>
                <w:rFonts w:ascii="Browallia New" w:hAnsi="Browallia New" w:cs="Browallia New"/>
                <w:sz w:val="26"/>
                <w:szCs w:val="26"/>
                <w:lang w:val="en-GB"/>
              </w:rPr>
              <w:t>383</w:t>
            </w:r>
          </w:p>
        </w:tc>
        <w:tc>
          <w:tcPr>
            <w:tcW w:w="134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AF5EB10" w14:textId="75EFB3FF" w:rsidR="00993840" w:rsidRPr="00E84424" w:rsidRDefault="00CF1017" w:rsidP="00E018A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F1017">
              <w:rPr>
                <w:rFonts w:ascii="Browallia New" w:hAnsi="Browallia New" w:cs="Browallia New"/>
                <w:sz w:val="26"/>
                <w:szCs w:val="26"/>
                <w:lang w:val="en-GB"/>
              </w:rPr>
              <w:t>347</w:t>
            </w:r>
          </w:p>
        </w:tc>
        <w:tc>
          <w:tcPr>
            <w:tcW w:w="13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47BCD9" w14:textId="63AA82BE" w:rsidR="00993840" w:rsidRPr="00E84424" w:rsidRDefault="00CF1017" w:rsidP="00E018A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F1017">
              <w:rPr>
                <w:rFonts w:ascii="Browallia New" w:hAnsi="Browallia New" w:cs="Browallia New"/>
                <w:sz w:val="26"/>
                <w:szCs w:val="26"/>
                <w:lang w:val="en-GB"/>
              </w:rPr>
              <w:t>383</w:t>
            </w:r>
          </w:p>
        </w:tc>
      </w:tr>
      <w:bookmarkEnd w:id="94"/>
    </w:tbl>
    <w:p w14:paraId="4B3F340D" w14:textId="77777777" w:rsidR="00993840" w:rsidRPr="00155D52" w:rsidRDefault="00993840" w:rsidP="00993840">
      <w:pPr>
        <w:spacing w:line="240" w:lineRule="auto"/>
        <w:rPr>
          <w:rFonts w:ascii="Browallia New" w:hAnsi="Browallia New" w:cs="Browallia New"/>
          <w:color w:val="CF4A02"/>
          <w:sz w:val="26"/>
          <w:szCs w:val="26"/>
        </w:rPr>
      </w:pPr>
    </w:p>
    <w:p w14:paraId="11E6C98D" w14:textId="77777777" w:rsidR="00993840" w:rsidRPr="00155D52" w:rsidRDefault="00993840" w:rsidP="00993840">
      <w:pPr>
        <w:pStyle w:val="Style1"/>
        <w:ind w:left="1080" w:hanging="540"/>
        <w:jc w:val="thaiDistribute"/>
        <w:outlineLvl w:val="2"/>
        <w:rPr>
          <w:color w:val="CF4A02"/>
        </w:rPr>
      </w:pPr>
      <w:bookmarkStart w:id="96" w:name="_Toc48681878"/>
      <w:r w:rsidRPr="00155D52">
        <w:rPr>
          <w:color w:val="CF4A02"/>
          <w:cs/>
        </w:rPr>
        <w:t>ข</w:t>
      </w:r>
      <w:r w:rsidRPr="00155D52">
        <w:rPr>
          <w:color w:val="CF4A02"/>
        </w:rPr>
        <w:t>)</w:t>
      </w:r>
      <w:r w:rsidRPr="00155D52">
        <w:rPr>
          <w:color w:val="CF4A02"/>
        </w:rPr>
        <w:tab/>
      </w:r>
      <w:r w:rsidRPr="00155D52">
        <w:rPr>
          <w:color w:val="CF4A02"/>
          <w:cs/>
        </w:rPr>
        <w:t>รายการที่รับรู้ในกำไรหรือขาดทุน</w:t>
      </w:r>
      <w:bookmarkEnd w:id="96"/>
    </w:p>
    <w:p w14:paraId="5DCEF1AD" w14:textId="77777777" w:rsidR="00993840" w:rsidRPr="00155D52" w:rsidRDefault="00993840" w:rsidP="00993840">
      <w:pPr>
        <w:pStyle w:val="Style1"/>
        <w:ind w:left="1080" w:firstLine="0"/>
        <w:jc w:val="thaiDistribute"/>
      </w:pPr>
    </w:p>
    <w:p w14:paraId="671A5050" w14:textId="7138CE56" w:rsidR="00993840" w:rsidRPr="00155D52" w:rsidRDefault="00993840" w:rsidP="00993840">
      <w:pPr>
        <w:pStyle w:val="Style1"/>
        <w:ind w:left="1080" w:firstLine="0"/>
        <w:jc w:val="thaiDistribute"/>
      </w:pPr>
      <w:r w:rsidRPr="00155D52">
        <w:rPr>
          <w:cs/>
        </w:rPr>
        <w:t>รายการกำไร</w:t>
      </w:r>
      <w:r w:rsidR="00C97246" w:rsidRPr="00155D52">
        <w:t xml:space="preserve"> </w:t>
      </w:r>
      <w:r w:rsidRPr="00155D52">
        <w:rPr>
          <w:cs/>
        </w:rPr>
        <w:t>(ขาดทุน)</w:t>
      </w:r>
      <w:r w:rsidR="00A155BD" w:rsidRPr="00155D52">
        <w:t xml:space="preserve"> </w:t>
      </w:r>
      <w:r w:rsidR="00141069" w:rsidRPr="00155D52">
        <w:rPr>
          <w:cs/>
        </w:rPr>
        <w:t>ที่ถูก</w:t>
      </w:r>
      <w:r w:rsidRPr="00155D52">
        <w:rPr>
          <w:cs/>
        </w:rPr>
        <w:t>รับรู้ในกำไรหรือขาดทุนสำหรับปีมีดังนี้</w:t>
      </w:r>
    </w:p>
    <w:p w14:paraId="7787FE6D" w14:textId="77777777" w:rsidR="00993840" w:rsidRPr="00155D52" w:rsidRDefault="00993840" w:rsidP="00993840">
      <w:pPr>
        <w:spacing w:line="240" w:lineRule="auto"/>
        <w:ind w:left="1080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Style w:val="TableGrid"/>
        <w:tblW w:w="9192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44"/>
        <w:gridCol w:w="1354"/>
        <w:gridCol w:w="1350"/>
        <w:gridCol w:w="1350"/>
        <w:gridCol w:w="1394"/>
      </w:tblGrid>
      <w:tr w:rsidR="0039062F" w:rsidRPr="00E84424" w14:paraId="3FCD912A" w14:textId="77777777" w:rsidTr="00155D52">
        <w:tc>
          <w:tcPr>
            <w:tcW w:w="3744" w:type="dxa"/>
          </w:tcPr>
          <w:p w14:paraId="3D2DD9EF" w14:textId="77777777" w:rsidR="0039062F" w:rsidRPr="00E84424" w:rsidRDefault="0039062F" w:rsidP="00837424">
            <w:pPr>
              <w:spacing w:line="240" w:lineRule="auto"/>
              <w:ind w:left="69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bookmarkStart w:id="97" w:name="_Hlk47023917"/>
          </w:p>
        </w:tc>
        <w:tc>
          <w:tcPr>
            <w:tcW w:w="270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30E812A" w14:textId="77777777" w:rsidR="0039062F" w:rsidRPr="00E84424" w:rsidRDefault="0039062F" w:rsidP="00837424">
            <w:pPr>
              <w:spacing w:line="240" w:lineRule="auto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8442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4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E7DEBD7" w14:textId="77777777" w:rsidR="0039062F" w:rsidRPr="00E84424" w:rsidRDefault="0039062F" w:rsidP="00837424">
            <w:pPr>
              <w:spacing w:line="240" w:lineRule="auto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8442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9062F" w:rsidRPr="00E84424" w14:paraId="24B42707" w14:textId="77777777" w:rsidTr="00155D52">
        <w:tc>
          <w:tcPr>
            <w:tcW w:w="3744" w:type="dxa"/>
          </w:tcPr>
          <w:p w14:paraId="4C46CE0D" w14:textId="77777777" w:rsidR="0039062F" w:rsidRPr="00E84424" w:rsidRDefault="0039062F" w:rsidP="00837424">
            <w:pPr>
              <w:spacing w:line="240" w:lineRule="auto"/>
              <w:ind w:left="69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</w:tcPr>
          <w:p w14:paraId="535BA1BD" w14:textId="005F364B" w:rsidR="0039062F" w:rsidRPr="00E84424" w:rsidRDefault="0039062F" w:rsidP="00837424">
            <w:pPr>
              <w:spacing w:line="240" w:lineRule="auto"/>
              <w:ind w:right="-95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8442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F1017" w:rsidRPr="00CF101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  <w:p w14:paraId="7D58A167" w14:textId="77777777" w:rsidR="0039062F" w:rsidRPr="00E84424" w:rsidRDefault="0039062F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5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8442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4C34F323" w14:textId="5D206326" w:rsidR="0039062F" w:rsidRPr="00E84424" w:rsidRDefault="0039062F" w:rsidP="00837424">
            <w:pPr>
              <w:spacing w:line="240" w:lineRule="auto"/>
              <w:ind w:right="-95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8442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F1017" w:rsidRPr="00CF101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  <w:p w14:paraId="26607655" w14:textId="77777777" w:rsidR="0039062F" w:rsidRPr="00E84424" w:rsidRDefault="0039062F" w:rsidP="00837424">
            <w:pPr>
              <w:spacing w:line="240" w:lineRule="auto"/>
              <w:ind w:right="-95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8442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5DA874F1" w14:textId="1ACE6EA7" w:rsidR="0039062F" w:rsidRPr="00E84424" w:rsidRDefault="0039062F" w:rsidP="00837424">
            <w:pPr>
              <w:spacing w:line="240" w:lineRule="auto"/>
              <w:ind w:right="-95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8442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F1017" w:rsidRPr="00CF101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  <w:p w14:paraId="229B2821" w14:textId="77777777" w:rsidR="0039062F" w:rsidRPr="00E84424" w:rsidRDefault="0039062F" w:rsidP="00837424">
            <w:pPr>
              <w:spacing w:line="240" w:lineRule="auto"/>
              <w:ind w:right="-95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8442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94" w:type="dxa"/>
            <w:tcBorders>
              <w:top w:val="single" w:sz="4" w:space="0" w:color="auto"/>
              <w:bottom w:val="single" w:sz="4" w:space="0" w:color="auto"/>
            </w:tcBorders>
          </w:tcPr>
          <w:p w14:paraId="355F4704" w14:textId="1898D700" w:rsidR="0039062F" w:rsidRPr="00E84424" w:rsidRDefault="0039062F" w:rsidP="00837424">
            <w:pPr>
              <w:spacing w:line="240" w:lineRule="auto"/>
              <w:ind w:right="-95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8442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F1017" w:rsidRPr="00CF101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  <w:p w14:paraId="233433CE" w14:textId="77777777" w:rsidR="0039062F" w:rsidRPr="00E84424" w:rsidRDefault="0039062F" w:rsidP="00837424">
            <w:pPr>
              <w:spacing w:line="240" w:lineRule="auto"/>
              <w:ind w:right="-95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highlight w:val="yellow"/>
                <w:lang w:val="en-GB"/>
              </w:rPr>
            </w:pPr>
            <w:r w:rsidRPr="00E8442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39062F" w:rsidRPr="00E84424" w14:paraId="5E51A8C8" w14:textId="77777777" w:rsidTr="00155D52">
        <w:tc>
          <w:tcPr>
            <w:tcW w:w="3744" w:type="dxa"/>
          </w:tcPr>
          <w:p w14:paraId="2E49EC12" w14:textId="77777777" w:rsidR="0039062F" w:rsidRPr="00E84424" w:rsidRDefault="0039062F" w:rsidP="00837424">
            <w:pPr>
              <w:spacing w:line="240" w:lineRule="auto"/>
              <w:ind w:left="690"/>
              <w:rPr>
                <w:rFonts w:ascii="Browallia New" w:hAnsi="Browallia New" w:cs="Browallia New"/>
                <w:sz w:val="26"/>
                <w:szCs w:val="26"/>
              </w:rPr>
            </w:pPr>
            <w:r w:rsidRPr="00E84424">
              <w:rPr>
                <w:rFonts w:ascii="Browallia New" w:hAnsi="Browallia New" w:cs="Browallia New"/>
                <w:sz w:val="26"/>
                <w:szCs w:val="26"/>
                <w:cs/>
              </w:rPr>
              <w:t>กำไร (ขาดทุน) จากมูลค่ายุติธรรมของ</w:t>
            </w:r>
          </w:p>
          <w:p w14:paraId="64F22EAD" w14:textId="77777777" w:rsidR="0039062F" w:rsidRPr="00E84424" w:rsidRDefault="0039062F" w:rsidP="00837424">
            <w:pPr>
              <w:spacing w:line="240" w:lineRule="auto"/>
              <w:ind w:left="690"/>
              <w:rPr>
                <w:rFonts w:ascii="Browallia New" w:hAnsi="Browallia New" w:cs="Browallia New"/>
                <w:sz w:val="26"/>
                <w:szCs w:val="26"/>
              </w:rPr>
            </w:pPr>
            <w:r w:rsidRPr="00E84424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E84424">
              <w:rPr>
                <w:rFonts w:ascii="Browallia New" w:hAnsi="Browallia New" w:cs="Browallia New"/>
                <w:sz w:val="26"/>
                <w:szCs w:val="26"/>
                <w:cs/>
              </w:rPr>
              <w:t>เงินลงทุนในตราสารหนี้ที่วัดมูลค่า</w:t>
            </w:r>
          </w:p>
          <w:p w14:paraId="256F9845" w14:textId="77777777" w:rsidR="00E456C0" w:rsidRPr="00E84424" w:rsidRDefault="0039062F" w:rsidP="00E456C0">
            <w:pPr>
              <w:spacing w:line="240" w:lineRule="auto"/>
              <w:ind w:left="690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E84424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  </w:t>
            </w:r>
            <w:r w:rsidRPr="00E84424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ด้วย </w:t>
            </w:r>
            <w:r w:rsidRPr="00E84424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FVPL</w:t>
            </w:r>
            <w:r w:rsidR="00E456C0" w:rsidRPr="00E84424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 xml:space="preserve"> </w:t>
            </w:r>
          </w:p>
          <w:p w14:paraId="1C861D8A" w14:textId="649C06DD" w:rsidR="0039062F" w:rsidRPr="00E84424" w:rsidRDefault="0039062F" w:rsidP="00E456C0">
            <w:pPr>
              <w:tabs>
                <w:tab w:val="clear" w:pos="680"/>
                <w:tab w:val="left" w:pos="880"/>
              </w:tabs>
              <w:spacing w:line="240" w:lineRule="auto"/>
              <w:ind w:left="690" w:firstLine="190"/>
              <w:rPr>
                <w:rFonts w:ascii="Browallia New" w:hAnsi="Browallia New" w:cs="Browallia New"/>
                <w:sz w:val="26"/>
                <w:szCs w:val="26"/>
              </w:rPr>
            </w:pPr>
            <w:r w:rsidRPr="00E8442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(พ.ศ. </w:t>
            </w:r>
            <w:r w:rsidR="00CF1017" w:rsidRPr="00CF1017">
              <w:rPr>
                <w:rFonts w:ascii="Browallia New" w:hAnsi="Browallia New" w:cs="Browallia New"/>
                <w:sz w:val="26"/>
                <w:szCs w:val="26"/>
                <w:lang w:val="en-GB"/>
              </w:rPr>
              <w:t>2562</w:t>
            </w:r>
            <w:r w:rsidRPr="00E84424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E8442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ไม่มี เนื่องจากรับรู้</w:t>
            </w:r>
          </w:p>
          <w:p w14:paraId="6027F7F2" w14:textId="77777777" w:rsidR="0039062F" w:rsidRPr="00E84424" w:rsidRDefault="0039062F" w:rsidP="00837424">
            <w:pPr>
              <w:spacing w:line="240" w:lineRule="auto"/>
              <w:ind w:left="69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84424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E8442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ตามวิธีราคาทุน)</w:t>
            </w:r>
          </w:p>
        </w:tc>
        <w:tc>
          <w:tcPr>
            <w:tcW w:w="1354" w:type="dxa"/>
            <w:tcBorders>
              <w:top w:val="single" w:sz="4" w:space="0" w:color="auto"/>
            </w:tcBorders>
            <w:shd w:val="clear" w:color="auto" w:fill="FAFAFA"/>
          </w:tcPr>
          <w:p w14:paraId="785FDD52" w14:textId="77777777" w:rsidR="0039062F" w:rsidRPr="00E84424" w:rsidRDefault="0039062F" w:rsidP="00155D5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10BA8DE6" w14:textId="77777777" w:rsidR="0039062F" w:rsidRPr="00E84424" w:rsidRDefault="0039062F" w:rsidP="00155D5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5FE274D0" w14:textId="77777777" w:rsidR="0039062F" w:rsidRPr="00E84424" w:rsidRDefault="0039062F" w:rsidP="00155D5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0DA83B9D" w14:textId="77777777" w:rsidR="0039062F" w:rsidRPr="00E84424" w:rsidRDefault="0039062F" w:rsidP="00155D5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0A03A6AB" w14:textId="70F66510" w:rsidR="0039062F" w:rsidRPr="00E84424" w:rsidRDefault="0039062F" w:rsidP="00155D5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84424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F1017" w:rsidRPr="00CF1017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E84424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491D9D2D" w14:textId="77777777" w:rsidR="0039062F" w:rsidRPr="00E84424" w:rsidRDefault="0039062F" w:rsidP="00155D5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1023A3E3" w14:textId="77777777" w:rsidR="0039062F" w:rsidRPr="00E84424" w:rsidRDefault="0039062F" w:rsidP="00155D5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4252FB74" w14:textId="77777777" w:rsidR="0039062F" w:rsidRPr="00E84424" w:rsidRDefault="0039062F" w:rsidP="00155D5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04856FA1" w14:textId="77777777" w:rsidR="0039062F" w:rsidRPr="00E84424" w:rsidRDefault="0039062F" w:rsidP="00155D5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0E1828D7" w14:textId="77777777" w:rsidR="0039062F" w:rsidRPr="00E84424" w:rsidRDefault="0039062F" w:rsidP="00155D5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84424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</w:tcPr>
          <w:p w14:paraId="4FE3802B" w14:textId="77777777" w:rsidR="0039062F" w:rsidRPr="00E84424" w:rsidRDefault="0039062F" w:rsidP="00155D5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65B8D712" w14:textId="77777777" w:rsidR="0039062F" w:rsidRPr="00E84424" w:rsidRDefault="0039062F" w:rsidP="00155D5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7F1FCB7D" w14:textId="77777777" w:rsidR="0039062F" w:rsidRPr="00E84424" w:rsidRDefault="0039062F" w:rsidP="00155D5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01CE8794" w14:textId="77777777" w:rsidR="0039062F" w:rsidRPr="00E84424" w:rsidRDefault="0039062F" w:rsidP="00155D5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6B33F455" w14:textId="14A38100" w:rsidR="0039062F" w:rsidRPr="00E84424" w:rsidRDefault="0039062F" w:rsidP="00155D5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442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F1017" w:rsidRPr="00CF1017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Pr="00E8442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94" w:type="dxa"/>
            <w:tcBorders>
              <w:top w:val="single" w:sz="4" w:space="0" w:color="auto"/>
            </w:tcBorders>
          </w:tcPr>
          <w:p w14:paraId="43314A3B" w14:textId="77777777" w:rsidR="0039062F" w:rsidRPr="00E84424" w:rsidRDefault="0039062F" w:rsidP="00155D5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highlight w:val="yellow"/>
                <w:lang w:val="en-GB"/>
              </w:rPr>
            </w:pPr>
          </w:p>
          <w:p w14:paraId="54F992D2" w14:textId="77777777" w:rsidR="0039062F" w:rsidRPr="00E84424" w:rsidRDefault="0039062F" w:rsidP="00155D5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highlight w:val="yellow"/>
                <w:lang w:val="en-GB"/>
              </w:rPr>
            </w:pPr>
          </w:p>
          <w:p w14:paraId="058276E2" w14:textId="77777777" w:rsidR="0039062F" w:rsidRPr="00E84424" w:rsidRDefault="0039062F" w:rsidP="00155D5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highlight w:val="yellow"/>
                <w:lang w:val="en-GB"/>
              </w:rPr>
            </w:pPr>
          </w:p>
          <w:p w14:paraId="7917617D" w14:textId="77777777" w:rsidR="0039062F" w:rsidRPr="00E84424" w:rsidRDefault="0039062F" w:rsidP="00155D5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highlight w:val="yellow"/>
                <w:lang w:val="en-GB"/>
              </w:rPr>
            </w:pPr>
          </w:p>
          <w:p w14:paraId="1103EAC1" w14:textId="77777777" w:rsidR="0039062F" w:rsidRPr="00E84424" w:rsidRDefault="0039062F" w:rsidP="00155D5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E84424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</w:tbl>
    <w:p w14:paraId="233FB84C" w14:textId="77777777" w:rsidR="00C97246" w:rsidRPr="00155D52" w:rsidRDefault="00C97246" w:rsidP="00993840">
      <w:pPr>
        <w:spacing w:line="240" w:lineRule="auto"/>
        <w:ind w:left="1080"/>
        <w:rPr>
          <w:rFonts w:ascii="Browallia New" w:hAnsi="Browallia New" w:cs="Browallia New"/>
          <w:i/>
          <w:iCs/>
          <w:sz w:val="26"/>
          <w:szCs w:val="26"/>
          <w:lang w:val="en-GB"/>
        </w:rPr>
      </w:pPr>
    </w:p>
    <w:p w14:paraId="39D7159C" w14:textId="6EF6969F" w:rsidR="002B7D12" w:rsidRPr="00155D52" w:rsidRDefault="002B7D12" w:rsidP="002B7D1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rPr>
          <w:rFonts w:ascii="Browallia New" w:hAnsi="Browallia New" w:cs="Browallia New"/>
          <w:color w:val="222222"/>
          <w:sz w:val="26"/>
          <w:szCs w:val="26"/>
          <w:lang w:val="en-GB" w:eastAsia="en-GB"/>
        </w:rPr>
      </w:pPr>
      <w:r w:rsidRPr="00155D52">
        <w:rPr>
          <w:rFonts w:ascii="Browallia New" w:hAnsi="Browallia New" w:cs="Browallia New"/>
          <w:i/>
          <w:iCs/>
          <w:color w:val="222222"/>
          <w:sz w:val="26"/>
          <w:szCs w:val="26"/>
          <w:cs/>
          <w:lang w:val="en-GB" w:eastAsia="en-GB"/>
        </w:rPr>
        <w:t>การซื้อและขายที่สำคัญระหว่างปี</w:t>
      </w:r>
    </w:p>
    <w:p w14:paraId="0B64D8BE" w14:textId="7CEF75CC" w:rsidR="002B7D12" w:rsidRPr="00155D52" w:rsidRDefault="002B7D12" w:rsidP="002B7D1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rPr>
          <w:rFonts w:ascii="Browallia New" w:hAnsi="Browallia New" w:cs="Browallia New"/>
          <w:color w:val="222222"/>
          <w:sz w:val="26"/>
          <w:szCs w:val="26"/>
          <w:lang w:val="en-GB" w:eastAsia="en-GB"/>
        </w:rPr>
      </w:pPr>
    </w:p>
    <w:p w14:paraId="0C5814E1" w14:textId="7B463476" w:rsidR="002D63BC" w:rsidRPr="00155D52" w:rsidRDefault="002B7D12" w:rsidP="00155D5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="Browallia New" w:hAnsi="Browallia New" w:cs="Browallia New"/>
          <w:color w:val="222222"/>
          <w:sz w:val="26"/>
          <w:szCs w:val="26"/>
          <w:lang w:val="en-GB" w:eastAsia="en-GB"/>
        </w:rPr>
      </w:pPr>
      <w:r w:rsidRPr="00155D52">
        <w:rPr>
          <w:rFonts w:ascii="Browallia New" w:hAnsi="Browallia New" w:cs="Browallia New"/>
          <w:color w:val="222222"/>
          <w:sz w:val="26"/>
          <w:szCs w:val="26"/>
          <w:cs/>
          <w:lang w:val="en-GB" w:eastAsia="en-GB"/>
        </w:rPr>
        <w:t>ในระหว่างป</w:t>
      </w:r>
      <w:r w:rsidR="002D63BC" w:rsidRPr="00155D52">
        <w:rPr>
          <w:rFonts w:ascii="Browallia New" w:hAnsi="Browallia New" w:cs="Browallia New"/>
          <w:color w:val="222222"/>
          <w:sz w:val="26"/>
          <w:szCs w:val="26"/>
          <w:cs/>
          <w:lang w:val="en-GB" w:eastAsia="en-GB"/>
        </w:rPr>
        <w:t xml:space="preserve">ี </w:t>
      </w:r>
      <w:r w:rsidRPr="00155D52">
        <w:rPr>
          <w:rFonts w:ascii="Browallia New" w:hAnsi="Browallia New" w:cs="Browallia New"/>
          <w:color w:val="222222"/>
          <w:sz w:val="26"/>
          <w:szCs w:val="26"/>
          <w:cs/>
          <w:lang w:val="en-GB" w:eastAsia="en-GB"/>
        </w:rPr>
        <w:t>พ.ศ.</w:t>
      </w:r>
      <w:r w:rsidR="00155D52">
        <w:rPr>
          <w:rFonts w:ascii="Browallia New" w:hAnsi="Browallia New" w:cs="Browallia New"/>
          <w:color w:val="222222"/>
          <w:sz w:val="26"/>
          <w:szCs w:val="26"/>
          <w:lang w:val="en-GB" w:eastAsia="en-GB"/>
        </w:rPr>
        <w:t xml:space="preserve"> </w:t>
      </w:r>
      <w:r w:rsidR="00CF1017" w:rsidRPr="00CF1017">
        <w:rPr>
          <w:rFonts w:ascii="Browallia New" w:hAnsi="Browallia New" w:cs="Browallia New"/>
          <w:color w:val="222222"/>
          <w:sz w:val="26"/>
          <w:szCs w:val="26"/>
          <w:lang w:val="en-GB" w:eastAsia="en-GB"/>
        </w:rPr>
        <w:t>2563</w:t>
      </w:r>
      <w:r w:rsidR="00155D52">
        <w:rPr>
          <w:rFonts w:ascii="Browallia New" w:hAnsi="Browallia New" w:cs="Browallia New"/>
          <w:color w:val="222222"/>
          <w:sz w:val="26"/>
          <w:szCs w:val="26"/>
          <w:lang w:val="en-GB" w:eastAsia="en-GB"/>
        </w:rPr>
        <w:t xml:space="preserve"> </w:t>
      </w:r>
      <w:r w:rsidRPr="00155D52">
        <w:rPr>
          <w:rFonts w:ascii="Browallia New" w:hAnsi="Browallia New" w:cs="Browallia New"/>
          <w:color w:val="222222"/>
          <w:sz w:val="26"/>
          <w:szCs w:val="26"/>
          <w:cs/>
          <w:lang w:val="en-GB" w:eastAsia="en-GB"/>
        </w:rPr>
        <w:t>กลุ่มกิจการมีรายการซื้อตราสารหนี้ที่ไม่อยู่ในความต้องการของตลาดซึ่งวัดมูลค่าด้วย</w:t>
      </w:r>
      <w:r w:rsidR="00155D52">
        <w:rPr>
          <w:rFonts w:ascii="Browallia New" w:hAnsi="Browallia New" w:cs="Browallia New"/>
          <w:color w:val="222222"/>
          <w:sz w:val="26"/>
          <w:szCs w:val="26"/>
          <w:lang w:val="en-GB" w:eastAsia="en-GB"/>
        </w:rPr>
        <w:br/>
      </w:r>
      <w:r w:rsidRPr="00155D52">
        <w:rPr>
          <w:rFonts w:ascii="Browallia New" w:hAnsi="Browallia New" w:cs="Browallia New"/>
          <w:color w:val="222222"/>
          <w:sz w:val="26"/>
          <w:szCs w:val="26"/>
          <w:cs/>
          <w:lang w:val="en-GB" w:eastAsia="en-GB"/>
        </w:rPr>
        <w:t>มูลค</w:t>
      </w:r>
      <w:r w:rsidR="002D63BC" w:rsidRPr="00155D52">
        <w:rPr>
          <w:rFonts w:ascii="Browallia New" w:hAnsi="Browallia New" w:cs="Browallia New"/>
          <w:color w:val="222222"/>
          <w:sz w:val="26"/>
          <w:szCs w:val="26"/>
          <w:cs/>
          <w:lang w:val="en-GB" w:eastAsia="en-GB"/>
        </w:rPr>
        <w:t>่า</w:t>
      </w:r>
      <w:r w:rsidRPr="00155D52">
        <w:rPr>
          <w:rFonts w:ascii="Browallia New" w:hAnsi="Browallia New" w:cs="Browallia New"/>
          <w:color w:val="222222"/>
          <w:sz w:val="26"/>
          <w:szCs w:val="26"/>
          <w:cs/>
          <w:lang w:val="en-GB" w:eastAsia="en-GB"/>
        </w:rPr>
        <w:t xml:space="preserve">ยุติธรรมผ่านกำไรขาดทุนเป็นจำนวนเงิน </w:t>
      </w:r>
      <w:r w:rsidR="00CF1017" w:rsidRPr="00CF1017">
        <w:rPr>
          <w:rFonts w:ascii="Browallia New" w:hAnsi="Browallia New" w:cs="Browallia New"/>
          <w:color w:val="222222"/>
          <w:sz w:val="26"/>
          <w:szCs w:val="26"/>
          <w:lang w:val="en-GB" w:eastAsia="en-GB"/>
        </w:rPr>
        <w:t>54</w:t>
      </w:r>
      <w:r w:rsidR="00874303" w:rsidRPr="00155D52">
        <w:rPr>
          <w:rFonts w:ascii="Browallia New" w:hAnsi="Browallia New" w:cs="Browallia New"/>
          <w:color w:val="222222"/>
          <w:sz w:val="26"/>
          <w:szCs w:val="26"/>
          <w:lang w:val="en-GB" w:eastAsia="en-GB"/>
        </w:rPr>
        <w:t xml:space="preserve"> </w:t>
      </w:r>
      <w:r w:rsidRPr="00155D52">
        <w:rPr>
          <w:rFonts w:ascii="Browallia New" w:hAnsi="Browallia New" w:cs="Browallia New"/>
          <w:color w:val="222222"/>
          <w:sz w:val="26"/>
          <w:szCs w:val="26"/>
          <w:cs/>
          <w:lang w:val="en-GB" w:eastAsia="en-GB"/>
        </w:rPr>
        <w:t>ล้านบาท</w:t>
      </w:r>
    </w:p>
    <w:p w14:paraId="65715A54" w14:textId="214468D9" w:rsidR="00B47261" w:rsidRPr="00E84424" w:rsidRDefault="00B472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color w:val="222222"/>
          <w:spacing w:val="8"/>
          <w:sz w:val="26"/>
          <w:szCs w:val="26"/>
          <w:cs/>
          <w:lang w:val="en-GB" w:eastAsia="en-GB"/>
        </w:rPr>
      </w:pPr>
      <w:r w:rsidRPr="00155D52">
        <w:rPr>
          <w:rFonts w:ascii="Browallia New" w:hAnsi="Browallia New" w:cs="Browallia New"/>
          <w:color w:val="222222"/>
          <w:spacing w:val="8"/>
          <w:sz w:val="26"/>
          <w:szCs w:val="26"/>
          <w:cs/>
          <w:lang w:val="en-GB" w:eastAsia="en-GB"/>
        </w:rPr>
        <w:br w:type="page"/>
      </w:r>
    </w:p>
    <w:p w14:paraId="58771716" w14:textId="77777777" w:rsidR="00B47261" w:rsidRPr="00155D52" w:rsidRDefault="00B47261" w:rsidP="00B47261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both"/>
        <w:rPr>
          <w:rFonts w:ascii="Browallia New" w:hAnsi="Browallia New" w:cs="Browallia New"/>
          <w:color w:val="222222"/>
          <w:spacing w:val="8"/>
          <w:sz w:val="26"/>
          <w:szCs w:val="26"/>
          <w:lang w:val="en-GB" w:eastAsia="en-GB"/>
        </w:rPr>
      </w:pPr>
    </w:p>
    <w:p w14:paraId="2A25BE93" w14:textId="412B65C3" w:rsidR="002D63BC" w:rsidRPr="00155D52" w:rsidRDefault="00CF1017" w:rsidP="00155D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CF1017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15</w:t>
      </w:r>
      <w:r w:rsidR="002D63BC" w:rsidRPr="00155D52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CF1017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2D63BC" w:rsidRPr="00155D52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2D63BC" w:rsidRPr="00155D52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สินทรัพย์ทางการเงินที่วัดมูลค่า</w:t>
      </w:r>
      <w:r w:rsidR="00B47261" w:rsidRPr="00155D52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ด้วยราคาทุนตัดจำหน่าย</w:t>
      </w:r>
    </w:p>
    <w:p w14:paraId="4865AB9C" w14:textId="77777777" w:rsidR="00B47261" w:rsidRPr="00155D52" w:rsidRDefault="00B47261" w:rsidP="002D63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</w:p>
    <w:p w14:paraId="6BBD810E" w14:textId="6A7BD045" w:rsidR="00B47261" w:rsidRPr="00ED5D74" w:rsidRDefault="00B47261" w:rsidP="0098061E">
      <w:pPr>
        <w:pStyle w:val="Style1"/>
        <w:ind w:left="1080" w:hanging="540"/>
        <w:jc w:val="thaiDistribute"/>
        <w:outlineLvl w:val="2"/>
        <w:rPr>
          <w:color w:val="CF4A02"/>
        </w:rPr>
      </w:pPr>
      <w:bookmarkStart w:id="98" w:name="_Toc48681868"/>
      <w:r w:rsidRPr="00ED5D74">
        <w:rPr>
          <w:color w:val="CF4A02"/>
          <w:cs/>
        </w:rPr>
        <w:t>ก</w:t>
      </w:r>
      <w:r w:rsidRPr="00ED5D74">
        <w:rPr>
          <w:color w:val="CF4A02"/>
        </w:rPr>
        <w:t>)</w:t>
      </w:r>
      <w:r w:rsidRPr="00ED5D74">
        <w:rPr>
          <w:color w:val="CF4A02"/>
        </w:rPr>
        <w:tab/>
      </w:r>
      <w:r w:rsidRPr="00ED5D74">
        <w:rPr>
          <w:rFonts w:eastAsia="Arial Unicode MS"/>
          <w:color w:val="CF4A02"/>
          <w:cs/>
        </w:rPr>
        <w:t xml:space="preserve">การจัดประเภทรายการสินทรัพย์ทางการเงินที่วัดมูลค่าด้วยราคาทุนตัดจำหน่าย (พ.ศ. </w:t>
      </w:r>
      <w:r w:rsidR="00CF1017" w:rsidRPr="00ED5D74">
        <w:rPr>
          <w:rFonts w:eastAsia="Arial Unicode MS"/>
          <w:color w:val="CF4A02"/>
        </w:rPr>
        <w:t>2562</w:t>
      </w:r>
      <w:r w:rsidRPr="00ED5D74">
        <w:rPr>
          <w:rFonts w:eastAsia="Arial Unicode MS"/>
          <w:color w:val="CF4A02"/>
        </w:rPr>
        <w:t xml:space="preserve">: </w:t>
      </w:r>
      <w:r w:rsidRPr="00ED5D74">
        <w:rPr>
          <w:rFonts w:eastAsia="Arial Unicode MS"/>
          <w:color w:val="CF4A02"/>
          <w:cs/>
        </w:rPr>
        <w:t xml:space="preserve">ราคาทุนตัดจำหน่าย/มูลค่ายุติธรรมตาม </w:t>
      </w:r>
      <w:r w:rsidRPr="00ED5D74">
        <w:rPr>
          <w:rFonts w:eastAsia="Arial Unicode MS"/>
          <w:color w:val="CF4A02"/>
        </w:rPr>
        <w:t xml:space="preserve">TAS </w:t>
      </w:r>
      <w:r w:rsidR="00CF1017" w:rsidRPr="00ED5D74">
        <w:rPr>
          <w:rFonts w:eastAsia="Arial Unicode MS"/>
          <w:color w:val="CF4A02"/>
        </w:rPr>
        <w:t>105</w:t>
      </w:r>
      <w:r w:rsidRPr="00ED5D74">
        <w:rPr>
          <w:rFonts w:eastAsia="Arial Unicode MS"/>
          <w:color w:val="CF4A02"/>
        </w:rPr>
        <w:t>)</w:t>
      </w:r>
      <w:bookmarkEnd w:id="98"/>
    </w:p>
    <w:p w14:paraId="600CDCA9" w14:textId="77777777" w:rsidR="00B47261" w:rsidRPr="00155D52" w:rsidRDefault="00B47261" w:rsidP="00B47261">
      <w:pPr>
        <w:pStyle w:val="Style1"/>
        <w:ind w:left="1080" w:firstLine="0"/>
        <w:jc w:val="thaiDistribute"/>
        <w:rPr>
          <w:b/>
          <w:bCs/>
        </w:rPr>
      </w:pPr>
    </w:p>
    <w:p w14:paraId="687A32DB" w14:textId="77777777" w:rsidR="00B47261" w:rsidRPr="00155D52" w:rsidRDefault="00B47261" w:rsidP="00B47261">
      <w:pPr>
        <w:pStyle w:val="Style1"/>
        <w:ind w:left="1080" w:firstLine="0"/>
        <w:jc w:val="thaiDistribute"/>
      </w:pPr>
      <w:r w:rsidRPr="00155D52">
        <w:rPr>
          <w:cs/>
        </w:rPr>
        <w:t>กลุ่มกิจการได้จัดประเภทเป็นรายการสินทรัพย์ทางการเงินที่วัดมูลค่าด้วยราคาทุนตัดจำหน่ายเมื่อเข้าเงื่อนไขดังต่อไปนี้</w:t>
      </w:r>
    </w:p>
    <w:p w14:paraId="32FDF83E" w14:textId="77777777" w:rsidR="00B47261" w:rsidRPr="00155D52" w:rsidRDefault="00B47261" w:rsidP="00B47261">
      <w:pPr>
        <w:ind w:left="1080"/>
        <w:rPr>
          <w:rFonts w:ascii="Browallia New" w:hAnsi="Browallia New" w:cs="Browallia New"/>
          <w:sz w:val="26"/>
          <w:szCs w:val="26"/>
          <w:lang w:val="en-GB"/>
        </w:rPr>
      </w:pPr>
    </w:p>
    <w:p w14:paraId="54291F97" w14:textId="77777777" w:rsidR="00B47261" w:rsidRPr="00155D52" w:rsidRDefault="00B47261" w:rsidP="00B47261">
      <w:pPr>
        <w:pStyle w:val="Style1"/>
        <w:numPr>
          <w:ilvl w:val="0"/>
          <w:numId w:val="33"/>
        </w:numPr>
        <w:tabs>
          <w:tab w:val="left" w:pos="1440"/>
        </w:tabs>
        <w:ind w:left="1080" w:firstLine="0"/>
        <w:jc w:val="thaiDistribute"/>
      </w:pPr>
      <w:r w:rsidRPr="00155D52">
        <w:rPr>
          <w:cs/>
        </w:rPr>
        <w:t>ถือไว้โดยมีวัตถุประสงค์ที่จะรับชำระกระแสเงินสดตามสัญญา และ</w:t>
      </w:r>
    </w:p>
    <w:p w14:paraId="48ADBF1E" w14:textId="77777777" w:rsidR="00B47261" w:rsidRPr="00155D52" w:rsidRDefault="00B47261" w:rsidP="00B47261">
      <w:pPr>
        <w:pStyle w:val="Style1"/>
        <w:numPr>
          <w:ilvl w:val="0"/>
          <w:numId w:val="33"/>
        </w:numPr>
        <w:tabs>
          <w:tab w:val="left" w:pos="1440"/>
        </w:tabs>
        <w:ind w:left="1440"/>
        <w:jc w:val="thaiDistribute"/>
        <w:rPr>
          <w:cs/>
        </w:rPr>
      </w:pPr>
      <w:r w:rsidRPr="00155D52">
        <w:rPr>
          <w:cs/>
        </w:rPr>
        <w:t>กระแสเงินสดตามสัญญานั้นเข้าเงื่อนไขการเป็นเงินต้นและดอกเบี้ย</w:t>
      </w:r>
    </w:p>
    <w:p w14:paraId="4C89C4E1" w14:textId="77777777" w:rsidR="00B47261" w:rsidRPr="0098061E" w:rsidRDefault="00B47261" w:rsidP="0098061E">
      <w:pPr>
        <w:pStyle w:val="Style1"/>
        <w:ind w:left="1080" w:firstLine="0"/>
        <w:jc w:val="thaiDistribute"/>
      </w:pPr>
    </w:p>
    <w:p w14:paraId="5C52C38E" w14:textId="5D3D8BD1" w:rsidR="00B47261" w:rsidRPr="00155D52" w:rsidRDefault="00B47261" w:rsidP="0098061E">
      <w:pPr>
        <w:pStyle w:val="Style1"/>
        <w:ind w:left="1080" w:firstLine="0"/>
        <w:jc w:val="thaiDistribute"/>
      </w:pPr>
      <w:r w:rsidRPr="00155D52">
        <w:rPr>
          <w:cs/>
        </w:rPr>
        <w:t>เงินลงทุนระยะสั้นถูกจัดประเภทเป็นสินทรัพย์ทางการเงินที่วัดมูลค่าด้วยราคาทุนตัดจำหน่ายซึ่งมีราคาตามบัญชีดังต่อไปนี้</w:t>
      </w:r>
    </w:p>
    <w:p w14:paraId="1D29B435" w14:textId="63F32294" w:rsidR="00B47261" w:rsidRPr="00E84424" w:rsidRDefault="00B47261" w:rsidP="0098061E">
      <w:pPr>
        <w:pStyle w:val="Style1"/>
        <w:ind w:left="1080" w:firstLine="0"/>
        <w:jc w:val="thaiDistribute"/>
      </w:pPr>
    </w:p>
    <w:tbl>
      <w:tblPr>
        <w:tblStyle w:val="TableGrid"/>
        <w:tblW w:w="9214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66"/>
        <w:gridCol w:w="1354"/>
        <w:gridCol w:w="1350"/>
        <w:gridCol w:w="1350"/>
        <w:gridCol w:w="1394"/>
      </w:tblGrid>
      <w:tr w:rsidR="00B47261" w:rsidRPr="00E84424" w14:paraId="77BAEA56" w14:textId="77777777" w:rsidTr="00A135A3">
        <w:tc>
          <w:tcPr>
            <w:tcW w:w="3766" w:type="dxa"/>
          </w:tcPr>
          <w:p w14:paraId="2B43D840" w14:textId="77777777" w:rsidR="00B47261" w:rsidRPr="00E84424" w:rsidRDefault="00B47261" w:rsidP="00A135A3">
            <w:pPr>
              <w:spacing w:line="240" w:lineRule="auto"/>
              <w:ind w:left="69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70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4CBEC3C" w14:textId="77777777" w:rsidR="00B47261" w:rsidRPr="00E84424" w:rsidRDefault="00B47261" w:rsidP="00A135A3">
            <w:pPr>
              <w:spacing w:line="240" w:lineRule="auto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8442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4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E32A398" w14:textId="77777777" w:rsidR="00B47261" w:rsidRPr="00E84424" w:rsidRDefault="00B47261" w:rsidP="00A135A3">
            <w:pPr>
              <w:spacing w:line="240" w:lineRule="auto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8442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47261" w:rsidRPr="00E84424" w14:paraId="52D4CF1B" w14:textId="77777777" w:rsidTr="00A135A3">
        <w:tc>
          <w:tcPr>
            <w:tcW w:w="3766" w:type="dxa"/>
          </w:tcPr>
          <w:p w14:paraId="58BCE9A4" w14:textId="2A23201A" w:rsidR="00B47261" w:rsidRPr="004E1ED8" w:rsidRDefault="004E1ED8" w:rsidP="00A135A3">
            <w:pPr>
              <w:spacing w:line="240" w:lineRule="auto"/>
              <w:ind w:left="69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ณ </w:t>
            </w:r>
            <w:r w:rsidR="00B5520B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วันที่ </w:t>
            </w:r>
            <w:r w:rsidR="00CF1017" w:rsidRPr="00CF101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B5520B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</w:tcPr>
          <w:p w14:paraId="625C10EB" w14:textId="1CA3FADB" w:rsidR="00B47261" w:rsidRPr="00E84424" w:rsidRDefault="00B47261" w:rsidP="00E018A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8442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F1017" w:rsidRPr="00CF101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  <w:p w14:paraId="0101E722" w14:textId="77777777" w:rsidR="00B47261" w:rsidRPr="00E84424" w:rsidRDefault="00B47261" w:rsidP="00E01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8442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410CBC13" w14:textId="4E0E6CCC" w:rsidR="00B47261" w:rsidRPr="00E84424" w:rsidRDefault="00B47261" w:rsidP="00E018A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8442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F1017" w:rsidRPr="00CF101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  <w:p w14:paraId="2097EBA3" w14:textId="77777777" w:rsidR="00B47261" w:rsidRPr="00E84424" w:rsidRDefault="00B47261" w:rsidP="00E018A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8442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7F379D22" w14:textId="6D135C07" w:rsidR="00B47261" w:rsidRPr="00E84424" w:rsidRDefault="00B47261" w:rsidP="00E018A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8442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F1017" w:rsidRPr="00CF101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  <w:p w14:paraId="13942827" w14:textId="77777777" w:rsidR="00B47261" w:rsidRPr="00E84424" w:rsidRDefault="00B47261" w:rsidP="00E018A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8442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94" w:type="dxa"/>
            <w:tcBorders>
              <w:top w:val="single" w:sz="4" w:space="0" w:color="auto"/>
              <w:bottom w:val="single" w:sz="4" w:space="0" w:color="auto"/>
            </w:tcBorders>
          </w:tcPr>
          <w:p w14:paraId="35D50AF4" w14:textId="15484A73" w:rsidR="00B47261" w:rsidRPr="00E84424" w:rsidRDefault="00B47261" w:rsidP="00E018A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8442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F1017" w:rsidRPr="00CF101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  <w:p w14:paraId="4912019D" w14:textId="77777777" w:rsidR="00B47261" w:rsidRPr="00E84424" w:rsidRDefault="00B47261" w:rsidP="00E018A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highlight w:val="yellow"/>
                <w:lang w:val="en-GB"/>
              </w:rPr>
            </w:pPr>
            <w:r w:rsidRPr="00E8442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B5520B" w:rsidRPr="00E84424" w14:paraId="7533A48C" w14:textId="77777777" w:rsidTr="00B5520B">
        <w:tc>
          <w:tcPr>
            <w:tcW w:w="3766" w:type="dxa"/>
          </w:tcPr>
          <w:p w14:paraId="55ACBA28" w14:textId="3EDE5184" w:rsidR="00B5520B" w:rsidRPr="00E84424" w:rsidRDefault="00B5520B" w:rsidP="00B5520B">
            <w:pPr>
              <w:spacing w:line="240" w:lineRule="auto"/>
              <w:ind w:left="690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8442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เงินลงทุนระยะสั้น</w:t>
            </w:r>
          </w:p>
        </w:tc>
        <w:tc>
          <w:tcPr>
            <w:tcW w:w="1354" w:type="dxa"/>
            <w:tcBorders>
              <w:top w:val="single" w:sz="4" w:space="0" w:color="auto"/>
            </w:tcBorders>
            <w:shd w:val="clear" w:color="auto" w:fill="FAFAFA"/>
          </w:tcPr>
          <w:p w14:paraId="5E6E6E7D" w14:textId="77777777" w:rsidR="00B5520B" w:rsidRPr="00E84424" w:rsidRDefault="00B5520B" w:rsidP="00E018A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4D91A912" w14:textId="77777777" w:rsidR="00B5520B" w:rsidRPr="00E84424" w:rsidRDefault="00B5520B" w:rsidP="00E018A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</w:tcPr>
          <w:p w14:paraId="680FF473" w14:textId="77777777" w:rsidR="00B5520B" w:rsidRPr="00E84424" w:rsidRDefault="00B5520B" w:rsidP="00E018A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394" w:type="dxa"/>
            <w:tcBorders>
              <w:top w:val="single" w:sz="4" w:space="0" w:color="auto"/>
            </w:tcBorders>
          </w:tcPr>
          <w:p w14:paraId="4721C29C" w14:textId="77777777" w:rsidR="00B5520B" w:rsidRPr="00E84424" w:rsidRDefault="00B5520B" w:rsidP="00E018A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</w:tr>
      <w:tr w:rsidR="00B47261" w:rsidRPr="00E84424" w14:paraId="0B26A8D0" w14:textId="77777777" w:rsidTr="00E456C0">
        <w:tc>
          <w:tcPr>
            <w:tcW w:w="3766" w:type="dxa"/>
          </w:tcPr>
          <w:p w14:paraId="41E059DC" w14:textId="21A7B955" w:rsidR="00B47261" w:rsidRPr="00E84424" w:rsidRDefault="00E456C0" w:rsidP="00A135A3">
            <w:pPr>
              <w:spacing w:line="240" w:lineRule="auto"/>
              <w:ind w:left="69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84424">
              <w:rPr>
                <w:rFonts w:ascii="Browallia New" w:hAnsi="Browallia New" w:cs="Browallia New"/>
                <w:sz w:val="26"/>
                <w:szCs w:val="26"/>
                <w:cs/>
              </w:rPr>
              <w:t>เงินฝากธนาคารประเภทประจำ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B42C31F" w14:textId="3CD7C4B7" w:rsidR="00B47261" w:rsidRPr="00E84424" w:rsidRDefault="00CF1017" w:rsidP="00E018A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F1017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E456C0" w:rsidRPr="00E8442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F1017">
              <w:rPr>
                <w:rFonts w:ascii="Browallia New" w:hAnsi="Browallia New" w:cs="Browallia New"/>
                <w:sz w:val="26"/>
                <w:szCs w:val="26"/>
                <w:lang w:val="en-GB"/>
              </w:rPr>
              <w:t>110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6C2F5EAD" w14:textId="5861B84B" w:rsidR="00B47261" w:rsidRPr="00E84424" w:rsidRDefault="00CF1017" w:rsidP="00E018A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F101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456C0" w:rsidRPr="00E8442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F1017">
              <w:rPr>
                <w:rFonts w:ascii="Browallia New" w:hAnsi="Browallia New" w:cs="Browallia New"/>
                <w:sz w:val="26"/>
                <w:szCs w:val="26"/>
                <w:lang w:val="en-GB"/>
              </w:rPr>
              <w:t>757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7F10941" w14:textId="40132F46" w:rsidR="00B47261" w:rsidRPr="00E84424" w:rsidRDefault="00CF1017" w:rsidP="00E018A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1017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E456C0" w:rsidRPr="00E8442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1017">
              <w:rPr>
                <w:rFonts w:ascii="Browallia New" w:hAnsi="Browallia New" w:cs="Browallia New"/>
                <w:sz w:val="26"/>
                <w:szCs w:val="26"/>
                <w:lang w:val="en-GB"/>
              </w:rPr>
              <w:t>110</w:t>
            </w:r>
          </w:p>
        </w:tc>
        <w:tc>
          <w:tcPr>
            <w:tcW w:w="1394" w:type="dxa"/>
            <w:tcBorders>
              <w:bottom w:val="single" w:sz="4" w:space="0" w:color="auto"/>
            </w:tcBorders>
            <w:vAlign w:val="bottom"/>
          </w:tcPr>
          <w:p w14:paraId="31E07649" w14:textId="002EFB7F" w:rsidR="00B47261" w:rsidRPr="00E84424" w:rsidRDefault="00CF1017" w:rsidP="00E018A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F101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456C0" w:rsidRPr="00E8442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F1017">
              <w:rPr>
                <w:rFonts w:ascii="Browallia New" w:hAnsi="Browallia New" w:cs="Browallia New"/>
                <w:sz w:val="26"/>
                <w:szCs w:val="26"/>
                <w:lang w:val="en-GB"/>
              </w:rPr>
              <w:t>757</w:t>
            </w:r>
          </w:p>
        </w:tc>
      </w:tr>
      <w:tr w:rsidR="00E456C0" w:rsidRPr="00E84424" w14:paraId="3C830D8F" w14:textId="77777777" w:rsidTr="00E456C0">
        <w:tc>
          <w:tcPr>
            <w:tcW w:w="3766" w:type="dxa"/>
          </w:tcPr>
          <w:p w14:paraId="1CA1429D" w14:textId="77777777" w:rsidR="00E456C0" w:rsidRPr="00E84424" w:rsidRDefault="00E456C0" w:rsidP="00A135A3">
            <w:pPr>
              <w:spacing w:line="240" w:lineRule="auto"/>
              <w:ind w:left="69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18553FA" w14:textId="70534C5C" w:rsidR="00E456C0" w:rsidRPr="00E84424" w:rsidRDefault="00CF1017" w:rsidP="00E018A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F1017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E456C0" w:rsidRPr="00E8442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F1017">
              <w:rPr>
                <w:rFonts w:ascii="Browallia New" w:hAnsi="Browallia New" w:cs="Browallia New"/>
                <w:sz w:val="26"/>
                <w:szCs w:val="26"/>
                <w:lang w:val="en-GB"/>
              </w:rPr>
              <w:t>110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F3A0F2" w14:textId="093F57B1" w:rsidR="00E456C0" w:rsidRPr="00E84424" w:rsidRDefault="00CF1017" w:rsidP="00E018A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F101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456C0" w:rsidRPr="00E8442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F1017">
              <w:rPr>
                <w:rFonts w:ascii="Browallia New" w:hAnsi="Browallia New" w:cs="Browallia New"/>
                <w:sz w:val="26"/>
                <w:szCs w:val="26"/>
                <w:lang w:val="en-GB"/>
              </w:rPr>
              <w:t>757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77238F4" w14:textId="51BFC24D" w:rsidR="00E456C0" w:rsidRPr="00E84424" w:rsidRDefault="00CF1017" w:rsidP="00E018A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1017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E456C0" w:rsidRPr="00E8442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1017">
              <w:rPr>
                <w:rFonts w:ascii="Browallia New" w:hAnsi="Browallia New" w:cs="Browallia New"/>
                <w:sz w:val="26"/>
                <w:szCs w:val="26"/>
                <w:lang w:val="en-GB"/>
              </w:rPr>
              <w:t>110</w:t>
            </w:r>
          </w:p>
        </w:tc>
        <w:tc>
          <w:tcPr>
            <w:tcW w:w="139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FFEF0F" w14:textId="14D64E8D" w:rsidR="00E456C0" w:rsidRPr="00E84424" w:rsidRDefault="00CF1017" w:rsidP="00E018A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F101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456C0" w:rsidRPr="00E8442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F1017">
              <w:rPr>
                <w:rFonts w:ascii="Browallia New" w:hAnsi="Browallia New" w:cs="Browallia New"/>
                <w:sz w:val="26"/>
                <w:szCs w:val="26"/>
                <w:lang w:val="en-GB"/>
              </w:rPr>
              <w:t>757</w:t>
            </w:r>
          </w:p>
        </w:tc>
      </w:tr>
    </w:tbl>
    <w:p w14:paraId="018272FE" w14:textId="77777777" w:rsidR="00B47261" w:rsidRPr="00E84424" w:rsidRDefault="00B47261" w:rsidP="0098061E">
      <w:pPr>
        <w:pStyle w:val="Style1"/>
        <w:ind w:left="1080" w:firstLine="0"/>
        <w:jc w:val="thaiDistribute"/>
      </w:pPr>
    </w:p>
    <w:p w14:paraId="697C0237" w14:textId="6A25EF08" w:rsidR="00E456C0" w:rsidRPr="00E84424" w:rsidRDefault="00E456C0" w:rsidP="0098061E">
      <w:pPr>
        <w:pStyle w:val="Style1"/>
        <w:ind w:left="1080" w:firstLine="0"/>
        <w:jc w:val="thaiDistribute"/>
      </w:pPr>
      <w:r w:rsidRPr="00E84424">
        <w:rPr>
          <w:cs/>
        </w:rPr>
        <w:t xml:space="preserve">ณ วันที่ </w:t>
      </w:r>
      <w:r w:rsidR="00CF1017" w:rsidRPr="00CF1017">
        <w:t>31</w:t>
      </w:r>
      <w:r w:rsidRPr="00E84424">
        <w:t xml:space="preserve"> </w:t>
      </w:r>
      <w:r w:rsidRPr="00E84424">
        <w:rPr>
          <w:cs/>
        </w:rPr>
        <w:t xml:space="preserve">ธันวาคม พ.ศ. </w:t>
      </w:r>
      <w:r w:rsidR="00CF1017" w:rsidRPr="00CF1017">
        <w:t>2563</w:t>
      </w:r>
      <w:r w:rsidRPr="00E84424">
        <w:t xml:space="preserve"> </w:t>
      </w:r>
      <w:r w:rsidRPr="00E84424">
        <w:rPr>
          <w:cs/>
        </w:rPr>
        <w:t xml:space="preserve">เงินฝากธนาคารประเภทประจำเป็นเงินฝากสกุลเงินเหรียญสหรัฐอเมริกาจำนวน </w:t>
      </w:r>
      <w:r w:rsidR="0098061E">
        <w:br/>
      </w:r>
      <w:r w:rsidR="00CF1017" w:rsidRPr="00CF1017">
        <w:t>608</w:t>
      </w:r>
      <w:r w:rsidRPr="00E84424">
        <w:t xml:space="preserve"> </w:t>
      </w:r>
      <w:r w:rsidRPr="00E84424">
        <w:rPr>
          <w:cs/>
        </w:rPr>
        <w:t xml:space="preserve">ล้านเหรียญสหรัฐอเมริกา </w:t>
      </w:r>
      <w:r w:rsidR="004C187E">
        <w:rPr>
          <w:rFonts w:hint="cs"/>
          <w:cs/>
        </w:rPr>
        <w:t>โดย</w:t>
      </w:r>
      <w:r w:rsidRPr="00E84424">
        <w:rPr>
          <w:cs/>
        </w:rPr>
        <w:t xml:space="preserve">มีอัตราดอกเบี้ยร้อยละ </w:t>
      </w:r>
      <w:r w:rsidR="00CF1017" w:rsidRPr="00CF1017">
        <w:t>0</w:t>
      </w:r>
      <w:r w:rsidR="00D35560" w:rsidRPr="00E84424">
        <w:t>.</w:t>
      </w:r>
      <w:r w:rsidR="00CF1017" w:rsidRPr="00CF1017">
        <w:t>65</w:t>
      </w:r>
      <w:r w:rsidR="00D35560" w:rsidRPr="00E84424">
        <w:t xml:space="preserve"> </w:t>
      </w:r>
      <w:r w:rsidR="00D35560" w:rsidRPr="00E84424">
        <w:rPr>
          <w:cs/>
        </w:rPr>
        <w:t xml:space="preserve">ถึงร้อยละ </w:t>
      </w:r>
      <w:r w:rsidR="00CF1017" w:rsidRPr="00CF1017">
        <w:t>0</w:t>
      </w:r>
      <w:r w:rsidR="00D35560" w:rsidRPr="00E84424">
        <w:t>.</w:t>
      </w:r>
      <w:r w:rsidR="00CF1017" w:rsidRPr="00CF1017">
        <w:t>92</w:t>
      </w:r>
      <w:r w:rsidRPr="00E84424">
        <w:t xml:space="preserve"> </w:t>
      </w:r>
      <w:r w:rsidRPr="00E84424">
        <w:rPr>
          <w:cs/>
        </w:rPr>
        <w:t xml:space="preserve">ต่อปี (พ.ศ. </w:t>
      </w:r>
      <w:r w:rsidR="00CF1017" w:rsidRPr="00CF1017">
        <w:t>2562</w:t>
      </w:r>
      <w:r w:rsidRPr="00E84424">
        <w:t xml:space="preserve"> </w:t>
      </w:r>
      <w:r w:rsidRPr="00E84424">
        <w:rPr>
          <w:cs/>
        </w:rPr>
        <w:t>ร้อยละ</w:t>
      </w:r>
      <w:r w:rsidR="0058185D" w:rsidRPr="00E84424">
        <w:t xml:space="preserve"> </w:t>
      </w:r>
      <w:r w:rsidR="00CF1017" w:rsidRPr="00CF1017">
        <w:t>2</w:t>
      </w:r>
      <w:r w:rsidR="0058185D" w:rsidRPr="00E84424">
        <w:t>.</w:t>
      </w:r>
      <w:r w:rsidR="00CF1017" w:rsidRPr="00CF1017">
        <w:t>65</w:t>
      </w:r>
      <w:r w:rsidRPr="00E84424">
        <w:t xml:space="preserve"> </w:t>
      </w:r>
      <w:r w:rsidRPr="00E84424">
        <w:rPr>
          <w:cs/>
        </w:rPr>
        <w:t>ต่อปี)</w:t>
      </w:r>
    </w:p>
    <w:p w14:paraId="75A64274" w14:textId="77777777" w:rsidR="00E456C0" w:rsidRPr="00E84424" w:rsidRDefault="00E456C0" w:rsidP="0098061E">
      <w:pPr>
        <w:pStyle w:val="Style1"/>
        <w:ind w:left="1080" w:firstLine="0"/>
        <w:jc w:val="thaiDistribute"/>
      </w:pPr>
    </w:p>
    <w:p w14:paraId="505B9719" w14:textId="4E5634AA" w:rsidR="00E456C0" w:rsidRPr="00ED5D74" w:rsidRDefault="00E456C0" w:rsidP="00E456C0">
      <w:pPr>
        <w:pStyle w:val="Style1"/>
        <w:ind w:left="1080" w:hanging="540"/>
        <w:jc w:val="thaiDistribute"/>
        <w:outlineLvl w:val="2"/>
        <w:rPr>
          <w:color w:val="CF4A02"/>
        </w:rPr>
      </w:pPr>
      <w:bookmarkStart w:id="99" w:name="_Toc48681869"/>
      <w:r w:rsidRPr="00ED5D74">
        <w:rPr>
          <w:color w:val="CF4A02"/>
          <w:cs/>
        </w:rPr>
        <w:t>ข</w:t>
      </w:r>
      <w:r w:rsidRPr="00ED5D74">
        <w:rPr>
          <w:color w:val="CF4A02"/>
        </w:rPr>
        <w:t>)</w:t>
      </w:r>
      <w:r w:rsidRPr="00ED5D74">
        <w:rPr>
          <w:color w:val="CF4A02"/>
        </w:rPr>
        <w:tab/>
      </w:r>
      <w:r w:rsidRPr="00ED5D74">
        <w:rPr>
          <w:color w:val="CF4A02"/>
          <w:cs/>
        </w:rPr>
        <w:t>มูลค่ายุติธรรมของสินทรัพย์ทางการเงินที่วัดมูลค่าด้วยราคาทุนตัดจำหน่าย</w:t>
      </w:r>
      <w:bookmarkEnd w:id="99"/>
    </w:p>
    <w:p w14:paraId="5C2F47C8" w14:textId="23A021F0" w:rsidR="00E456C0" w:rsidRPr="00E84424" w:rsidRDefault="00E456C0" w:rsidP="0098061E">
      <w:pPr>
        <w:pStyle w:val="Style1"/>
        <w:ind w:left="1080" w:firstLine="0"/>
        <w:jc w:val="thaiDistribute"/>
      </w:pPr>
    </w:p>
    <w:p w14:paraId="765C7094" w14:textId="2AE49512" w:rsidR="00E456C0" w:rsidRDefault="00E456C0" w:rsidP="0098061E">
      <w:pPr>
        <w:pStyle w:val="Style1"/>
        <w:ind w:left="1080" w:firstLine="0"/>
        <w:jc w:val="thaiDistribute"/>
      </w:pPr>
      <w:r w:rsidRPr="00E84424">
        <w:rPr>
          <w:cs/>
        </w:rPr>
        <w:t>มูลค่า</w:t>
      </w:r>
      <w:r w:rsidR="0086177B">
        <w:rPr>
          <w:rFonts w:hint="cs"/>
          <w:cs/>
        </w:rPr>
        <w:t>ยุติธรรมของ</w:t>
      </w:r>
      <w:r w:rsidR="0086177B" w:rsidRPr="0086177B">
        <w:rPr>
          <w:cs/>
        </w:rPr>
        <w:t>สินทรัพย์ทางการเงินที่วัดมูลค่าด้วยราคาทุนตัดจำหน่าย</w:t>
      </w:r>
      <w:r w:rsidRPr="00E84424">
        <w:rPr>
          <w:cs/>
        </w:rPr>
        <w:t>ใกล้เคียงกับมูลค่า</w:t>
      </w:r>
      <w:r w:rsidR="0086177B">
        <w:rPr>
          <w:rFonts w:hint="cs"/>
          <w:cs/>
        </w:rPr>
        <w:t xml:space="preserve">ตามบัญชี </w:t>
      </w:r>
      <w:r w:rsidR="0086177B" w:rsidRPr="00E84424">
        <w:rPr>
          <w:cs/>
        </w:rPr>
        <w:t>เนื่องจาก</w:t>
      </w:r>
      <w:r w:rsidR="0086177B">
        <w:rPr>
          <w:cs/>
        </w:rPr>
        <w:br/>
      </w:r>
      <w:r w:rsidR="0086177B" w:rsidRPr="00E84424">
        <w:rPr>
          <w:cs/>
        </w:rPr>
        <w:t>เงินลงทุนระยะสั้นมีลักษณะเป็นสินทรัพย์ที่หมุนเวียน</w:t>
      </w:r>
    </w:p>
    <w:p w14:paraId="0900EA13" w14:textId="77777777" w:rsidR="0098061E" w:rsidRPr="0098061E" w:rsidRDefault="0098061E" w:rsidP="0098061E">
      <w:pPr>
        <w:rPr>
          <w:cs/>
          <w:lang w:val="en-GB"/>
        </w:rPr>
      </w:pPr>
    </w:p>
    <w:p w14:paraId="52655D5E" w14:textId="77777777" w:rsidR="00E456C0" w:rsidRPr="00E84424" w:rsidRDefault="00E456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6"/>
          <w:szCs w:val="26"/>
          <w:cs/>
          <w:lang w:val="en-GB"/>
        </w:rPr>
      </w:pPr>
      <w:r w:rsidRPr="00E84424">
        <w:rPr>
          <w:rFonts w:ascii="Browallia New" w:hAnsi="Browallia New" w:cs="Browallia New"/>
          <w:sz w:val="26"/>
          <w:szCs w:val="26"/>
          <w:cs/>
          <w:lang w:val="en-GB"/>
        </w:rPr>
        <w:br w:type="page"/>
      </w:r>
    </w:p>
    <w:p w14:paraId="54058C54" w14:textId="77777777" w:rsidR="00993840" w:rsidRPr="0098061E" w:rsidRDefault="00993840" w:rsidP="00993840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Style w:val="TableGrid"/>
        <w:tblW w:w="9475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993840" w:rsidRPr="00E84424" w14:paraId="34CD90E5" w14:textId="77777777" w:rsidTr="002F7184">
        <w:tc>
          <w:tcPr>
            <w:tcW w:w="9475" w:type="dxa"/>
            <w:shd w:val="clear" w:color="auto" w:fill="FFA543"/>
            <w:vAlign w:val="center"/>
          </w:tcPr>
          <w:bookmarkEnd w:id="97"/>
          <w:p w14:paraId="6E0E472E" w14:textId="1DEDAC4D" w:rsidR="00993840" w:rsidRPr="00E84424" w:rsidRDefault="00CF1017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</w:pPr>
            <w:r w:rsidRPr="00CF101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16</w:t>
            </w:r>
            <w:r w:rsidR="00993840" w:rsidRPr="00E8442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  <w:tab/>
              <w:t>สินค้าคงเหลือ สุทธิ</w:t>
            </w:r>
          </w:p>
        </w:tc>
      </w:tr>
      <w:bookmarkEnd w:id="87"/>
    </w:tbl>
    <w:p w14:paraId="4D3C6B4C" w14:textId="77777777" w:rsidR="00993840" w:rsidRPr="0098061E" w:rsidRDefault="00993840" w:rsidP="009938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tbl>
      <w:tblPr>
        <w:tblW w:w="9437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686"/>
        <w:gridCol w:w="1437"/>
        <w:gridCol w:w="1438"/>
        <w:gridCol w:w="1438"/>
        <w:gridCol w:w="1438"/>
      </w:tblGrid>
      <w:tr w:rsidR="00993840" w:rsidRPr="0098061E" w14:paraId="39444CBE" w14:textId="77777777" w:rsidTr="002F7184">
        <w:trPr>
          <w:cantSplit/>
          <w:trHeight w:val="300"/>
        </w:trPr>
        <w:tc>
          <w:tcPr>
            <w:tcW w:w="3686" w:type="dxa"/>
          </w:tcPr>
          <w:p w14:paraId="21ED0EBD" w14:textId="77777777" w:rsidR="00993840" w:rsidRPr="0098061E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7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5B311E" w14:textId="77777777" w:rsidR="00993840" w:rsidRPr="0098061E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8061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78182D" w14:textId="77777777" w:rsidR="00993840" w:rsidRPr="0098061E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8061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93840" w:rsidRPr="0098061E" w14:paraId="0FDB55D5" w14:textId="77777777" w:rsidTr="002F7184">
        <w:trPr>
          <w:cantSplit/>
        </w:trPr>
        <w:tc>
          <w:tcPr>
            <w:tcW w:w="3686" w:type="dxa"/>
          </w:tcPr>
          <w:p w14:paraId="0C40D910" w14:textId="1B7F4870" w:rsidR="00993840" w:rsidRPr="0098061E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8061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CF1017" w:rsidRPr="00CF10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98061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437" w:type="dxa"/>
            <w:tcBorders>
              <w:top w:val="single" w:sz="4" w:space="0" w:color="auto"/>
            </w:tcBorders>
            <w:vAlign w:val="bottom"/>
          </w:tcPr>
          <w:p w14:paraId="2ED3EB98" w14:textId="222D298F" w:rsidR="00993840" w:rsidRPr="0098061E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8061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พ.ศ.</w:t>
            </w:r>
            <w:r w:rsidRPr="0098061E">
              <w:rPr>
                <w:rFonts w:ascii="Browallia New" w:eastAsia="Arial Unicode MS" w:hAnsi="Browallia New" w:cs="Browallia New"/>
                <w:b/>
                <w:bCs/>
                <w:color w:val="7030A0"/>
                <w:sz w:val="26"/>
                <w:szCs w:val="26"/>
                <w:cs/>
              </w:rPr>
              <w:t xml:space="preserve"> </w:t>
            </w:r>
            <w:r w:rsidR="00CF1017" w:rsidRPr="00CF10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38" w:type="dxa"/>
            <w:tcBorders>
              <w:top w:val="single" w:sz="4" w:space="0" w:color="auto"/>
            </w:tcBorders>
            <w:vAlign w:val="bottom"/>
          </w:tcPr>
          <w:p w14:paraId="1301E337" w14:textId="5070183A" w:rsidR="00993840" w:rsidRPr="0098061E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8061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พ.ศ.</w:t>
            </w:r>
            <w:r w:rsidRPr="0098061E">
              <w:rPr>
                <w:rFonts w:ascii="Browallia New" w:eastAsia="Arial Unicode MS" w:hAnsi="Browallia New" w:cs="Browallia New"/>
                <w:b/>
                <w:bCs/>
                <w:color w:val="7030A0"/>
                <w:sz w:val="26"/>
                <w:szCs w:val="26"/>
                <w:cs/>
              </w:rPr>
              <w:t xml:space="preserve"> </w:t>
            </w:r>
            <w:r w:rsidR="00CF1017" w:rsidRPr="00CF10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38" w:type="dxa"/>
            <w:tcBorders>
              <w:top w:val="single" w:sz="4" w:space="0" w:color="auto"/>
            </w:tcBorders>
            <w:vAlign w:val="bottom"/>
          </w:tcPr>
          <w:p w14:paraId="4A7662E9" w14:textId="77DD636F" w:rsidR="00993840" w:rsidRPr="0098061E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8061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พ.ศ.</w:t>
            </w:r>
            <w:r w:rsidRPr="0098061E">
              <w:rPr>
                <w:rFonts w:ascii="Browallia New" w:eastAsia="Arial Unicode MS" w:hAnsi="Browallia New" w:cs="Browallia New"/>
                <w:b/>
                <w:bCs/>
                <w:color w:val="7030A0"/>
                <w:sz w:val="26"/>
                <w:szCs w:val="26"/>
                <w:cs/>
              </w:rPr>
              <w:t xml:space="preserve"> </w:t>
            </w:r>
            <w:r w:rsidR="00CF1017" w:rsidRPr="00CF10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38" w:type="dxa"/>
            <w:tcBorders>
              <w:top w:val="single" w:sz="4" w:space="0" w:color="auto"/>
            </w:tcBorders>
            <w:vAlign w:val="bottom"/>
          </w:tcPr>
          <w:p w14:paraId="3ABD6BBF" w14:textId="42DB4FD4" w:rsidR="00993840" w:rsidRPr="0098061E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8061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พ.ศ.</w:t>
            </w:r>
            <w:r w:rsidRPr="0098061E">
              <w:rPr>
                <w:rFonts w:ascii="Browallia New" w:eastAsia="Arial Unicode MS" w:hAnsi="Browallia New" w:cs="Browallia New"/>
                <w:b/>
                <w:bCs/>
                <w:color w:val="7030A0"/>
                <w:sz w:val="26"/>
                <w:szCs w:val="26"/>
                <w:cs/>
              </w:rPr>
              <w:t xml:space="preserve"> </w:t>
            </w:r>
            <w:r w:rsidR="00CF1017" w:rsidRPr="00CF10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993840" w:rsidRPr="0098061E" w14:paraId="1EC4112C" w14:textId="77777777" w:rsidTr="002F7184">
        <w:trPr>
          <w:cantSplit/>
        </w:trPr>
        <w:tc>
          <w:tcPr>
            <w:tcW w:w="3686" w:type="dxa"/>
          </w:tcPr>
          <w:p w14:paraId="6C787EE1" w14:textId="77777777" w:rsidR="00993840" w:rsidRPr="0098061E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37" w:type="dxa"/>
            <w:tcBorders>
              <w:bottom w:val="single" w:sz="4" w:space="0" w:color="auto"/>
            </w:tcBorders>
            <w:vAlign w:val="bottom"/>
          </w:tcPr>
          <w:p w14:paraId="65A867E9" w14:textId="77777777" w:rsidR="00993840" w:rsidRPr="0098061E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8061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38" w:type="dxa"/>
            <w:tcBorders>
              <w:bottom w:val="single" w:sz="4" w:space="0" w:color="auto"/>
            </w:tcBorders>
            <w:vAlign w:val="bottom"/>
          </w:tcPr>
          <w:p w14:paraId="08A73E53" w14:textId="77777777" w:rsidR="00993840" w:rsidRPr="0098061E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8061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38" w:type="dxa"/>
            <w:tcBorders>
              <w:bottom w:val="single" w:sz="4" w:space="0" w:color="auto"/>
            </w:tcBorders>
            <w:vAlign w:val="bottom"/>
          </w:tcPr>
          <w:p w14:paraId="130EA01E" w14:textId="77777777" w:rsidR="00993840" w:rsidRPr="0098061E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8061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38" w:type="dxa"/>
            <w:tcBorders>
              <w:bottom w:val="single" w:sz="4" w:space="0" w:color="auto"/>
            </w:tcBorders>
            <w:vAlign w:val="bottom"/>
          </w:tcPr>
          <w:p w14:paraId="33214796" w14:textId="77777777" w:rsidR="00993840" w:rsidRPr="0098061E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8061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993840" w:rsidRPr="0098061E" w14:paraId="2B464A5B" w14:textId="77777777" w:rsidTr="002F7184">
        <w:trPr>
          <w:cantSplit/>
          <w:trHeight w:val="40"/>
        </w:trPr>
        <w:tc>
          <w:tcPr>
            <w:tcW w:w="3686" w:type="dxa"/>
          </w:tcPr>
          <w:p w14:paraId="62D389FE" w14:textId="77777777" w:rsidR="00993840" w:rsidRPr="0098061E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3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861BA46" w14:textId="77777777" w:rsidR="00993840" w:rsidRPr="0098061E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38" w:type="dxa"/>
            <w:tcBorders>
              <w:top w:val="single" w:sz="4" w:space="0" w:color="auto"/>
            </w:tcBorders>
            <w:vAlign w:val="bottom"/>
          </w:tcPr>
          <w:p w14:paraId="083409F1" w14:textId="77777777" w:rsidR="00993840" w:rsidRPr="0098061E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3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F6E155A" w14:textId="77777777" w:rsidR="00993840" w:rsidRPr="0098061E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38" w:type="dxa"/>
            <w:tcBorders>
              <w:top w:val="single" w:sz="4" w:space="0" w:color="auto"/>
            </w:tcBorders>
            <w:vAlign w:val="bottom"/>
          </w:tcPr>
          <w:p w14:paraId="4D35FD61" w14:textId="77777777" w:rsidR="00993840" w:rsidRPr="0098061E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93840" w:rsidRPr="0098061E" w14:paraId="5950BC68" w14:textId="77777777" w:rsidTr="002F7184">
        <w:trPr>
          <w:cantSplit/>
          <w:trHeight w:val="40"/>
        </w:trPr>
        <w:tc>
          <w:tcPr>
            <w:tcW w:w="3686" w:type="dxa"/>
          </w:tcPr>
          <w:p w14:paraId="429F4FEA" w14:textId="77777777" w:rsidR="00993840" w:rsidRPr="0098061E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8061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น้ำมันปิโตรเลียมดิบและวัตถุดิบ</w:t>
            </w:r>
          </w:p>
        </w:tc>
        <w:tc>
          <w:tcPr>
            <w:tcW w:w="1437" w:type="dxa"/>
            <w:shd w:val="clear" w:color="auto" w:fill="FAFAFA"/>
            <w:vAlign w:val="bottom"/>
          </w:tcPr>
          <w:p w14:paraId="74C98917" w14:textId="79ACE527" w:rsidR="00993840" w:rsidRPr="0098061E" w:rsidRDefault="00CF1017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055411" w:rsidRPr="009806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683</w:t>
            </w:r>
          </w:p>
        </w:tc>
        <w:tc>
          <w:tcPr>
            <w:tcW w:w="1438" w:type="dxa"/>
            <w:vAlign w:val="bottom"/>
          </w:tcPr>
          <w:p w14:paraId="729D2353" w14:textId="46446E4A" w:rsidR="00993840" w:rsidRPr="0098061E" w:rsidRDefault="00CF1017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993840" w:rsidRPr="0098061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678</w:t>
            </w:r>
          </w:p>
        </w:tc>
        <w:tc>
          <w:tcPr>
            <w:tcW w:w="1438" w:type="dxa"/>
            <w:shd w:val="clear" w:color="auto" w:fill="FAFAFA"/>
            <w:vAlign w:val="bottom"/>
          </w:tcPr>
          <w:p w14:paraId="11611D9E" w14:textId="445C8E04" w:rsidR="00993840" w:rsidRPr="0098061E" w:rsidRDefault="00CF1017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A56279" w:rsidRPr="0098061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105</w:t>
            </w:r>
          </w:p>
        </w:tc>
        <w:tc>
          <w:tcPr>
            <w:tcW w:w="1438" w:type="dxa"/>
            <w:vAlign w:val="bottom"/>
          </w:tcPr>
          <w:p w14:paraId="55B9F09E" w14:textId="662246EE" w:rsidR="00993840" w:rsidRPr="0098061E" w:rsidRDefault="00CF1017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993840" w:rsidRPr="0098061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656</w:t>
            </w:r>
          </w:p>
        </w:tc>
      </w:tr>
      <w:tr w:rsidR="00993840" w:rsidRPr="0098061E" w14:paraId="74DF47DB" w14:textId="77777777" w:rsidTr="002F7184">
        <w:trPr>
          <w:cantSplit/>
          <w:trHeight w:val="40"/>
        </w:trPr>
        <w:tc>
          <w:tcPr>
            <w:tcW w:w="3686" w:type="dxa"/>
          </w:tcPr>
          <w:p w14:paraId="0958C7EA" w14:textId="77777777" w:rsidR="00993840" w:rsidRPr="0098061E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8061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วัสดุ อะไหล่และของใช้สิ้นเปลือง</w:t>
            </w:r>
          </w:p>
        </w:tc>
        <w:tc>
          <w:tcPr>
            <w:tcW w:w="1437" w:type="dxa"/>
            <w:shd w:val="clear" w:color="auto" w:fill="FAFAFA"/>
            <w:vAlign w:val="bottom"/>
          </w:tcPr>
          <w:p w14:paraId="2DF9FF3A" w14:textId="176BA1A2" w:rsidR="00993840" w:rsidRPr="0098061E" w:rsidRDefault="00CF1017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055411" w:rsidRPr="0098061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606</w:t>
            </w:r>
          </w:p>
        </w:tc>
        <w:tc>
          <w:tcPr>
            <w:tcW w:w="1438" w:type="dxa"/>
            <w:vAlign w:val="bottom"/>
          </w:tcPr>
          <w:p w14:paraId="6AC115C8" w14:textId="507C2498" w:rsidR="00993840" w:rsidRPr="0098061E" w:rsidRDefault="00CF1017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993840" w:rsidRPr="0098061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573</w:t>
            </w:r>
          </w:p>
        </w:tc>
        <w:tc>
          <w:tcPr>
            <w:tcW w:w="1438" w:type="dxa"/>
            <w:shd w:val="clear" w:color="auto" w:fill="FAFAFA"/>
            <w:vAlign w:val="bottom"/>
          </w:tcPr>
          <w:p w14:paraId="0C6D7EF6" w14:textId="1BF872D7" w:rsidR="00993840" w:rsidRPr="0098061E" w:rsidRDefault="00CF1017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A56279" w:rsidRPr="0098061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104</w:t>
            </w:r>
          </w:p>
        </w:tc>
        <w:tc>
          <w:tcPr>
            <w:tcW w:w="1438" w:type="dxa"/>
            <w:vAlign w:val="bottom"/>
          </w:tcPr>
          <w:p w14:paraId="5FAC6D05" w14:textId="615A963E" w:rsidR="00993840" w:rsidRPr="0098061E" w:rsidRDefault="00CF1017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993840" w:rsidRPr="0098061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078</w:t>
            </w:r>
          </w:p>
        </w:tc>
      </w:tr>
      <w:tr w:rsidR="00993840" w:rsidRPr="0098061E" w14:paraId="36A0BDBC" w14:textId="77777777" w:rsidTr="002F7184">
        <w:trPr>
          <w:cantSplit/>
          <w:trHeight w:val="40"/>
        </w:trPr>
        <w:tc>
          <w:tcPr>
            <w:tcW w:w="3686" w:type="dxa"/>
          </w:tcPr>
          <w:p w14:paraId="34D4A41B" w14:textId="77777777" w:rsidR="00993840" w:rsidRPr="0098061E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8061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ผลิตภัณฑ์สำเร็จรูป</w:t>
            </w:r>
            <w:r w:rsidRPr="0098061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98061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และผลิตภัณฑ์กึ่งสำเร็จรูป</w:t>
            </w:r>
          </w:p>
        </w:tc>
        <w:tc>
          <w:tcPr>
            <w:tcW w:w="1437" w:type="dxa"/>
            <w:shd w:val="clear" w:color="auto" w:fill="FAFAFA"/>
            <w:vAlign w:val="bottom"/>
          </w:tcPr>
          <w:p w14:paraId="5CA869E9" w14:textId="7BA85E69" w:rsidR="00993840" w:rsidRPr="0098061E" w:rsidRDefault="00CF1017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055411" w:rsidRPr="0098061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638</w:t>
            </w:r>
          </w:p>
        </w:tc>
        <w:tc>
          <w:tcPr>
            <w:tcW w:w="1438" w:type="dxa"/>
            <w:vAlign w:val="bottom"/>
          </w:tcPr>
          <w:p w14:paraId="43F40223" w14:textId="40B3AEF0" w:rsidR="00993840" w:rsidRPr="0098061E" w:rsidRDefault="00CF1017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993840" w:rsidRPr="0098061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300</w:t>
            </w:r>
          </w:p>
        </w:tc>
        <w:tc>
          <w:tcPr>
            <w:tcW w:w="1438" w:type="dxa"/>
            <w:shd w:val="clear" w:color="auto" w:fill="FAFAFA"/>
            <w:vAlign w:val="bottom"/>
          </w:tcPr>
          <w:p w14:paraId="0302C12D" w14:textId="109E78D9" w:rsidR="00993840" w:rsidRPr="0098061E" w:rsidRDefault="00CF1017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A56279" w:rsidRPr="0098061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589</w:t>
            </w:r>
          </w:p>
        </w:tc>
        <w:tc>
          <w:tcPr>
            <w:tcW w:w="1438" w:type="dxa"/>
            <w:vAlign w:val="bottom"/>
          </w:tcPr>
          <w:p w14:paraId="1BB98144" w14:textId="43E5B7DB" w:rsidR="00993840" w:rsidRPr="0098061E" w:rsidRDefault="00CF1017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993840" w:rsidRPr="0098061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189</w:t>
            </w:r>
          </w:p>
        </w:tc>
      </w:tr>
      <w:tr w:rsidR="00993840" w:rsidRPr="0098061E" w14:paraId="5848FAE9" w14:textId="77777777" w:rsidTr="002F7184">
        <w:trPr>
          <w:cantSplit/>
          <w:trHeight w:val="40"/>
        </w:trPr>
        <w:tc>
          <w:tcPr>
            <w:tcW w:w="3686" w:type="dxa"/>
          </w:tcPr>
          <w:p w14:paraId="4F9BB056" w14:textId="77777777" w:rsidR="00993840" w:rsidRPr="0098061E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8061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สินค้าระหว่างทาง</w:t>
            </w:r>
          </w:p>
        </w:tc>
        <w:tc>
          <w:tcPr>
            <w:tcW w:w="1437" w:type="dxa"/>
            <w:shd w:val="clear" w:color="auto" w:fill="FAFAFA"/>
            <w:vAlign w:val="bottom"/>
          </w:tcPr>
          <w:p w14:paraId="22C8A152" w14:textId="77777777" w:rsidR="00993840" w:rsidRPr="0098061E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38" w:type="dxa"/>
            <w:vAlign w:val="bottom"/>
          </w:tcPr>
          <w:p w14:paraId="05E1849C" w14:textId="77777777" w:rsidR="00993840" w:rsidRPr="0098061E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38" w:type="dxa"/>
            <w:shd w:val="clear" w:color="auto" w:fill="FAFAFA"/>
            <w:vAlign w:val="bottom"/>
          </w:tcPr>
          <w:p w14:paraId="37A90287" w14:textId="77777777" w:rsidR="00993840" w:rsidRPr="0098061E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38" w:type="dxa"/>
            <w:vAlign w:val="bottom"/>
          </w:tcPr>
          <w:p w14:paraId="69D2D52C" w14:textId="77777777" w:rsidR="00993840" w:rsidRPr="0098061E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93840" w:rsidRPr="0098061E" w14:paraId="18A8A963" w14:textId="77777777" w:rsidTr="002F7184">
        <w:trPr>
          <w:cantSplit/>
          <w:trHeight w:val="40"/>
        </w:trPr>
        <w:tc>
          <w:tcPr>
            <w:tcW w:w="3686" w:type="dxa"/>
          </w:tcPr>
          <w:p w14:paraId="02CE9524" w14:textId="77777777" w:rsidR="00993840" w:rsidRPr="0098061E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8061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98061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  <w:t>น้ำมันปิโตรเลียมดิบ</w:t>
            </w:r>
          </w:p>
        </w:tc>
        <w:tc>
          <w:tcPr>
            <w:tcW w:w="1437" w:type="dxa"/>
            <w:shd w:val="clear" w:color="auto" w:fill="FAFAFA"/>
            <w:vAlign w:val="bottom"/>
          </w:tcPr>
          <w:p w14:paraId="4A3C270C" w14:textId="300345F5" w:rsidR="00993840" w:rsidRPr="0098061E" w:rsidRDefault="00CF1017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055411" w:rsidRPr="0098061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649</w:t>
            </w:r>
          </w:p>
        </w:tc>
        <w:tc>
          <w:tcPr>
            <w:tcW w:w="1438" w:type="dxa"/>
            <w:vAlign w:val="bottom"/>
          </w:tcPr>
          <w:p w14:paraId="00B2CE35" w14:textId="6AD7DDC4" w:rsidR="00993840" w:rsidRPr="0098061E" w:rsidRDefault="00CF1017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993840" w:rsidRPr="0098061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759</w:t>
            </w:r>
          </w:p>
        </w:tc>
        <w:tc>
          <w:tcPr>
            <w:tcW w:w="1438" w:type="dxa"/>
            <w:shd w:val="clear" w:color="auto" w:fill="FAFAFA"/>
            <w:vAlign w:val="bottom"/>
          </w:tcPr>
          <w:p w14:paraId="669D7F60" w14:textId="64AE58A7" w:rsidR="00993840" w:rsidRPr="0098061E" w:rsidRDefault="00CF1017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A56279" w:rsidRPr="0098061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649</w:t>
            </w:r>
          </w:p>
        </w:tc>
        <w:tc>
          <w:tcPr>
            <w:tcW w:w="1438" w:type="dxa"/>
            <w:vAlign w:val="bottom"/>
          </w:tcPr>
          <w:p w14:paraId="432C6197" w14:textId="47C9FC8A" w:rsidR="00993840" w:rsidRPr="0098061E" w:rsidRDefault="00CF1017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993840" w:rsidRPr="0098061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733</w:t>
            </w:r>
          </w:p>
        </w:tc>
      </w:tr>
      <w:tr w:rsidR="00993840" w:rsidRPr="0098061E" w14:paraId="1FFEB36D" w14:textId="77777777" w:rsidTr="002F7184">
        <w:trPr>
          <w:cantSplit/>
          <w:trHeight w:val="40"/>
        </w:trPr>
        <w:tc>
          <w:tcPr>
            <w:tcW w:w="3686" w:type="dxa"/>
          </w:tcPr>
          <w:p w14:paraId="1976F20A" w14:textId="77777777" w:rsidR="00993840" w:rsidRPr="0098061E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8061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98061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วัสดุ อะไหล่และของใช้สิ้นเปลือง</w:t>
            </w:r>
          </w:p>
        </w:tc>
        <w:tc>
          <w:tcPr>
            <w:tcW w:w="1437" w:type="dxa"/>
            <w:shd w:val="clear" w:color="auto" w:fill="FAFAFA"/>
            <w:vAlign w:val="bottom"/>
          </w:tcPr>
          <w:p w14:paraId="03303085" w14:textId="75711B2A" w:rsidR="00993840" w:rsidRPr="0098061E" w:rsidRDefault="00CF1017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</w:p>
        </w:tc>
        <w:tc>
          <w:tcPr>
            <w:tcW w:w="1438" w:type="dxa"/>
            <w:vAlign w:val="bottom"/>
          </w:tcPr>
          <w:p w14:paraId="6AC20B59" w14:textId="7379ED31" w:rsidR="00993840" w:rsidRPr="0098061E" w:rsidRDefault="00CF1017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</w:t>
            </w:r>
          </w:p>
        </w:tc>
        <w:tc>
          <w:tcPr>
            <w:tcW w:w="1438" w:type="dxa"/>
            <w:shd w:val="clear" w:color="auto" w:fill="FAFAFA"/>
            <w:vAlign w:val="bottom"/>
          </w:tcPr>
          <w:p w14:paraId="313A358B" w14:textId="26B2D8A3" w:rsidR="00993840" w:rsidRPr="0098061E" w:rsidRDefault="00CF1017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</w:p>
        </w:tc>
        <w:tc>
          <w:tcPr>
            <w:tcW w:w="1438" w:type="dxa"/>
            <w:vAlign w:val="bottom"/>
          </w:tcPr>
          <w:p w14:paraId="2124E8AB" w14:textId="6DEC7FDE" w:rsidR="00993840" w:rsidRPr="0098061E" w:rsidRDefault="00CF1017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</w:tr>
      <w:tr w:rsidR="00055411" w:rsidRPr="0098061E" w14:paraId="65210922" w14:textId="77777777" w:rsidTr="002F7184">
        <w:trPr>
          <w:cantSplit/>
          <w:trHeight w:val="40"/>
        </w:trPr>
        <w:tc>
          <w:tcPr>
            <w:tcW w:w="3686" w:type="dxa"/>
          </w:tcPr>
          <w:p w14:paraId="31E0CD13" w14:textId="23CC17CF" w:rsidR="00055411" w:rsidRPr="0098061E" w:rsidRDefault="00474862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8061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ผลิตภัณฑ์สำเร็จรูป</w:t>
            </w:r>
            <w:r w:rsidRPr="0098061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98061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และผลิตภัณฑ์กึ่งสำเร็จรูป</w:t>
            </w:r>
          </w:p>
        </w:tc>
        <w:tc>
          <w:tcPr>
            <w:tcW w:w="1437" w:type="dxa"/>
            <w:shd w:val="clear" w:color="auto" w:fill="FAFAFA"/>
            <w:vAlign w:val="bottom"/>
          </w:tcPr>
          <w:p w14:paraId="18282C6B" w14:textId="04E66EEB" w:rsidR="00055411" w:rsidRPr="0098061E" w:rsidRDefault="00CF1017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198</w:t>
            </w:r>
          </w:p>
        </w:tc>
        <w:tc>
          <w:tcPr>
            <w:tcW w:w="1438" w:type="dxa"/>
            <w:vAlign w:val="bottom"/>
          </w:tcPr>
          <w:p w14:paraId="583CC888" w14:textId="7DC5EF5A" w:rsidR="00055411" w:rsidRPr="0098061E" w:rsidRDefault="00A56279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806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38" w:type="dxa"/>
            <w:shd w:val="clear" w:color="auto" w:fill="FAFAFA"/>
            <w:vAlign w:val="bottom"/>
          </w:tcPr>
          <w:p w14:paraId="2EE5E412" w14:textId="5DBD46CE" w:rsidR="00055411" w:rsidRPr="0098061E" w:rsidRDefault="00A56279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8061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38" w:type="dxa"/>
            <w:vAlign w:val="bottom"/>
          </w:tcPr>
          <w:p w14:paraId="446B5823" w14:textId="41522759" w:rsidR="00055411" w:rsidRPr="0098061E" w:rsidRDefault="00A56279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806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993840" w:rsidRPr="0098061E" w14:paraId="2CED0F17" w14:textId="77777777" w:rsidTr="002F7184">
        <w:trPr>
          <w:cantSplit/>
          <w:trHeight w:val="40"/>
        </w:trPr>
        <w:tc>
          <w:tcPr>
            <w:tcW w:w="3686" w:type="dxa"/>
          </w:tcPr>
          <w:p w14:paraId="09362522" w14:textId="77777777" w:rsidR="00993840" w:rsidRPr="0098061E" w:rsidRDefault="00993840" w:rsidP="002F7184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8061E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98061E"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  <w:cs/>
              </w:rPr>
              <w:tab/>
            </w:r>
            <w:r w:rsidRPr="0098061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ค่าเผื่อสำหรับมูลค่าสุทธิที่จะได้รับ</w:t>
            </w:r>
          </w:p>
        </w:tc>
        <w:tc>
          <w:tcPr>
            <w:tcW w:w="1437" w:type="dxa"/>
            <w:shd w:val="clear" w:color="auto" w:fill="FAFAFA"/>
            <w:vAlign w:val="bottom"/>
          </w:tcPr>
          <w:p w14:paraId="7D3B363B" w14:textId="77777777" w:rsidR="00993840" w:rsidRPr="0098061E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38" w:type="dxa"/>
            <w:vAlign w:val="bottom"/>
          </w:tcPr>
          <w:p w14:paraId="639C6E11" w14:textId="77777777" w:rsidR="00993840" w:rsidRPr="0098061E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38" w:type="dxa"/>
            <w:shd w:val="clear" w:color="auto" w:fill="FAFAFA"/>
            <w:vAlign w:val="bottom"/>
          </w:tcPr>
          <w:p w14:paraId="03376D1A" w14:textId="77777777" w:rsidR="00993840" w:rsidRPr="0098061E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38" w:type="dxa"/>
            <w:vAlign w:val="bottom"/>
          </w:tcPr>
          <w:p w14:paraId="006139A5" w14:textId="77777777" w:rsidR="00993840" w:rsidRPr="0098061E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93840" w:rsidRPr="0098061E" w14:paraId="483C9D20" w14:textId="77777777" w:rsidTr="002F7184">
        <w:trPr>
          <w:cantSplit/>
          <w:trHeight w:val="40"/>
        </w:trPr>
        <w:tc>
          <w:tcPr>
            <w:tcW w:w="3686" w:type="dxa"/>
          </w:tcPr>
          <w:p w14:paraId="1D68ACE9" w14:textId="77777777" w:rsidR="00993840" w:rsidRPr="0098061E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4"/>
              </w:tabs>
              <w:spacing w:line="240" w:lineRule="auto"/>
              <w:ind w:left="-9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8061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ab/>
              <w:t xml:space="preserve">  </w:t>
            </w:r>
            <w:r w:rsidRPr="009806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  <w:r w:rsidRPr="0098061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น้ำมันปิโตรเลียมดิบและวัตถุดิบ</w:t>
            </w:r>
          </w:p>
        </w:tc>
        <w:tc>
          <w:tcPr>
            <w:tcW w:w="1437" w:type="dxa"/>
            <w:shd w:val="clear" w:color="auto" w:fill="FAFAFA"/>
            <w:vAlign w:val="bottom"/>
          </w:tcPr>
          <w:p w14:paraId="53BE1BC5" w14:textId="29BE492B" w:rsidR="00993840" w:rsidRPr="0098061E" w:rsidRDefault="00055411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8061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311</w:t>
            </w:r>
            <w:r w:rsidRPr="0098061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38" w:type="dxa"/>
            <w:vAlign w:val="bottom"/>
          </w:tcPr>
          <w:p w14:paraId="3F3C2617" w14:textId="35B689D1" w:rsidR="00993840" w:rsidRPr="0098061E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8061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98061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38" w:type="dxa"/>
            <w:shd w:val="clear" w:color="auto" w:fill="FAFAFA"/>
            <w:vAlign w:val="bottom"/>
          </w:tcPr>
          <w:p w14:paraId="018E0BD0" w14:textId="03B51CE7" w:rsidR="00993840" w:rsidRPr="0098061E" w:rsidRDefault="00820E39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8061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311</w:t>
            </w:r>
            <w:r w:rsidRPr="0098061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38" w:type="dxa"/>
            <w:vAlign w:val="bottom"/>
          </w:tcPr>
          <w:p w14:paraId="4167DAAB" w14:textId="2E8B9ECE" w:rsidR="00993840" w:rsidRPr="0098061E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8061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98061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993840" w:rsidRPr="0098061E" w14:paraId="7757115E" w14:textId="77777777" w:rsidTr="002F7184">
        <w:trPr>
          <w:cantSplit/>
          <w:trHeight w:val="40"/>
        </w:trPr>
        <w:tc>
          <w:tcPr>
            <w:tcW w:w="3686" w:type="dxa"/>
          </w:tcPr>
          <w:p w14:paraId="5864B31C" w14:textId="77777777" w:rsidR="00993840" w:rsidRPr="0098061E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4"/>
              </w:tabs>
              <w:spacing w:line="240" w:lineRule="auto"/>
              <w:ind w:left="-9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8061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ab/>
              <w:t xml:space="preserve">  </w:t>
            </w:r>
            <w:r w:rsidRPr="0098061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98061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ผลิตภัณฑ์สำเร็จรูปและผลิตภัณฑ์    </w:t>
            </w:r>
            <w:r w:rsidRPr="0098061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ab/>
              <w:t xml:space="preserve">        กึ่งสำเร็จรูป</w:t>
            </w:r>
          </w:p>
        </w:tc>
        <w:tc>
          <w:tcPr>
            <w:tcW w:w="143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A3814E3" w14:textId="4ACD870C" w:rsidR="00993840" w:rsidRPr="0098061E" w:rsidRDefault="00055411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8061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Pr="0098061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38" w:type="dxa"/>
            <w:tcBorders>
              <w:bottom w:val="single" w:sz="4" w:space="0" w:color="auto"/>
            </w:tcBorders>
            <w:vAlign w:val="bottom"/>
          </w:tcPr>
          <w:p w14:paraId="44860887" w14:textId="019B328D" w:rsidR="00993840" w:rsidRPr="0098061E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8061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102</w:t>
            </w:r>
            <w:r w:rsidRPr="0098061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3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502087E" w14:textId="7B9DCB9C" w:rsidR="00993840" w:rsidRPr="0098061E" w:rsidRDefault="00820E39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8061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38" w:type="dxa"/>
            <w:tcBorders>
              <w:bottom w:val="single" w:sz="4" w:space="0" w:color="auto"/>
            </w:tcBorders>
            <w:vAlign w:val="bottom"/>
          </w:tcPr>
          <w:p w14:paraId="1A0CC7BB" w14:textId="77777777" w:rsidR="00993840" w:rsidRPr="0098061E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8061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993840" w:rsidRPr="0098061E" w14:paraId="311E5876" w14:textId="77777777" w:rsidTr="002F7184">
        <w:trPr>
          <w:cantSplit/>
          <w:trHeight w:val="40"/>
        </w:trPr>
        <w:tc>
          <w:tcPr>
            <w:tcW w:w="3686" w:type="dxa"/>
          </w:tcPr>
          <w:p w14:paraId="62424B71" w14:textId="77777777" w:rsidR="00993840" w:rsidRPr="0098061E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8061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สินค้าคงเหลือ สุทธิ</w:t>
            </w:r>
          </w:p>
        </w:tc>
        <w:tc>
          <w:tcPr>
            <w:tcW w:w="143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455177A" w14:textId="4C376D28" w:rsidR="00993840" w:rsidRPr="0098061E" w:rsidRDefault="00CF1017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</w:t>
            </w:r>
            <w:r w:rsidR="00474862" w:rsidRPr="0098061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461</w:t>
            </w:r>
          </w:p>
        </w:tc>
        <w:tc>
          <w:tcPr>
            <w:tcW w:w="143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726C99" w14:textId="20E1489D" w:rsidR="00993840" w:rsidRPr="0098061E" w:rsidRDefault="00CF1017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  <w:r w:rsidR="00993840" w:rsidRPr="0098061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292</w:t>
            </w:r>
          </w:p>
        </w:tc>
        <w:tc>
          <w:tcPr>
            <w:tcW w:w="143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3BD1C27" w14:textId="33174B74" w:rsidR="00993840" w:rsidRPr="0098061E" w:rsidRDefault="00CF1017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</w:t>
            </w:r>
            <w:r w:rsidR="00A56279" w:rsidRPr="0098061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140</w:t>
            </w:r>
          </w:p>
        </w:tc>
        <w:tc>
          <w:tcPr>
            <w:tcW w:w="143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EDAD4D" w14:textId="36677040" w:rsidR="00993840" w:rsidRPr="0098061E" w:rsidRDefault="00CF1017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</w:t>
            </w:r>
            <w:r w:rsidR="00993840" w:rsidRPr="0098061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657</w:t>
            </w:r>
          </w:p>
        </w:tc>
      </w:tr>
    </w:tbl>
    <w:p w14:paraId="74347983" w14:textId="77777777" w:rsidR="00993840" w:rsidRPr="0098061E" w:rsidRDefault="00993840" w:rsidP="009938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457D368" w14:textId="0983534C" w:rsidR="00993840" w:rsidRPr="0098061E" w:rsidRDefault="00993840" w:rsidP="009938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98061E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CF1017" w:rsidRPr="00CF1017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98061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8061E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</w:t>
      </w:r>
      <w:r w:rsidRPr="0098061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พ.ศ.</w:t>
      </w:r>
      <w:r w:rsidRPr="0098061E">
        <w:rPr>
          <w:rFonts w:ascii="Browallia New" w:eastAsia="Arial Unicode MS" w:hAnsi="Browallia New" w:cs="Browallia New"/>
          <w:color w:val="7030A0"/>
          <w:sz w:val="26"/>
          <w:szCs w:val="26"/>
          <w:cs/>
        </w:rPr>
        <w:t xml:space="preserve"> </w:t>
      </w:r>
      <w:r w:rsidR="00CF1017" w:rsidRPr="00CF1017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98061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8061E">
        <w:rPr>
          <w:rFonts w:ascii="Browallia New" w:eastAsia="Arial Unicode MS" w:hAnsi="Browallia New" w:cs="Browallia New"/>
          <w:sz w:val="26"/>
          <w:szCs w:val="26"/>
          <w:cs/>
        </w:rPr>
        <w:t xml:space="preserve">สินค้าคงเหลือข้างต้นได้รวมสินค้าคงเหลือที่ต้องสำรองไว้ตามกฎหมายเป็นมูลค่า </w:t>
      </w:r>
      <w:r w:rsidR="00CF1017" w:rsidRPr="00CF1017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="00EC2F33" w:rsidRPr="0098061E">
        <w:rPr>
          <w:rFonts w:ascii="Browallia New" w:eastAsia="Arial Unicode MS" w:hAnsi="Browallia New" w:cs="Browallia New"/>
          <w:sz w:val="26"/>
          <w:szCs w:val="26"/>
        </w:rPr>
        <w:t>,</w:t>
      </w:r>
      <w:r w:rsidR="00CF1017" w:rsidRPr="00CF1017">
        <w:rPr>
          <w:rFonts w:ascii="Browallia New" w:eastAsia="Arial Unicode MS" w:hAnsi="Browallia New" w:cs="Browallia New"/>
          <w:sz w:val="26"/>
          <w:szCs w:val="26"/>
          <w:lang w:val="en-GB"/>
        </w:rPr>
        <w:t>642</w:t>
      </w:r>
      <w:r w:rsidRPr="0098061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8061E">
        <w:rPr>
          <w:rFonts w:ascii="Browallia New" w:eastAsia="Arial Unicode MS" w:hAnsi="Browallia New" w:cs="Browallia New"/>
          <w:sz w:val="26"/>
          <w:szCs w:val="26"/>
          <w:cs/>
        </w:rPr>
        <w:t>ล้านบาท (</w:t>
      </w:r>
      <w:r w:rsidRPr="0098061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พ.ศ.</w:t>
      </w:r>
      <w:r w:rsidRPr="0098061E">
        <w:rPr>
          <w:rFonts w:ascii="Browallia New" w:eastAsia="Arial Unicode MS" w:hAnsi="Browallia New" w:cs="Browallia New"/>
          <w:color w:val="7030A0"/>
          <w:sz w:val="26"/>
          <w:szCs w:val="26"/>
          <w:cs/>
        </w:rPr>
        <w:t xml:space="preserve"> </w:t>
      </w:r>
      <w:r w:rsidR="00CF1017" w:rsidRPr="00CF1017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98061E">
        <w:rPr>
          <w:rFonts w:ascii="Browallia New" w:eastAsia="Arial Unicode MS" w:hAnsi="Browallia New" w:cs="Browallia New"/>
          <w:sz w:val="26"/>
          <w:szCs w:val="26"/>
          <w:cs/>
        </w:rPr>
        <w:t xml:space="preserve"> มูลค่า</w:t>
      </w:r>
      <w:r w:rsidRPr="0098061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CF1017" w:rsidRPr="00CF1017">
        <w:rPr>
          <w:rFonts w:ascii="Browallia New" w:eastAsia="Arial Unicode MS" w:hAnsi="Browallia New" w:cs="Browallia New"/>
          <w:sz w:val="26"/>
          <w:szCs w:val="26"/>
          <w:lang w:val="en-GB"/>
        </w:rPr>
        <w:t>11</w:t>
      </w:r>
      <w:r w:rsidRPr="0098061E">
        <w:rPr>
          <w:rFonts w:ascii="Browallia New" w:eastAsia="Arial Unicode MS" w:hAnsi="Browallia New" w:cs="Browallia New"/>
          <w:sz w:val="26"/>
          <w:szCs w:val="26"/>
        </w:rPr>
        <w:t>,</w:t>
      </w:r>
      <w:r w:rsidR="00CF1017" w:rsidRPr="00CF1017">
        <w:rPr>
          <w:rFonts w:ascii="Browallia New" w:eastAsia="Arial Unicode MS" w:hAnsi="Browallia New" w:cs="Browallia New"/>
          <w:sz w:val="26"/>
          <w:szCs w:val="26"/>
          <w:lang w:val="en-GB"/>
        </w:rPr>
        <w:t>321</w:t>
      </w:r>
      <w:r w:rsidRPr="0098061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8061E">
        <w:rPr>
          <w:rFonts w:ascii="Browallia New" w:eastAsia="Arial Unicode MS" w:hAnsi="Browallia New" w:cs="Browallia New"/>
          <w:sz w:val="26"/>
          <w:szCs w:val="26"/>
          <w:cs/>
        </w:rPr>
        <w:t>ล้านบาท)</w:t>
      </w:r>
    </w:p>
    <w:p w14:paraId="685645D3" w14:textId="77777777" w:rsidR="00993840" w:rsidRPr="0098061E" w:rsidRDefault="00993840" w:rsidP="009938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0C19208" w14:textId="44BD3B1E" w:rsidR="00993840" w:rsidRPr="0098061E" w:rsidRDefault="00993840" w:rsidP="009938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98061E">
        <w:rPr>
          <w:rFonts w:ascii="Browallia New" w:eastAsia="Arial Unicode MS" w:hAnsi="Browallia New" w:cs="Browallia New"/>
          <w:sz w:val="26"/>
          <w:szCs w:val="26"/>
          <w:cs/>
        </w:rPr>
        <w:t xml:space="preserve">ต้นทุนของสินค้าคงเหลือที่บันทึกเป็นค่าใช้จ่ายและได้รวมในบัญชีต้นทุนขายในงบกำไรขาดทุนสำหรับปีสิ้นสุดวันที่ </w:t>
      </w:r>
      <w:r w:rsidR="00CF1017" w:rsidRPr="00CF1017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98061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98061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ธันวาคม</w:t>
      </w:r>
      <w:r w:rsidRPr="0098061E">
        <w:rPr>
          <w:rFonts w:ascii="Browallia New" w:eastAsia="Arial Unicode MS" w:hAnsi="Browallia New" w:cs="Browallia New"/>
          <w:spacing w:val="6"/>
          <w:sz w:val="26"/>
          <w:szCs w:val="26"/>
          <w:cs/>
          <w:lang w:val="en-GB"/>
        </w:rPr>
        <w:t xml:space="preserve"> </w:t>
      </w:r>
      <w:r w:rsidRPr="0098061E">
        <w:rPr>
          <w:rFonts w:ascii="Browallia New" w:eastAsia="Arial Unicode MS" w:hAnsi="Browallia New" w:cs="Browallia New"/>
          <w:spacing w:val="6"/>
          <w:sz w:val="26"/>
          <w:szCs w:val="26"/>
          <w:lang w:val="en-GB"/>
        </w:rPr>
        <w:br/>
      </w:r>
      <w:r w:rsidRPr="0098061E">
        <w:rPr>
          <w:rFonts w:ascii="Browallia New" w:eastAsia="Arial Unicode MS" w:hAnsi="Browallia New" w:cs="Browallia New"/>
          <w:spacing w:val="6"/>
          <w:sz w:val="26"/>
          <w:szCs w:val="26"/>
          <w:cs/>
          <w:lang w:val="en-GB"/>
        </w:rPr>
        <w:t>พ.ศ.</w:t>
      </w:r>
      <w:r w:rsidRPr="0098061E">
        <w:rPr>
          <w:rFonts w:ascii="Browallia New" w:eastAsia="Arial Unicode MS" w:hAnsi="Browallia New" w:cs="Browallia New"/>
          <w:color w:val="7030A0"/>
          <w:spacing w:val="6"/>
          <w:sz w:val="26"/>
          <w:szCs w:val="26"/>
          <w:cs/>
          <w:lang w:val="en-GB"/>
        </w:rPr>
        <w:t xml:space="preserve"> </w:t>
      </w:r>
      <w:r w:rsidR="00CF1017" w:rsidRPr="00CF1017">
        <w:rPr>
          <w:rFonts w:ascii="Browallia New" w:eastAsia="Arial Unicode MS" w:hAnsi="Browallia New" w:cs="Browallia New"/>
          <w:spacing w:val="6"/>
          <w:sz w:val="26"/>
          <w:szCs w:val="26"/>
          <w:lang w:val="en-GB"/>
        </w:rPr>
        <w:t>2563</w:t>
      </w:r>
      <w:r w:rsidRPr="0098061E">
        <w:rPr>
          <w:rFonts w:ascii="Browallia New" w:eastAsia="Arial Unicode MS" w:hAnsi="Browallia New" w:cs="Browallia New"/>
          <w:spacing w:val="6"/>
          <w:sz w:val="26"/>
          <w:szCs w:val="26"/>
          <w:lang w:val="en-GB"/>
        </w:rPr>
        <w:t xml:space="preserve"> </w:t>
      </w:r>
      <w:r w:rsidRPr="0098061E">
        <w:rPr>
          <w:rFonts w:ascii="Browallia New" w:eastAsia="Arial Unicode MS" w:hAnsi="Browallia New" w:cs="Browallia New"/>
          <w:spacing w:val="6"/>
          <w:sz w:val="26"/>
          <w:szCs w:val="26"/>
          <w:cs/>
          <w:lang w:val="en-GB"/>
        </w:rPr>
        <w:t>และ</w:t>
      </w:r>
      <w:r w:rsidRPr="0098061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</w:t>
      </w:r>
      <w:r w:rsidRPr="0098061E">
        <w:rPr>
          <w:rFonts w:ascii="Browallia New" w:eastAsia="Arial Unicode MS" w:hAnsi="Browallia New" w:cs="Browallia New"/>
          <w:color w:val="7030A0"/>
          <w:sz w:val="26"/>
          <w:szCs w:val="26"/>
          <w:cs/>
          <w:lang w:val="en-GB"/>
        </w:rPr>
        <w:t xml:space="preserve"> </w:t>
      </w:r>
      <w:r w:rsidR="00CF1017" w:rsidRPr="00CF1017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98061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98061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มีดังนี้</w:t>
      </w:r>
    </w:p>
    <w:p w14:paraId="2D0C29B4" w14:textId="77777777" w:rsidR="00993840" w:rsidRPr="0098061E" w:rsidRDefault="00993840" w:rsidP="009938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993840" w:rsidRPr="00E84424" w14:paraId="70AE91FC" w14:textId="77777777" w:rsidTr="0098061E">
        <w:trPr>
          <w:cantSplit/>
          <w:tblHeader/>
        </w:trPr>
        <w:tc>
          <w:tcPr>
            <w:tcW w:w="3701" w:type="dxa"/>
          </w:tcPr>
          <w:p w14:paraId="46A8AE57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035122D" w14:textId="77777777" w:rsidR="00993840" w:rsidRPr="00E84424" w:rsidRDefault="00993840" w:rsidP="002F7184">
            <w:pPr>
              <w:pStyle w:val="3"/>
              <w:tabs>
                <w:tab w:val="clear" w:pos="360"/>
                <w:tab w:val="clear" w:pos="72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0728A2" w14:textId="77777777" w:rsidR="00993840" w:rsidRPr="00E84424" w:rsidRDefault="00993840" w:rsidP="002F7184">
            <w:pPr>
              <w:pStyle w:val="3"/>
              <w:tabs>
                <w:tab w:val="clear" w:pos="360"/>
                <w:tab w:val="clear" w:pos="72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93840" w:rsidRPr="00E84424" w14:paraId="2249CA0C" w14:textId="77777777" w:rsidTr="0098061E">
        <w:trPr>
          <w:cantSplit/>
          <w:tblHeader/>
        </w:trPr>
        <w:tc>
          <w:tcPr>
            <w:tcW w:w="3701" w:type="dxa"/>
          </w:tcPr>
          <w:p w14:paraId="74236728" w14:textId="5780839E" w:rsidR="00993840" w:rsidRPr="00E84424" w:rsidRDefault="00993840" w:rsidP="002F7184">
            <w:pPr>
              <w:pStyle w:val="acctfourfigures"/>
              <w:tabs>
                <w:tab w:val="clear" w:pos="765"/>
              </w:tabs>
              <w:spacing w:line="240" w:lineRule="auto"/>
              <w:ind w:left="-72" w:right="-3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 xml:space="preserve">สำหรับปีสิ้นสุดวันที่ </w:t>
            </w:r>
            <w:r w:rsidR="00CF1017" w:rsidRPr="00CF10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0D39580E" w14:textId="35B10EF2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พ.ศ.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color w:val="7030A0"/>
                <w:sz w:val="26"/>
                <w:szCs w:val="26"/>
                <w:cs/>
              </w:rPr>
              <w:t xml:space="preserve"> </w:t>
            </w:r>
            <w:r w:rsidR="00CF1017" w:rsidRPr="00CF10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6BF3C190" w14:textId="15BDBAE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พ.ศ.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color w:val="7030A0"/>
                <w:sz w:val="26"/>
                <w:szCs w:val="26"/>
                <w:cs/>
              </w:rPr>
              <w:t xml:space="preserve"> </w:t>
            </w:r>
            <w:r w:rsidR="00CF1017" w:rsidRPr="00CF10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01559F29" w14:textId="6DA973B2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พ.ศ.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color w:val="7030A0"/>
                <w:sz w:val="26"/>
                <w:szCs w:val="26"/>
                <w:cs/>
              </w:rPr>
              <w:t xml:space="preserve"> </w:t>
            </w:r>
            <w:r w:rsidR="00CF1017" w:rsidRPr="00CF10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4CC7A676" w14:textId="5937E9AE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พ.ศ.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color w:val="7030A0"/>
                <w:sz w:val="26"/>
                <w:szCs w:val="26"/>
                <w:cs/>
              </w:rPr>
              <w:t xml:space="preserve"> </w:t>
            </w:r>
            <w:r w:rsidR="00CF1017" w:rsidRPr="00CF10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993840" w:rsidRPr="00E84424" w14:paraId="4FF03281" w14:textId="77777777" w:rsidTr="0098061E">
        <w:trPr>
          <w:cantSplit/>
          <w:tblHeader/>
        </w:trPr>
        <w:tc>
          <w:tcPr>
            <w:tcW w:w="3701" w:type="dxa"/>
          </w:tcPr>
          <w:p w14:paraId="03D8F0C0" w14:textId="77777777" w:rsidR="00993840" w:rsidRPr="00E84424" w:rsidRDefault="00993840" w:rsidP="002F7184">
            <w:pPr>
              <w:pStyle w:val="acctfourfigures"/>
              <w:tabs>
                <w:tab w:val="clear" w:pos="765"/>
              </w:tabs>
              <w:spacing w:line="240" w:lineRule="auto"/>
              <w:ind w:left="-72" w:right="-34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3498A6AE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5F3F2C23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158D2D22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640932D6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993840" w:rsidRPr="00E84424" w14:paraId="1380EF6B" w14:textId="77777777" w:rsidTr="0098061E">
        <w:trPr>
          <w:cantSplit/>
        </w:trPr>
        <w:tc>
          <w:tcPr>
            <w:tcW w:w="3701" w:type="dxa"/>
          </w:tcPr>
          <w:p w14:paraId="4CCE54E1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34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29B29A9" w14:textId="77777777" w:rsidR="00993840" w:rsidRPr="00E84424" w:rsidRDefault="00993840" w:rsidP="002F7184">
            <w:pPr>
              <w:pStyle w:val="acctfourfigures"/>
              <w:tabs>
                <w:tab w:val="clear" w:pos="765"/>
              </w:tabs>
              <w:spacing w:line="240" w:lineRule="auto"/>
              <w:ind w:left="-57" w:right="-53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  <w:tc>
          <w:tcPr>
            <w:tcW w:w="1440" w:type="dxa"/>
            <w:vAlign w:val="bottom"/>
          </w:tcPr>
          <w:p w14:paraId="3599FDC7" w14:textId="77777777" w:rsidR="00993840" w:rsidRPr="00E84424" w:rsidRDefault="00993840" w:rsidP="002F7184">
            <w:pPr>
              <w:pStyle w:val="acctfourfigures"/>
              <w:tabs>
                <w:tab w:val="clear" w:pos="765"/>
              </w:tabs>
              <w:spacing w:line="240" w:lineRule="auto"/>
              <w:ind w:left="-57" w:right="-53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FA99CC6" w14:textId="77777777" w:rsidR="00993840" w:rsidRPr="00E84424" w:rsidRDefault="00993840" w:rsidP="002F7184">
            <w:pPr>
              <w:pStyle w:val="acctfourfigures"/>
              <w:tabs>
                <w:tab w:val="clear" w:pos="765"/>
              </w:tabs>
              <w:spacing w:line="240" w:lineRule="auto"/>
              <w:ind w:left="-57" w:right="-53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  <w:tc>
          <w:tcPr>
            <w:tcW w:w="1440" w:type="dxa"/>
            <w:vAlign w:val="bottom"/>
          </w:tcPr>
          <w:p w14:paraId="58F03DD5" w14:textId="77777777" w:rsidR="00993840" w:rsidRPr="00E84424" w:rsidRDefault="00993840" w:rsidP="002F7184">
            <w:pPr>
              <w:pStyle w:val="a0"/>
              <w:ind w:left="-57" w:right="-53"/>
              <w:rPr>
                <w:rFonts w:ascii="Browallia New" w:eastAsia="Arial Unicode MS" w:hAnsi="Browallia New" w:cs="Browallia New"/>
                <w:sz w:val="16"/>
                <w:szCs w:val="16"/>
                <w:lang w:val="en-US"/>
              </w:rPr>
            </w:pPr>
          </w:p>
        </w:tc>
      </w:tr>
      <w:tr w:rsidR="00993840" w:rsidRPr="00E84424" w14:paraId="695BCE55" w14:textId="77777777" w:rsidTr="0098061E">
        <w:trPr>
          <w:cantSplit/>
        </w:trPr>
        <w:tc>
          <w:tcPr>
            <w:tcW w:w="3701" w:type="dxa"/>
          </w:tcPr>
          <w:p w14:paraId="546DA9F2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3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ต้นทุนขาย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E1D8D19" w14:textId="551A7861" w:rsidR="00993840" w:rsidRPr="00E84424" w:rsidRDefault="00CF1017" w:rsidP="002F7184">
            <w:pPr>
              <w:pStyle w:val="acctfourfigures"/>
              <w:tabs>
                <w:tab w:val="clear" w:pos="765"/>
              </w:tabs>
              <w:spacing w:line="240" w:lineRule="auto"/>
              <w:ind w:left="-57" w:right="-53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166</w:t>
            </w:r>
            <w:r w:rsidR="00EC2F33" w:rsidRPr="00E84424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17</w:t>
            </w:r>
            <w:r w:rsidR="00A1043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</w:t>
            </w:r>
          </w:p>
        </w:tc>
        <w:tc>
          <w:tcPr>
            <w:tcW w:w="1440" w:type="dxa"/>
            <w:vAlign w:val="bottom"/>
          </w:tcPr>
          <w:p w14:paraId="1EBAA5F1" w14:textId="33A1E300" w:rsidR="00993840" w:rsidRPr="00E84424" w:rsidRDefault="00CF1017" w:rsidP="002F7184">
            <w:pPr>
              <w:pStyle w:val="acctfourfigures"/>
              <w:tabs>
                <w:tab w:val="clear" w:pos="765"/>
              </w:tabs>
              <w:spacing w:line="240" w:lineRule="auto"/>
              <w:ind w:left="-57" w:right="-53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229</w:t>
            </w:r>
            <w:r w:rsidR="00993840" w:rsidRPr="00E8442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647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97CC851" w14:textId="4F882C35" w:rsidR="00993840" w:rsidRPr="00E84424" w:rsidRDefault="00CF1017" w:rsidP="002F7184">
            <w:pPr>
              <w:pStyle w:val="a0"/>
              <w:ind w:left="-57" w:right="-53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185</w:t>
            </w:r>
            <w:r w:rsidR="00EC2F33" w:rsidRPr="00E8442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456</w:t>
            </w:r>
          </w:p>
        </w:tc>
        <w:tc>
          <w:tcPr>
            <w:tcW w:w="1440" w:type="dxa"/>
            <w:vAlign w:val="bottom"/>
          </w:tcPr>
          <w:p w14:paraId="431DCD5A" w14:textId="54A86697" w:rsidR="00993840" w:rsidRPr="00E84424" w:rsidRDefault="00CF1017" w:rsidP="002F7184">
            <w:pPr>
              <w:pStyle w:val="a0"/>
              <w:ind w:left="-57" w:right="-53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266</w:t>
            </w:r>
            <w:r w:rsidR="00993840"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840</w:t>
            </w:r>
          </w:p>
        </w:tc>
      </w:tr>
      <w:tr w:rsidR="00993840" w:rsidRPr="00E84424" w14:paraId="0802007B" w14:textId="77777777" w:rsidTr="0098061E">
        <w:trPr>
          <w:cantSplit/>
        </w:trPr>
        <w:tc>
          <w:tcPr>
            <w:tcW w:w="3701" w:type="dxa"/>
          </w:tcPr>
          <w:p w14:paraId="02078E84" w14:textId="5073060F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3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- 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กลับรายการ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) 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ค่าเผื่อมูลค่าสินค้าคงเหลือเป็น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br/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   มูลค่าสุทธิที่จะได้รับ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6F30630" w14:textId="6945DDBD" w:rsidR="00993840" w:rsidRPr="00E84424" w:rsidRDefault="00CF1017" w:rsidP="002F7184">
            <w:pPr>
              <w:pStyle w:val="acctfourfigures"/>
              <w:tabs>
                <w:tab w:val="clear" w:pos="765"/>
              </w:tabs>
              <w:spacing w:line="240" w:lineRule="auto"/>
              <w:ind w:left="-57" w:right="-53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21</w:t>
            </w:r>
            <w:r w:rsidR="00A1043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4414E08" w14:textId="3CA79D84" w:rsidR="00993840" w:rsidRPr="00E84424" w:rsidRDefault="00993840" w:rsidP="002F7184">
            <w:pPr>
              <w:pStyle w:val="acctfourfigures"/>
              <w:tabs>
                <w:tab w:val="clear" w:pos="765"/>
              </w:tabs>
              <w:spacing w:line="240" w:lineRule="auto"/>
              <w:ind w:left="-57" w:right="-53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="00CF1017" w:rsidRPr="00CF101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255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85B7DB8" w14:textId="02DEB965" w:rsidR="00993840" w:rsidRPr="00E84424" w:rsidRDefault="00CF1017" w:rsidP="002F7184">
            <w:pPr>
              <w:pStyle w:val="a0"/>
              <w:ind w:left="-57" w:right="-53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8F2DC81" w14:textId="595F75EE" w:rsidR="00993840" w:rsidRPr="00E84424" w:rsidRDefault="00993840" w:rsidP="002F7184">
            <w:pPr>
              <w:pStyle w:val="a0"/>
              <w:ind w:left="-57" w:right="-53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CF1017"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313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993840" w:rsidRPr="00E84424" w14:paraId="32DF2DC4" w14:textId="77777777" w:rsidTr="0098061E">
        <w:trPr>
          <w:cantSplit/>
        </w:trPr>
        <w:tc>
          <w:tcPr>
            <w:tcW w:w="3701" w:type="dxa"/>
          </w:tcPr>
          <w:p w14:paraId="4FD92A53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3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939A278" w14:textId="3F0004F9" w:rsidR="00993840" w:rsidRPr="00E84424" w:rsidRDefault="00CF1017" w:rsidP="002F7184">
            <w:pPr>
              <w:pStyle w:val="acctfourfigures"/>
              <w:tabs>
                <w:tab w:val="clear" w:pos="765"/>
              </w:tabs>
              <w:spacing w:line="240" w:lineRule="auto"/>
              <w:ind w:left="-57" w:right="-53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</w:rPr>
              <w:t>166</w:t>
            </w:r>
            <w:r w:rsidR="003C7604"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6"/>
                <w:szCs w:val="26"/>
              </w:rPr>
              <w:t>390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1ABA27" w14:textId="63C12413" w:rsidR="00993840" w:rsidRPr="00E84424" w:rsidRDefault="00CF1017" w:rsidP="002F7184">
            <w:pPr>
              <w:pStyle w:val="acctfourfigures"/>
              <w:tabs>
                <w:tab w:val="clear" w:pos="765"/>
              </w:tabs>
              <w:spacing w:line="240" w:lineRule="auto"/>
              <w:ind w:left="-57" w:right="-53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</w:rPr>
              <w:t>228</w:t>
            </w:r>
            <w:r w:rsidR="00993840"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6"/>
                <w:szCs w:val="26"/>
              </w:rPr>
              <w:t>392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3641482" w14:textId="7DFD23AA" w:rsidR="00993840" w:rsidRPr="00E84424" w:rsidRDefault="00CF1017" w:rsidP="002F7184">
            <w:pPr>
              <w:pStyle w:val="a0"/>
              <w:ind w:left="-57" w:right="-53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185</w:t>
            </w:r>
            <w:r w:rsidR="003C7604" w:rsidRPr="00E8442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736464" w14:textId="22287BB0" w:rsidR="00993840" w:rsidRPr="00E84424" w:rsidRDefault="00CF1017" w:rsidP="002F7184">
            <w:pPr>
              <w:pStyle w:val="a0"/>
              <w:ind w:left="-57" w:right="-53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265</w:t>
            </w:r>
            <w:r w:rsidR="00993840" w:rsidRPr="00E8442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527</w:t>
            </w:r>
          </w:p>
        </w:tc>
      </w:tr>
    </w:tbl>
    <w:p w14:paraId="3FB3E037" w14:textId="21C7D610" w:rsidR="00520F41" w:rsidRDefault="00520F41" w:rsidP="00993840">
      <w:pPr>
        <w:spacing w:line="240" w:lineRule="auto"/>
        <w:rPr>
          <w:rFonts w:ascii="Browallia New" w:eastAsia="Arial Unicode MS" w:hAnsi="Browallia New" w:cs="Browallia New"/>
          <w:sz w:val="26"/>
          <w:szCs w:val="26"/>
          <w:lang w:val="en-GB"/>
        </w:rPr>
      </w:pPr>
      <w:bookmarkStart w:id="100" w:name="_Hlk50879495"/>
    </w:p>
    <w:p w14:paraId="0A6BEA79" w14:textId="77777777" w:rsidR="00520F41" w:rsidRDefault="00520F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54B43E53" w14:textId="77777777" w:rsidR="00993840" w:rsidRPr="00E84424" w:rsidRDefault="00993840" w:rsidP="00993840">
      <w:pPr>
        <w:spacing w:line="240" w:lineRule="auto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Style w:val="TableGrid"/>
        <w:tblW w:w="9475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993840" w:rsidRPr="00E84424" w14:paraId="113AB02D" w14:textId="77777777" w:rsidTr="002F7184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03774264" w14:textId="40C076C6" w:rsidR="00993840" w:rsidRPr="00E84424" w:rsidRDefault="00CF1017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</w:pPr>
            <w:r w:rsidRPr="00CF101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17</w:t>
            </w:r>
            <w:r w:rsidR="00993840" w:rsidRPr="00E8442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  <w:tab/>
              <w:t>เงินลงทุนในบริษัทย่อย</w:t>
            </w:r>
          </w:p>
        </w:tc>
      </w:tr>
      <w:bookmarkEnd w:id="100"/>
    </w:tbl>
    <w:p w14:paraId="13856A85" w14:textId="77777777" w:rsidR="00993840" w:rsidRPr="00E84424" w:rsidRDefault="00993840" w:rsidP="009938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2"/>
          <w:szCs w:val="22"/>
        </w:rPr>
      </w:pPr>
    </w:p>
    <w:p w14:paraId="00541E54" w14:textId="4A75192F" w:rsidR="00993840" w:rsidRPr="00E84424" w:rsidRDefault="00CF1017" w:rsidP="00993840">
      <w:pPr>
        <w:pStyle w:val="Heading2"/>
        <w:keepNext w:val="0"/>
        <w:tabs>
          <w:tab w:val="clear" w:pos="567"/>
        </w:tabs>
        <w:spacing w:line="240" w:lineRule="auto"/>
        <w:ind w:left="540" w:hanging="540"/>
        <w:rPr>
          <w:rFonts w:ascii="Browallia New" w:eastAsia="Arial Unicode MS" w:hAnsi="Browallia New" w:cs="Browallia New"/>
          <w:color w:val="CF4A02"/>
          <w:cs/>
        </w:rPr>
      </w:pPr>
      <w:r w:rsidRPr="00CF1017">
        <w:rPr>
          <w:rFonts w:ascii="Browallia New" w:eastAsia="Arial Unicode MS" w:hAnsi="Browallia New" w:cs="Browallia New"/>
          <w:color w:val="CF4A02"/>
          <w:lang w:val="en-GB"/>
        </w:rPr>
        <w:t>17</w:t>
      </w:r>
      <w:r w:rsidR="00993840" w:rsidRPr="00E84424">
        <w:rPr>
          <w:rFonts w:ascii="Browallia New" w:eastAsia="Arial Unicode MS" w:hAnsi="Browallia New" w:cs="Browallia New"/>
          <w:color w:val="CF4A02"/>
          <w:lang w:val="en-GB"/>
        </w:rPr>
        <w:t>.</w:t>
      </w:r>
      <w:r w:rsidRPr="00CF1017">
        <w:rPr>
          <w:rFonts w:ascii="Browallia New" w:eastAsia="Arial Unicode MS" w:hAnsi="Browallia New" w:cs="Browallia New"/>
          <w:color w:val="CF4A02"/>
          <w:lang w:val="en-GB"/>
        </w:rPr>
        <w:t>1</w:t>
      </w:r>
      <w:r w:rsidR="00993840" w:rsidRPr="00E84424">
        <w:rPr>
          <w:rFonts w:ascii="Browallia New" w:eastAsia="Arial Unicode MS" w:hAnsi="Browallia New" w:cs="Browallia New"/>
          <w:color w:val="CF4A02"/>
          <w:cs/>
        </w:rPr>
        <w:tab/>
        <w:t>การเปลี่ยนแปลงของเงินลงทุนในบริษัทย่อย มีดังต่อไปนี้</w:t>
      </w:r>
    </w:p>
    <w:p w14:paraId="361C1DDC" w14:textId="77777777" w:rsidR="00993840" w:rsidRPr="00E84424" w:rsidRDefault="00993840" w:rsidP="009938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9189" w:type="dxa"/>
        <w:tblInd w:w="261" w:type="dxa"/>
        <w:tblLayout w:type="fixed"/>
        <w:tblLook w:val="0000" w:firstRow="0" w:lastRow="0" w:firstColumn="0" w:lastColumn="0" w:noHBand="0" w:noVBand="0"/>
      </w:tblPr>
      <w:tblGrid>
        <w:gridCol w:w="6309"/>
        <w:gridCol w:w="1440"/>
        <w:gridCol w:w="1440"/>
      </w:tblGrid>
      <w:tr w:rsidR="0039062F" w:rsidRPr="00E84424" w14:paraId="4E5DA951" w14:textId="77777777" w:rsidTr="00837424">
        <w:tc>
          <w:tcPr>
            <w:tcW w:w="63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70DC187" w14:textId="77777777" w:rsidR="0039062F" w:rsidRPr="00E84424" w:rsidRDefault="0039062F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5C62A9C" w14:textId="77777777" w:rsidR="0039062F" w:rsidRPr="00E84424" w:rsidRDefault="0039062F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9062F" w:rsidRPr="00E84424" w14:paraId="50A31195" w14:textId="77777777" w:rsidTr="00837424">
        <w:tc>
          <w:tcPr>
            <w:tcW w:w="63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A3571FF" w14:textId="77777777" w:rsidR="0039062F" w:rsidRPr="00E84424" w:rsidRDefault="0039062F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F634137" w14:textId="33B47CDF" w:rsidR="0039062F" w:rsidRPr="00E84424" w:rsidRDefault="0039062F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พ.ศ.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color w:val="7030A0"/>
                <w:sz w:val="26"/>
                <w:szCs w:val="26"/>
                <w:cs/>
              </w:rPr>
              <w:t xml:space="preserve"> </w:t>
            </w:r>
            <w:r w:rsidR="00CF1017" w:rsidRPr="00CF10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DC9C54E" w14:textId="31CEF57A" w:rsidR="0039062F" w:rsidRPr="00E84424" w:rsidRDefault="0039062F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พ.ศ.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color w:val="7030A0"/>
                <w:sz w:val="26"/>
                <w:szCs w:val="26"/>
                <w:cs/>
              </w:rPr>
              <w:t xml:space="preserve"> </w:t>
            </w:r>
            <w:r w:rsidR="00CF1017" w:rsidRPr="00CF10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39062F" w:rsidRPr="00E84424" w14:paraId="7920EA34" w14:textId="77777777" w:rsidTr="00837424">
        <w:tc>
          <w:tcPr>
            <w:tcW w:w="63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AE66F93" w14:textId="77777777" w:rsidR="0039062F" w:rsidRPr="00E84424" w:rsidRDefault="0039062F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5532A34" w14:textId="77777777" w:rsidR="0039062F" w:rsidRPr="00E84424" w:rsidRDefault="0039062F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286D187" w14:textId="77777777" w:rsidR="0039062F" w:rsidRPr="00E84424" w:rsidRDefault="0039062F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39062F" w:rsidRPr="00E84424" w14:paraId="574EA142" w14:textId="77777777" w:rsidTr="00837424">
        <w:tc>
          <w:tcPr>
            <w:tcW w:w="6309" w:type="dxa"/>
            <w:tcBorders>
              <w:top w:val="nil"/>
              <w:left w:val="nil"/>
              <w:bottom w:val="nil"/>
              <w:right w:val="nil"/>
            </w:tcBorders>
          </w:tcPr>
          <w:p w14:paraId="7EC5B5A3" w14:textId="77777777" w:rsidR="0039062F" w:rsidRPr="00E84424" w:rsidRDefault="0039062F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3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01D62C06" w14:textId="77777777" w:rsidR="0039062F" w:rsidRPr="00E84424" w:rsidRDefault="0039062F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106394C2" w14:textId="77777777" w:rsidR="0039062F" w:rsidRPr="00E84424" w:rsidRDefault="0039062F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39062F" w:rsidRPr="00E84424" w14:paraId="1B60CCC8" w14:textId="77777777" w:rsidTr="00837424">
        <w:tc>
          <w:tcPr>
            <w:tcW w:w="6309" w:type="dxa"/>
            <w:tcBorders>
              <w:top w:val="nil"/>
              <w:left w:val="nil"/>
              <w:bottom w:val="nil"/>
              <w:right w:val="nil"/>
            </w:tcBorders>
          </w:tcPr>
          <w:p w14:paraId="7E8D3617" w14:textId="66FD8121" w:rsidR="0039062F" w:rsidRPr="00E84424" w:rsidRDefault="0039062F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CF1017" w:rsidRPr="00CF10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มกราคม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noWrap/>
            <w:vAlign w:val="bottom"/>
          </w:tcPr>
          <w:p w14:paraId="0A611DC0" w14:textId="6F21CAE9" w:rsidR="0039062F" w:rsidRPr="00E84424" w:rsidRDefault="00CF101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="0039062F" w:rsidRPr="00E844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015</w:t>
            </w:r>
          </w:p>
        </w:tc>
        <w:tc>
          <w:tcPr>
            <w:tcW w:w="1440" w:type="dxa"/>
            <w:tcBorders>
              <w:left w:val="nil"/>
              <w:right w:val="nil"/>
            </w:tcBorders>
            <w:noWrap/>
            <w:vAlign w:val="bottom"/>
          </w:tcPr>
          <w:p w14:paraId="4ABEF8EF" w14:textId="4AC0AE22" w:rsidR="0039062F" w:rsidRPr="00E84424" w:rsidRDefault="00CF101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39062F"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555</w:t>
            </w:r>
          </w:p>
        </w:tc>
      </w:tr>
      <w:tr w:rsidR="0039062F" w:rsidRPr="00E84424" w14:paraId="01B73461" w14:textId="77777777" w:rsidTr="00837424">
        <w:tc>
          <w:tcPr>
            <w:tcW w:w="63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B9CD3F8" w14:textId="77777777" w:rsidR="0039062F" w:rsidRPr="00E84424" w:rsidRDefault="0039062F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การซื้อหุ้นเพิ่มทุนของบริษัทย่อย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7A7CBD96" w14:textId="77777777" w:rsidR="0039062F" w:rsidRPr="00E84424" w:rsidRDefault="0039062F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E82244C" w14:textId="442FC030" w:rsidR="0039062F" w:rsidRPr="00E84424" w:rsidRDefault="00CF101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460</w:t>
            </w:r>
          </w:p>
        </w:tc>
      </w:tr>
      <w:tr w:rsidR="00A42E79" w:rsidRPr="00E84424" w14:paraId="675EF20F" w14:textId="77777777" w:rsidTr="00837424">
        <w:tc>
          <w:tcPr>
            <w:tcW w:w="63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8D80A5F" w14:textId="3EA6B5E1" w:rsidR="00A42E79" w:rsidRPr="00E84424" w:rsidRDefault="00A42E79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3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ขาดทุนจากการด้อยค่า</w:t>
            </w:r>
            <w:r w:rsidR="006F5B68"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(หมายเหตุฯ ข้อ </w:t>
            </w:r>
            <w:r w:rsidR="00CF1017"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</w:t>
            </w:r>
            <w:r w:rsidR="006F5B68" w:rsidRPr="00E844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63128805" w14:textId="77E595F1" w:rsidR="00A42E79" w:rsidRPr="00E84424" w:rsidRDefault="00A42E79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162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8F919C8" w14:textId="18EC267A" w:rsidR="00A42E79" w:rsidRPr="00E84424" w:rsidRDefault="00A42E79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39062F" w:rsidRPr="00E84424" w14:paraId="704F1FB5" w14:textId="77777777" w:rsidTr="00837424">
        <w:tc>
          <w:tcPr>
            <w:tcW w:w="63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C612CA0" w14:textId="32E25768" w:rsidR="0039062F" w:rsidRPr="00E84424" w:rsidRDefault="0039062F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3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จัดประเภทเป็นสินทรัพย์ไม่หมุนเวียนที่ถือไว้เพื่อขาย</w:t>
            </w:r>
            <w:r w:rsidR="002636F7"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</w:t>
            </w:r>
            <w:r w:rsidR="002636F7"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หมายเหตุฯ ข้อ </w:t>
            </w:r>
            <w:r w:rsidR="00CF1017"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</w:t>
            </w:r>
            <w:r w:rsidR="002636F7"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66F9E997" w14:textId="0353700A" w:rsidR="0039062F" w:rsidRPr="00E84424" w:rsidRDefault="0039062F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808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C83332E" w14:textId="77777777" w:rsidR="0039062F" w:rsidRPr="00E84424" w:rsidRDefault="0039062F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39062F" w:rsidRPr="00E84424" w14:paraId="4125625C" w14:textId="77777777" w:rsidTr="00837424">
        <w:tc>
          <w:tcPr>
            <w:tcW w:w="630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6806535" w14:textId="2188A298" w:rsidR="0039062F" w:rsidRPr="00E84424" w:rsidRDefault="0039062F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ณ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CF1017" w:rsidRPr="00CF10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26B75EDF" w14:textId="6079F7FE" w:rsidR="0039062F" w:rsidRPr="00E84424" w:rsidRDefault="00CF101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39062F"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3BF68D3" w14:textId="2005A2F0" w:rsidR="0039062F" w:rsidRPr="00E84424" w:rsidRDefault="00CF101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="0039062F" w:rsidRPr="00E844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015</w:t>
            </w:r>
          </w:p>
        </w:tc>
      </w:tr>
    </w:tbl>
    <w:p w14:paraId="2BC1C14D" w14:textId="77777777" w:rsidR="0098061E" w:rsidRDefault="0098061E" w:rsidP="009938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0A78C6BB" w14:textId="64F5260E" w:rsidR="00993840" w:rsidRPr="0098061E" w:rsidRDefault="00993840" w:rsidP="009938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98061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บริษัทย่อยที่บริษัทถือหุ้นทาง</w:t>
      </w:r>
      <w:r w:rsidRPr="0098061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อ้อม</w:t>
      </w:r>
    </w:p>
    <w:p w14:paraId="13D4C779" w14:textId="77777777" w:rsidR="0098061E" w:rsidRDefault="0098061E" w:rsidP="009938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Browallia New" w:eastAsia="MS Mincho" w:hAnsi="Browallia New" w:cs="Browallia New"/>
          <w:b/>
          <w:bCs/>
          <w:i/>
          <w:iCs/>
          <w:sz w:val="26"/>
          <w:szCs w:val="26"/>
        </w:rPr>
      </w:pPr>
    </w:p>
    <w:p w14:paraId="5D6FA151" w14:textId="032093DA" w:rsidR="00167E49" w:rsidRPr="0098061E" w:rsidRDefault="00167E49" w:rsidP="009938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Browallia New" w:eastAsia="MS Mincho" w:hAnsi="Browallia New" w:cs="Browallia New"/>
          <w:b/>
          <w:bCs/>
          <w:i/>
          <w:iCs/>
          <w:sz w:val="26"/>
          <w:szCs w:val="26"/>
        </w:rPr>
      </w:pPr>
      <w:r w:rsidRPr="0098061E">
        <w:rPr>
          <w:rFonts w:ascii="Browallia New" w:eastAsia="MS Mincho" w:hAnsi="Browallia New" w:cs="Browallia New"/>
          <w:b/>
          <w:bCs/>
          <w:i/>
          <w:iCs/>
          <w:sz w:val="26"/>
          <w:szCs w:val="26"/>
        </w:rPr>
        <w:t>TOP Ventures Hong Kong Limited</w:t>
      </w:r>
    </w:p>
    <w:p w14:paraId="0F1E812A" w14:textId="77777777" w:rsidR="00167E49" w:rsidRPr="0098061E" w:rsidRDefault="00167E49" w:rsidP="009938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Browallia New" w:eastAsia="MS Mincho" w:hAnsi="Browallia New" w:cs="Browallia New"/>
          <w:sz w:val="26"/>
          <w:szCs w:val="26"/>
        </w:rPr>
      </w:pPr>
    </w:p>
    <w:p w14:paraId="32D5E77E" w14:textId="51B67292" w:rsidR="00993840" w:rsidRPr="0098061E" w:rsidRDefault="00993840" w:rsidP="009938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Browallia New" w:eastAsia="MS Mincho" w:hAnsi="Browallia New" w:cs="Browallia New"/>
          <w:sz w:val="26"/>
          <w:szCs w:val="26"/>
        </w:rPr>
      </w:pPr>
      <w:r w:rsidRPr="0098061E">
        <w:rPr>
          <w:rFonts w:ascii="Browallia New" w:eastAsia="MS Mincho" w:hAnsi="Browallia New" w:cs="Browallia New"/>
          <w:sz w:val="26"/>
          <w:szCs w:val="26"/>
          <w:cs/>
        </w:rPr>
        <w:t xml:space="preserve">เมื่อวันที่ </w:t>
      </w:r>
      <w:r w:rsidR="00CF1017" w:rsidRPr="00CF1017">
        <w:rPr>
          <w:rFonts w:ascii="Browallia New" w:eastAsia="MS Mincho" w:hAnsi="Browallia New" w:cs="Browallia New"/>
          <w:sz w:val="26"/>
          <w:szCs w:val="26"/>
          <w:lang w:val="en-GB"/>
        </w:rPr>
        <w:t>2</w:t>
      </w:r>
      <w:r w:rsidRPr="0098061E">
        <w:rPr>
          <w:rFonts w:ascii="Browallia New" w:eastAsia="MS Mincho" w:hAnsi="Browallia New" w:cs="Browallia New"/>
          <w:sz w:val="26"/>
          <w:szCs w:val="26"/>
          <w:cs/>
        </w:rPr>
        <w:t xml:space="preserve"> มกราคม </w:t>
      </w:r>
      <w:r w:rsidRPr="0098061E">
        <w:rPr>
          <w:rFonts w:ascii="Browallia New" w:eastAsia="MS Mincho" w:hAnsi="Browallia New" w:cs="Browallia New"/>
          <w:sz w:val="26"/>
          <w:szCs w:val="26"/>
          <w:cs/>
          <w:lang w:val="en-GB"/>
        </w:rPr>
        <w:t xml:space="preserve">พ.ศ. </w:t>
      </w:r>
      <w:r w:rsidR="00CF1017" w:rsidRPr="00CF1017">
        <w:rPr>
          <w:rFonts w:ascii="Browallia New" w:eastAsia="MS Mincho" w:hAnsi="Browallia New" w:cs="Browallia New"/>
          <w:sz w:val="26"/>
          <w:szCs w:val="26"/>
          <w:lang w:val="en-GB"/>
        </w:rPr>
        <w:t>2563</w:t>
      </w:r>
      <w:r w:rsidRPr="0098061E">
        <w:rPr>
          <w:rFonts w:ascii="Browallia New" w:eastAsia="MS Mincho" w:hAnsi="Browallia New" w:cs="Browallia New"/>
          <w:sz w:val="26"/>
          <w:szCs w:val="26"/>
        </w:rPr>
        <w:t xml:space="preserve"> </w:t>
      </w:r>
      <w:r w:rsidRPr="0098061E">
        <w:rPr>
          <w:rFonts w:ascii="Browallia New" w:eastAsia="MS Mincho" w:hAnsi="Browallia New" w:cs="Browallia New"/>
          <w:sz w:val="26"/>
          <w:szCs w:val="26"/>
          <w:cs/>
        </w:rPr>
        <w:t xml:space="preserve">ที่ประชุมคณะกรรมการบริหาร ครั้งที่ </w:t>
      </w:r>
      <w:r w:rsidR="00CF1017" w:rsidRPr="00CF1017">
        <w:rPr>
          <w:rFonts w:ascii="Browallia New" w:eastAsia="MS Mincho" w:hAnsi="Browallia New" w:cs="Browallia New"/>
          <w:sz w:val="26"/>
          <w:szCs w:val="26"/>
          <w:lang w:val="en-GB"/>
        </w:rPr>
        <w:t>1</w:t>
      </w:r>
      <w:r w:rsidRPr="0098061E">
        <w:rPr>
          <w:rFonts w:ascii="Browallia New" w:eastAsia="MS Mincho" w:hAnsi="Browallia New" w:cs="Browallia New"/>
          <w:sz w:val="26"/>
          <w:szCs w:val="26"/>
        </w:rPr>
        <w:t>/</w:t>
      </w:r>
      <w:r w:rsidR="00CF1017" w:rsidRPr="00CF1017">
        <w:rPr>
          <w:rFonts w:ascii="Browallia New" w:eastAsia="MS Mincho" w:hAnsi="Browallia New" w:cs="Browallia New"/>
          <w:sz w:val="26"/>
          <w:szCs w:val="26"/>
          <w:lang w:val="en-GB"/>
        </w:rPr>
        <w:t>2563</w:t>
      </w:r>
      <w:r w:rsidRPr="0098061E">
        <w:rPr>
          <w:rFonts w:ascii="Browallia New" w:eastAsia="MS Mincho" w:hAnsi="Browallia New" w:cs="Browallia New"/>
          <w:sz w:val="26"/>
          <w:szCs w:val="26"/>
          <w:cs/>
        </w:rPr>
        <w:t xml:space="preserve"> มีมติอนุมัติการเพิ่มทุนจดทะเบียนของ </w:t>
      </w:r>
      <w:r w:rsidRPr="0098061E">
        <w:rPr>
          <w:rFonts w:ascii="Browallia New" w:eastAsia="MS Mincho" w:hAnsi="Browallia New" w:cs="Browallia New"/>
          <w:sz w:val="26"/>
          <w:szCs w:val="26"/>
          <w:cs/>
        </w:rPr>
        <w:br/>
      </w:r>
      <w:r w:rsidRPr="0098061E">
        <w:rPr>
          <w:rFonts w:ascii="Browallia New" w:eastAsia="MS Mincho" w:hAnsi="Browallia New" w:cs="Browallia New"/>
          <w:sz w:val="26"/>
          <w:szCs w:val="26"/>
        </w:rPr>
        <w:t xml:space="preserve">TOP Ventures Hong Kong Limited </w:t>
      </w:r>
      <w:r w:rsidRPr="0098061E">
        <w:rPr>
          <w:rFonts w:ascii="Browallia New" w:eastAsia="MS Mincho" w:hAnsi="Browallia New" w:cs="Browallia New"/>
          <w:sz w:val="26"/>
          <w:szCs w:val="26"/>
          <w:cs/>
        </w:rPr>
        <w:t xml:space="preserve">จำนวนเงิน </w:t>
      </w:r>
      <w:r w:rsidR="00CF1017" w:rsidRPr="00CF1017">
        <w:rPr>
          <w:rFonts w:ascii="Browallia New" w:eastAsia="MS Mincho" w:hAnsi="Browallia New" w:cs="Browallia New"/>
          <w:sz w:val="26"/>
          <w:szCs w:val="26"/>
          <w:lang w:val="en-GB"/>
        </w:rPr>
        <w:t>8</w:t>
      </w:r>
      <w:r w:rsidRPr="0098061E">
        <w:rPr>
          <w:rFonts w:ascii="Browallia New" w:eastAsia="MS Mincho" w:hAnsi="Browallia New" w:cs="Browallia New"/>
          <w:sz w:val="26"/>
          <w:szCs w:val="26"/>
        </w:rPr>
        <w:t>.</w:t>
      </w:r>
      <w:r w:rsidR="00CF1017" w:rsidRPr="00CF1017">
        <w:rPr>
          <w:rFonts w:ascii="Browallia New" w:eastAsia="MS Mincho" w:hAnsi="Browallia New" w:cs="Browallia New"/>
          <w:sz w:val="26"/>
          <w:szCs w:val="26"/>
          <w:lang w:val="en-GB"/>
        </w:rPr>
        <w:t>30</w:t>
      </w:r>
      <w:r w:rsidRPr="0098061E">
        <w:rPr>
          <w:rFonts w:ascii="Browallia New" w:eastAsia="MS Mincho" w:hAnsi="Browallia New" w:cs="Browallia New"/>
          <w:sz w:val="26"/>
          <w:szCs w:val="26"/>
        </w:rPr>
        <w:t xml:space="preserve"> </w:t>
      </w:r>
      <w:r w:rsidRPr="0098061E">
        <w:rPr>
          <w:rFonts w:ascii="Browallia New" w:eastAsia="MS Mincho" w:hAnsi="Browallia New" w:cs="Browallia New"/>
          <w:sz w:val="26"/>
          <w:szCs w:val="26"/>
          <w:cs/>
        </w:rPr>
        <w:t xml:space="preserve">ล้านเหรียญสหรัฐอเมริกาหรือเทียบเท่า </w:t>
      </w:r>
      <w:r w:rsidR="00CF1017" w:rsidRPr="00CF1017">
        <w:rPr>
          <w:rFonts w:ascii="Browallia New" w:eastAsia="MS Mincho" w:hAnsi="Browallia New" w:cs="Browallia New"/>
          <w:sz w:val="26"/>
          <w:szCs w:val="26"/>
          <w:lang w:val="en-GB"/>
        </w:rPr>
        <w:t>251</w:t>
      </w:r>
      <w:r w:rsidRPr="0098061E">
        <w:rPr>
          <w:rFonts w:ascii="Browallia New" w:eastAsia="MS Mincho" w:hAnsi="Browallia New" w:cs="Browallia New"/>
          <w:sz w:val="26"/>
          <w:szCs w:val="26"/>
          <w:lang w:val="en-GB"/>
        </w:rPr>
        <w:t xml:space="preserve"> </w:t>
      </w:r>
      <w:r w:rsidRPr="0098061E">
        <w:rPr>
          <w:rFonts w:ascii="Browallia New" w:eastAsia="MS Mincho" w:hAnsi="Browallia New" w:cs="Browallia New"/>
          <w:sz w:val="26"/>
          <w:szCs w:val="26"/>
          <w:cs/>
          <w:lang w:val="en-GB"/>
        </w:rPr>
        <w:t xml:space="preserve">ล้านบาท </w:t>
      </w:r>
      <w:r w:rsidRPr="0098061E">
        <w:rPr>
          <w:rFonts w:ascii="Browallia New" w:eastAsia="MS Mincho" w:hAnsi="Browallia New" w:cs="Browallia New"/>
          <w:sz w:val="26"/>
          <w:szCs w:val="26"/>
          <w:cs/>
        </w:rPr>
        <w:t>ซึ่งบริษัท</w:t>
      </w:r>
      <w:r w:rsidRPr="0098061E">
        <w:rPr>
          <w:rFonts w:ascii="Browallia New" w:eastAsia="MS Mincho" w:hAnsi="Browallia New" w:cs="Browallia New"/>
          <w:sz w:val="26"/>
          <w:szCs w:val="26"/>
          <w:cs/>
          <w:lang w:val="en-GB"/>
        </w:rPr>
        <w:t>ย่อย</w:t>
      </w:r>
      <w:r w:rsidRPr="0098061E">
        <w:rPr>
          <w:rFonts w:ascii="Browallia New" w:eastAsia="MS Mincho" w:hAnsi="Browallia New" w:cs="Browallia New"/>
          <w:sz w:val="26"/>
          <w:szCs w:val="26"/>
          <w:cs/>
        </w:rPr>
        <w:t xml:space="preserve">ได้รับชำระค่าหุ้นเพิ่มทุนดังกล่าวแล้วเมื่อวันที่ </w:t>
      </w:r>
      <w:r w:rsidR="00CF1017" w:rsidRPr="00CF1017">
        <w:rPr>
          <w:rFonts w:ascii="Browallia New" w:eastAsia="MS Mincho" w:hAnsi="Browallia New" w:cs="Browallia New"/>
          <w:sz w:val="26"/>
          <w:szCs w:val="26"/>
          <w:lang w:val="en-GB"/>
        </w:rPr>
        <w:t>7</w:t>
      </w:r>
      <w:r w:rsidRPr="0098061E">
        <w:rPr>
          <w:rFonts w:ascii="Browallia New" w:eastAsia="MS Mincho" w:hAnsi="Browallia New" w:cs="Browallia New"/>
          <w:sz w:val="26"/>
          <w:szCs w:val="26"/>
          <w:cs/>
        </w:rPr>
        <w:t xml:space="preserve"> มกราคม </w:t>
      </w:r>
      <w:r w:rsidRPr="0098061E">
        <w:rPr>
          <w:rFonts w:ascii="Browallia New" w:eastAsia="MS Mincho" w:hAnsi="Browallia New" w:cs="Browallia New"/>
          <w:sz w:val="26"/>
          <w:szCs w:val="26"/>
          <w:cs/>
          <w:lang w:val="en-GB"/>
        </w:rPr>
        <w:t xml:space="preserve">พ.ศ. </w:t>
      </w:r>
      <w:r w:rsidR="00CF1017" w:rsidRPr="00CF1017">
        <w:rPr>
          <w:rFonts w:ascii="Browallia New" w:eastAsia="MS Mincho" w:hAnsi="Browallia New" w:cs="Browallia New"/>
          <w:sz w:val="26"/>
          <w:szCs w:val="26"/>
          <w:lang w:val="en-GB"/>
        </w:rPr>
        <w:t>2563</w:t>
      </w:r>
      <w:r w:rsidRPr="0098061E">
        <w:rPr>
          <w:rFonts w:ascii="Browallia New" w:eastAsia="MS Mincho" w:hAnsi="Browallia New" w:cs="Browallia New"/>
          <w:sz w:val="26"/>
          <w:szCs w:val="26"/>
        </w:rPr>
        <w:t xml:space="preserve"> </w:t>
      </w:r>
      <w:r w:rsidRPr="0098061E">
        <w:rPr>
          <w:rFonts w:ascii="Browallia New" w:eastAsia="MS Mincho" w:hAnsi="Browallia New" w:cs="Browallia New"/>
          <w:sz w:val="26"/>
          <w:szCs w:val="26"/>
          <w:cs/>
        </w:rPr>
        <w:t>และได้ดำเนินการจดทะเบียนการเปลี่ยนแปลง</w:t>
      </w:r>
      <w:r w:rsidRPr="0098061E">
        <w:rPr>
          <w:rFonts w:ascii="Browallia New" w:eastAsia="MS Mincho" w:hAnsi="Browallia New" w:cs="Browallia New"/>
          <w:sz w:val="26"/>
          <w:szCs w:val="26"/>
          <w:cs/>
        </w:rPr>
        <w:br/>
        <w:t>ทุนจดทะเบียนเป็นที่เรียบร้อยแล้ว</w:t>
      </w:r>
    </w:p>
    <w:p w14:paraId="59253EE4" w14:textId="04EAA98B" w:rsidR="00013FE5" w:rsidRPr="0098061E" w:rsidRDefault="00013FE5" w:rsidP="009938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Browallia New" w:eastAsia="MS Mincho" w:hAnsi="Browallia New" w:cs="Browallia New"/>
          <w:sz w:val="26"/>
          <w:szCs w:val="26"/>
        </w:rPr>
      </w:pPr>
    </w:p>
    <w:p w14:paraId="3976DE83" w14:textId="68FF32F0" w:rsidR="005F69D5" w:rsidRPr="0098061E" w:rsidRDefault="00013FE5" w:rsidP="009938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Browallia New" w:eastAsia="MS Mincho" w:hAnsi="Browallia New" w:cs="Browallia New"/>
          <w:sz w:val="26"/>
          <w:szCs w:val="26"/>
          <w:lang w:val="en-GB"/>
        </w:rPr>
      </w:pPr>
      <w:r w:rsidRPr="0098061E">
        <w:rPr>
          <w:rFonts w:ascii="Browallia New" w:eastAsia="MS Mincho" w:hAnsi="Browallia New" w:cs="Browallia New"/>
          <w:sz w:val="26"/>
          <w:szCs w:val="26"/>
          <w:cs/>
        </w:rPr>
        <w:t xml:space="preserve">เมื่อวันที่ </w:t>
      </w:r>
      <w:r w:rsidR="00CF1017" w:rsidRPr="00CF1017">
        <w:rPr>
          <w:rFonts w:ascii="Browallia New" w:eastAsia="MS Mincho" w:hAnsi="Browallia New" w:cs="Browallia New"/>
          <w:sz w:val="26"/>
          <w:szCs w:val="26"/>
          <w:lang w:val="en-GB"/>
        </w:rPr>
        <w:t>24</w:t>
      </w:r>
      <w:r w:rsidRPr="0098061E">
        <w:rPr>
          <w:rFonts w:ascii="Browallia New" w:eastAsia="MS Mincho" w:hAnsi="Browallia New" w:cs="Browallia New"/>
          <w:sz w:val="26"/>
          <w:szCs w:val="26"/>
          <w:lang w:val="en-GB"/>
        </w:rPr>
        <w:t xml:space="preserve"> </w:t>
      </w:r>
      <w:r w:rsidRPr="0098061E">
        <w:rPr>
          <w:rFonts w:ascii="Browallia New" w:eastAsia="MS Mincho" w:hAnsi="Browallia New" w:cs="Browallia New"/>
          <w:sz w:val="26"/>
          <w:szCs w:val="26"/>
          <w:cs/>
          <w:lang w:val="en-GB"/>
        </w:rPr>
        <w:t>กรกฎาคม พ.ศ.</w:t>
      </w:r>
      <w:r w:rsidRPr="0098061E">
        <w:rPr>
          <w:rFonts w:ascii="Browallia New" w:eastAsia="MS Mincho" w:hAnsi="Browallia New" w:cs="Browallia New"/>
          <w:sz w:val="26"/>
          <w:szCs w:val="26"/>
          <w:lang w:val="en-GB"/>
        </w:rPr>
        <w:t xml:space="preserve"> </w:t>
      </w:r>
      <w:r w:rsidR="00CF1017" w:rsidRPr="00CF1017">
        <w:rPr>
          <w:rFonts w:ascii="Browallia New" w:eastAsia="MS Mincho" w:hAnsi="Browallia New" w:cs="Browallia New"/>
          <w:sz w:val="26"/>
          <w:szCs w:val="26"/>
          <w:lang w:val="en-GB"/>
        </w:rPr>
        <w:t>2563</w:t>
      </w:r>
      <w:r w:rsidRPr="0098061E">
        <w:rPr>
          <w:rFonts w:ascii="Browallia New" w:eastAsia="MS Mincho" w:hAnsi="Browallia New" w:cs="Browallia New"/>
          <w:sz w:val="26"/>
          <w:szCs w:val="26"/>
          <w:lang w:val="en-GB"/>
        </w:rPr>
        <w:t xml:space="preserve"> </w:t>
      </w:r>
      <w:r w:rsidRPr="0098061E">
        <w:rPr>
          <w:rFonts w:ascii="Browallia New" w:eastAsia="MS Mincho" w:hAnsi="Browallia New" w:cs="Browallia New"/>
          <w:sz w:val="26"/>
          <w:szCs w:val="26"/>
          <w:cs/>
          <w:lang w:val="en-GB"/>
        </w:rPr>
        <w:t xml:space="preserve">ที่ประชุมคณะกรรมการบริหาร ครั้งที่ </w:t>
      </w:r>
      <w:r w:rsidR="00CF1017" w:rsidRPr="00CF1017">
        <w:rPr>
          <w:rFonts w:ascii="Browallia New" w:eastAsia="MS Mincho" w:hAnsi="Browallia New" w:cs="Browallia New"/>
          <w:sz w:val="26"/>
          <w:szCs w:val="26"/>
          <w:lang w:val="en-GB"/>
        </w:rPr>
        <w:t>3</w:t>
      </w:r>
      <w:r w:rsidRPr="0098061E">
        <w:rPr>
          <w:rFonts w:ascii="Browallia New" w:eastAsia="MS Mincho" w:hAnsi="Browallia New" w:cs="Browallia New"/>
          <w:sz w:val="26"/>
          <w:szCs w:val="26"/>
          <w:lang w:val="en-GB"/>
        </w:rPr>
        <w:t>/</w:t>
      </w:r>
      <w:r w:rsidR="00CF1017" w:rsidRPr="00CF1017">
        <w:rPr>
          <w:rFonts w:ascii="Browallia New" w:eastAsia="MS Mincho" w:hAnsi="Browallia New" w:cs="Browallia New"/>
          <w:sz w:val="26"/>
          <w:szCs w:val="26"/>
          <w:lang w:val="en-GB"/>
        </w:rPr>
        <w:t>2563</w:t>
      </w:r>
      <w:r w:rsidRPr="0098061E">
        <w:rPr>
          <w:rFonts w:ascii="Browallia New" w:eastAsia="MS Mincho" w:hAnsi="Browallia New" w:cs="Browallia New"/>
          <w:sz w:val="26"/>
          <w:szCs w:val="26"/>
          <w:lang w:val="en-GB"/>
        </w:rPr>
        <w:t xml:space="preserve"> </w:t>
      </w:r>
      <w:r w:rsidRPr="0098061E">
        <w:rPr>
          <w:rFonts w:ascii="Browallia New" w:eastAsia="MS Mincho" w:hAnsi="Browallia New" w:cs="Browallia New"/>
          <w:sz w:val="26"/>
          <w:szCs w:val="26"/>
          <w:cs/>
          <w:lang w:val="en-GB"/>
        </w:rPr>
        <w:t xml:space="preserve">มีมติอนุมัติการเพิ่มทุนจดทะเบียนของ </w:t>
      </w:r>
      <w:r w:rsidR="00E018A4">
        <w:rPr>
          <w:rFonts w:ascii="Browallia New" w:eastAsia="MS Mincho" w:hAnsi="Browallia New" w:cs="Browallia New"/>
          <w:sz w:val="26"/>
          <w:szCs w:val="26"/>
          <w:lang w:val="en-GB"/>
        </w:rPr>
        <w:br/>
      </w:r>
      <w:r w:rsidRPr="0098061E">
        <w:rPr>
          <w:rFonts w:ascii="Browallia New" w:eastAsia="MS Mincho" w:hAnsi="Browallia New" w:cs="Browallia New"/>
          <w:sz w:val="26"/>
          <w:szCs w:val="26"/>
          <w:lang w:val="en-GB"/>
        </w:rPr>
        <w:t xml:space="preserve">TOP Ventures Hong Kong Limited </w:t>
      </w:r>
      <w:r w:rsidRPr="0098061E">
        <w:rPr>
          <w:rFonts w:ascii="Browallia New" w:eastAsia="MS Mincho" w:hAnsi="Browallia New" w:cs="Browallia New"/>
          <w:sz w:val="26"/>
          <w:szCs w:val="26"/>
          <w:cs/>
          <w:lang w:val="en-GB"/>
        </w:rPr>
        <w:t xml:space="preserve">จำนวนเงิน </w:t>
      </w:r>
      <w:r w:rsidR="00CF1017" w:rsidRPr="00CF1017">
        <w:rPr>
          <w:rFonts w:ascii="Browallia New" w:eastAsia="MS Mincho" w:hAnsi="Browallia New" w:cs="Browallia New"/>
          <w:sz w:val="26"/>
          <w:szCs w:val="26"/>
          <w:lang w:val="en-GB"/>
        </w:rPr>
        <w:t>0</w:t>
      </w:r>
      <w:r w:rsidRPr="0098061E">
        <w:rPr>
          <w:rFonts w:ascii="Browallia New" w:eastAsia="MS Mincho" w:hAnsi="Browallia New" w:cs="Browallia New"/>
          <w:sz w:val="26"/>
          <w:szCs w:val="26"/>
          <w:lang w:val="en-GB"/>
        </w:rPr>
        <w:t>.</w:t>
      </w:r>
      <w:r w:rsidR="00CF1017" w:rsidRPr="00CF1017">
        <w:rPr>
          <w:rFonts w:ascii="Browallia New" w:eastAsia="MS Mincho" w:hAnsi="Browallia New" w:cs="Browallia New"/>
          <w:sz w:val="26"/>
          <w:szCs w:val="26"/>
          <w:lang w:val="en-GB"/>
        </w:rPr>
        <w:t>50</w:t>
      </w:r>
      <w:r w:rsidRPr="0098061E">
        <w:rPr>
          <w:rFonts w:ascii="Browallia New" w:eastAsia="MS Mincho" w:hAnsi="Browallia New" w:cs="Browallia New"/>
          <w:sz w:val="26"/>
          <w:szCs w:val="26"/>
          <w:lang w:val="en-GB"/>
        </w:rPr>
        <w:t xml:space="preserve"> </w:t>
      </w:r>
      <w:r w:rsidRPr="0098061E">
        <w:rPr>
          <w:rFonts w:ascii="Browallia New" w:eastAsia="MS Mincho" w:hAnsi="Browallia New" w:cs="Browallia New"/>
          <w:sz w:val="26"/>
          <w:szCs w:val="26"/>
          <w:cs/>
          <w:lang w:val="en-GB"/>
        </w:rPr>
        <w:t xml:space="preserve">ล้านเหรียญสหรัฐอเมริกาหรือเทียบเท่า </w:t>
      </w:r>
      <w:r w:rsidR="00CF1017" w:rsidRPr="00CF1017">
        <w:rPr>
          <w:rFonts w:ascii="Browallia New" w:eastAsia="MS Mincho" w:hAnsi="Browallia New" w:cs="Browallia New"/>
          <w:sz w:val="26"/>
          <w:szCs w:val="26"/>
          <w:lang w:val="en-GB"/>
        </w:rPr>
        <w:t>16</w:t>
      </w:r>
      <w:r w:rsidRPr="0098061E">
        <w:rPr>
          <w:rFonts w:ascii="Browallia New" w:eastAsia="MS Mincho" w:hAnsi="Browallia New" w:cs="Browallia New"/>
          <w:sz w:val="26"/>
          <w:szCs w:val="26"/>
          <w:lang w:val="en-GB"/>
        </w:rPr>
        <w:t xml:space="preserve"> </w:t>
      </w:r>
      <w:r w:rsidRPr="0098061E">
        <w:rPr>
          <w:rFonts w:ascii="Browallia New" w:eastAsia="MS Mincho" w:hAnsi="Browallia New" w:cs="Browallia New"/>
          <w:sz w:val="26"/>
          <w:szCs w:val="26"/>
          <w:cs/>
          <w:lang w:val="en-GB"/>
        </w:rPr>
        <w:t>ล้านบาท ซึ่งบริษัทย่อย</w:t>
      </w:r>
      <w:r w:rsidR="00E018A4">
        <w:rPr>
          <w:rFonts w:ascii="Browallia New" w:eastAsia="MS Mincho" w:hAnsi="Browallia New" w:cs="Browallia New"/>
          <w:sz w:val="26"/>
          <w:szCs w:val="26"/>
          <w:lang w:val="en-GB"/>
        </w:rPr>
        <w:br/>
      </w:r>
      <w:r w:rsidRPr="0098061E">
        <w:rPr>
          <w:rFonts w:ascii="Browallia New" w:eastAsia="MS Mincho" w:hAnsi="Browallia New" w:cs="Browallia New"/>
          <w:sz w:val="26"/>
          <w:szCs w:val="26"/>
          <w:cs/>
          <w:lang w:val="en-GB"/>
        </w:rPr>
        <w:t xml:space="preserve">ได้รับชำระค่าหุ้นเพิ่มทุนดังกล่าวแล้วเมื่อวันที่ </w:t>
      </w:r>
      <w:r w:rsidR="00CF1017" w:rsidRPr="00CF1017">
        <w:rPr>
          <w:rFonts w:ascii="Browallia New" w:eastAsia="MS Mincho" w:hAnsi="Browallia New" w:cs="Browallia New"/>
          <w:sz w:val="26"/>
          <w:szCs w:val="26"/>
          <w:lang w:val="en-GB"/>
        </w:rPr>
        <w:t>31</w:t>
      </w:r>
      <w:r w:rsidRPr="0098061E">
        <w:rPr>
          <w:rFonts w:ascii="Browallia New" w:eastAsia="MS Mincho" w:hAnsi="Browallia New" w:cs="Browallia New"/>
          <w:sz w:val="26"/>
          <w:szCs w:val="26"/>
          <w:lang w:val="en-GB"/>
        </w:rPr>
        <w:t xml:space="preserve"> </w:t>
      </w:r>
      <w:r w:rsidRPr="0098061E">
        <w:rPr>
          <w:rFonts w:ascii="Browallia New" w:eastAsia="MS Mincho" w:hAnsi="Browallia New" w:cs="Browallia New"/>
          <w:sz w:val="26"/>
          <w:szCs w:val="26"/>
          <w:cs/>
          <w:lang w:val="en-GB"/>
        </w:rPr>
        <w:t xml:space="preserve">กรกฎาคม พ.ศ. </w:t>
      </w:r>
      <w:r w:rsidR="00CF1017" w:rsidRPr="00CF1017">
        <w:rPr>
          <w:rFonts w:ascii="Browallia New" w:eastAsia="MS Mincho" w:hAnsi="Browallia New" w:cs="Browallia New"/>
          <w:sz w:val="26"/>
          <w:szCs w:val="26"/>
          <w:lang w:val="en-GB"/>
        </w:rPr>
        <w:t>2563</w:t>
      </w:r>
      <w:r w:rsidRPr="0098061E">
        <w:rPr>
          <w:rFonts w:ascii="Browallia New" w:eastAsia="MS Mincho" w:hAnsi="Browallia New" w:cs="Browallia New"/>
          <w:sz w:val="26"/>
          <w:szCs w:val="26"/>
          <w:lang w:val="en-GB"/>
        </w:rPr>
        <w:t xml:space="preserve"> </w:t>
      </w:r>
      <w:r w:rsidRPr="0098061E">
        <w:rPr>
          <w:rFonts w:ascii="Browallia New" w:eastAsia="MS Mincho" w:hAnsi="Browallia New" w:cs="Browallia New"/>
          <w:sz w:val="26"/>
          <w:szCs w:val="26"/>
          <w:cs/>
          <w:lang w:val="en-GB"/>
        </w:rPr>
        <w:t>และได้ดำเนินการจดทะเบียนการเปลี่ยนแปลง</w:t>
      </w:r>
      <w:r w:rsidR="00E018A4">
        <w:rPr>
          <w:rFonts w:ascii="Browallia New" w:eastAsia="MS Mincho" w:hAnsi="Browallia New" w:cs="Browallia New"/>
          <w:sz w:val="26"/>
          <w:szCs w:val="26"/>
          <w:lang w:val="en-GB"/>
        </w:rPr>
        <w:br/>
      </w:r>
      <w:r w:rsidRPr="0098061E">
        <w:rPr>
          <w:rFonts w:ascii="Browallia New" w:eastAsia="MS Mincho" w:hAnsi="Browallia New" w:cs="Browallia New"/>
          <w:sz w:val="26"/>
          <w:szCs w:val="26"/>
          <w:cs/>
          <w:lang w:val="en-GB"/>
        </w:rPr>
        <w:t>ทุนจดทะเบียนเป็นที่เรียบร้อย</w:t>
      </w:r>
    </w:p>
    <w:p w14:paraId="3067535E" w14:textId="06F5FA5E" w:rsidR="0039062F" w:rsidRPr="0098061E" w:rsidRDefault="0039062F" w:rsidP="009938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Browallia New" w:eastAsia="MS Mincho" w:hAnsi="Browallia New" w:cs="Browallia New"/>
          <w:sz w:val="26"/>
          <w:szCs w:val="26"/>
          <w:lang w:val="en-GB"/>
        </w:rPr>
      </w:pPr>
    </w:p>
    <w:p w14:paraId="2592AAFD" w14:textId="67F1D2B6" w:rsidR="0039062F" w:rsidRPr="0098061E" w:rsidRDefault="0039062F" w:rsidP="009938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Browallia New" w:eastAsia="MS Mincho" w:hAnsi="Browallia New" w:cs="Browallia New"/>
          <w:sz w:val="26"/>
          <w:szCs w:val="26"/>
          <w:cs/>
          <w:lang w:val="en-GB"/>
        </w:rPr>
      </w:pPr>
      <w:r w:rsidRPr="0098061E">
        <w:rPr>
          <w:rFonts w:ascii="Browallia New" w:eastAsia="MS Mincho" w:hAnsi="Browallia New" w:cs="Browallia New"/>
          <w:sz w:val="26"/>
          <w:szCs w:val="26"/>
          <w:cs/>
        </w:rPr>
        <w:t xml:space="preserve">เมื่อวันที่ </w:t>
      </w:r>
      <w:r w:rsidR="00CF1017" w:rsidRPr="00CF1017">
        <w:rPr>
          <w:rFonts w:ascii="Browallia New" w:eastAsia="MS Mincho" w:hAnsi="Browallia New" w:cs="Browallia New"/>
          <w:sz w:val="26"/>
          <w:szCs w:val="26"/>
          <w:lang w:val="en-GB"/>
        </w:rPr>
        <w:t>26</w:t>
      </w:r>
      <w:r w:rsidRPr="0098061E">
        <w:rPr>
          <w:rFonts w:ascii="Browallia New" w:eastAsia="MS Mincho" w:hAnsi="Browallia New" w:cs="Browallia New"/>
          <w:sz w:val="26"/>
          <w:szCs w:val="26"/>
          <w:lang w:val="en-GB"/>
        </w:rPr>
        <w:t xml:space="preserve"> </w:t>
      </w:r>
      <w:r w:rsidRPr="0098061E">
        <w:rPr>
          <w:rFonts w:ascii="Browallia New" w:eastAsia="MS Mincho" w:hAnsi="Browallia New" w:cs="Browallia New"/>
          <w:sz w:val="26"/>
          <w:szCs w:val="26"/>
          <w:cs/>
          <w:lang w:val="en-GB"/>
        </w:rPr>
        <w:t>ตุลาคม พ.ศ.</w:t>
      </w:r>
      <w:r w:rsidRPr="0098061E">
        <w:rPr>
          <w:rFonts w:ascii="Browallia New" w:eastAsia="MS Mincho" w:hAnsi="Browallia New" w:cs="Browallia New"/>
          <w:sz w:val="26"/>
          <w:szCs w:val="26"/>
          <w:lang w:val="en-GB"/>
        </w:rPr>
        <w:t xml:space="preserve"> </w:t>
      </w:r>
      <w:r w:rsidR="00CF1017" w:rsidRPr="00CF1017">
        <w:rPr>
          <w:rFonts w:ascii="Browallia New" w:eastAsia="MS Mincho" w:hAnsi="Browallia New" w:cs="Browallia New"/>
          <w:sz w:val="26"/>
          <w:szCs w:val="26"/>
          <w:lang w:val="en-GB"/>
        </w:rPr>
        <w:t>2563</w:t>
      </w:r>
      <w:r w:rsidRPr="0098061E">
        <w:rPr>
          <w:rFonts w:ascii="Browallia New" w:eastAsia="MS Mincho" w:hAnsi="Browallia New" w:cs="Browallia New"/>
          <w:sz w:val="26"/>
          <w:szCs w:val="26"/>
          <w:lang w:val="en-GB"/>
        </w:rPr>
        <w:t xml:space="preserve"> </w:t>
      </w:r>
      <w:r w:rsidRPr="0098061E">
        <w:rPr>
          <w:rFonts w:ascii="Browallia New" w:eastAsia="MS Mincho" w:hAnsi="Browallia New" w:cs="Browallia New"/>
          <w:sz w:val="26"/>
          <w:szCs w:val="26"/>
          <w:cs/>
          <w:lang w:val="en-GB"/>
        </w:rPr>
        <w:t>ที่ประชุมคณะกรรมการบริหาร</w:t>
      </w:r>
      <w:r w:rsidR="00037614" w:rsidRPr="0098061E">
        <w:rPr>
          <w:rFonts w:ascii="Browallia New" w:eastAsia="MS Mincho" w:hAnsi="Browallia New" w:cs="Browallia New"/>
          <w:sz w:val="26"/>
          <w:szCs w:val="26"/>
          <w:lang w:val="en-GB"/>
        </w:rPr>
        <w:t xml:space="preserve"> </w:t>
      </w:r>
      <w:r w:rsidR="00037614" w:rsidRPr="0098061E">
        <w:rPr>
          <w:rFonts w:ascii="Browallia New" w:eastAsia="MS Mincho" w:hAnsi="Browallia New" w:cs="Browallia New"/>
          <w:sz w:val="26"/>
          <w:szCs w:val="26"/>
          <w:cs/>
          <w:lang w:val="en-GB"/>
        </w:rPr>
        <w:t xml:space="preserve">ครั้งที่ </w:t>
      </w:r>
      <w:r w:rsidR="00CF1017" w:rsidRPr="00CF1017">
        <w:rPr>
          <w:rFonts w:ascii="Browallia New" w:eastAsia="MS Mincho" w:hAnsi="Browallia New" w:cs="Browallia New"/>
          <w:sz w:val="26"/>
          <w:szCs w:val="26"/>
          <w:lang w:val="en-GB"/>
        </w:rPr>
        <w:t>4</w:t>
      </w:r>
      <w:r w:rsidR="00037614" w:rsidRPr="0098061E">
        <w:rPr>
          <w:rFonts w:ascii="Browallia New" w:eastAsia="MS Mincho" w:hAnsi="Browallia New" w:cs="Browallia New"/>
          <w:sz w:val="26"/>
          <w:szCs w:val="26"/>
          <w:lang w:val="en-GB"/>
        </w:rPr>
        <w:t>/</w:t>
      </w:r>
      <w:r w:rsidR="00CF1017" w:rsidRPr="00CF1017">
        <w:rPr>
          <w:rFonts w:ascii="Browallia New" w:eastAsia="MS Mincho" w:hAnsi="Browallia New" w:cs="Browallia New"/>
          <w:sz w:val="26"/>
          <w:szCs w:val="26"/>
          <w:lang w:val="en-GB"/>
        </w:rPr>
        <w:t>2563</w:t>
      </w:r>
      <w:r w:rsidR="00037614" w:rsidRPr="0098061E">
        <w:rPr>
          <w:rFonts w:ascii="Browallia New" w:eastAsia="MS Mincho" w:hAnsi="Browallia New" w:cs="Browallia New"/>
          <w:sz w:val="26"/>
          <w:szCs w:val="26"/>
          <w:lang w:val="en-GB"/>
        </w:rPr>
        <w:t xml:space="preserve"> </w:t>
      </w:r>
      <w:r w:rsidRPr="0098061E">
        <w:rPr>
          <w:rFonts w:ascii="Browallia New" w:eastAsia="MS Mincho" w:hAnsi="Browallia New" w:cs="Browallia New"/>
          <w:sz w:val="26"/>
          <w:szCs w:val="26"/>
          <w:cs/>
          <w:lang w:val="en-GB"/>
        </w:rPr>
        <w:t xml:space="preserve">มีมติอนุมัติการเพิ่มทุนจดทะเบียนของ </w:t>
      </w:r>
      <w:r w:rsidR="00E018A4">
        <w:rPr>
          <w:rFonts w:ascii="Browallia New" w:eastAsia="MS Mincho" w:hAnsi="Browallia New" w:cs="Browallia New"/>
          <w:sz w:val="26"/>
          <w:szCs w:val="26"/>
          <w:lang w:val="en-GB"/>
        </w:rPr>
        <w:br/>
      </w:r>
      <w:r w:rsidRPr="0098061E">
        <w:rPr>
          <w:rFonts w:ascii="Browallia New" w:eastAsia="MS Mincho" w:hAnsi="Browallia New" w:cs="Browallia New"/>
          <w:sz w:val="26"/>
          <w:szCs w:val="26"/>
          <w:lang w:val="en-GB"/>
        </w:rPr>
        <w:t xml:space="preserve">TOP Ventures Hong Kong Limited </w:t>
      </w:r>
      <w:r w:rsidRPr="0098061E">
        <w:rPr>
          <w:rFonts w:ascii="Browallia New" w:eastAsia="MS Mincho" w:hAnsi="Browallia New" w:cs="Browallia New"/>
          <w:sz w:val="26"/>
          <w:szCs w:val="26"/>
          <w:cs/>
          <w:lang w:val="en-GB"/>
        </w:rPr>
        <w:t xml:space="preserve">จำนวนเงิน </w:t>
      </w:r>
      <w:r w:rsidR="00CF1017" w:rsidRPr="00CF1017">
        <w:rPr>
          <w:rFonts w:ascii="Browallia New" w:eastAsia="MS Mincho" w:hAnsi="Browallia New" w:cs="Browallia New"/>
          <w:sz w:val="26"/>
          <w:szCs w:val="26"/>
          <w:lang w:val="en-GB"/>
        </w:rPr>
        <w:t>2</w:t>
      </w:r>
      <w:r w:rsidRPr="0098061E">
        <w:rPr>
          <w:rFonts w:ascii="Browallia New" w:eastAsia="MS Mincho" w:hAnsi="Browallia New" w:cs="Browallia New"/>
          <w:sz w:val="26"/>
          <w:szCs w:val="26"/>
        </w:rPr>
        <w:t>.</w:t>
      </w:r>
      <w:r w:rsidR="00CF1017" w:rsidRPr="00CF1017">
        <w:rPr>
          <w:rFonts w:ascii="Browallia New" w:eastAsia="MS Mincho" w:hAnsi="Browallia New" w:cs="Browallia New"/>
          <w:sz w:val="26"/>
          <w:szCs w:val="26"/>
          <w:lang w:val="en-GB"/>
        </w:rPr>
        <w:t>00</w:t>
      </w:r>
      <w:r w:rsidRPr="0098061E">
        <w:rPr>
          <w:rFonts w:ascii="Browallia New" w:eastAsia="MS Mincho" w:hAnsi="Browallia New" w:cs="Browallia New"/>
          <w:sz w:val="26"/>
          <w:szCs w:val="26"/>
          <w:lang w:val="en-GB"/>
        </w:rPr>
        <w:t xml:space="preserve"> </w:t>
      </w:r>
      <w:r w:rsidRPr="0098061E">
        <w:rPr>
          <w:rFonts w:ascii="Browallia New" w:eastAsia="MS Mincho" w:hAnsi="Browallia New" w:cs="Browallia New"/>
          <w:sz w:val="26"/>
          <w:szCs w:val="26"/>
          <w:cs/>
          <w:lang w:val="en-GB"/>
        </w:rPr>
        <w:t xml:space="preserve">ล้านเหรียญสหรัฐอเมริกาหรือเทียบเท่า </w:t>
      </w:r>
      <w:r w:rsidR="00CF1017" w:rsidRPr="00CF1017">
        <w:rPr>
          <w:rFonts w:ascii="Browallia New" w:eastAsia="MS Mincho" w:hAnsi="Browallia New" w:cs="Browallia New"/>
          <w:sz w:val="26"/>
          <w:szCs w:val="26"/>
          <w:lang w:val="en-GB"/>
        </w:rPr>
        <w:t>62</w:t>
      </w:r>
      <w:r w:rsidRPr="0098061E">
        <w:rPr>
          <w:rFonts w:ascii="Browallia New" w:eastAsia="MS Mincho" w:hAnsi="Browallia New" w:cs="Browallia New"/>
          <w:sz w:val="26"/>
          <w:szCs w:val="26"/>
          <w:lang w:val="en-GB"/>
        </w:rPr>
        <w:t>.</w:t>
      </w:r>
      <w:r w:rsidR="00CF1017" w:rsidRPr="00CF1017">
        <w:rPr>
          <w:rFonts w:ascii="Browallia New" w:eastAsia="MS Mincho" w:hAnsi="Browallia New" w:cs="Browallia New"/>
          <w:sz w:val="26"/>
          <w:szCs w:val="26"/>
          <w:lang w:val="en-GB"/>
        </w:rPr>
        <w:t>40</w:t>
      </w:r>
      <w:r w:rsidRPr="0098061E">
        <w:rPr>
          <w:rFonts w:ascii="Browallia New" w:eastAsia="MS Mincho" w:hAnsi="Browallia New" w:cs="Browallia New"/>
          <w:sz w:val="26"/>
          <w:szCs w:val="26"/>
          <w:lang w:val="en-GB"/>
        </w:rPr>
        <w:t xml:space="preserve"> </w:t>
      </w:r>
      <w:r w:rsidRPr="0098061E">
        <w:rPr>
          <w:rFonts w:ascii="Browallia New" w:eastAsia="MS Mincho" w:hAnsi="Browallia New" w:cs="Browallia New"/>
          <w:sz w:val="26"/>
          <w:szCs w:val="26"/>
          <w:cs/>
          <w:lang w:val="en-GB"/>
        </w:rPr>
        <w:t>ล้านบาท ซึ่งบริษัทย่อยได้รับชำระค่าหุ้นเพิ่มทุนดังกล่าว</w:t>
      </w:r>
      <w:r w:rsidR="00037614" w:rsidRPr="0098061E">
        <w:rPr>
          <w:rFonts w:ascii="Browallia New" w:eastAsia="MS Mincho" w:hAnsi="Browallia New" w:cs="Browallia New"/>
          <w:sz w:val="26"/>
          <w:szCs w:val="26"/>
          <w:cs/>
          <w:lang w:val="en-GB"/>
        </w:rPr>
        <w:t xml:space="preserve">แล้วเมื่อวันที่ </w:t>
      </w:r>
      <w:r w:rsidR="00CF1017" w:rsidRPr="00CF1017">
        <w:rPr>
          <w:rFonts w:ascii="Browallia New" w:eastAsia="MS Mincho" w:hAnsi="Browallia New" w:cs="Browallia New"/>
          <w:sz w:val="26"/>
          <w:szCs w:val="26"/>
          <w:lang w:val="en-GB"/>
        </w:rPr>
        <w:t>30</w:t>
      </w:r>
      <w:r w:rsidR="00037614" w:rsidRPr="0098061E">
        <w:rPr>
          <w:rFonts w:ascii="Browallia New" w:eastAsia="MS Mincho" w:hAnsi="Browallia New" w:cs="Browallia New"/>
          <w:sz w:val="26"/>
          <w:szCs w:val="26"/>
          <w:lang w:val="en-GB"/>
        </w:rPr>
        <w:t xml:space="preserve"> </w:t>
      </w:r>
      <w:r w:rsidR="00037614" w:rsidRPr="0098061E">
        <w:rPr>
          <w:rFonts w:ascii="Browallia New" w:eastAsia="MS Mincho" w:hAnsi="Browallia New" w:cs="Browallia New"/>
          <w:sz w:val="26"/>
          <w:szCs w:val="26"/>
          <w:cs/>
          <w:lang w:val="en-GB"/>
        </w:rPr>
        <w:t xml:space="preserve">ตุลาคม พ.ศ. </w:t>
      </w:r>
      <w:r w:rsidR="00CF1017" w:rsidRPr="00CF1017">
        <w:rPr>
          <w:rFonts w:ascii="Browallia New" w:eastAsia="MS Mincho" w:hAnsi="Browallia New" w:cs="Browallia New"/>
          <w:sz w:val="26"/>
          <w:szCs w:val="26"/>
          <w:lang w:val="en-GB"/>
        </w:rPr>
        <w:t>2563</w:t>
      </w:r>
      <w:r w:rsidR="00037614" w:rsidRPr="0098061E">
        <w:rPr>
          <w:rFonts w:ascii="Browallia New" w:eastAsia="MS Mincho" w:hAnsi="Browallia New" w:cs="Browallia New"/>
          <w:sz w:val="26"/>
          <w:szCs w:val="26"/>
          <w:lang w:val="en-GB"/>
        </w:rPr>
        <w:t xml:space="preserve"> </w:t>
      </w:r>
      <w:r w:rsidRPr="0098061E">
        <w:rPr>
          <w:rFonts w:ascii="Browallia New" w:eastAsia="MS Mincho" w:hAnsi="Browallia New" w:cs="Browallia New"/>
          <w:sz w:val="26"/>
          <w:szCs w:val="26"/>
          <w:cs/>
          <w:lang w:val="en-GB"/>
        </w:rPr>
        <w:t>และได้ดำเนินการจดทะเบียนการเปลี่ยนแปลง</w:t>
      </w:r>
      <w:r w:rsidR="00E018A4">
        <w:rPr>
          <w:rFonts w:ascii="Browallia New" w:eastAsia="MS Mincho" w:hAnsi="Browallia New" w:cs="Browallia New"/>
          <w:sz w:val="26"/>
          <w:szCs w:val="26"/>
          <w:lang w:val="en-GB"/>
        </w:rPr>
        <w:br/>
      </w:r>
      <w:r w:rsidRPr="0098061E">
        <w:rPr>
          <w:rFonts w:ascii="Browallia New" w:eastAsia="MS Mincho" w:hAnsi="Browallia New" w:cs="Browallia New"/>
          <w:sz w:val="26"/>
          <w:szCs w:val="26"/>
          <w:cs/>
          <w:lang w:val="en-GB"/>
        </w:rPr>
        <w:t>ทุนจดทะเบียนเป็นที่เรียบร้อย</w:t>
      </w:r>
    </w:p>
    <w:p w14:paraId="148F5749" w14:textId="57299EF1" w:rsidR="000244C1" w:rsidRDefault="000244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eastAsia="MS Mincho" w:hAnsi="Browallia New" w:cs="Browallia New"/>
          <w:sz w:val="26"/>
          <w:szCs w:val="26"/>
          <w:lang w:val="en-GB"/>
        </w:rPr>
      </w:pPr>
      <w:r>
        <w:rPr>
          <w:rFonts w:ascii="Browallia New" w:eastAsia="MS Mincho" w:hAnsi="Browallia New" w:cs="Browallia New"/>
          <w:sz w:val="26"/>
          <w:szCs w:val="26"/>
          <w:lang w:val="en-GB"/>
        </w:rPr>
        <w:br w:type="page"/>
      </w:r>
    </w:p>
    <w:p w14:paraId="72C36BD9" w14:textId="77777777" w:rsidR="00013FE5" w:rsidRPr="0098061E" w:rsidRDefault="00013FE5" w:rsidP="009938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Browallia New" w:eastAsia="MS Mincho" w:hAnsi="Browallia New" w:cs="Browallia New"/>
          <w:sz w:val="26"/>
          <w:szCs w:val="26"/>
          <w:cs/>
          <w:lang w:val="en-GB"/>
        </w:rPr>
      </w:pPr>
    </w:p>
    <w:p w14:paraId="3FA6E425" w14:textId="5106AFBA" w:rsidR="00167E49" w:rsidRPr="0098061E" w:rsidRDefault="00167E49" w:rsidP="009938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Browallia New" w:eastAsia="MS Mincho" w:hAnsi="Browallia New" w:cs="Browallia New"/>
          <w:b/>
          <w:bCs/>
          <w:i/>
          <w:iCs/>
          <w:sz w:val="26"/>
          <w:szCs w:val="26"/>
        </w:rPr>
      </w:pPr>
      <w:r w:rsidRPr="0098061E">
        <w:rPr>
          <w:rFonts w:ascii="Browallia New" w:eastAsia="MS Mincho" w:hAnsi="Browallia New" w:cs="Browallia New"/>
          <w:b/>
          <w:bCs/>
          <w:i/>
          <w:iCs/>
          <w:sz w:val="26"/>
          <w:szCs w:val="26"/>
        </w:rPr>
        <w:t>TOP Ventures America LLC</w:t>
      </w:r>
    </w:p>
    <w:p w14:paraId="089044B2" w14:textId="77777777" w:rsidR="00167E49" w:rsidRPr="0098061E" w:rsidRDefault="00167E49" w:rsidP="009938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Browallia New" w:eastAsia="MS Mincho" w:hAnsi="Browallia New" w:cs="Browallia New"/>
          <w:sz w:val="26"/>
          <w:szCs w:val="26"/>
        </w:rPr>
      </w:pPr>
    </w:p>
    <w:p w14:paraId="56990B9A" w14:textId="71DD895C" w:rsidR="00037614" w:rsidRPr="00E84424" w:rsidRDefault="00993840" w:rsidP="000244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Browallia New" w:eastAsia="MS Mincho" w:hAnsi="Browallia New" w:cs="Browallia New"/>
          <w:sz w:val="26"/>
          <w:szCs w:val="26"/>
        </w:rPr>
      </w:pPr>
      <w:r w:rsidRPr="0098061E">
        <w:rPr>
          <w:rFonts w:ascii="Browallia New" w:eastAsia="MS Mincho" w:hAnsi="Browallia New" w:cs="Browallia New"/>
          <w:sz w:val="26"/>
          <w:szCs w:val="26"/>
          <w:cs/>
        </w:rPr>
        <w:t xml:space="preserve">เมื่อวันที่ </w:t>
      </w:r>
      <w:r w:rsidR="00CF1017" w:rsidRPr="00CF1017">
        <w:rPr>
          <w:rFonts w:ascii="Browallia New" w:eastAsia="MS Mincho" w:hAnsi="Browallia New" w:cs="Browallia New"/>
          <w:sz w:val="26"/>
          <w:szCs w:val="26"/>
          <w:lang w:val="en-GB"/>
        </w:rPr>
        <w:t>2</w:t>
      </w:r>
      <w:r w:rsidRPr="0098061E">
        <w:rPr>
          <w:rFonts w:ascii="Browallia New" w:eastAsia="MS Mincho" w:hAnsi="Browallia New" w:cs="Browallia New"/>
          <w:sz w:val="26"/>
          <w:szCs w:val="26"/>
          <w:cs/>
        </w:rPr>
        <w:t xml:space="preserve"> มกราคม </w:t>
      </w:r>
      <w:r w:rsidRPr="0098061E">
        <w:rPr>
          <w:rFonts w:ascii="Browallia New" w:eastAsia="MS Mincho" w:hAnsi="Browallia New" w:cs="Browallia New"/>
          <w:sz w:val="26"/>
          <w:szCs w:val="26"/>
          <w:cs/>
          <w:lang w:val="en-GB"/>
        </w:rPr>
        <w:t xml:space="preserve">พ.ศ. </w:t>
      </w:r>
      <w:r w:rsidR="00CF1017" w:rsidRPr="00CF1017">
        <w:rPr>
          <w:rFonts w:ascii="Browallia New" w:eastAsia="MS Mincho" w:hAnsi="Browallia New" w:cs="Browallia New"/>
          <w:sz w:val="26"/>
          <w:szCs w:val="26"/>
          <w:lang w:val="en-GB"/>
        </w:rPr>
        <w:t>2563</w:t>
      </w:r>
      <w:r w:rsidRPr="0098061E">
        <w:rPr>
          <w:rFonts w:ascii="Browallia New" w:eastAsia="MS Mincho" w:hAnsi="Browallia New" w:cs="Browallia New"/>
          <w:sz w:val="26"/>
          <w:szCs w:val="26"/>
        </w:rPr>
        <w:t xml:space="preserve"> </w:t>
      </w:r>
      <w:r w:rsidRPr="0098061E">
        <w:rPr>
          <w:rFonts w:ascii="Browallia New" w:eastAsia="MS Mincho" w:hAnsi="Browallia New" w:cs="Browallia New"/>
          <w:sz w:val="26"/>
          <w:szCs w:val="26"/>
          <w:cs/>
        </w:rPr>
        <w:t xml:space="preserve">ที่ประชุมคณะกรรมการบริหาร ครั้งที่ </w:t>
      </w:r>
      <w:r w:rsidR="00CF1017" w:rsidRPr="00CF1017">
        <w:rPr>
          <w:rFonts w:ascii="Browallia New" w:eastAsia="MS Mincho" w:hAnsi="Browallia New" w:cs="Browallia New"/>
          <w:sz w:val="26"/>
          <w:szCs w:val="26"/>
          <w:lang w:val="en-GB"/>
        </w:rPr>
        <w:t>1</w:t>
      </w:r>
      <w:r w:rsidRPr="0098061E">
        <w:rPr>
          <w:rFonts w:ascii="Browallia New" w:eastAsia="MS Mincho" w:hAnsi="Browallia New" w:cs="Browallia New"/>
          <w:sz w:val="26"/>
          <w:szCs w:val="26"/>
        </w:rPr>
        <w:t>/</w:t>
      </w:r>
      <w:r w:rsidR="00CF1017" w:rsidRPr="00CF1017">
        <w:rPr>
          <w:rFonts w:ascii="Browallia New" w:eastAsia="MS Mincho" w:hAnsi="Browallia New" w:cs="Browallia New"/>
          <w:sz w:val="26"/>
          <w:szCs w:val="26"/>
          <w:lang w:val="en-GB"/>
        </w:rPr>
        <w:t>2563</w:t>
      </w:r>
      <w:r w:rsidRPr="0098061E">
        <w:rPr>
          <w:rFonts w:ascii="Browallia New" w:eastAsia="MS Mincho" w:hAnsi="Browallia New" w:cs="Browallia New"/>
          <w:sz w:val="26"/>
          <w:szCs w:val="26"/>
        </w:rPr>
        <w:t xml:space="preserve"> </w:t>
      </w:r>
      <w:r w:rsidRPr="0098061E">
        <w:rPr>
          <w:rFonts w:ascii="Browallia New" w:eastAsia="MS Mincho" w:hAnsi="Browallia New" w:cs="Browallia New"/>
          <w:sz w:val="26"/>
          <w:szCs w:val="26"/>
          <w:cs/>
        </w:rPr>
        <w:t xml:space="preserve">มีมติอนุมัติการเพิ่มทุนจดทะเบียนของ </w:t>
      </w:r>
      <w:r w:rsidRPr="0098061E">
        <w:rPr>
          <w:rFonts w:ascii="Browallia New" w:eastAsia="MS Mincho" w:hAnsi="Browallia New" w:cs="Browallia New"/>
          <w:sz w:val="26"/>
          <w:szCs w:val="26"/>
          <w:cs/>
        </w:rPr>
        <w:br/>
      </w:r>
      <w:r w:rsidRPr="0098061E">
        <w:rPr>
          <w:rFonts w:ascii="Browallia New" w:eastAsia="MS Mincho" w:hAnsi="Browallia New" w:cs="Browallia New"/>
          <w:sz w:val="26"/>
          <w:szCs w:val="26"/>
        </w:rPr>
        <w:t xml:space="preserve">TOP Ventures America LLC </w:t>
      </w:r>
      <w:r w:rsidRPr="0098061E">
        <w:rPr>
          <w:rFonts w:ascii="Browallia New" w:eastAsia="MS Mincho" w:hAnsi="Browallia New" w:cs="Browallia New"/>
          <w:sz w:val="26"/>
          <w:szCs w:val="26"/>
          <w:cs/>
        </w:rPr>
        <w:t xml:space="preserve">จำนวนเงิน </w:t>
      </w:r>
      <w:r w:rsidR="00CF1017" w:rsidRPr="00CF1017">
        <w:rPr>
          <w:rFonts w:ascii="Browallia New" w:eastAsia="MS Mincho" w:hAnsi="Browallia New" w:cs="Browallia New"/>
          <w:sz w:val="26"/>
          <w:szCs w:val="26"/>
          <w:lang w:val="en-GB"/>
        </w:rPr>
        <w:t>8</w:t>
      </w:r>
      <w:r w:rsidRPr="0098061E">
        <w:rPr>
          <w:rFonts w:ascii="Browallia New" w:eastAsia="MS Mincho" w:hAnsi="Browallia New" w:cs="Browallia New"/>
          <w:sz w:val="26"/>
          <w:szCs w:val="26"/>
        </w:rPr>
        <w:t>.</w:t>
      </w:r>
      <w:r w:rsidR="00CF1017" w:rsidRPr="00CF1017">
        <w:rPr>
          <w:rFonts w:ascii="Browallia New" w:eastAsia="MS Mincho" w:hAnsi="Browallia New" w:cs="Browallia New"/>
          <w:sz w:val="26"/>
          <w:szCs w:val="26"/>
          <w:lang w:val="en-GB"/>
        </w:rPr>
        <w:t>20</w:t>
      </w:r>
      <w:r w:rsidRPr="0098061E">
        <w:rPr>
          <w:rFonts w:ascii="Browallia New" w:eastAsia="MS Mincho" w:hAnsi="Browallia New" w:cs="Browallia New"/>
          <w:sz w:val="26"/>
          <w:szCs w:val="26"/>
          <w:cs/>
        </w:rPr>
        <w:t xml:space="preserve"> </w:t>
      </w:r>
      <w:r w:rsidRPr="0098061E">
        <w:rPr>
          <w:rFonts w:ascii="Browallia New" w:eastAsia="MS Mincho" w:hAnsi="Browallia New" w:cs="Browallia New"/>
          <w:sz w:val="26"/>
          <w:szCs w:val="26"/>
          <w:cs/>
          <w:lang w:val="en-GB"/>
        </w:rPr>
        <w:t>ล้าน</w:t>
      </w:r>
      <w:r w:rsidRPr="0098061E">
        <w:rPr>
          <w:rFonts w:ascii="Browallia New" w:eastAsia="MS Mincho" w:hAnsi="Browallia New" w:cs="Browallia New"/>
          <w:sz w:val="26"/>
          <w:szCs w:val="26"/>
          <w:cs/>
        </w:rPr>
        <w:t xml:space="preserve">เหรียญสหรัฐอเมริกาหรือเทียบเท่า </w:t>
      </w:r>
      <w:r w:rsidR="00CF1017" w:rsidRPr="00CF1017">
        <w:rPr>
          <w:rFonts w:ascii="Browallia New" w:eastAsia="MS Mincho" w:hAnsi="Browallia New" w:cs="Browallia New"/>
          <w:sz w:val="26"/>
          <w:szCs w:val="26"/>
          <w:lang w:val="en-GB"/>
        </w:rPr>
        <w:t>248</w:t>
      </w:r>
      <w:r w:rsidRPr="0098061E">
        <w:rPr>
          <w:rFonts w:ascii="Browallia New" w:eastAsia="MS Mincho" w:hAnsi="Browallia New" w:cs="Browallia New"/>
          <w:sz w:val="26"/>
          <w:szCs w:val="26"/>
          <w:lang w:val="en-GB"/>
        </w:rPr>
        <w:t xml:space="preserve"> </w:t>
      </w:r>
      <w:r w:rsidRPr="0098061E">
        <w:rPr>
          <w:rFonts w:ascii="Browallia New" w:eastAsia="MS Mincho" w:hAnsi="Browallia New" w:cs="Browallia New"/>
          <w:sz w:val="26"/>
          <w:szCs w:val="26"/>
          <w:cs/>
          <w:lang w:val="en-GB"/>
        </w:rPr>
        <w:t>ล้านบาท</w:t>
      </w:r>
      <w:r w:rsidRPr="0098061E">
        <w:rPr>
          <w:rFonts w:ascii="Browallia New" w:eastAsia="MS Mincho" w:hAnsi="Browallia New" w:cs="Browallia New"/>
          <w:sz w:val="26"/>
          <w:szCs w:val="26"/>
          <w:cs/>
        </w:rPr>
        <w:t xml:space="preserve"> ซึ่งบริษัทย่อย</w:t>
      </w:r>
      <w:r w:rsidR="00520F41">
        <w:rPr>
          <w:rFonts w:ascii="Browallia New" w:eastAsia="MS Mincho" w:hAnsi="Browallia New" w:cs="Browallia New"/>
          <w:sz w:val="26"/>
          <w:szCs w:val="26"/>
        </w:rPr>
        <w:br/>
      </w:r>
      <w:r w:rsidRPr="0098061E">
        <w:rPr>
          <w:rFonts w:ascii="Browallia New" w:eastAsia="MS Mincho" w:hAnsi="Browallia New" w:cs="Browallia New"/>
          <w:sz w:val="26"/>
          <w:szCs w:val="26"/>
          <w:cs/>
        </w:rPr>
        <w:t>ได้รับชำระค่าหุ้นเพิ่</w:t>
      </w:r>
      <w:r w:rsidRPr="00E84424">
        <w:rPr>
          <w:rFonts w:ascii="Browallia New" w:eastAsia="MS Mincho" w:hAnsi="Browallia New" w:cs="Browallia New"/>
          <w:sz w:val="26"/>
          <w:szCs w:val="26"/>
          <w:cs/>
        </w:rPr>
        <w:t xml:space="preserve">มทุนดังกล่าวแล้วเมื่อวันที่ </w:t>
      </w:r>
      <w:r w:rsidR="00CF1017" w:rsidRPr="00CF1017">
        <w:rPr>
          <w:rFonts w:ascii="Browallia New" w:eastAsia="MS Mincho" w:hAnsi="Browallia New" w:cs="Browallia New"/>
          <w:sz w:val="26"/>
          <w:szCs w:val="26"/>
          <w:lang w:val="en-GB"/>
        </w:rPr>
        <w:t>7</w:t>
      </w:r>
      <w:r w:rsidRPr="00E84424">
        <w:rPr>
          <w:rFonts w:ascii="Browallia New" w:eastAsia="MS Mincho" w:hAnsi="Browallia New" w:cs="Browallia New"/>
          <w:sz w:val="26"/>
          <w:szCs w:val="26"/>
          <w:cs/>
        </w:rPr>
        <w:t xml:space="preserve"> มกราคม </w:t>
      </w:r>
      <w:r w:rsidRPr="00E84424">
        <w:rPr>
          <w:rFonts w:ascii="Browallia New" w:eastAsia="MS Mincho" w:hAnsi="Browallia New" w:cs="Browallia New"/>
          <w:sz w:val="26"/>
          <w:szCs w:val="26"/>
          <w:cs/>
          <w:lang w:val="en-GB"/>
        </w:rPr>
        <w:t xml:space="preserve">พ.ศ. </w:t>
      </w:r>
      <w:r w:rsidR="00CF1017" w:rsidRPr="00CF1017">
        <w:rPr>
          <w:rFonts w:ascii="Browallia New" w:eastAsia="MS Mincho" w:hAnsi="Browallia New" w:cs="Browallia New"/>
          <w:sz w:val="26"/>
          <w:szCs w:val="26"/>
          <w:lang w:val="en-GB"/>
        </w:rPr>
        <w:t>2563</w:t>
      </w:r>
      <w:r w:rsidRPr="00E84424">
        <w:rPr>
          <w:rFonts w:ascii="Browallia New" w:eastAsia="MS Mincho" w:hAnsi="Browallia New" w:cs="Browallia New"/>
          <w:sz w:val="26"/>
          <w:szCs w:val="26"/>
        </w:rPr>
        <w:t xml:space="preserve"> </w:t>
      </w:r>
      <w:r w:rsidRPr="00E84424">
        <w:rPr>
          <w:rFonts w:ascii="Browallia New" w:eastAsia="MS Mincho" w:hAnsi="Browallia New" w:cs="Browallia New"/>
          <w:sz w:val="26"/>
          <w:szCs w:val="26"/>
          <w:cs/>
        </w:rPr>
        <w:t>และได้ดำเนินการจดทะเบียนการเปลี่ยนแปลง</w:t>
      </w:r>
      <w:r w:rsidR="00520F41">
        <w:rPr>
          <w:rFonts w:ascii="Browallia New" w:eastAsia="MS Mincho" w:hAnsi="Browallia New" w:cs="Browallia New"/>
          <w:sz w:val="26"/>
          <w:szCs w:val="26"/>
        </w:rPr>
        <w:br/>
      </w:r>
      <w:r w:rsidRPr="00E84424">
        <w:rPr>
          <w:rFonts w:ascii="Browallia New" w:eastAsia="MS Mincho" w:hAnsi="Browallia New" w:cs="Browallia New"/>
          <w:sz w:val="26"/>
          <w:szCs w:val="26"/>
          <w:cs/>
        </w:rPr>
        <w:t>ทุนจดทะเบียนเป็นที่เรียบร้อยแล้ว</w:t>
      </w:r>
    </w:p>
    <w:p w14:paraId="3CA19C4B" w14:textId="77777777" w:rsidR="00013FE5" w:rsidRPr="00E84424" w:rsidRDefault="00013FE5" w:rsidP="00013F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Browallia New" w:eastAsia="MS Mincho" w:hAnsi="Browallia New" w:cs="Browallia New"/>
          <w:sz w:val="26"/>
          <w:szCs w:val="26"/>
        </w:rPr>
      </w:pPr>
    </w:p>
    <w:p w14:paraId="485EEC56" w14:textId="06D67249" w:rsidR="00013FE5" w:rsidRPr="00E84424" w:rsidRDefault="00013FE5" w:rsidP="00013F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Browallia New" w:eastAsia="MS Mincho" w:hAnsi="Browallia New" w:cs="Browallia New"/>
          <w:sz w:val="26"/>
          <w:szCs w:val="26"/>
          <w:cs/>
          <w:lang w:val="en-GB"/>
        </w:rPr>
      </w:pPr>
      <w:r w:rsidRPr="00E84424">
        <w:rPr>
          <w:rFonts w:ascii="Browallia New" w:eastAsia="MS Mincho" w:hAnsi="Browallia New" w:cs="Browallia New"/>
          <w:sz w:val="26"/>
          <w:szCs w:val="26"/>
          <w:cs/>
        </w:rPr>
        <w:t xml:space="preserve">เมื่อวันที่ </w:t>
      </w:r>
      <w:r w:rsidR="00CF1017" w:rsidRPr="00CF1017">
        <w:rPr>
          <w:rFonts w:ascii="Browallia New" w:eastAsia="MS Mincho" w:hAnsi="Browallia New" w:cs="Browallia New"/>
          <w:sz w:val="26"/>
          <w:szCs w:val="26"/>
          <w:lang w:val="en-GB"/>
        </w:rPr>
        <w:t>24</w:t>
      </w:r>
      <w:r w:rsidRPr="00E84424">
        <w:rPr>
          <w:rFonts w:ascii="Browallia New" w:eastAsia="MS Mincho" w:hAnsi="Browallia New" w:cs="Browallia New"/>
          <w:sz w:val="26"/>
          <w:szCs w:val="26"/>
          <w:lang w:val="en-GB"/>
        </w:rPr>
        <w:t xml:space="preserve"> </w:t>
      </w:r>
      <w:r w:rsidRPr="00E84424">
        <w:rPr>
          <w:rFonts w:ascii="Browallia New" w:eastAsia="MS Mincho" w:hAnsi="Browallia New" w:cs="Browallia New"/>
          <w:sz w:val="26"/>
          <w:szCs w:val="26"/>
          <w:cs/>
          <w:lang w:val="en-GB"/>
        </w:rPr>
        <w:t>กรกฎาคม</w:t>
      </w:r>
      <w:r w:rsidRPr="00E84424">
        <w:rPr>
          <w:rFonts w:ascii="Browallia New" w:eastAsia="MS Mincho" w:hAnsi="Browallia New" w:cs="Browallia New"/>
          <w:sz w:val="26"/>
          <w:szCs w:val="26"/>
          <w:lang w:val="en-GB"/>
        </w:rPr>
        <w:t xml:space="preserve"> </w:t>
      </w:r>
      <w:r w:rsidRPr="00E84424">
        <w:rPr>
          <w:rFonts w:ascii="Browallia New" w:eastAsia="MS Mincho" w:hAnsi="Browallia New" w:cs="Browallia New"/>
          <w:sz w:val="26"/>
          <w:szCs w:val="26"/>
          <w:cs/>
          <w:lang w:val="en-GB"/>
        </w:rPr>
        <w:t xml:space="preserve">พ.ศ. </w:t>
      </w:r>
      <w:r w:rsidR="00CF1017" w:rsidRPr="00CF1017">
        <w:rPr>
          <w:rFonts w:ascii="Browallia New" w:eastAsia="MS Mincho" w:hAnsi="Browallia New" w:cs="Browallia New"/>
          <w:sz w:val="26"/>
          <w:szCs w:val="26"/>
          <w:lang w:val="en-GB"/>
        </w:rPr>
        <w:t>2563</w:t>
      </w:r>
      <w:r w:rsidRPr="00E84424">
        <w:rPr>
          <w:rFonts w:ascii="Browallia New" w:eastAsia="MS Mincho" w:hAnsi="Browallia New" w:cs="Browallia New"/>
          <w:sz w:val="26"/>
          <w:szCs w:val="26"/>
          <w:lang w:val="en-GB"/>
        </w:rPr>
        <w:t xml:space="preserve"> </w:t>
      </w:r>
      <w:r w:rsidRPr="00E84424">
        <w:rPr>
          <w:rFonts w:ascii="Browallia New" w:eastAsia="MS Mincho" w:hAnsi="Browallia New" w:cs="Browallia New"/>
          <w:sz w:val="26"/>
          <w:szCs w:val="26"/>
          <w:cs/>
          <w:lang w:val="en-GB"/>
        </w:rPr>
        <w:t xml:space="preserve">ที่ประชุมคณะกรรมการบริหาร ครั้งที่ </w:t>
      </w:r>
      <w:r w:rsidR="00CF1017" w:rsidRPr="00CF1017">
        <w:rPr>
          <w:rFonts w:ascii="Browallia New" w:eastAsia="MS Mincho" w:hAnsi="Browallia New" w:cs="Browallia New"/>
          <w:sz w:val="26"/>
          <w:szCs w:val="26"/>
          <w:lang w:val="en-GB"/>
        </w:rPr>
        <w:t>3</w:t>
      </w:r>
      <w:r w:rsidRPr="00E84424">
        <w:rPr>
          <w:rFonts w:ascii="Browallia New" w:eastAsia="MS Mincho" w:hAnsi="Browallia New" w:cs="Browallia New"/>
          <w:sz w:val="26"/>
          <w:szCs w:val="26"/>
          <w:lang w:val="en-GB"/>
        </w:rPr>
        <w:t>/</w:t>
      </w:r>
      <w:r w:rsidR="00CF1017" w:rsidRPr="00CF1017">
        <w:rPr>
          <w:rFonts w:ascii="Browallia New" w:eastAsia="MS Mincho" w:hAnsi="Browallia New" w:cs="Browallia New"/>
          <w:sz w:val="26"/>
          <w:szCs w:val="26"/>
          <w:lang w:val="en-GB"/>
        </w:rPr>
        <w:t>2563</w:t>
      </w:r>
      <w:r w:rsidRPr="00E84424">
        <w:rPr>
          <w:rFonts w:ascii="Browallia New" w:eastAsia="MS Mincho" w:hAnsi="Browallia New" w:cs="Browallia New"/>
          <w:sz w:val="26"/>
          <w:szCs w:val="26"/>
          <w:lang w:val="en-GB"/>
        </w:rPr>
        <w:t xml:space="preserve"> </w:t>
      </w:r>
      <w:r w:rsidRPr="00E84424">
        <w:rPr>
          <w:rFonts w:ascii="Browallia New" w:eastAsia="MS Mincho" w:hAnsi="Browallia New" w:cs="Browallia New"/>
          <w:sz w:val="26"/>
          <w:szCs w:val="26"/>
          <w:cs/>
          <w:lang w:val="en-GB"/>
        </w:rPr>
        <w:t xml:space="preserve">มีมติอนุมัติการเพิ่มทุนจดทะเบียนของ </w:t>
      </w:r>
      <w:r w:rsidR="00520F41">
        <w:rPr>
          <w:rFonts w:ascii="Browallia New" w:eastAsia="MS Mincho" w:hAnsi="Browallia New" w:cs="Browallia New"/>
          <w:sz w:val="26"/>
          <w:szCs w:val="26"/>
          <w:lang w:val="en-GB"/>
        </w:rPr>
        <w:br/>
      </w:r>
      <w:r w:rsidRPr="00E84424">
        <w:rPr>
          <w:rFonts w:ascii="Browallia New" w:eastAsia="MS Mincho" w:hAnsi="Browallia New" w:cs="Browallia New"/>
          <w:sz w:val="26"/>
          <w:szCs w:val="26"/>
          <w:lang w:val="en-GB"/>
        </w:rPr>
        <w:t xml:space="preserve">TOP Ventures America LLC </w:t>
      </w:r>
      <w:r w:rsidRPr="00E84424">
        <w:rPr>
          <w:rFonts w:ascii="Browallia New" w:eastAsia="MS Mincho" w:hAnsi="Browallia New" w:cs="Browallia New"/>
          <w:sz w:val="26"/>
          <w:szCs w:val="26"/>
          <w:cs/>
          <w:lang w:val="en-GB"/>
        </w:rPr>
        <w:t xml:space="preserve">จำนวนเงิน </w:t>
      </w:r>
      <w:r w:rsidR="00CF1017" w:rsidRPr="00CF1017">
        <w:rPr>
          <w:rFonts w:ascii="Browallia New" w:eastAsia="MS Mincho" w:hAnsi="Browallia New" w:cs="Browallia New"/>
          <w:sz w:val="26"/>
          <w:szCs w:val="26"/>
          <w:lang w:val="en-GB"/>
        </w:rPr>
        <w:t>0</w:t>
      </w:r>
      <w:r w:rsidRPr="00E84424">
        <w:rPr>
          <w:rFonts w:ascii="Browallia New" w:eastAsia="MS Mincho" w:hAnsi="Browallia New" w:cs="Browallia New"/>
          <w:sz w:val="26"/>
          <w:szCs w:val="26"/>
          <w:lang w:val="en-GB"/>
        </w:rPr>
        <w:t>.</w:t>
      </w:r>
      <w:r w:rsidR="00CF1017" w:rsidRPr="00CF1017">
        <w:rPr>
          <w:rFonts w:ascii="Browallia New" w:eastAsia="MS Mincho" w:hAnsi="Browallia New" w:cs="Browallia New"/>
          <w:sz w:val="26"/>
          <w:szCs w:val="26"/>
          <w:lang w:val="en-GB"/>
        </w:rPr>
        <w:t>50</w:t>
      </w:r>
      <w:r w:rsidRPr="00E84424">
        <w:rPr>
          <w:rFonts w:ascii="Browallia New" w:eastAsia="MS Mincho" w:hAnsi="Browallia New" w:cs="Browallia New"/>
          <w:sz w:val="26"/>
          <w:szCs w:val="26"/>
          <w:lang w:val="en-GB"/>
        </w:rPr>
        <w:t xml:space="preserve"> </w:t>
      </w:r>
      <w:r w:rsidRPr="00E84424">
        <w:rPr>
          <w:rFonts w:ascii="Browallia New" w:eastAsia="MS Mincho" w:hAnsi="Browallia New" w:cs="Browallia New"/>
          <w:sz w:val="26"/>
          <w:szCs w:val="26"/>
          <w:cs/>
          <w:lang w:val="en-GB"/>
        </w:rPr>
        <w:t xml:space="preserve">ล้านเหรียญสหรัฐอเมริกาหรือเทียบเท่า </w:t>
      </w:r>
      <w:r w:rsidR="00CF1017" w:rsidRPr="00CF1017">
        <w:rPr>
          <w:rFonts w:ascii="Browallia New" w:eastAsia="MS Mincho" w:hAnsi="Browallia New" w:cs="Browallia New"/>
          <w:sz w:val="26"/>
          <w:szCs w:val="26"/>
          <w:lang w:val="en-GB"/>
        </w:rPr>
        <w:t>16</w:t>
      </w:r>
      <w:r w:rsidRPr="00E84424">
        <w:rPr>
          <w:rFonts w:ascii="Browallia New" w:eastAsia="MS Mincho" w:hAnsi="Browallia New" w:cs="Browallia New"/>
          <w:sz w:val="26"/>
          <w:szCs w:val="26"/>
          <w:lang w:val="en-GB"/>
        </w:rPr>
        <w:t xml:space="preserve"> </w:t>
      </w:r>
      <w:r w:rsidRPr="00E84424">
        <w:rPr>
          <w:rFonts w:ascii="Browallia New" w:eastAsia="MS Mincho" w:hAnsi="Browallia New" w:cs="Browallia New"/>
          <w:sz w:val="26"/>
          <w:szCs w:val="26"/>
          <w:cs/>
          <w:lang w:val="en-GB"/>
        </w:rPr>
        <w:t xml:space="preserve">ล้านบาท ซึ่งบริษัทย่อยได้รับชำระค่าหุ้นเพิ่มทุนดังกล่าวแล้วเมื่อวันที่ </w:t>
      </w:r>
      <w:r w:rsidR="00CF1017" w:rsidRPr="00CF1017">
        <w:rPr>
          <w:rFonts w:ascii="Browallia New" w:eastAsia="MS Mincho" w:hAnsi="Browallia New" w:cs="Browallia New"/>
          <w:sz w:val="26"/>
          <w:szCs w:val="26"/>
          <w:lang w:val="en-GB"/>
        </w:rPr>
        <w:t>31</w:t>
      </w:r>
      <w:r w:rsidRPr="00E84424">
        <w:rPr>
          <w:rFonts w:ascii="Browallia New" w:eastAsia="MS Mincho" w:hAnsi="Browallia New" w:cs="Browallia New"/>
          <w:sz w:val="26"/>
          <w:szCs w:val="26"/>
          <w:lang w:val="en-GB"/>
        </w:rPr>
        <w:t xml:space="preserve"> </w:t>
      </w:r>
      <w:r w:rsidRPr="00E84424">
        <w:rPr>
          <w:rFonts w:ascii="Browallia New" w:eastAsia="MS Mincho" w:hAnsi="Browallia New" w:cs="Browallia New"/>
          <w:sz w:val="26"/>
          <w:szCs w:val="26"/>
          <w:cs/>
          <w:lang w:val="en-GB"/>
        </w:rPr>
        <w:t xml:space="preserve">กรกฎาคม พ.ศ. </w:t>
      </w:r>
      <w:r w:rsidR="00CF1017" w:rsidRPr="00CF1017">
        <w:rPr>
          <w:rFonts w:ascii="Browallia New" w:eastAsia="MS Mincho" w:hAnsi="Browallia New" w:cs="Browallia New"/>
          <w:sz w:val="26"/>
          <w:szCs w:val="26"/>
          <w:lang w:val="en-GB"/>
        </w:rPr>
        <w:t>2563</w:t>
      </w:r>
      <w:r w:rsidRPr="00E84424">
        <w:rPr>
          <w:rFonts w:ascii="Browallia New" w:eastAsia="MS Mincho" w:hAnsi="Browallia New" w:cs="Browallia New"/>
          <w:sz w:val="26"/>
          <w:szCs w:val="26"/>
          <w:lang w:val="en-GB"/>
        </w:rPr>
        <w:t xml:space="preserve"> </w:t>
      </w:r>
      <w:r w:rsidRPr="00E84424">
        <w:rPr>
          <w:rFonts w:ascii="Browallia New" w:eastAsia="MS Mincho" w:hAnsi="Browallia New" w:cs="Browallia New"/>
          <w:sz w:val="26"/>
          <w:szCs w:val="26"/>
          <w:cs/>
          <w:lang w:val="en-GB"/>
        </w:rPr>
        <w:t>และได้ดำเนินการจดทะเบียนการเปลี่ยนแปลงทุนจดทะเบียนเป็นที่เรียบร้อย</w:t>
      </w:r>
    </w:p>
    <w:p w14:paraId="388ACAC5" w14:textId="77777777" w:rsidR="00013FE5" w:rsidRPr="00E84424" w:rsidRDefault="00013FE5" w:rsidP="00013F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Browallia New" w:eastAsia="MS Mincho" w:hAnsi="Browallia New" w:cs="Browallia New"/>
          <w:sz w:val="26"/>
          <w:szCs w:val="26"/>
        </w:rPr>
      </w:pPr>
    </w:p>
    <w:p w14:paraId="782B8F83" w14:textId="4ACE36AE" w:rsidR="0039062F" w:rsidRDefault="0039062F" w:rsidP="003906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Browallia New" w:eastAsia="MS Mincho" w:hAnsi="Browallia New" w:cs="Browallia New"/>
          <w:sz w:val="26"/>
          <w:szCs w:val="26"/>
          <w:lang w:val="en-GB"/>
        </w:rPr>
      </w:pPr>
      <w:r w:rsidRPr="00E84424">
        <w:rPr>
          <w:rFonts w:ascii="Browallia New" w:eastAsia="MS Mincho" w:hAnsi="Browallia New" w:cs="Browallia New"/>
          <w:sz w:val="26"/>
          <w:szCs w:val="26"/>
          <w:cs/>
        </w:rPr>
        <w:t xml:space="preserve">เมื่อวันที่ </w:t>
      </w:r>
      <w:r w:rsidR="00CF1017" w:rsidRPr="00CF1017">
        <w:rPr>
          <w:rFonts w:ascii="Browallia New" w:eastAsia="MS Mincho" w:hAnsi="Browallia New" w:cs="Browallia New"/>
          <w:sz w:val="26"/>
          <w:szCs w:val="26"/>
          <w:lang w:val="en-GB"/>
        </w:rPr>
        <w:t>26</w:t>
      </w:r>
      <w:r w:rsidRPr="00E84424">
        <w:rPr>
          <w:rFonts w:ascii="Browallia New" w:eastAsia="MS Mincho" w:hAnsi="Browallia New" w:cs="Browallia New"/>
          <w:sz w:val="26"/>
          <w:szCs w:val="26"/>
          <w:lang w:val="en-GB"/>
        </w:rPr>
        <w:t xml:space="preserve"> </w:t>
      </w:r>
      <w:r w:rsidRPr="00E84424">
        <w:rPr>
          <w:rFonts w:ascii="Browallia New" w:eastAsia="MS Mincho" w:hAnsi="Browallia New" w:cs="Browallia New"/>
          <w:sz w:val="26"/>
          <w:szCs w:val="26"/>
          <w:cs/>
          <w:lang w:val="en-GB"/>
        </w:rPr>
        <w:t>ตุลาคม พ.ศ.</w:t>
      </w:r>
      <w:r w:rsidRPr="00E84424">
        <w:rPr>
          <w:rFonts w:ascii="Browallia New" w:eastAsia="MS Mincho" w:hAnsi="Browallia New" w:cs="Browallia New"/>
          <w:sz w:val="26"/>
          <w:szCs w:val="26"/>
          <w:lang w:val="en-GB"/>
        </w:rPr>
        <w:t xml:space="preserve"> </w:t>
      </w:r>
      <w:r w:rsidR="00CF1017" w:rsidRPr="00CF1017">
        <w:rPr>
          <w:rFonts w:ascii="Browallia New" w:eastAsia="MS Mincho" w:hAnsi="Browallia New" w:cs="Browallia New"/>
          <w:sz w:val="26"/>
          <w:szCs w:val="26"/>
          <w:lang w:val="en-GB"/>
        </w:rPr>
        <w:t>2563</w:t>
      </w:r>
      <w:r w:rsidRPr="00E84424">
        <w:rPr>
          <w:rFonts w:ascii="Browallia New" w:eastAsia="MS Mincho" w:hAnsi="Browallia New" w:cs="Browallia New"/>
          <w:sz w:val="26"/>
          <w:szCs w:val="26"/>
          <w:lang w:val="en-GB"/>
        </w:rPr>
        <w:t xml:space="preserve"> </w:t>
      </w:r>
      <w:r w:rsidRPr="00E84424">
        <w:rPr>
          <w:rFonts w:ascii="Browallia New" w:eastAsia="MS Mincho" w:hAnsi="Browallia New" w:cs="Browallia New"/>
          <w:sz w:val="26"/>
          <w:szCs w:val="26"/>
          <w:cs/>
          <w:lang w:val="en-GB"/>
        </w:rPr>
        <w:t>ที่ประชุมคณะกรรมการบริหาร</w:t>
      </w:r>
      <w:r w:rsidR="00037614" w:rsidRPr="00E84424">
        <w:rPr>
          <w:rFonts w:ascii="Browallia New" w:eastAsia="MS Mincho" w:hAnsi="Browallia New" w:cs="Browallia New"/>
          <w:sz w:val="26"/>
          <w:szCs w:val="26"/>
          <w:cs/>
          <w:lang w:val="en-GB"/>
        </w:rPr>
        <w:t xml:space="preserve"> ครั้งที่ </w:t>
      </w:r>
      <w:r w:rsidR="00CF1017" w:rsidRPr="00CF1017">
        <w:rPr>
          <w:rFonts w:ascii="Browallia New" w:eastAsia="MS Mincho" w:hAnsi="Browallia New" w:cs="Browallia New"/>
          <w:sz w:val="26"/>
          <w:szCs w:val="26"/>
          <w:lang w:val="en-GB"/>
        </w:rPr>
        <w:t>4</w:t>
      </w:r>
      <w:r w:rsidR="00037614" w:rsidRPr="00E84424">
        <w:rPr>
          <w:rFonts w:ascii="Browallia New" w:eastAsia="MS Mincho" w:hAnsi="Browallia New" w:cs="Browallia New"/>
          <w:sz w:val="26"/>
          <w:szCs w:val="26"/>
          <w:lang w:val="en-GB"/>
        </w:rPr>
        <w:t>/</w:t>
      </w:r>
      <w:r w:rsidR="00CF1017" w:rsidRPr="00CF1017">
        <w:rPr>
          <w:rFonts w:ascii="Browallia New" w:eastAsia="MS Mincho" w:hAnsi="Browallia New" w:cs="Browallia New"/>
          <w:sz w:val="26"/>
          <w:szCs w:val="26"/>
          <w:lang w:val="en-GB"/>
        </w:rPr>
        <w:t>2563</w:t>
      </w:r>
      <w:r w:rsidR="00037614" w:rsidRPr="00E84424">
        <w:rPr>
          <w:rFonts w:ascii="Browallia New" w:eastAsia="MS Mincho" w:hAnsi="Browallia New" w:cs="Browallia New"/>
          <w:sz w:val="26"/>
          <w:szCs w:val="26"/>
          <w:lang w:val="en-GB"/>
        </w:rPr>
        <w:t xml:space="preserve"> </w:t>
      </w:r>
      <w:r w:rsidRPr="00E84424">
        <w:rPr>
          <w:rFonts w:ascii="Browallia New" w:eastAsia="MS Mincho" w:hAnsi="Browallia New" w:cs="Browallia New"/>
          <w:sz w:val="26"/>
          <w:szCs w:val="26"/>
          <w:cs/>
          <w:lang w:val="en-GB"/>
        </w:rPr>
        <w:t xml:space="preserve">มีมติอนุมัติการเพิ่มทุนจดทะเบียนของ </w:t>
      </w:r>
      <w:r w:rsidR="00520F41">
        <w:rPr>
          <w:rFonts w:ascii="Browallia New" w:eastAsia="MS Mincho" w:hAnsi="Browallia New" w:cs="Browallia New"/>
          <w:sz w:val="26"/>
          <w:szCs w:val="26"/>
          <w:lang w:val="en-GB"/>
        </w:rPr>
        <w:br/>
      </w:r>
      <w:r w:rsidRPr="00E84424">
        <w:rPr>
          <w:rFonts w:ascii="Browallia New" w:eastAsia="MS Mincho" w:hAnsi="Browallia New" w:cs="Browallia New"/>
          <w:sz w:val="26"/>
          <w:szCs w:val="26"/>
          <w:lang w:val="en-GB"/>
        </w:rPr>
        <w:t xml:space="preserve">TOP Ventures America LLC </w:t>
      </w:r>
      <w:r w:rsidRPr="00E84424">
        <w:rPr>
          <w:rFonts w:ascii="Browallia New" w:eastAsia="MS Mincho" w:hAnsi="Browallia New" w:cs="Browallia New"/>
          <w:sz w:val="26"/>
          <w:szCs w:val="26"/>
          <w:cs/>
          <w:lang w:val="en-GB"/>
        </w:rPr>
        <w:t xml:space="preserve">จำนวนเงิน </w:t>
      </w:r>
      <w:r w:rsidR="00CF1017" w:rsidRPr="00CF1017">
        <w:rPr>
          <w:rFonts w:ascii="Browallia New" w:eastAsia="MS Mincho" w:hAnsi="Browallia New" w:cs="Browallia New"/>
          <w:sz w:val="26"/>
          <w:szCs w:val="26"/>
          <w:lang w:val="en-GB"/>
        </w:rPr>
        <w:t>2</w:t>
      </w:r>
      <w:r w:rsidRPr="00E84424">
        <w:rPr>
          <w:rFonts w:ascii="Browallia New" w:eastAsia="MS Mincho" w:hAnsi="Browallia New" w:cs="Browallia New"/>
          <w:sz w:val="26"/>
          <w:szCs w:val="26"/>
        </w:rPr>
        <w:t>.</w:t>
      </w:r>
      <w:r w:rsidR="00CF1017" w:rsidRPr="00CF1017">
        <w:rPr>
          <w:rFonts w:ascii="Browallia New" w:eastAsia="MS Mincho" w:hAnsi="Browallia New" w:cs="Browallia New"/>
          <w:sz w:val="26"/>
          <w:szCs w:val="26"/>
          <w:lang w:val="en-GB"/>
        </w:rPr>
        <w:t>00</w:t>
      </w:r>
      <w:r w:rsidRPr="00E84424">
        <w:rPr>
          <w:rFonts w:ascii="Browallia New" w:eastAsia="MS Mincho" w:hAnsi="Browallia New" w:cs="Browallia New"/>
          <w:sz w:val="26"/>
          <w:szCs w:val="26"/>
          <w:lang w:val="en-GB"/>
        </w:rPr>
        <w:t xml:space="preserve"> </w:t>
      </w:r>
      <w:r w:rsidRPr="00E84424">
        <w:rPr>
          <w:rFonts w:ascii="Browallia New" w:eastAsia="MS Mincho" w:hAnsi="Browallia New" w:cs="Browallia New"/>
          <w:sz w:val="26"/>
          <w:szCs w:val="26"/>
          <w:cs/>
          <w:lang w:val="en-GB"/>
        </w:rPr>
        <w:t xml:space="preserve">ล้านเหรียญสหรัฐอเมริกาหรือเทียบเท่า </w:t>
      </w:r>
      <w:r w:rsidR="00CF1017" w:rsidRPr="00CF1017">
        <w:rPr>
          <w:rFonts w:ascii="Browallia New" w:eastAsia="MS Mincho" w:hAnsi="Browallia New" w:cs="Browallia New"/>
          <w:sz w:val="26"/>
          <w:szCs w:val="26"/>
          <w:lang w:val="en-GB"/>
        </w:rPr>
        <w:t>62</w:t>
      </w:r>
      <w:r w:rsidRPr="00E84424">
        <w:rPr>
          <w:rFonts w:ascii="Browallia New" w:eastAsia="MS Mincho" w:hAnsi="Browallia New" w:cs="Browallia New"/>
          <w:sz w:val="26"/>
          <w:szCs w:val="26"/>
          <w:lang w:val="en-GB"/>
        </w:rPr>
        <w:t>.</w:t>
      </w:r>
      <w:r w:rsidR="00CF1017" w:rsidRPr="00CF1017">
        <w:rPr>
          <w:rFonts w:ascii="Browallia New" w:eastAsia="MS Mincho" w:hAnsi="Browallia New" w:cs="Browallia New"/>
          <w:sz w:val="26"/>
          <w:szCs w:val="26"/>
          <w:lang w:val="en-GB"/>
        </w:rPr>
        <w:t>40</w:t>
      </w:r>
      <w:r w:rsidRPr="00E84424">
        <w:rPr>
          <w:rFonts w:ascii="Browallia New" w:eastAsia="MS Mincho" w:hAnsi="Browallia New" w:cs="Browallia New"/>
          <w:sz w:val="26"/>
          <w:szCs w:val="26"/>
          <w:lang w:val="en-GB"/>
        </w:rPr>
        <w:t xml:space="preserve"> </w:t>
      </w:r>
      <w:r w:rsidRPr="00E84424">
        <w:rPr>
          <w:rFonts w:ascii="Browallia New" w:eastAsia="MS Mincho" w:hAnsi="Browallia New" w:cs="Browallia New"/>
          <w:sz w:val="26"/>
          <w:szCs w:val="26"/>
          <w:cs/>
          <w:lang w:val="en-GB"/>
        </w:rPr>
        <w:t>ล้านบาท ซึ่งบริษัทย่อยได้รับชำระค่าหุ้นเพิ่มทุนดังกล่าว</w:t>
      </w:r>
      <w:r w:rsidR="00037614" w:rsidRPr="00E84424">
        <w:rPr>
          <w:rFonts w:ascii="Browallia New" w:eastAsia="MS Mincho" w:hAnsi="Browallia New" w:cs="Browallia New"/>
          <w:sz w:val="26"/>
          <w:szCs w:val="26"/>
          <w:cs/>
          <w:lang w:val="en-GB"/>
        </w:rPr>
        <w:t xml:space="preserve">แล้วเมื่อวันที่ </w:t>
      </w:r>
      <w:r w:rsidR="00CF1017" w:rsidRPr="00CF1017">
        <w:rPr>
          <w:rFonts w:ascii="Browallia New" w:eastAsia="MS Mincho" w:hAnsi="Browallia New" w:cs="Browallia New"/>
          <w:sz w:val="26"/>
          <w:szCs w:val="26"/>
          <w:lang w:val="en-GB"/>
        </w:rPr>
        <w:t>30</w:t>
      </w:r>
      <w:r w:rsidR="00037614" w:rsidRPr="00E84424">
        <w:rPr>
          <w:rFonts w:ascii="Browallia New" w:eastAsia="MS Mincho" w:hAnsi="Browallia New" w:cs="Browallia New"/>
          <w:sz w:val="26"/>
          <w:szCs w:val="26"/>
          <w:lang w:val="en-GB"/>
        </w:rPr>
        <w:t xml:space="preserve"> </w:t>
      </w:r>
      <w:r w:rsidR="00037614" w:rsidRPr="00E84424">
        <w:rPr>
          <w:rFonts w:ascii="Browallia New" w:eastAsia="MS Mincho" w:hAnsi="Browallia New" w:cs="Browallia New"/>
          <w:sz w:val="26"/>
          <w:szCs w:val="26"/>
          <w:cs/>
          <w:lang w:val="en-GB"/>
        </w:rPr>
        <w:t xml:space="preserve">ตุลาคม พ.ศ. </w:t>
      </w:r>
      <w:r w:rsidR="00CF1017" w:rsidRPr="00CF1017">
        <w:rPr>
          <w:rFonts w:ascii="Browallia New" w:eastAsia="MS Mincho" w:hAnsi="Browallia New" w:cs="Browallia New"/>
          <w:sz w:val="26"/>
          <w:szCs w:val="26"/>
          <w:lang w:val="en-GB"/>
        </w:rPr>
        <w:t>2563</w:t>
      </w:r>
      <w:r w:rsidR="00037614" w:rsidRPr="00E84424">
        <w:rPr>
          <w:rFonts w:ascii="Browallia New" w:eastAsia="MS Mincho" w:hAnsi="Browallia New" w:cs="Browallia New"/>
          <w:sz w:val="26"/>
          <w:szCs w:val="26"/>
          <w:lang w:val="en-GB"/>
        </w:rPr>
        <w:t xml:space="preserve"> </w:t>
      </w:r>
      <w:r w:rsidRPr="00E84424">
        <w:rPr>
          <w:rFonts w:ascii="Browallia New" w:eastAsia="MS Mincho" w:hAnsi="Browallia New" w:cs="Browallia New"/>
          <w:sz w:val="26"/>
          <w:szCs w:val="26"/>
          <w:cs/>
          <w:lang w:val="en-GB"/>
        </w:rPr>
        <w:t>และได้ดำเนินการจดทะเบียนการเปลี่ยนแปลงทุนจดทะเบียน</w:t>
      </w:r>
      <w:r w:rsidR="0098061E">
        <w:rPr>
          <w:rFonts w:ascii="Browallia New" w:eastAsia="MS Mincho" w:hAnsi="Browallia New" w:cs="Browallia New"/>
          <w:sz w:val="26"/>
          <w:szCs w:val="26"/>
          <w:lang w:val="en-GB"/>
        </w:rPr>
        <w:br/>
      </w:r>
      <w:r w:rsidRPr="00E84424">
        <w:rPr>
          <w:rFonts w:ascii="Browallia New" w:eastAsia="MS Mincho" w:hAnsi="Browallia New" w:cs="Browallia New"/>
          <w:sz w:val="26"/>
          <w:szCs w:val="26"/>
          <w:cs/>
          <w:lang w:val="en-GB"/>
        </w:rPr>
        <w:t>เป็นที่เรียบร้อย</w:t>
      </w:r>
    </w:p>
    <w:p w14:paraId="7B121BFB" w14:textId="39DB8490" w:rsidR="00520F41" w:rsidRDefault="00520F41" w:rsidP="003906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Browallia New" w:eastAsia="MS Mincho" w:hAnsi="Browallia New" w:cs="Browallia New"/>
          <w:sz w:val="26"/>
          <w:szCs w:val="26"/>
          <w:lang w:val="en-GB"/>
        </w:rPr>
      </w:pPr>
    </w:p>
    <w:p w14:paraId="35796184" w14:textId="0C9ED4FB" w:rsidR="00520F41" w:rsidRDefault="00520F41" w:rsidP="003906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Browallia New" w:eastAsia="MS Mincho" w:hAnsi="Browallia New" w:cs="Browallia New"/>
          <w:sz w:val="26"/>
          <w:szCs w:val="26"/>
          <w:lang w:val="en-GB"/>
        </w:rPr>
      </w:pPr>
    </w:p>
    <w:p w14:paraId="445D545C" w14:textId="4B7A2995" w:rsidR="00520F41" w:rsidRDefault="00520F41" w:rsidP="003906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Browallia New" w:eastAsia="MS Mincho" w:hAnsi="Browallia New" w:cs="Browallia New"/>
          <w:sz w:val="26"/>
          <w:szCs w:val="26"/>
          <w:lang w:val="en-GB"/>
        </w:rPr>
      </w:pPr>
    </w:p>
    <w:p w14:paraId="289A2301" w14:textId="77777777" w:rsidR="00520F41" w:rsidRPr="00E84424" w:rsidRDefault="00520F41" w:rsidP="003906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Browallia New" w:eastAsia="MS Mincho" w:hAnsi="Browallia New" w:cs="Browallia New"/>
          <w:sz w:val="26"/>
          <w:szCs w:val="26"/>
          <w:cs/>
          <w:lang w:val="en-GB"/>
        </w:rPr>
      </w:pPr>
    </w:p>
    <w:p w14:paraId="60E6E423" w14:textId="51FE0F42" w:rsidR="0039062F" w:rsidRPr="00E84424" w:rsidRDefault="0039062F" w:rsidP="00013F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Browallia New" w:eastAsia="MS Mincho" w:hAnsi="Browallia New" w:cs="Browallia New"/>
          <w:sz w:val="26"/>
          <w:szCs w:val="26"/>
        </w:rPr>
        <w:sectPr w:rsidR="0039062F" w:rsidRPr="00E84424" w:rsidSect="00CC2C04">
          <w:pgSz w:w="11909" w:h="16834" w:code="9"/>
          <w:pgMar w:top="1440" w:right="720" w:bottom="720" w:left="1728" w:header="706" w:footer="576" w:gutter="0"/>
          <w:cols w:space="720"/>
        </w:sectPr>
      </w:pPr>
    </w:p>
    <w:p w14:paraId="14CB0848" w14:textId="77777777" w:rsidR="00993840" w:rsidRPr="00E84424" w:rsidRDefault="00993840" w:rsidP="009938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4C096568" w14:textId="29D1D792" w:rsidR="00993840" w:rsidRPr="00E84424" w:rsidRDefault="00CF1017" w:rsidP="00993840">
      <w:pPr>
        <w:pStyle w:val="Heading2"/>
        <w:keepNext w:val="0"/>
        <w:tabs>
          <w:tab w:val="clear" w:pos="567"/>
        </w:tabs>
        <w:spacing w:line="240" w:lineRule="auto"/>
        <w:ind w:left="540" w:hanging="540"/>
        <w:rPr>
          <w:rFonts w:ascii="Browallia New" w:eastAsia="Arial Unicode MS" w:hAnsi="Browallia New" w:cs="Browallia New"/>
          <w:color w:val="CF4A02"/>
          <w:lang w:val="en-GB"/>
        </w:rPr>
      </w:pPr>
      <w:r w:rsidRPr="00CF1017">
        <w:rPr>
          <w:rFonts w:ascii="Browallia New" w:eastAsia="Arial Unicode MS" w:hAnsi="Browallia New" w:cs="Browallia New"/>
          <w:color w:val="CF4A02"/>
          <w:lang w:val="en-GB"/>
        </w:rPr>
        <w:t>17</w:t>
      </w:r>
      <w:r w:rsidR="00993840" w:rsidRPr="00E84424">
        <w:rPr>
          <w:rFonts w:ascii="Browallia New" w:eastAsia="Arial Unicode MS" w:hAnsi="Browallia New" w:cs="Browallia New"/>
          <w:color w:val="CF4A02"/>
          <w:lang w:val="en-GB"/>
        </w:rPr>
        <w:t>.</w:t>
      </w:r>
      <w:r w:rsidRPr="00CF1017">
        <w:rPr>
          <w:rFonts w:ascii="Browallia New" w:eastAsia="Arial Unicode MS" w:hAnsi="Browallia New" w:cs="Browallia New"/>
          <w:color w:val="CF4A02"/>
          <w:lang w:val="en-GB"/>
        </w:rPr>
        <w:t>2</w:t>
      </w:r>
      <w:r w:rsidR="00993840" w:rsidRPr="00E84424">
        <w:rPr>
          <w:rFonts w:ascii="Browallia New" w:eastAsia="Arial Unicode MS" w:hAnsi="Browallia New" w:cs="Browallia New"/>
          <w:color w:val="CF4A02"/>
          <w:lang w:val="en-GB"/>
        </w:rPr>
        <w:tab/>
      </w:r>
      <w:r w:rsidR="00993840" w:rsidRPr="00E84424">
        <w:rPr>
          <w:rFonts w:ascii="Browallia New" w:eastAsia="Arial Unicode MS" w:hAnsi="Browallia New" w:cs="Browallia New"/>
          <w:color w:val="CF4A02"/>
          <w:cs/>
          <w:lang w:val="en-GB"/>
        </w:rPr>
        <w:t xml:space="preserve">รายละเอียดเกี่ยวกับบริษัทย่อย มีดังต่อไปนี้ </w:t>
      </w:r>
    </w:p>
    <w:p w14:paraId="1F8429EA" w14:textId="77777777" w:rsidR="00993840" w:rsidRPr="00E84424" w:rsidRDefault="00993840" w:rsidP="009938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2280"/>
        <w:gridCol w:w="1505"/>
        <w:gridCol w:w="2262"/>
        <w:gridCol w:w="1205"/>
        <w:gridCol w:w="1205"/>
        <w:gridCol w:w="1205"/>
        <w:gridCol w:w="1205"/>
        <w:gridCol w:w="1205"/>
        <w:gridCol w:w="1205"/>
        <w:gridCol w:w="1205"/>
        <w:gridCol w:w="1205"/>
      </w:tblGrid>
      <w:tr w:rsidR="00A277B7" w:rsidRPr="00E84424" w14:paraId="2CAA0B81" w14:textId="77777777" w:rsidTr="00837424">
        <w:trPr>
          <w:cantSplit/>
          <w:trHeight w:val="312"/>
        </w:trPr>
        <w:tc>
          <w:tcPr>
            <w:tcW w:w="727" w:type="pct"/>
            <w:tcBorders>
              <w:top w:val="single" w:sz="4" w:space="0" w:color="auto"/>
              <w:bottom w:val="single" w:sz="4" w:space="0" w:color="auto"/>
            </w:tcBorders>
          </w:tcPr>
          <w:p w14:paraId="408FE56E" w14:textId="77777777" w:rsidR="00A277B7" w:rsidRPr="00E84424" w:rsidRDefault="00A277B7" w:rsidP="00837424">
            <w:pPr>
              <w:spacing w:line="240" w:lineRule="auto"/>
              <w:ind w:left="-94" w:right="-74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480" w:type="pct"/>
            <w:tcBorders>
              <w:top w:val="single" w:sz="4" w:space="0" w:color="auto"/>
              <w:bottom w:val="single" w:sz="4" w:space="0" w:color="auto"/>
            </w:tcBorders>
          </w:tcPr>
          <w:p w14:paraId="6B61774A" w14:textId="77777777" w:rsidR="00A277B7" w:rsidRPr="00E84424" w:rsidRDefault="00A277B7" w:rsidP="0083742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</w:pPr>
          </w:p>
        </w:tc>
        <w:tc>
          <w:tcPr>
            <w:tcW w:w="721" w:type="pct"/>
            <w:tcBorders>
              <w:top w:val="single" w:sz="4" w:space="0" w:color="auto"/>
              <w:bottom w:val="single" w:sz="4" w:space="0" w:color="auto"/>
            </w:tcBorders>
          </w:tcPr>
          <w:p w14:paraId="152A32EB" w14:textId="77777777" w:rsidR="00A277B7" w:rsidRPr="00E84424" w:rsidRDefault="00A277B7" w:rsidP="0083742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</w:pPr>
          </w:p>
        </w:tc>
        <w:tc>
          <w:tcPr>
            <w:tcW w:w="3073" w:type="pct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0EF01D8B" w14:textId="77777777" w:rsidR="00A277B7" w:rsidRPr="00E84424" w:rsidRDefault="00A277B7" w:rsidP="0083742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งบการเงินเฉพาะกิจการ</w:t>
            </w:r>
          </w:p>
        </w:tc>
      </w:tr>
      <w:tr w:rsidR="00A277B7" w:rsidRPr="00E84424" w14:paraId="1E6501C8" w14:textId="77777777" w:rsidTr="00837424">
        <w:trPr>
          <w:cantSplit/>
          <w:trHeight w:val="363"/>
        </w:trPr>
        <w:tc>
          <w:tcPr>
            <w:tcW w:w="727" w:type="pct"/>
            <w:tcBorders>
              <w:top w:val="single" w:sz="4" w:space="0" w:color="auto"/>
            </w:tcBorders>
          </w:tcPr>
          <w:p w14:paraId="12881B93" w14:textId="77777777" w:rsidR="00A277B7" w:rsidRPr="00E84424" w:rsidRDefault="00A277B7" w:rsidP="00837424">
            <w:pPr>
              <w:spacing w:line="240" w:lineRule="auto"/>
              <w:ind w:left="-94" w:right="-74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480" w:type="pct"/>
            <w:tcBorders>
              <w:top w:val="single" w:sz="4" w:space="0" w:color="auto"/>
            </w:tcBorders>
            <w:vAlign w:val="bottom"/>
          </w:tcPr>
          <w:p w14:paraId="0A96835D" w14:textId="77777777" w:rsidR="00A277B7" w:rsidRPr="00E84424" w:rsidRDefault="00A277B7" w:rsidP="00837424">
            <w:pPr>
              <w:pStyle w:val="acctfourfigures"/>
              <w:spacing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สถานที่ประกอบ</w:t>
            </w:r>
          </w:p>
        </w:tc>
        <w:tc>
          <w:tcPr>
            <w:tcW w:w="721" w:type="pct"/>
            <w:tcBorders>
              <w:top w:val="single" w:sz="4" w:space="0" w:color="auto"/>
            </w:tcBorders>
          </w:tcPr>
          <w:p w14:paraId="4B3A39A9" w14:textId="77777777" w:rsidR="00A277B7" w:rsidRPr="00E84424" w:rsidRDefault="00A277B7" w:rsidP="0083742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</w:pPr>
          </w:p>
        </w:tc>
        <w:tc>
          <w:tcPr>
            <w:tcW w:w="768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C2EF0D" w14:textId="77777777" w:rsidR="00A277B7" w:rsidRPr="00E84424" w:rsidRDefault="00A277B7" w:rsidP="0083742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en-US" w:bidi="th-TH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สัดส่วนการถือหุ้นทางตรง</w:t>
            </w:r>
          </w:p>
        </w:tc>
        <w:tc>
          <w:tcPr>
            <w:tcW w:w="768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59735B" w14:textId="77777777" w:rsidR="00A277B7" w:rsidRPr="00E84424" w:rsidRDefault="00A277B7" w:rsidP="0083742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en-US" w:bidi="th-TH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ทุนชำระแล้ว</w:t>
            </w:r>
          </w:p>
        </w:tc>
        <w:tc>
          <w:tcPr>
            <w:tcW w:w="768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AB3549" w14:textId="77777777" w:rsidR="00A277B7" w:rsidRPr="00E84424" w:rsidRDefault="00A277B7" w:rsidP="0083742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en-US" w:bidi="th-TH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วิธีราคาทุน</w:t>
            </w:r>
          </w:p>
        </w:tc>
        <w:tc>
          <w:tcPr>
            <w:tcW w:w="768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281971" w14:textId="77777777" w:rsidR="00A277B7" w:rsidRPr="00E84424" w:rsidRDefault="00A277B7" w:rsidP="0083742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en-US" w:bidi="th-TH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เงินปันผลรับระหว่างปี</w:t>
            </w:r>
          </w:p>
        </w:tc>
      </w:tr>
      <w:tr w:rsidR="00A277B7" w:rsidRPr="00E84424" w14:paraId="7DB497BF" w14:textId="77777777" w:rsidTr="00837424">
        <w:trPr>
          <w:cantSplit/>
          <w:trHeight w:val="312"/>
        </w:trPr>
        <w:tc>
          <w:tcPr>
            <w:tcW w:w="727" w:type="pct"/>
            <w:vAlign w:val="bottom"/>
          </w:tcPr>
          <w:p w14:paraId="240227B4" w14:textId="77777777" w:rsidR="00A277B7" w:rsidRPr="00E84424" w:rsidRDefault="00A277B7" w:rsidP="00837424">
            <w:pPr>
              <w:spacing w:line="240" w:lineRule="auto"/>
              <w:ind w:left="-94"/>
              <w:jc w:val="center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480" w:type="pct"/>
          </w:tcPr>
          <w:p w14:paraId="01B9FA43" w14:textId="77777777" w:rsidR="00A277B7" w:rsidRPr="00E84424" w:rsidRDefault="00A277B7" w:rsidP="0083742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rtl/>
                <w:cs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ธุรกิจ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  <w:t>/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ประเทศที่</w:t>
            </w:r>
          </w:p>
        </w:tc>
        <w:tc>
          <w:tcPr>
            <w:tcW w:w="721" w:type="pct"/>
          </w:tcPr>
          <w:p w14:paraId="56C295F5" w14:textId="77777777" w:rsidR="00A277B7" w:rsidRPr="00E84424" w:rsidRDefault="00A277B7" w:rsidP="00837424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</w:pPr>
          </w:p>
        </w:tc>
        <w:tc>
          <w:tcPr>
            <w:tcW w:w="384" w:type="pct"/>
          </w:tcPr>
          <w:p w14:paraId="01FFCC00" w14:textId="020D9013" w:rsidR="00A277B7" w:rsidRPr="00E84424" w:rsidRDefault="00A277B7" w:rsidP="00837424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พ.ศ.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color w:val="7030A0"/>
                <w:sz w:val="25"/>
                <w:szCs w:val="25"/>
                <w:cs/>
                <w:lang w:bidi="th-TH"/>
              </w:rPr>
              <w:t xml:space="preserve"> </w:t>
            </w:r>
            <w:r w:rsidR="00CF1017" w:rsidRPr="00CF1017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  <w:t>2563</w:t>
            </w:r>
          </w:p>
        </w:tc>
        <w:tc>
          <w:tcPr>
            <w:tcW w:w="384" w:type="pct"/>
          </w:tcPr>
          <w:p w14:paraId="4D41C702" w14:textId="4BB666FC" w:rsidR="00A277B7" w:rsidRPr="00E84424" w:rsidRDefault="00A277B7" w:rsidP="00837424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พ.ศ.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color w:val="7030A0"/>
                <w:sz w:val="25"/>
                <w:szCs w:val="25"/>
                <w:cs/>
                <w:lang w:bidi="th-TH"/>
              </w:rPr>
              <w:t xml:space="preserve"> </w:t>
            </w:r>
            <w:r w:rsidR="00CF1017" w:rsidRPr="00CF1017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  <w:t>2562</w:t>
            </w:r>
          </w:p>
        </w:tc>
        <w:tc>
          <w:tcPr>
            <w:tcW w:w="384" w:type="pct"/>
          </w:tcPr>
          <w:p w14:paraId="6F7C7B9B" w14:textId="36A11782" w:rsidR="00A277B7" w:rsidRPr="00E84424" w:rsidRDefault="00A277B7" w:rsidP="00837424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พ.ศ.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color w:val="7030A0"/>
                <w:sz w:val="25"/>
                <w:szCs w:val="25"/>
                <w:cs/>
                <w:lang w:bidi="th-TH"/>
              </w:rPr>
              <w:t xml:space="preserve"> </w:t>
            </w:r>
            <w:r w:rsidR="00CF1017" w:rsidRPr="00CF1017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  <w:t>2563</w:t>
            </w:r>
          </w:p>
        </w:tc>
        <w:tc>
          <w:tcPr>
            <w:tcW w:w="384" w:type="pct"/>
          </w:tcPr>
          <w:p w14:paraId="159EDF06" w14:textId="3A8C9442" w:rsidR="00A277B7" w:rsidRPr="00E84424" w:rsidRDefault="00A277B7" w:rsidP="00837424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พ.ศ.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color w:val="7030A0"/>
                <w:sz w:val="25"/>
                <w:szCs w:val="25"/>
                <w:cs/>
                <w:lang w:bidi="th-TH"/>
              </w:rPr>
              <w:t xml:space="preserve"> </w:t>
            </w:r>
            <w:r w:rsidR="00CF1017" w:rsidRPr="00CF1017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  <w:t>2562</w:t>
            </w:r>
          </w:p>
        </w:tc>
        <w:tc>
          <w:tcPr>
            <w:tcW w:w="384" w:type="pct"/>
          </w:tcPr>
          <w:p w14:paraId="0ADEAA72" w14:textId="7F82E7B5" w:rsidR="00A277B7" w:rsidRPr="00E84424" w:rsidRDefault="00A277B7" w:rsidP="00837424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พ.ศ.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color w:val="7030A0"/>
                <w:sz w:val="25"/>
                <w:szCs w:val="25"/>
                <w:cs/>
                <w:lang w:bidi="th-TH"/>
              </w:rPr>
              <w:t xml:space="preserve"> </w:t>
            </w:r>
            <w:r w:rsidR="00CF1017" w:rsidRPr="00CF1017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  <w:t>2563</w:t>
            </w:r>
          </w:p>
        </w:tc>
        <w:tc>
          <w:tcPr>
            <w:tcW w:w="384" w:type="pct"/>
          </w:tcPr>
          <w:p w14:paraId="1B3D92E9" w14:textId="0818D1AF" w:rsidR="00A277B7" w:rsidRPr="00E84424" w:rsidRDefault="00A277B7" w:rsidP="00837424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พ.ศ.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color w:val="7030A0"/>
                <w:sz w:val="25"/>
                <w:szCs w:val="25"/>
                <w:cs/>
                <w:lang w:bidi="th-TH"/>
              </w:rPr>
              <w:t xml:space="preserve"> </w:t>
            </w:r>
            <w:r w:rsidR="00CF1017" w:rsidRPr="00CF1017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  <w:t>2562</w:t>
            </w:r>
          </w:p>
        </w:tc>
        <w:tc>
          <w:tcPr>
            <w:tcW w:w="384" w:type="pct"/>
          </w:tcPr>
          <w:p w14:paraId="2439B0AA" w14:textId="5C6C136B" w:rsidR="00A277B7" w:rsidRPr="00E84424" w:rsidRDefault="00A277B7" w:rsidP="00837424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พ.ศ.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color w:val="7030A0"/>
                <w:sz w:val="25"/>
                <w:szCs w:val="25"/>
                <w:cs/>
                <w:lang w:bidi="th-TH"/>
              </w:rPr>
              <w:t xml:space="preserve"> </w:t>
            </w:r>
            <w:r w:rsidR="00CF1017" w:rsidRPr="00CF1017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  <w:t>2563</w:t>
            </w:r>
          </w:p>
        </w:tc>
        <w:tc>
          <w:tcPr>
            <w:tcW w:w="384" w:type="pct"/>
          </w:tcPr>
          <w:p w14:paraId="543B3031" w14:textId="490DDA84" w:rsidR="00A277B7" w:rsidRPr="00E84424" w:rsidRDefault="00A277B7" w:rsidP="00837424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พ.ศ.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color w:val="7030A0"/>
                <w:sz w:val="25"/>
                <w:szCs w:val="25"/>
                <w:cs/>
                <w:lang w:bidi="th-TH"/>
              </w:rPr>
              <w:t xml:space="preserve"> </w:t>
            </w:r>
            <w:r w:rsidR="00CF1017" w:rsidRPr="00CF1017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  <w:t>2562</w:t>
            </w:r>
          </w:p>
        </w:tc>
      </w:tr>
      <w:tr w:rsidR="00A277B7" w:rsidRPr="00E84424" w14:paraId="0854A127" w14:textId="77777777" w:rsidTr="00837424">
        <w:trPr>
          <w:cantSplit/>
          <w:trHeight w:val="333"/>
        </w:trPr>
        <w:tc>
          <w:tcPr>
            <w:tcW w:w="727" w:type="pct"/>
            <w:tcBorders>
              <w:bottom w:val="single" w:sz="4" w:space="0" w:color="auto"/>
            </w:tcBorders>
            <w:vAlign w:val="bottom"/>
          </w:tcPr>
          <w:p w14:paraId="142E7353" w14:textId="77777777" w:rsidR="00A277B7" w:rsidRPr="00E84424" w:rsidRDefault="00A277B7" w:rsidP="00837424">
            <w:pPr>
              <w:pStyle w:val="acctfourfigures"/>
              <w:tabs>
                <w:tab w:val="clear" w:pos="765"/>
              </w:tabs>
              <w:spacing w:line="240" w:lineRule="auto"/>
              <w:ind w:left="-94"/>
              <w:jc w:val="center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rtl/>
                <w:cs/>
              </w:rPr>
            </w:pPr>
          </w:p>
        </w:tc>
        <w:tc>
          <w:tcPr>
            <w:tcW w:w="480" w:type="pct"/>
            <w:tcBorders>
              <w:bottom w:val="single" w:sz="4" w:space="0" w:color="auto"/>
            </w:tcBorders>
            <w:vAlign w:val="bottom"/>
          </w:tcPr>
          <w:p w14:paraId="550AF139" w14:textId="77777777" w:rsidR="00A277B7" w:rsidRPr="00E84424" w:rsidRDefault="00A277B7" w:rsidP="00837424">
            <w:pPr>
              <w:pStyle w:val="acctfourfigures"/>
              <w:tabs>
                <w:tab w:val="clear" w:pos="765"/>
              </w:tabs>
              <w:spacing w:line="240" w:lineRule="auto"/>
              <w:ind w:left="-61" w:right="-50"/>
              <w:jc w:val="center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จดทะเบียนจัดตั้ง</w:t>
            </w:r>
          </w:p>
        </w:tc>
        <w:tc>
          <w:tcPr>
            <w:tcW w:w="721" w:type="pct"/>
            <w:tcBorders>
              <w:bottom w:val="single" w:sz="4" w:space="0" w:color="auto"/>
            </w:tcBorders>
          </w:tcPr>
          <w:p w14:paraId="1FD4E8C8" w14:textId="77777777" w:rsidR="00A277B7" w:rsidRPr="00E84424" w:rsidRDefault="00A277B7" w:rsidP="00837424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en-US" w:bidi="th-TH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ลักษณะของธุรกิจ</w:t>
            </w:r>
          </w:p>
        </w:tc>
        <w:tc>
          <w:tcPr>
            <w:tcW w:w="384" w:type="pct"/>
            <w:tcBorders>
              <w:bottom w:val="single" w:sz="4" w:space="0" w:color="auto"/>
            </w:tcBorders>
          </w:tcPr>
          <w:p w14:paraId="45F308AA" w14:textId="77777777" w:rsidR="00A277B7" w:rsidRPr="00E84424" w:rsidRDefault="00A277B7" w:rsidP="00837424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en-US" w:bidi="th-TH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en-US" w:bidi="th-TH"/>
              </w:rPr>
              <w:t>ร้อยละ</w:t>
            </w:r>
          </w:p>
        </w:tc>
        <w:tc>
          <w:tcPr>
            <w:tcW w:w="384" w:type="pct"/>
            <w:tcBorders>
              <w:bottom w:val="single" w:sz="4" w:space="0" w:color="auto"/>
            </w:tcBorders>
          </w:tcPr>
          <w:p w14:paraId="17A02A97" w14:textId="77777777" w:rsidR="00A277B7" w:rsidRPr="00E84424" w:rsidRDefault="00A277B7" w:rsidP="00837424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en-US" w:bidi="th-TH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en-US" w:bidi="th-TH"/>
              </w:rPr>
              <w:t>ร้อยละ</w:t>
            </w:r>
          </w:p>
        </w:tc>
        <w:tc>
          <w:tcPr>
            <w:tcW w:w="384" w:type="pct"/>
            <w:tcBorders>
              <w:bottom w:val="single" w:sz="4" w:space="0" w:color="auto"/>
            </w:tcBorders>
          </w:tcPr>
          <w:p w14:paraId="768EAB9C" w14:textId="77777777" w:rsidR="00A277B7" w:rsidRPr="00E84424" w:rsidRDefault="00A277B7" w:rsidP="00837424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en-US" w:bidi="th-TH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ล้านบาท</w:t>
            </w:r>
          </w:p>
        </w:tc>
        <w:tc>
          <w:tcPr>
            <w:tcW w:w="384" w:type="pct"/>
            <w:tcBorders>
              <w:bottom w:val="single" w:sz="4" w:space="0" w:color="auto"/>
            </w:tcBorders>
          </w:tcPr>
          <w:p w14:paraId="5A5A67D2" w14:textId="77777777" w:rsidR="00A277B7" w:rsidRPr="00E84424" w:rsidRDefault="00A277B7" w:rsidP="00837424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en-US" w:bidi="th-TH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ล้านบาท</w:t>
            </w:r>
          </w:p>
        </w:tc>
        <w:tc>
          <w:tcPr>
            <w:tcW w:w="384" w:type="pct"/>
            <w:tcBorders>
              <w:bottom w:val="single" w:sz="4" w:space="0" w:color="auto"/>
            </w:tcBorders>
          </w:tcPr>
          <w:p w14:paraId="594DCFB6" w14:textId="77777777" w:rsidR="00A277B7" w:rsidRPr="00E84424" w:rsidRDefault="00A277B7" w:rsidP="00837424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en-US" w:bidi="th-TH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ล้านบาท</w:t>
            </w:r>
          </w:p>
        </w:tc>
        <w:tc>
          <w:tcPr>
            <w:tcW w:w="384" w:type="pct"/>
            <w:tcBorders>
              <w:bottom w:val="single" w:sz="4" w:space="0" w:color="auto"/>
            </w:tcBorders>
          </w:tcPr>
          <w:p w14:paraId="19264C97" w14:textId="77777777" w:rsidR="00A277B7" w:rsidRPr="00E84424" w:rsidRDefault="00A277B7" w:rsidP="00837424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en-US" w:bidi="th-TH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ล้านบาท</w:t>
            </w:r>
          </w:p>
        </w:tc>
        <w:tc>
          <w:tcPr>
            <w:tcW w:w="384" w:type="pct"/>
            <w:tcBorders>
              <w:bottom w:val="single" w:sz="4" w:space="0" w:color="auto"/>
            </w:tcBorders>
          </w:tcPr>
          <w:p w14:paraId="6D54FDAA" w14:textId="77777777" w:rsidR="00A277B7" w:rsidRPr="00E84424" w:rsidRDefault="00A277B7" w:rsidP="00837424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en-US" w:bidi="th-TH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ล้านบาท</w:t>
            </w:r>
          </w:p>
        </w:tc>
        <w:tc>
          <w:tcPr>
            <w:tcW w:w="384" w:type="pct"/>
            <w:tcBorders>
              <w:bottom w:val="single" w:sz="4" w:space="0" w:color="auto"/>
            </w:tcBorders>
          </w:tcPr>
          <w:p w14:paraId="70946787" w14:textId="77777777" w:rsidR="00A277B7" w:rsidRPr="00E84424" w:rsidRDefault="00A277B7" w:rsidP="00837424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en-US" w:bidi="th-TH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ล้านบาท</w:t>
            </w:r>
          </w:p>
        </w:tc>
      </w:tr>
      <w:tr w:rsidR="00A277B7" w:rsidRPr="00E84424" w14:paraId="5D45E081" w14:textId="77777777" w:rsidTr="00837424">
        <w:trPr>
          <w:cantSplit/>
          <w:trHeight w:val="56"/>
        </w:trPr>
        <w:tc>
          <w:tcPr>
            <w:tcW w:w="727" w:type="pct"/>
            <w:tcBorders>
              <w:top w:val="single" w:sz="4" w:space="0" w:color="auto"/>
            </w:tcBorders>
          </w:tcPr>
          <w:p w14:paraId="31B7196E" w14:textId="77777777" w:rsidR="00A277B7" w:rsidRPr="00E84424" w:rsidRDefault="00A277B7" w:rsidP="00837424">
            <w:pPr>
              <w:spacing w:line="240" w:lineRule="auto"/>
              <w:ind w:left="-94" w:right="-72"/>
              <w:rPr>
                <w:rFonts w:ascii="Browallia New" w:eastAsia="Arial Unicode MS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480" w:type="pct"/>
            <w:tcBorders>
              <w:top w:val="single" w:sz="4" w:space="0" w:color="auto"/>
            </w:tcBorders>
          </w:tcPr>
          <w:p w14:paraId="585756A5" w14:textId="77777777" w:rsidR="00A277B7" w:rsidRPr="00E84424" w:rsidRDefault="00A277B7" w:rsidP="00837424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10"/>
                <w:szCs w:val="10"/>
                <w:cs/>
                <w:lang w:bidi="th-TH"/>
              </w:rPr>
            </w:pPr>
          </w:p>
        </w:tc>
        <w:tc>
          <w:tcPr>
            <w:tcW w:w="721" w:type="pct"/>
            <w:tcBorders>
              <w:top w:val="single" w:sz="4" w:space="0" w:color="auto"/>
            </w:tcBorders>
            <w:shd w:val="clear" w:color="auto" w:fill="auto"/>
          </w:tcPr>
          <w:p w14:paraId="29A3CEEF" w14:textId="77777777" w:rsidR="00A277B7" w:rsidRPr="00E84424" w:rsidRDefault="00A277B7" w:rsidP="0083742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384" w:type="pct"/>
            <w:tcBorders>
              <w:top w:val="single" w:sz="4" w:space="0" w:color="auto"/>
            </w:tcBorders>
            <w:shd w:val="clear" w:color="auto" w:fill="FAFAFA"/>
          </w:tcPr>
          <w:p w14:paraId="0C467C3F" w14:textId="77777777" w:rsidR="00A277B7" w:rsidRPr="00E84424" w:rsidRDefault="00A277B7" w:rsidP="0083742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384" w:type="pct"/>
            <w:tcBorders>
              <w:top w:val="single" w:sz="4" w:space="0" w:color="auto"/>
            </w:tcBorders>
          </w:tcPr>
          <w:p w14:paraId="07193310" w14:textId="77777777" w:rsidR="00A277B7" w:rsidRPr="00E84424" w:rsidRDefault="00A277B7" w:rsidP="0083742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384" w:type="pct"/>
            <w:tcBorders>
              <w:top w:val="single" w:sz="4" w:space="0" w:color="auto"/>
            </w:tcBorders>
            <w:shd w:val="clear" w:color="auto" w:fill="FAFAFA"/>
          </w:tcPr>
          <w:p w14:paraId="6CC8ACCD" w14:textId="77777777" w:rsidR="00A277B7" w:rsidRPr="00E84424" w:rsidRDefault="00A277B7" w:rsidP="0083742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384" w:type="pct"/>
            <w:tcBorders>
              <w:top w:val="single" w:sz="4" w:space="0" w:color="auto"/>
            </w:tcBorders>
          </w:tcPr>
          <w:p w14:paraId="699A12F4" w14:textId="77777777" w:rsidR="00A277B7" w:rsidRPr="00E84424" w:rsidRDefault="00A277B7" w:rsidP="0083742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384" w:type="pct"/>
            <w:tcBorders>
              <w:top w:val="single" w:sz="4" w:space="0" w:color="auto"/>
            </w:tcBorders>
            <w:shd w:val="clear" w:color="auto" w:fill="FAFAFA"/>
          </w:tcPr>
          <w:p w14:paraId="56D61CCA" w14:textId="77777777" w:rsidR="00A277B7" w:rsidRPr="00E84424" w:rsidRDefault="00A277B7" w:rsidP="0083742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384" w:type="pct"/>
            <w:tcBorders>
              <w:top w:val="single" w:sz="4" w:space="0" w:color="auto"/>
            </w:tcBorders>
          </w:tcPr>
          <w:p w14:paraId="6F1B5EC7" w14:textId="77777777" w:rsidR="00A277B7" w:rsidRPr="00E84424" w:rsidRDefault="00A277B7" w:rsidP="0083742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384" w:type="pct"/>
            <w:tcBorders>
              <w:top w:val="single" w:sz="4" w:space="0" w:color="auto"/>
            </w:tcBorders>
            <w:shd w:val="clear" w:color="auto" w:fill="FAFAFA"/>
          </w:tcPr>
          <w:p w14:paraId="080FD9A1" w14:textId="77777777" w:rsidR="00A277B7" w:rsidRPr="00E84424" w:rsidRDefault="00A277B7" w:rsidP="00837424">
            <w:pPr>
              <w:spacing w:line="240" w:lineRule="auto"/>
              <w:ind w:left="641" w:right="-72"/>
              <w:rPr>
                <w:rFonts w:ascii="Browallia New" w:eastAsia="Arial Unicode MS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384" w:type="pct"/>
            <w:tcBorders>
              <w:top w:val="single" w:sz="4" w:space="0" w:color="auto"/>
            </w:tcBorders>
          </w:tcPr>
          <w:p w14:paraId="631CA72A" w14:textId="77777777" w:rsidR="00A277B7" w:rsidRPr="00E84424" w:rsidRDefault="00A277B7" w:rsidP="00837424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10"/>
                <w:szCs w:val="10"/>
                <w:cs/>
                <w:lang w:bidi="th-TH"/>
              </w:rPr>
            </w:pPr>
          </w:p>
        </w:tc>
      </w:tr>
      <w:tr w:rsidR="00A277B7" w:rsidRPr="00E84424" w14:paraId="316BA3FD" w14:textId="77777777" w:rsidTr="00837424">
        <w:trPr>
          <w:cantSplit/>
          <w:trHeight w:val="302"/>
        </w:trPr>
        <w:tc>
          <w:tcPr>
            <w:tcW w:w="727" w:type="pct"/>
          </w:tcPr>
          <w:p w14:paraId="5CC2A46E" w14:textId="77777777" w:rsidR="00A277B7" w:rsidRPr="00E84424" w:rsidRDefault="00A277B7" w:rsidP="00837424">
            <w:pPr>
              <w:spacing w:line="240" w:lineRule="auto"/>
              <w:ind w:left="-78" w:right="-74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E84424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บริษัท ไทยพาราไซลีน จำกัด</w:t>
            </w:r>
            <w:r w:rsidRPr="00E84424">
              <w:rPr>
                <w:rFonts w:ascii="Browallia New" w:eastAsia="Arial Unicode MS" w:hAnsi="Browallia New" w:cs="Browallia New"/>
                <w:sz w:val="25"/>
                <w:szCs w:val="25"/>
              </w:rPr>
              <w:t xml:space="preserve"> </w:t>
            </w:r>
          </w:p>
          <w:p w14:paraId="322AFB8F" w14:textId="77777777" w:rsidR="00A277B7" w:rsidRPr="00E84424" w:rsidRDefault="00A277B7" w:rsidP="00837424">
            <w:pPr>
              <w:pStyle w:val="acctfourfigures"/>
              <w:tabs>
                <w:tab w:val="clear" w:pos="765"/>
              </w:tabs>
              <w:spacing w:line="240" w:lineRule="auto"/>
              <w:ind w:left="-78" w:right="-72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  <w:r w:rsidRPr="00E84424">
              <w:rPr>
                <w:rFonts w:ascii="Browallia New" w:eastAsia="Arial Unicode MS" w:hAnsi="Browallia New" w:cs="Browallia New"/>
                <w:sz w:val="25"/>
                <w:szCs w:val="25"/>
              </w:rPr>
              <w:t xml:space="preserve">   </w:t>
            </w:r>
            <w:r w:rsidRPr="00E84424"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  <w:t>และบริษัทย่อย</w:t>
            </w:r>
          </w:p>
        </w:tc>
        <w:tc>
          <w:tcPr>
            <w:tcW w:w="480" w:type="pct"/>
          </w:tcPr>
          <w:p w14:paraId="3601707F" w14:textId="77777777" w:rsidR="00A277B7" w:rsidRPr="00E84424" w:rsidRDefault="00A277B7" w:rsidP="00837424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</w:pPr>
            <w:r w:rsidRPr="00E84424"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  <w:t>ประเทศไทย</w:t>
            </w:r>
          </w:p>
        </w:tc>
        <w:tc>
          <w:tcPr>
            <w:tcW w:w="721" w:type="pct"/>
            <w:shd w:val="clear" w:color="auto" w:fill="auto"/>
          </w:tcPr>
          <w:p w14:paraId="70457FEA" w14:textId="77777777" w:rsidR="00A277B7" w:rsidRPr="00E84424" w:rsidRDefault="00A277B7" w:rsidP="00837424">
            <w:pPr>
              <w:spacing w:line="240" w:lineRule="auto"/>
              <w:ind w:left="180" w:right="-72" w:hanging="180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ผลิตและจำหน่ายพาราไซลีน</w:t>
            </w:r>
          </w:p>
        </w:tc>
        <w:tc>
          <w:tcPr>
            <w:tcW w:w="384" w:type="pct"/>
            <w:shd w:val="clear" w:color="auto" w:fill="FAFAFA"/>
          </w:tcPr>
          <w:p w14:paraId="354934A9" w14:textId="6DCF3331" w:rsidR="00A277B7" w:rsidRPr="00E84424" w:rsidRDefault="00CF1017" w:rsidP="0083742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99</w:t>
            </w:r>
            <w:r w:rsidR="00A277B7" w:rsidRPr="00E84424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99</w:t>
            </w:r>
          </w:p>
        </w:tc>
        <w:tc>
          <w:tcPr>
            <w:tcW w:w="384" w:type="pct"/>
          </w:tcPr>
          <w:p w14:paraId="54760C96" w14:textId="2E1FF447" w:rsidR="00A277B7" w:rsidRPr="00E84424" w:rsidRDefault="00CF1017" w:rsidP="0083742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99</w:t>
            </w:r>
            <w:r w:rsidR="00A277B7" w:rsidRPr="00E84424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99</w:t>
            </w:r>
          </w:p>
        </w:tc>
        <w:tc>
          <w:tcPr>
            <w:tcW w:w="384" w:type="pct"/>
            <w:shd w:val="clear" w:color="auto" w:fill="FAFAFA"/>
          </w:tcPr>
          <w:p w14:paraId="4FCDC47C" w14:textId="44DFD8B5" w:rsidR="00A277B7" w:rsidRPr="00E84424" w:rsidRDefault="00CF1017" w:rsidP="0083742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  <w:r w:rsidR="00A277B7" w:rsidRPr="00E84424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572</w:t>
            </w:r>
          </w:p>
        </w:tc>
        <w:tc>
          <w:tcPr>
            <w:tcW w:w="384" w:type="pct"/>
          </w:tcPr>
          <w:p w14:paraId="23F7BBC4" w14:textId="68670867" w:rsidR="00A277B7" w:rsidRPr="00E84424" w:rsidRDefault="00CF1017" w:rsidP="0083742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  <w:r w:rsidR="00A277B7" w:rsidRPr="00E84424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572</w:t>
            </w:r>
          </w:p>
        </w:tc>
        <w:tc>
          <w:tcPr>
            <w:tcW w:w="384" w:type="pct"/>
            <w:shd w:val="clear" w:color="auto" w:fill="FAFAFA"/>
          </w:tcPr>
          <w:p w14:paraId="71EB0533" w14:textId="0CBD61E4" w:rsidR="00A277B7" w:rsidRPr="00E84424" w:rsidRDefault="00CF1017" w:rsidP="0083742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  <w:r w:rsidR="00A277B7" w:rsidRPr="00E84424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161</w:t>
            </w:r>
          </w:p>
        </w:tc>
        <w:tc>
          <w:tcPr>
            <w:tcW w:w="384" w:type="pct"/>
          </w:tcPr>
          <w:p w14:paraId="60335BCE" w14:textId="22249CB5" w:rsidR="00A277B7" w:rsidRPr="00E84424" w:rsidRDefault="00CF1017" w:rsidP="0083742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  <w:r w:rsidR="00A277B7" w:rsidRPr="00E84424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161</w:t>
            </w:r>
          </w:p>
        </w:tc>
        <w:tc>
          <w:tcPr>
            <w:tcW w:w="384" w:type="pct"/>
            <w:shd w:val="clear" w:color="auto" w:fill="FAFAFA"/>
          </w:tcPr>
          <w:p w14:paraId="2D55C56E" w14:textId="03A52D50" w:rsidR="00A277B7" w:rsidRPr="00E84424" w:rsidRDefault="00CF1017" w:rsidP="0083742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514</w:t>
            </w:r>
          </w:p>
        </w:tc>
        <w:tc>
          <w:tcPr>
            <w:tcW w:w="384" w:type="pct"/>
          </w:tcPr>
          <w:p w14:paraId="4E83CD66" w14:textId="00679632" w:rsidR="00A277B7" w:rsidRPr="00E84424" w:rsidRDefault="00CF1017" w:rsidP="0083742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513</w:t>
            </w:r>
          </w:p>
        </w:tc>
      </w:tr>
      <w:tr w:rsidR="00A277B7" w:rsidRPr="00E84424" w14:paraId="57727C48" w14:textId="77777777" w:rsidTr="00837424">
        <w:trPr>
          <w:cantSplit/>
          <w:trHeight w:val="302"/>
        </w:trPr>
        <w:tc>
          <w:tcPr>
            <w:tcW w:w="727" w:type="pct"/>
          </w:tcPr>
          <w:p w14:paraId="097EE3E6" w14:textId="77777777" w:rsidR="00A277B7" w:rsidRPr="00E84424" w:rsidRDefault="00A277B7" w:rsidP="00837424">
            <w:pPr>
              <w:pStyle w:val="acctfourfigures"/>
              <w:tabs>
                <w:tab w:val="clear" w:pos="765"/>
              </w:tabs>
              <w:spacing w:line="240" w:lineRule="auto"/>
              <w:ind w:left="-78" w:right="-72"/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</w:pPr>
            <w:r w:rsidRPr="00E84424">
              <w:rPr>
                <w:rFonts w:ascii="Browallia New" w:eastAsia="Arial Unicode MS" w:hAnsi="Browallia New" w:cs="Browallia New"/>
                <w:sz w:val="25"/>
                <w:szCs w:val="25"/>
              </w:rPr>
              <w:t xml:space="preserve">   - </w:t>
            </w:r>
            <w:r w:rsidRPr="00E84424"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  <w:t>บริษัทย่อย</w:t>
            </w:r>
          </w:p>
        </w:tc>
        <w:tc>
          <w:tcPr>
            <w:tcW w:w="480" w:type="pct"/>
          </w:tcPr>
          <w:p w14:paraId="63F9B0DD" w14:textId="77777777" w:rsidR="00A277B7" w:rsidRPr="00E84424" w:rsidRDefault="00A277B7" w:rsidP="00837424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721" w:type="pct"/>
            <w:shd w:val="clear" w:color="auto" w:fill="auto"/>
          </w:tcPr>
          <w:p w14:paraId="7D0304F8" w14:textId="77777777" w:rsidR="00A277B7" w:rsidRPr="00E84424" w:rsidRDefault="00A277B7" w:rsidP="00837424">
            <w:pPr>
              <w:spacing w:line="240" w:lineRule="auto"/>
              <w:ind w:left="180" w:right="-72" w:hanging="180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</w:p>
        </w:tc>
        <w:tc>
          <w:tcPr>
            <w:tcW w:w="384" w:type="pct"/>
            <w:shd w:val="clear" w:color="auto" w:fill="FAFAFA"/>
            <w:vAlign w:val="bottom"/>
          </w:tcPr>
          <w:p w14:paraId="77E29381" w14:textId="77777777" w:rsidR="00A277B7" w:rsidRPr="00E84424" w:rsidRDefault="00A277B7" w:rsidP="0083742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</w:p>
        </w:tc>
        <w:tc>
          <w:tcPr>
            <w:tcW w:w="384" w:type="pct"/>
            <w:vAlign w:val="bottom"/>
          </w:tcPr>
          <w:p w14:paraId="4A41ADFB" w14:textId="77777777" w:rsidR="00A277B7" w:rsidRPr="00E84424" w:rsidRDefault="00A277B7" w:rsidP="0083742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</w:p>
        </w:tc>
        <w:tc>
          <w:tcPr>
            <w:tcW w:w="384" w:type="pct"/>
            <w:shd w:val="clear" w:color="auto" w:fill="FAFAFA"/>
            <w:vAlign w:val="bottom"/>
          </w:tcPr>
          <w:p w14:paraId="54BC423C" w14:textId="77777777" w:rsidR="00A277B7" w:rsidRPr="00E84424" w:rsidRDefault="00A277B7" w:rsidP="0083742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</w:p>
        </w:tc>
        <w:tc>
          <w:tcPr>
            <w:tcW w:w="384" w:type="pct"/>
            <w:vAlign w:val="bottom"/>
          </w:tcPr>
          <w:p w14:paraId="5545DFA6" w14:textId="77777777" w:rsidR="00A277B7" w:rsidRPr="00E84424" w:rsidRDefault="00A277B7" w:rsidP="0083742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</w:p>
        </w:tc>
        <w:tc>
          <w:tcPr>
            <w:tcW w:w="384" w:type="pct"/>
            <w:shd w:val="clear" w:color="auto" w:fill="FAFAFA"/>
            <w:vAlign w:val="bottom"/>
          </w:tcPr>
          <w:p w14:paraId="74A1B3B3" w14:textId="77777777" w:rsidR="00A277B7" w:rsidRPr="00E84424" w:rsidRDefault="00A277B7" w:rsidP="0083742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</w:p>
        </w:tc>
        <w:tc>
          <w:tcPr>
            <w:tcW w:w="384" w:type="pct"/>
            <w:vAlign w:val="bottom"/>
          </w:tcPr>
          <w:p w14:paraId="7A77D668" w14:textId="77777777" w:rsidR="00A277B7" w:rsidRPr="00E84424" w:rsidRDefault="00A277B7" w:rsidP="0083742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</w:p>
        </w:tc>
        <w:tc>
          <w:tcPr>
            <w:tcW w:w="384" w:type="pct"/>
            <w:shd w:val="clear" w:color="auto" w:fill="FAFAFA"/>
            <w:vAlign w:val="bottom"/>
          </w:tcPr>
          <w:p w14:paraId="626941B3" w14:textId="77777777" w:rsidR="00A277B7" w:rsidRPr="00E84424" w:rsidRDefault="00A277B7" w:rsidP="0083742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</w:p>
        </w:tc>
        <w:tc>
          <w:tcPr>
            <w:tcW w:w="384" w:type="pct"/>
            <w:vAlign w:val="bottom"/>
          </w:tcPr>
          <w:p w14:paraId="7B0A5BD9" w14:textId="77777777" w:rsidR="00A277B7" w:rsidRPr="00E84424" w:rsidRDefault="00A277B7" w:rsidP="0083742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</w:p>
        </w:tc>
      </w:tr>
      <w:tr w:rsidR="00A277B7" w:rsidRPr="00E84424" w14:paraId="03998E7A" w14:textId="77777777" w:rsidTr="00837424">
        <w:trPr>
          <w:cantSplit/>
          <w:trHeight w:val="302"/>
        </w:trPr>
        <w:tc>
          <w:tcPr>
            <w:tcW w:w="727" w:type="pct"/>
          </w:tcPr>
          <w:p w14:paraId="5E16B816" w14:textId="77777777" w:rsidR="00A277B7" w:rsidRPr="00E84424" w:rsidRDefault="00A277B7" w:rsidP="00837424">
            <w:pPr>
              <w:pStyle w:val="acctfourfigures"/>
              <w:tabs>
                <w:tab w:val="clear" w:pos="765"/>
              </w:tabs>
              <w:spacing w:line="240" w:lineRule="auto"/>
              <w:ind w:left="-78" w:right="-72"/>
              <w:rPr>
                <w:rFonts w:ascii="Browallia New" w:eastAsia="Arial Unicode MS" w:hAnsi="Browallia New" w:cs="Browallia New"/>
                <w:sz w:val="25"/>
                <w:szCs w:val="25"/>
                <w:rtl/>
                <w:cs/>
              </w:rPr>
            </w:pPr>
            <w:r w:rsidRPr="00E84424">
              <w:rPr>
                <w:rFonts w:ascii="Browallia New" w:eastAsia="Arial Unicode MS" w:hAnsi="Browallia New" w:cs="Browallia New"/>
                <w:sz w:val="25"/>
                <w:szCs w:val="25"/>
              </w:rPr>
              <w:t xml:space="preserve">         </w:t>
            </w:r>
            <w:r w:rsidRPr="00E84424"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  <w:t>บริษัท ลาบิกซ์ จำกัด</w:t>
            </w:r>
          </w:p>
        </w:tc>
        <w:tc>
          <w:tcPr>
            <w:tcW w:w="480" w:type="pct"/>
          </w:tcPr>
          <w:p w14:paraId="28A10D58" w14:textId="77777777" w:rsidR="00A277B7" w:rsidRPr="00E84424" w:rsidRDefault="00A277B7" w:rsidP="00837424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</w:pPr>
            <w:r w:rsidRPr="00E84424"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  <w:t>ประเทศไทย</w:t>
            </w:r>
          </w:p>
        </w:tc>
        <w:tc>
          <w:tcPr>
            <w:tcW w:w="721" w:type="pct"/>
            <w:shd w:val="clear" w:color="auto" w:fill="auto"/>
          </w:tcPr>
          <w:p w14:paraId="4589AB48" w14:textId="77777777" w:rsidR="00A277B7" w:rsidRPr="00E84424" w:rsidRDefault="00A277B7" w:rsidP="00837424">
            <w:pPr>
              <w:spacing w:line="240" w:lineRule="auto"/>
              <w:ind w:left="180" w:right="-72" w:hanging="180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  <w:r w:rsidRPr="00E84424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ผลิตและจำหน่ายผลิตภัณฑ์สารลิเนียร์แอลคิลเบนซีน</w:t>
            </w:r>
          </w:p>
        </w:tc>
        <w:tc>
          <w:tcPr>
            <w:tcW w:w="384" w:type="pct"/>
            <w:shd w:val="clear" w:color="auto" w:fill="FAFAFA"/>
          </w:tcPr>
          <w:p w14:paraId="4D7CB97B" w14:textId="2BDAA1CD" w:rsidR="00A277B7" w:rsidRPr="00E84424" w:rsidRDefault="00CF1017" w:rsidP="0083742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75</w:t>
            </w:r>
            <w:r w:rsidR="00A277B7" w:rsidRPr="00E84424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.</w:t>
            </w:r>
            <w:r w:rsidRPr="00CF1017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00</w:t>
            </w:r>
          </w:p>
        </w:tc>
        <w:tc>
          <w:tcPr>
            <w:tcW w:w="384" w:type="pct"/>
          </w:tcPr>
          <w:p w14:paraId="44E472BC" w14:textId="66695564" w:rsidR="00A277B7" w:rsidRPr="00E84424" w:rsidRDefault="00CF1017" w:rsidP="0083742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75</w:t>
            </w:r>
            <w:r w:rsidR="00A277B7" w:rsidRPr="00E84424">
              <w:rPr>
                <w:rFonts w:ascii="Browallia New" w:eastAsia="Arial Unicode MS" w:hAnsi="Browallia New" w:cs="Browallia New"/>
                <w:sz w:val="25"/>
                <w:szCs w:val="25"/>
              </w:rPr>
              <w:t>.</w:t>
            </w:r>
            <w:r w:rsidRPr="00CF1017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00</w:t>
            </w:r>
          </w:p>
        </w:tc>
        <w:tc>
          <w:tcPr>
            <w:tcW w:w="384" w:type="pct"/>
            <w:shd w:val="clear" w:color="auto" w:fill="FAFAFA"/>
          </w:tcPr>
          <w:p w14:paraId="0B1261FA" w14:textId="1C7EE3F6" w:rsidR="00A277B7" w:rsidRPr="00E84424" w:rsidRDefault="00CF1017" w:rsidP="0083742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4</w:t>
            </w:r>
            <w:r w:rsidR="00A277B7" w:rsidRPr="00E84424">
              <w:rPr>
                <w:rFonts w:ascii="Browallia New" w:eastAsia="Arial Unicode MS" w:hAnsi="Browallia New" w:cs="Browallia New"/>
                <w:sz w:val="25"/>
                <w:szCs w:val="25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655</w:t>
            </w:r>
          </w:p>
        </w:tc>
        <w:tc>
          <w:tcPr>
            <w:tcW w:w="384" w:type="pct"/>
          </w:tcPr>
          <w:p w14:paraId="5B4578D4" w14:textId="430D6C66" w:rsidR="00A277B7" w:rsidRPr="00E84424" w:rsidRDefault="00CF1017" w:rsidP="0083742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4</w:t>
            </w:r>
            <w:r w:rsidR="00A277B7" w:rsidRPr="00E84424">
              <w:rPr>
                <w:rFonts w:ascii="Browallia New" w:eastAsia="Arial Unicode MS" w:hAnsi="Browallia New" w:cs="Browallia New"/>
                <w:sz w:val="25"/>
                <w:szCs w:val="25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655</w:t>
            </w:r>
          </w:p>
        </w:tc>
        <w:tc>
          <w:tcPr>
            <w:tcW w:w="384" w:type="pct"/>
            <w:shd w:val="clear" w:color="auto" w:fill="FAFAFA"/>
          </w:tcPr>
          <w:p w14:paraId="13394206" w14:textId="77777777" w:rsidR="00A277B7" w:rsidRPr="00E84424" w:rsidRDefault="00A277B7" w:rsidP="0083742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-</w:t>
            </w:r>
          </w:p>
        </w:tc>
        <w:tc>
          <w:tcPr>
            <w:tcW w:w="384" w:type="pct"/>
          </w:tcPr>
          <w:p w14:paraId="16A68DF7" w14:textId="77777777" w:rsidR="00A277B7" w:rsidRPr="00E84424" w:rsidRDefault="00A277B7" w:rsidP="0083742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384" w:type="pct"/>
            <w:shd w:val="clear" w:color="auto" w:fill="FAFAFA"/>
          </w:tcPr>
          <w:p w14:paraId="0EA0EF89" w14:textId="77777777" w:rsidR="00A277B7" w:rsidRPr="00E84424" w:rsidRDefault="00A277B7" w:rsidP="0083742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-</w:t>
            </w:r>
          </w:p>
        </w:tc>
        <w:tc>
          <w:tcPr>
            <w:tcW w:w="384" w:type="pct"/>
          </w:tcPr>
          <w:p w14:paraId="4F121417" w14:textId="77777777" w:rsidR="00A277B7" w:rsidRPr="00E84424" w:rsidRDefault="00A277B7" w:rsidP="0083742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5"/>
                <w:szCs w:val="25"/>
              </w:rPr>
              <w:t>-</w:t>
            </w:r>
          </w:p>
        </w:tc>
      </w:tr>
      <w:tr w:rsidR="00A277B7" w:rsidRPr="00E84424" w14:paraId="58763842" w14:textId="77777777" w:rsidTr="00837424">
        <w:trPr>
          <w:cantSplit/>
          <w:trHeight w:val="302"/>
        </w:trPr>
        <w:tc>
          <w:tcPr>
            <w:tcW w:w="727" w:type="pct"/>
          </w:tcPr>
          <w:p w14:paraId="34FB82D0" w14:textId="77777777" w:rsidR="00A277B7" w:rsidRPr="00E84424" w:rsidRDefault="00A277B7" w:rsidP="00837424">
            <w:pPr>
              <w:pStyle w:val="acctfourfigures"/>
              <w:tabs>
                <w:tab w:val="clear" w:pos="765"/>
              </w:tabs>
              <w:spacing w:line="240" w:lineRule="auto"/>
              <w:ind w:left="-78" w:right="-100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E84424"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  <w:t xml:space="preserve">บริษัท ไทยลู้บเบส จำกัด </w:t>
            </w:r>
          </w:p>
          <w:p w14:paraId="2FD62AA6" w14:textId="77777777" w:rsidR="00A277B7" w:rsidRPr="00E84424" w:rsidRDefault="00A277B7" w:rsidP="00837424">
            <w:pPr>
              <w:pStyle w:val="acctfourfigures"/>
              <w:tabs>
                <w:tab w:val="clear" w:pos="765"/>
              </w:tabs>
              <w:spacing w:line="240" w:lineRule="auto"/>
              <w:ind w:left="-78" w:right="-100"/>
              <w:rPr>
                <w:rFonts w:ascii="Browallia New" w:eastAsia="Arial Unicode MS" w:hAnsi="Browallia New" w:cs="Browallia New"/>
                <w:sz w:val="25"/>
                <w:szCs w:val="25"/>
                <w:rtl/>
                <w:cs/>
              </w:rPr>
            </w:pPr>
            <w:r w:rsidRPr="00E84424">
              <w:rPr>
                <w:rFonts w:ascii="Browallia New" w:eastAsia="Arial Unicode MS" w:hAnsi="Browallia New" w:cs="Browallia New"/>
                <w:sz w:val="25"/>
                <w:szCs w:val="25"/>
              </w:rPr>
              <w:t xml:space="preserve">   </w:t>
            </w:r>
            <w:r w:rsidRPr="00E84424">
              <w:rPr>
                <w:rFonts w:ascii="Browallia New" w:eastAsia="Arial Unicode MS" w:hAnsi="Browallia New" w:cs="Browallia New"/>
                <w:sz w:val="25"/>
                <w:szCs w:val="25"/>
                <w:rtl/>
                <w:cs/>
              </w:rPr>
              <w:t>(</w:t>
            </w:r>
            <w:r w:rsidRPr="00E84424">
              <w:rPr>
                <w:rFonts w:ascii="Browallia New" w:eastAsia="Arial Unicode MS" w:hAnsi="Browallia New" w:cs="Browallia New"/>
                <w:sz w:val="25"/>
                <w:szCs w:val="25"/>
                <w:rtl/>
                <w:cs/>
                <w:lang w:bidi="th-TH"/>
              </w:rPr>
              <w:t>มหาชน</w:t>
            </w:r>
            <w:r w:rsidRPr="00E84424">
              <w:rPr>
                <w:rFonts w:ascii="Browallia New" w:eastAsia="Arial Unicode MS" w:hAnsi="Browallia New" w:cs="Browallia New"/>
                <w:sz w:val="25"/>
                <w:szCs w:val="25"/>
                <w:rtl/>
                <w:cs/>
              </w:rPr>
              <w:t>)</w:t>
            </w:r>
          </w:p>
        </w:tc>
        <w:tc>
          <w:tcPr>
            <w:tcW w:w="480" w:type="pct"/>
          </w:tcPr>
          <w:p w14:paraId="462EE7EA" w14:textId="77777777" w:rsidR="00A277B7" w:rsidRPr="00E84424" w:rsidRDefault="00A277B7" w:rsidP="00837424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</w:pPr>
            <w:r w:rsidRPr="00E84424"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  <w:t>ประเทศไทย</w:t>
            </w:r>
          </w:p>
        </w:tc>
        <w:tc>
          <w:tcPr>
            <w:tcW w:w="721" w:type="pct"/>
            <w:shd w:val="clear" w:color="auto" w:fill="auto"/>
          </w:tcPr>
          <w:p w14:paraId="1083CC09" w14:textId="77777777" w:rsidR="00A277B7" w:rsidRPr="00E84424" w:rsidRDefault="00A277B7" w:rsidP="00837424">
            <w:pPr>
              <w:spacing w:line="240" w:lineRule="auto"/>
              <w:ind w:left="180" w:right="-72" w:hanging="180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  <w:r w:rsidRPr="00E84424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ผลิตและจำหน่ายน้ำมันหล่อลื่นพื้นฐาน</w:t>
            </w:r>
          </w:p>
        </w:tc>
        <w:tc>
          <w:tcPr>
            <w:tcW w:w="384" w:type="pct"/>
            <w:shd w:val="clear" w:color="auto" w:fill="FAFAFA"/>
          </w:tcPr>
          <w:p w14:paraId="2B372872" w14:textId="54F3CA01" w:rsidR="00A277B7" w:rsidRPr="00E84424" w:rsidRDefault="00CF1017" w:rsidP="0083742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CF1017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99</w:t>
            </w:r>
            <w:r w:rsidR="00A277B7" w:rsidRPr="00E84424">
              <w:rPr>
                <w:rFonts w:ascii="Browallia New" w:eastAsia="Arial Unicode MS" w:hAnsi="Browallia New" w:cs="Browallia New"/>
                <w:sz w:val="25"/>
                <w:szCs w:val="25"/>
              </w:rPr>
              <w:t>.</w:t>
            </w:r>
            <w:r w:rsidRPr="00CF1017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99</w:t>
            </w:r>
          </w:p>
        </w:tc>
        <w:tc>
          <w:tcPr>
            <w:tcW w:w="384" w:type="pct"/>
          </w:tcPr>
          <w:p w14:paraId="7E177993" w14:textId="36F82EDF" w:rsidR="00A277B7" w:rsidRPr="00E84424" w:rsidRDefault="00CF1017" w:rsidP="0083742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CF1017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99</w:t>
            </w:r>
            <w:r w:rsidR="00A277B7" w:rsidRPr="00E84424">
              <w:rPr>
                <w:rFonts w:ascii="Browallia New" w:eastAsia="Arial Unicode MS" w:hAnsi="Browallia New" w:cs="Browallia New"/>
                <w:sz w:val="25"/>
                <w:szCs w:val="25"/>
              </w:rPr>
              <w:t>.</w:t>
            </w:r>
            <w:r w:rsidRPr="00CF1017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99</w:t>
            </w:r>
          </w:p>
        </w:tc>
        <w:tc>
          <w:tcPr>
            <w:tcW w:w="384" w:type="pct"/>
            <w:shd w:val="clear" w:color="auto" w:fill="FAFAFA"/>
          </w:tcPr>
          <w:p w14:paraId="659FE646" w14:textId="0266EA10" w:rsidR="00A277B7" w:rsidRPr="00E84424" w:rsidRDefault="00CF1017" w:rsidP="0083742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CF1017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1</w:t>
            </w:r>
            <w:r w:rsidR="00A277B7" w:rsidRPr="00E84424">
              <w:rPr>
                <w:rFonts w:ascii="Browallia New" w:eastAsia="Arial Unicode MS" w:hAnsi="Browallia New" w:cs="Browallia New"/>
                <w:sz w:val="25"/>
                <w:szCs w:val="25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758</w:t>
            </w:r>
          </w:p>
        </w:tc>
        <w:tc>
          <w:tcPr>
            <w:tcW w:w="384" w:type="pct"/>
          </w:tcPr>
          <w:p w14:paraId="4251FE98" w14:textId="20E5370B" w:rsidR="00A277B7" w:rsidRPr="00E84424" w:rsidRDefault="00CF1017" w:rsidP="0083742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CF1017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1</w:t>
            </w:r>
            <w:r w:rsidR="00A277B7" w:rsidRPr="00E84424">
              <w:rPr>
                <w:rFonts w:ascii="Browallia New" w:eastAsia="Arial Unicode MS" w:hAnsi="Browallia New" w:cs="Browallia New"/>
                <w:sz w:val="25"/>
                <w:szCs w:val="25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758</w:t>
            </w:r>
          </w:p>
        </w:tc>
        <w:tc>
          <w:tcPr>
            <w:tcW w:w="384" w:type="pct"/>
            <w:shd w:val="clear" w:color="auto" w:fill="FAFAFA"/>
          </w:tcPr>
          <w:p w14:paraId="5EA0EE06" w14:textId="4C97CFCB" w:rsidR="00A277B7" w:rsidRPr="00E84424" w:rsidRDefault="00CF1017" w:rsidP="0083742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CF1017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1</w:t>
            </w:r>
            <w:r w:rsidR="00A277B7" w:rsidRPr="00E84424">
              <w:rPr>
                <w:rFonts w:ascii="Browallia New" w:eastAsia="Arial Unicode MS" w:hAnsi="Browallia New" w:cs="Browallia New"/>
                <w:sz w:val="25"/>
                <w:szCs w:val="25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979</w:t>
            </w:r>
          </w:p>
        </w:tc>
        <w:tc>
          <w:tcPr>
            <w:tcW w:w="384" w:type="pct"/>
          </w:tcPr>
          <w:p w14:paraId="5ED85018" w14:textId="679C4BF2" w:rsidR="00A277B7" w:rsidRPr="00E84424" w:rsidRDefault="00CF1017" w:rsidP="0083742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CF1017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1</w:t>
            </w:r>
            <w:r w:rsidR="00A277B7" w:rsidRPr="00E84424">
              <w:rPr>
                <w:rFonts w:ascii="Browallia New" w:eastAsia="Arial Unicode MS" w:hAnsi="Browallia New" w:cs="Browallia New"/>
                <w:sz w:val="25"/>
                <w:szCs w:val="25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979</w:t>
            </w:r>
          </w:p>
        </w:tc>
        <w:tc>
          <w:tcPr>
            <w:tcW w:w="384" w:type="pct"/>
            <w:shd w:val="clear" w:color="auto" w:fill="FAFAFA"/>
          </w:tcPr>
          <w:p w14:paraId="2B85827C" w14:textId="423DD9EF" w:rsidR="00A277B7" w:rsidRPr="00E84424" w:rsidRDefault="00CF1017" w:rsidP="0083742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CF1017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1</w:t>
            </w:r>
            <w:r w:rsidR="00A277B7" w:rsidRPr="00E84424">
              <w:rPr>
                <w:rFonts w:ascii="Browallia New" w:eastAsia="Arial Unicode MS" w:hAnsi="Browallia New" w:cs="Browallia New"/>
                <w:sz w:val="25"/>
                <w:szCs w:val="25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406</w:t>
            </w:r>
          </w:p>
        </w:tc>
        <w:tc>
          <w:tcPr>
            <w:tcW w:w="384" w:type="pct"/>
          </w:tcPr>
          <w:p w14:paraId="3BEB99C0" w14:textId="7D7ECA62" w:rsidR="00A277B7" w:rsidRPr="00E84424" w:rsidRDefault="00CF1017" w:rsidP="0083742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CF1017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88</w:t>
            </w:r>
          </w:p>
        </w:tc>
      </w:tr>
      <w:tr w:rsidR="00A277B7" w:rsidRPr="00E84424" w14:paraId="56FB25F7" w14:textId="77777777" w:rsidTr="00837424">
        <w:trPr>
          <w:cantSplit/>
          <w:trHeight w:val="302"/>
        </w:trPr>
        <w:tc>
          <w:tcPr>
            <w:tcW w:w="727" w:type="pct"/>
          </w:tcPr>
          <w:p w14:paraId="4A593031" w14:textId="77777777" w:rsidR="00A277B7" w:rsidRPr="00E84424" w:rsidRDefault="00A277B7" w:rsidP="00837424">
            <w:pPr>
              <w:spacing w:line="240" w:lineRule="auto"/>
              <w:ind w:left="-78" w:right="-74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E84424">
              <w:rPr>
                <w:rFonts w:ascii="Browallia New" w:eastAsia="Arial Unicode MS" w:hAnsi="Browallia New" w:cs="Browallia New"/>
                <w:sz w:val="25"/>
                <w:szCs w:val="25"/>
              </w:rPr>
              <w:t xml:space="preserve"> </w:t>
            </w:r>
            <w:r w:rsidRPr="00E84424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 xml:space="preserve">บริษัท ไทยออยล์มารีน </w:t>
            </w:r>
            <w:r w:rsidRPr="00E84424">
              <w:rPr>
                <w:rFonts w:ascii="Browallia New" w:eastAsia="Arial Unicode MS" w:hAnsi="Browallia New" w:cs="Browallia New"/>
                <w:sz w:val="25"/>
                <w:szCs w:val="25"/>
              </w:rPr>
              <w:t xml:space="preserve">    </w:t>
            </w:r>
          </w:p>
          <w:p w14:paraId="5A9A9713" w14:textId="77777777" w:rsidR="00A277B7" w:rsidRPr="00E84424" w:rsidRDefault="00A277B7" w:rsidP="00837424">
            <w:pPr>
              <w:spacing w:line="240" w:lineRule="auto"/>
              <w:ind w:left="-78" w:right="-74"/>
              <w:rPr>
                <w:rFonts w:ascii="Browallia New" w:eastAsia="Arial Unicode MS" w:hAnsi="Browallia New" w:cs="Browallia New"/>
                <w:sz w:val="25"/>
                <w:szCs w:val="25"/>
                <w:rtl/>
                <w:cs/>
              </w:rPr>
            </w:pPr>
            <w:r w:rsidRPr="00E84424">
              <w:rPr>
                <w:rFonts w:ascii="Browallia New" w:eastAsia="Arial Unicode MS" w:hAnsi="Browallia New" w:cs="Browallia New"/>
                <w:sz w:val="25"/>
                <w:szCs w:val="25"/>
              </w:rPr>
              <w:t xml:space="preserve">   </w:t>
            </w:r>
            <w:r w:rsidRPr="00E84424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จำกัด</w:t>
            </w:r>
            <w:r w:rsidRPr="00E84424">
              <w:rPr>
                <w:rFonts w:ascii="Browallia New" w:eastAsia="Arial Unicode MS" w:hAnsi="Browallia New" w:cs="Browallia New"/>
                <w:sz w:val="25"/>
                <w:szCs w:val="25"/>
              </w:rPr>
              <w:t xml:space="preserve"> </w:t>
            </w:r>
            <w:r w:rsidRPr="00E84424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และบริษัทย่อย</w:t>
            </w:r>
          </w:p>
        </w:tc>
        <w:tc>
          <w:tcPr>
            <w:tcW w:w="480" w:type="pct"/>
          </w:tcPr>
          <w:p w14:paraId="77A2947B" w14:textId="77777777" w:rsidR="00A277B7" w:rsidRPr="00E84424" w:rsidRDefault="00A277B7" w:rsidP="00837424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</w:pPr>
            <w:r w:rsidRPr="00E84424"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  <w:t>ประเทศไทย</w:t>
            </w:r>
          </w:p>
        </w:tc>
        <w:tc>
          <w:tcPr>
            <w:tcW w:w="721" w:type="pct"/>
            <w:shd w:val="clear" w:color="auto" w:fill="auto"/>
          </w:tcPr>
          <w:p w14:paraId="3327380F" w14:textId="77777777" w:rsidR="00A277B7" w:rsidRPr="00E84424" w:rsidRDefault="00A277B7" w:rsidP="00837424">
            <w:pPr>
              <w:spacing w:line="240" w:lineRule="auto"/>
              <w:ind w:left="180" w:right="-72" w:hanging="180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  <w:r w:rsidRPr="00E84424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ให้บริการขนส่งผลิตภัณฑ์น้ำมันปิโตรเลียมและผลิตภัณฑ์เคมีเหลวทางเรือ</w:t>
            </w:r>
          </w:p>
        </w:tc>
        <w:tc>
          <w:tcPr>
            <w:tcW w:w="384" w:type="pct"/>
            <w:shd w:val="clear" w:color="auto" w:fill="FAFAFA"/>
          </w:tcPr>
          <w:p w14:paraId="029E5738" w14:textId="696D583B" w:rsidR="00A277B7" w:rsidRPr="00E84424" w:rsidRDefault="00CF1017" w:rsidP="0083742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99</w:t>
            </w:r>
            <w:r w:rsidR="00E456C0" w:rsidRPr="00E84424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.</w:t>
            </w:r>
            <w:r w:rsidRPr="00CF1017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99</w:t>
            </w:r>
          </w:p>
        </w:tc>
        <w:tc>
          <w:tcPr>
            <w:tcW w:w="384" w:type="pct"/>
          </w:tcPr>
          <w:p w14:paraId="0F84A290" w14:textId="4FA97490" w:rsidR="00A277B7" w:rsidRPr="00E84424" w:rsidRDefault="00CF1017" w:rsidP="0083742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99</w:t>
            </w:r>
            <w:r w:rsidR="00A277B7" w:rsidRPr="00E84424">
              <w:rPr>
                <w:rFonts w:ascii="Browallia New" w:eastAsia="Arial Unicode MS" w:hAnsi="Browallia New" w:cs="Browallia New"/>
                <w:sz w:val="25"/>
                <w:szCs w:val="25"/>
              </w:rPr>
              <w:t>.</w:t>
            </w:r>
            <w:r w:rsidRPr="00CF1017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99</w:t>
            </w:r>
          </w:p>
        </w:tc>
        <w:tc>
          <w:tcPr>
            <w:tcW w:w="384" w:type="pct"/>
            <w:shd w:val="clear" w:color="auto" w:fill="FAFAFA"/>
          </w:tcPr>
          <w:p w14:paraId="6E5D3006" w14:textId="49084C44" w:rsidR="00A277B7" w:rsidRPr="00E84424" w:rsidRDefault="00CF1017" w:rsidP="0083742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CF1017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970</w:t>
            </w:r>
          </w:p>
        </w:tc>
        <w:tc>
          <w:tcPr>
            <w:tcW w:w="384" w:type="pct"/>
          </w:tcPr>
          <w:p w14:paraId="0808527D" w14:textId="0A486C69" w:rsidR="00A277B7" w:rsidRPr="00E84424" w:rsidRDefault="00CF1017" w:rsidP="0083742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CF1017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970</w:t>
            </w:r>
          </w:p>
        </w:tc>
        <w:tc>
          <w:tcPr>
            <w:tcW w:w="384" w:type="pct"/>
            <w:shd w:val="clear" w:color="auto" w:fill="FAFAFA"/>
          </w:tcPr>
          <w:p w14:paraId="42514613" w14:textId="4AD60CBB" w:rsidR="00A277B7" w:rsidRPr="00E84424" w:rsidRDefault="00A277B7" w:rsidP="0083742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E84424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-</w:t>
            </w:r>
            <w:r w:rsidR="00037614" w:rsidRPr="00E84424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  <w:lang w:val="en-GB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  <w:lang w:val="en-GB"/>
              </w:rPr>
              <w:t>1</w:t>
            </w:r>
            <w:r w:rsidR="00037614" w:rsidRPr="00E84424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  <w:lang w:val="en-GB"/>
              </w:rPr>
              <w:t>)</w:t>
            </w:r>
          </w:p>
        </w:tc>
        <w:tc>
          <w:tcPr>
            <w:tcW w:w="384" w:type="pct"/>
          </w:tcPr>
          <w:p w14:paraId="42FA1760" w14:textId="4EAAE07B" w:rsidR="00A277B7" w:rsidRPr="00E84424" w:rsidRDefault="00CF1017" w:rsidP="0083742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CF1017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970</w:t>
            </w:r>
          </w:p>
        </w:tc>
        <w:tc>
          <w:tcPr>
            <w:tcW w:w="384" w:type="pct"/>
            <w:shd w:val="clear" w:color="auto" w:fill="FAFAFA"/>
          </w:tcPr>
          <w:p w14:paraId="0F5F9ADD" w14:textId="77777777" w:rsidR="00A277B7" w:rsidRPr="00E84424" w:rsidRDefault="00A277B7" w:rsidP="0083742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E84424">
              <w:rPr>
                <w:rFonts w:ascii="Browallia New" w:eastAsia="Arial Unicode MS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384" w:type="pct"/>
          </w:tcPr>
          <w:p w14:paraId="61C4D3B8" w14:textId="77777777" w:rsidR="00A277B7" w:rsidRPr="00E84424" w:rsidRDefault="00A277B7" w:rsidP="0083742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E84424">
              <w:rPr>
                <w:rFonts w:ascii="Browallia New" w:eastAsia="Arial Unicode MS" w:hAnsi="Browallia New" w:cs="Browallia New"/>
                <w:sz w:val="25"/>
                <w:szCs w:val="25"/>
              </w:rPr>
              <w:t>-</w:t>
            </w:r>
          </w:p>
        </w:tc>
      </w:tr>
      <w:tr w:rsidR="00A277B7" w:rsidRPr="00E84424" w14:paraId="128DA91F" w14:textId="77777777" w:rsidTr="00837424">
        <w:trPr>
          <w:cantSplit/>
          <w:trHeight w:val="302"/>
        </w:trPr>
        <w:tc>
          <w:tcPr>
            <w:tcW w:w="727" w:type="pct"/>
          </w:tcPr>
          <w:p w14:paraId="7BEC52B0" w14:textId="77777777" w:rsidR="00A277B7" w:rsidRPr="00E84424" w:rsidRDefault="00A277B7" w:rsidP="00837424">
            <w:pPr>
              <w:spacing w:line="240" w:lineRule="auto"/>
              <w:ind w:left="-78" w:right="-74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  <w:r w:rsidRPr="00E84424">
              <w:rPr>
                <w:rFonts w:ascii="Browallia New" w:eastAsia="Arial Unicode MS" w:hAnsi="Browallia New" w:cs="Browallia New"/>
                <w:sz w:val="25"/>
                <w:szCs w:val="25"/>
              </w:rPr>
              <w:t xml:space="preserve">   - </w:t>
            </w:r>
            <w:r w:rsidRPr="00E84424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บริษัทย่อย</w:t>
            </w:r>
          </w:p>
        </w:tc>
        <w:tc>
          <w:tcPr>
            <w:tcW w:w="480" w:type="pct"/>
          </w:tcPr>
          <w:p w14:paraId="342D2199" w14:textId="77777777" w:rsidR="00A277B7" w:rsidRPr="00E84424" w:rsidRDefault="00A277B7" w:rsidP="00837424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721" w:type="pct"/>
            <w:shd w:val="clear" w:color="auto" w:fill="auto"/>
          </w:tcPr>
          <w:p w14:paraId="426EC791" w14:textId="77777777" w:rsidR="00A277B7" w:rsidRPr="00E84424" w:rsidRDefault="00A277B7" w:rsidP="00837424">
            <w:pPr>
              <w:spacing w:line="240" w:lineRule="auto"/>
              <w:ind w:left="180" w:right="-72" w:hanging="180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</w:p>
        </w:tc>
        <w:tc>
          <w:tcPr>
            <w:tcW w:w="384" w:type="pct"/>
            <w:shd w:val="clear" w:color="auto" w:fill="FAFAFA"/>
            <w:vAlign w:val="bottom"/>
          </w:tcPr>
          <w:p w14:paraId="2EEAEF7A" w14:textId="77777777" w:rsidR="00A277B7" w:rsidRPr="00E84424" w:rsidRDefault="00A277B7" w:rsidP="0083742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384" w:type="pct"/>
            <w:vAlign w:val="bottom"/>
          </w:tcPr>
          <w:p w14:paraId="05F1E115" w14:textId="77777777" w:rsidR="00A277B7" w:rsidRPr="00E84424" w:rsidRDefault="00A277B7" w:rsidP="0083742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</w:p>
        </w:tc>
        <w:tc>
          <w:tcPr>
            <w:tcW w:w="384" w:type="pct"/>
            <w:shd w:val="clear" w:color="auto" w:fill="FAFAFA"/>
            <w:vAlign w:val="bottom"/>
          </w:tcPr>
          <w:p w14:paraId="2B549A3A" w14:textId="77777777" w:rsidR="00A277B7" w:rsidRPr="00E84424" w:rsidRDefault="00A277B7" w:rsidP="0083742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384" w:type="pct"/>
            <w:vAlign w:val="bottom"/>
          </w:tcPr>
          <w:p w14:paraId="67AD745E" w14:textId="77777777" w:rsidR="00A277B7" w:rsidRPr="00E84424" w:rsidRDefault="00A277B7" w:rsidP="0083742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384" w:type="pct"/>
            <w:shd w:val="clear" w:color="auto" w:fill="FAFAFA"/>
            <w:vAlign w:val="bottom"/>
          </w:tcPr>
          <w:p w14:paraId="04561710" w14:textId="77777777" w:rsidR="00A277B7" w:rsidRPr="00E84424" w:rsidRDefault="00A277B7" w:rsidP="0083742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384" w:type="pct"/>
            <w:vAlign w:val="bottom"/>
          </w:tcPr>
          <w:p w14:paraId="75BF7D47" w14:textId="77777777" w:rsidR="00A277B7" w:rsidRPr="00E84424" w:rsidRDefault="00A277B7" w:rsidP="0083742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384" w:type="pct"/>
            <w:shd w:val="clear" w:color="auto" w:fill="FAFAFA"/>
            <w:vAlign w:val="bottom"/>
          </w:tcPr>
          <w:p w14:paraId="4E35FD09" w14:textId="77777777" w:rsidR="00A277B7" w:rsidRPr="00E84424" w:rsidRDefault="00A277B7" w:rsidP="0083742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384" w:type="pct"/>
            <w:vAlign w:val="bottom"/>
          </w:tcPr>
          <w:p w14:paraId="08392002" w14:textId="77777777" w:rsidR="00A277B7" w:rsidRPr="00E84424" w:rsidRDefault="00A277B7" w:rsidP="0083742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</w:tr>
      <w:tr w:rsidR="00A277B7" w:rsidRPr="00E84424" w14:paraId="03FE1A12" w14:textId="77777777" w:rsidTr="00837424">
        <w:trPr>
          <w:cantSplit/>
          <w:trHeight w:val="302"/>
        </w:trPr>
        <w:tc>
          <w:tcPr>
            <w:tcW w:w="727" w:type="pct"/>
          </w:tcPr>
          <w:p w14:paraId="5F9DCD2C" w14:textId="77777777" w:rsidR="00A277B7" w:rsidRPr="00E84424" w:rsidRDefault="00A277B7" w:rsidP="00837424">
            <w:pPr>
              <w:spacing w:line="240" w:lineRule="auto"/>
              <w:ind w:left="-78" w:right="-74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5"/>
                <w:szCs w:val="25"/>
              </w:rPr>
              <w:t xml:space="preserve">         </w:t>
            </w:r>
            <w:r w:rsidRPr="00E84424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 xml:space="preserve">บริษัท </w:t>
            </w:r>
            <w:r w:rsidRPr="00E84424"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/>
              </w:rPr>
              <w:t xml:space="preserve">ท๊อป มารีไทม์ </w:t>
            </w:r>
          </w:p>
          <w:p w14:paraId="43D4F2B1" w14:textId="77777777" w:rsidR="00A277B7" w:rsidRPr="00E84424" w:rsidRDefault="00A277B7" w:rsidP="00837424">
            <w:pPr>
              <w:spacing w:line="240" w:lineRule="auto"/>
              <w:ind w:left="-78" w:right="-74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  <w:r w:rsidRPr="00E84424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 xml:space="preserve">            </w:t>
            </w:r>
            <w:r w:rsidRPr="00E84424"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/>
              </w:rPr>
              <w:t>เซอร์วิส จำกัด</w:t>
            </w:r>
          </w:p>
        </w:tc>
        <w:tc>
          <w:tcPr>
            <w:tcW w:w="480" w:type="pct"/>
          </w:tcPr>
          <w:p w14:paraId="5B6F44BE" w14:textId="77777777" w:rsidR="00A277B7" w:rsidRPr="00E84424" w:rsidRDefault="00A277B7" w:rsidP="00837424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</w:pPr>
            <w:r w:rsidRPr="00E84424"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  <w:t>ประเทศไทย</w:t>
            </w:r>
          </w:p>
        </w:tc>
        <w:tc>
          <w:tcPr>
            <w:tcW w:w="721" w:type="pct"/>
            <w:shd w:val="clear" w:color="auto" w:fill="auto"/>
          </w:tcPr>
          <w:p w14:paraId="56AD220F" w14:textId="77777777" w:rsidR="00A277B7" w:rsidRPr="00E84424" w:rsidRDefault="00A277B7" w:rsidP="00837424">
            <w:pPr>
              <w:spacing w:line="240" w:lineRule="auto"/>
              <w:ind w:left="180" w:right="-72" w:hanging="180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  <w:r w:rsidRPr="00E84424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ให้บริการเดินเรือรับส่งลูกเรือและสัมภาระทางทะเล</w:t>
            </w:r>
            <w:r w:rsidRPr="00E84424">
              <w:rPr>
                <w:rFonts w:ascii="Browallia New" w:eastAsia="Arial Unicode MS" w:hAnsi="Browallia New" w:cs="Browallia New"/>
                <w:sz w:val="25"/>
                <w:szCs w:val="25"/>
              </w:rPr>
              <w:br/>
            </w:r>
            <w:r w:rsidRPr="00E84424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ในอ่าวไทย</w:t>
            </w:r>
          </w:p>
        </w:tc>
        <w:tc>
          <w:tcPr>
            <w:tcW w:w="384" w:type="pct"/>
            <w:shd w:val="clear" w:color="auto" w:fill="FAFAFA"/>
          </w:tcPr>
          <w:p w14:paraId="4B008F03" w14:textId="3E4A5538" w:rsidR="00A277B7" w:rsidRPr="00E84424" w:rsidRDefault="00CF1017" w:rsidP="0083742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CF1017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99</w:t>
            </w:r>
            <w:r w:rsidR="00A277B7" w:rsidRPr="00E84424">
              <w:rPr>
                <w:rFonts w:ascii="Browallia New" w:eastAsia="Arial Unicode MS" w:hAnsi="Browallia New" w:cs="Browallia New"/>
                <w:sz w:val="25"/>
                <w:szCs w:val="25"/>
              </w:rPr>
              <w:t>.</w:t>
            </w:r>
            <w:r w:rsidRPr="00CF1017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99</w:t>
            </w:r>
          </w:p>
        </w:tc>
        <w:tc>
          <w:tcPr>
            <w:tcW w:w="384" w:type="pct"/>
          </w:tcPr>
          <w:p w14:paraId="6F7B3FB4" w14:textId="0D3C5408" w:rsidR="00A277B7" w:rsidRPr="00E84424" w:rsidRDefault="00CF1017" w:rsidP="0083742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CF1017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99</w:t>
            </w:r>
            <w:r w:rsidR="00A277B7" w:rsidRPr="00E84424">
              <w:rPr>
                <w:rFonts w:ascii="Browallia New" w:eastAsia="Arial Unicode MS" w:hAnsi="Browallia New" w:cs="Browallia New"/>
                <w:sz w:val="25"/>
                <w:szCs w:val="25"/>
              </w:rPr>
              <w:t>.</w:t>
            </w:r>
            <w:r w:rsidRPr="00CF1017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99</w:t>
            </w:r>
          </w:p>
        </w:tc>
        <w:tc>
          <w:tcPr>
            <w:tcW w:w="384" w:type="pct"/>
            <w:shd w:val="clear" w:color="auto" w:fill="FAFAFA"/>
          </w:tcPr>
          <w:p w14:paraId="6647BF85" w14:textId="3EECA9B5" w:rsidR="00A277B7" w:rsidRPr="00E84424" w:rsidRDefault="00CF1017" w:rsidP="0083742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CF1017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520</w:t>
            </w:r>
          </w:p>
        </w:tc>
        <w:tc>
          <w:tcPr>
            <w:tcW w:w="384" w:type="pct"/>
          </w:tcPr>
          <w:p w14:paraId="698B3724" w14:textId="1FC7584C" w:rsidR="00A277B7" w:rsidRPr="00E84424" w:rsidRDefault="00CF1017" w:rsidP="0083742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CF1017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520</w:t>
            </w:r>
          </w:p>
        </w:tc>
        <w:tc>
          <w:tcPr>
            <w:tcW w:w="384" w:type="pct"/>
            <w:shd w:val="clear" w:color="auto" w:fill="FAFAFA"/>
          </w:tcPr>
          <w:p w14:paraId="1CCF5A83" w14:textId="77777777" w:rsidR="00A277B7" w:rsidRPr="00E84424" w:rsidRDefault="00A277B7" w:rsidP="0083742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E84424">
              <w:rPr>
                <w:rFonts w:ascii="Browallia New" w:eastAsia="Arial Unicode MS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384" w:type="pct"/>
          </w:tcPr>
          <w:p w14:paraId="59D025C9" w14:textId="77777777" w:rsidR="00A277B7" w:rsidRPr="00E84424" w:rsidRDefault="00A277B7" w:rsidP="0083742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E84424">
              <w:rPr>
                <w:rFonts w:ascii="Browallia New" w:eastAsia="Arial Unicode MS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384" w:type="pct"/>
            <w:shd w:val="clear" w:color="auto" w:fill="FAFAFA"/>
          </w:tcPr>
          <w:p w14:paraId="214673D4" w14:textId="77777777" w:rsidR="00A277B7" w:rsidRPr="00E84424" w:rsidRDefault="00A277B7" w:rsidP="0083742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E84424">
              <w:rPr>
                <w:rFonts w:ascii="Browallia New" w:eastAsia="Arial Unicode MS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384" w:type="pct"/>
          </w:tcPr>
          <w:p w14:paraId="26D63D65" w14:textId="77777777" w:rsidR="00A277B7" w:rsidRPr="00E84424" w:rsidRDefault="00A277B7" w:rsidP="0083742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E84424">
              <w:rPr>
                <w:rFonts w:ascii="Browallia New" w:eastAsia="Arial Unicode MS" w:hAnsi="Browallia New" w:cs="Browallia New"/>
                <w:sz w:val="25"/>
                <w:szCs w:val="25"/>
              </w:rPr>
              <w:t>-</w:t>
            </w:r>
          </w:p>
        </w:tc>
      </w:tr>
      <w:tr w:rsidR="00A277B7" w:rsidRPr="00E84424" w14:paraId="6790F54B" w14:textId="77777777" w:rsidTr="00837424">
        <w:trPr>
          <w:cantSplit/>
          <w:trHeight w:val="302"/>
        </w:trPr>
        <w:tc>
          <w:tcPr>
            <w:tcW w:w="727" w:type="pct"/>
          </w:tcPr>
          <w:p w14:paraId="463AD7DD" w14:textId="77777777" w:rsidR="00A277B7" w:rsidRPr="00E84424" w:rsidRDefault="00A277B7" w:rsidP="00837424">
            <w:pPr>
              <w:spacing w:line="240" w:lineRule="auto"/>
              <w:ind w:left="-78" w:right="-74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  <w:r w:rsidRPr="00E84424">
              <w:rPr>
                <w:rFonts w:ascii="Browallia New" w:eastAsia="Arial Unicode MS" w:hAnsi="Browallia New" w:cs="Browallia New"/>
                <w:sz w:val="25"/>
                <w:szCs w:val="25"/>
              </w:rPr>
              <w:t xml:space="preserve">         Thaioil Marine </w:t>
            </w:r>
            <w:r w:rsidRPr="00E84424">
              <w:rPr>
                <w:rFonts w:ascii="Browallia New" w:eastAsia="Arial Unicode MS" w:hAnsi="Browallia New" w:cs="Browallia New"/>
                <w:sz w:val="25"/>
                <w:szCs w:val="25"/>
              </w:rPr>
              <w:br/>
            </w:r>
            <w:r w:rsidRPr="00E84424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 xml:space="preserve">            </w:t>
            </w:r>
            <w:r w:rsidRPr="00E84424">
              <w:rPr>
                <w:rFonts w:ascii="Browallia New" w:eastAsia="Arial Unicode MS" w:hAnsi="Browallia New" w:cs="Browallia New"/>
                <w:spacing w:val="-5"/>
                <w:sz w:val="25"/>
                <w:szCs w:val="25"/>
              </w:rPr>
              <w:t>International Pte. Ltd.</w:t>
            </w:r>
          </w:p>
        </w:tc>
        <w:tc>
          <w:tcPr>
            <w:tcW w:w="480" w:type="pct"/>
          </w:tcPr>
          <w:p w14:paraId="5A782362" w14:textId="77777777" w:rsidR="00A277B7" w:rsidRPr="00E84424" w:rsidRDefault="00A277B7" w:rsidP="00837424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</w:pPr>
            <w:r w:rsidRPr="00E84424"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  <w:t>สาธารณรัฐสิงคโปร์</w:t>
            </w:r>
          </w:p>
        </w:tc>
        <w:tc>
          <w:tcPr>
            <w:tcW w:w="721" w:type="pct"/>
            <w:shd w:val="clear" w:color="auto" w:fill="auto"/>
          </w:tcPr>
          <w:p w14:paraId="4DF2483C" w14:textId="77777777" w:rsidR="00A277B7" w:rsidRPr="00E84424" w:rsidRDefault="00A277B7" w:rsidP="00837424">
            <w:pPr>
              <w:spacing w:line="240" w:lineRule="auto"/>
              <w:ind w:left="180" w:right="-72" w:hanging="180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  <w:r w:rsidRPr="00E84424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ลงทุนในธุรกิจให้บริการขนส่งน้ำมันดิบและผลิตภัณฑ์ปิโตรเลียมทางเรือ</w:t>
            </w:r>
          </w:p>
        </w:tc>
        <w:tc>
          <w:tcPr>
            <w:tcW w:w="384" w:type="pct"/>
            <w:shd w:val="clear" w:color="auto" w:fill="FAFAFA"/>
          </w:tcPr>
          <w:p w14:paraId="62C9F345" w14:textId="49C92CEB" w:rsidR="00A277B7" w:rsidRPr="00E84424" w:rsidRDefault="00CF1017" w:rsidP="0083742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CF1017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100</w:t>
            </w:r>
            <w:r w:rsidR="00A277B7" w:rsidRPr="00E84424">
              <w:rPr>
                <w:rFonts w:ascii="Browallia New" w:eastAsia="Arial Unicode MS" w:hAnsi="Browallia New" w:cs="Browallia New"/>
                <w:sz w:val="25"/>
                <w:szCs w:val="25"/>
              </w:rPr>
              <w:t>.</w:t>
            </w:r>
            <w:r w:rsidRPr="00CF1017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00</w:t>
            </w:r>
          </w:p>
        </w:tc>
        <w:tc>
          <w:tcPr>
            <w:tcW w:w="384" w:type="pct"/>
          </w:tcPr>
          <w:p w14:paraId="78869739" w14:textId="649AD825" w:rsidR="00A277B7" w:rsidRPr="00E84424" w:rsidRDefault="00CF1017" w:rsidP="0083742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CF1017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100</w:t>
            </w:r>
            <w:r w:rsidR="00A277B7" w:rsidRPr="00E84424">
              <w:rPr>
                <w:rFonts w:ascii="Browallia New" w:eastAsia="Arial Unicode MS" w:hAnsi="Browallia New" w:cs="Browallia New"/>
                <w:sz w:val="25"/>
                <w:szCs w:val="25"/>
              </w:rPr>
              <w:t>.</w:t>
            </w:r>
            <w:r w:rsidRPr="00CF1017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00</w:t>
            </w:r>
          </w:p>
        </w:tc>
        <w:tc>
          <w:tcPr>
            <w:tcW w:w="384" w:type="pct"/>
            <w:shd w:val="clear" w:color="auto" w:fill="FAFAFA"/>
          </w:tcPr>
          <w:p w14:paraId="5E645AE5" w14:textId="1F72E06F" w:rsidR="00A277B7" w:rsidRPr="00E84424" w:rsidRDefault="00CF1017" w:rsidP="0083742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CF1017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274</w:t>
            </w:r>
          </w:p>
        </w:tc>
        <w:tc>
          <w:tcPr>
            <w:tcW w:w="384" w:type="pct"/>
          </w:tcPr>
          <w:p w14:paraId="4AFFE054" w14:textId="74C6144F" w:rsidR="00A277B7" w:rsidRPr="00E84424" w:rsidRDefault="00CF1017" w:rsidP="0083742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CF1017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274</w:t>
            </w:r>
          </w:p>
        </w:tc>
        <w:tc>
          <w:tcPr>
            <w:tcW w:w="384" w:type="pct"/>
            <w:shd w:val="clear" w:color="auto" w:fill="FAFAFA"/>
          </w:tcPr>
          <w:p w14:paraId="554DC7E3" w14:textId="77777777" w:rsidR="00A277B7" w:rsidRPr="00E84424" w:rsidRDefault="00A277B7" w:rsidP="0083742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E84424">
              <w:rPr>
                <w:rFonts w:ascii="Browallia New" w:eastAsia="Arial Unicode MS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384" w:type="pct"/>
          </w:tcPr>
          <w:p w14:paraId="23FA3359" w14:textId="77777777" w:rsidR="00A277B7" w:rsidRPr="00E84424" w:rsidRDefault="00A277B7" w:rsidP="0083742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E84424">
              <w:rPr>
                <w:rFonts w:ascii="Browallia New" w:eastAsia="Arial Unicode MS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384" w:type="pct"/>
            <w:shd w:val="clear" w:color="auto" w:fill="FAFAFA"/>
          </w:tcPr>
          <w:p w14:paraId="509095AD" w14:textId="77777777" w:rsidR="00A277B7" w:rsidRPr="00E84424" w:rsidRDefault="00A277B7" w:rsidP="0083742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E84424">
              <w:rPr>
                <w:rFonts w:ascii="Browallia New" w:eastAsia="Arial Unicode MS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384" w:type="pct"/>
          </w:tcPr>
          <w:p w14:paraId="55CAFE77" w14:textId="77777777" w:rsidR="00A277B7" w:rsidRPr="00E84424" w:rsidRDefault="00A277B7" w:rsidP="0083742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E84424">
              <w:rPr>
                <w:rFonts w:ascii="Browallia New" w:eastAsia="Arial Unicode MS" w:hAnsi="Browallia New" w:cs="Browallia New"/>
                <w:sz w:val="25"/>
                <w:szCs w:val="25"/>
              </w:rPr>
              <w:t>-</w:t>
            </w:r>
          </w:p>
        </w:tc>
      </w:tr>
      <w:tr w:rsidR="00A277B7" w:rsidRPr="00E84424" w14:paraId="3B3E02D4" w14:textId="77777777" w:rsidTr="00837424">
        <w:trPr>
          <w:cantSplit/>
          <w:trHeight w:val="302"/>
        </w:trPr>
        <w:tc>
          <w:tcPr>
            <w:tcW w:w="727" w:type="pct"/>
          </w:tcPr>
          <w:p w14:paraId="3F1F24D3" w14:textId="77777777" w:rsidR="00A277B7" w:rsidRPr="00E84424" w:rsidRDefault="00A277B7" w:rsidP="00837424">
            <w:pPr>
              <w:spacing w:line="240" w:lineRule="auto"/>
              <w:ind w:left="-78" w:right="-74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E84424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บริษัท ไทยออยล์ เอนเนอร์ยี</w:t>
            </w:r>
            <w:r w:rsidRPr="00E84424">
              <w:rPr>
                <w:rFonts w:ascii="Browallia New" w:eastAsia="Arial Unicode MS" w:hAnsi="Browallia New" w:cs="Browallia New"/>
                <w:sz w:val="25"/>
                <w:szCs w:val="25"/>
              </w:rPr>
              <w:t xml:space="preserve"> </w:t>
            </w:r>
          </w:p>
          <w:p w14:paraId="28D47FAE" w14:textId="77777777" w:rsidR="00A277B7" w:rsidRPr="00E84424" w:rsidRDefault="00A277B7" w:rsidP="00837424">
            <w:pPr>
              <w:spacing w:line="240" w:lineRule="auto"/>
              <w:ind w:left="-78" w:right="-74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E84424">
              <w:rPr>
                <w:rFonts w:ascii="Browallia New" w:eastAsia="Arial Unicode MS" w:hAnsi="Browallia New" w:cs="Browallia New"/>
                <w:sz w:val="25"/>
                <w:szCs w:val="25"/>
              </w:rPr>
              <w:t xml:space="preserve">   </w:t>
            </w:r>
            <w:r w:rsidRPr="00E84424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เซอร์วิส จำกัด</w:t>
            </w:r>
          </w:p>
        </w:tc>
        <w:tc>
          <w:tcPr>
            <w:tcW w:w="480" w:type="pct"/>
          </w:tcPr>
          <w:p w14:paraId="7B33058F" w14:textId="77777777" w:rsidR="00A277B7" w:rsidRPr="00E84424" w:rsidRDefault="00A277B7" w:rsidP="00837424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</w:pPr>
            <w:r w:rsidRPr="00E84424"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  <w:t>ประเทศไทย</w:t>
            </w:r>
          </w:p>
        </w:tc>
        <w:tc>
          <w:tcPr>
            <w:tcW w:w="721" w:type="pct"/>
            <w:shd w:val="clear" w:color="auto" w:fill="auto"/>
          </w:tcPr>
          <w:p w14:paraId="6F69267F" w14:textId="77777777" w:rsidR="00A277B7" w:rsidRPr="00E84424" w:rsidRDefault="00A277B7" w:rsidP="00837424">
            <w:pPr>
              <w:spacing w:line="240" w:lineRule="auto"/>
              <w:ind w:left="180" w:right="-72" w:hanging="180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  <w:r w:rsidRPr="00E84424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ให้บริการบริหารจัดการ</w:t>
            </w:r>
            <w:r w:rsidRPr="00E84424">
              <w:rPr>
                <w:rFonts w:ascii="Browallia New" w:eastAsia="Arial Unicode MS" w:hAnsi="Browallia New" w:cs="Browallia New"/>
                <w:sz w:val="25"/>
                <w:szCs w:val="25"/>
              </w:rPr>
              <w:br/>
            </w:r>
            <w:r w:rsidRPr="00E84424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ด้านทรัพยากรบุคคล</w:t>
            </w:r>
          </w:p>
        </w:tc>
        <w:tc>
          <w:tcPr>
            <w:tcW w:w="384" w:type="pct"/>
            <w:shd w:val="clear" w:color="auto" w:fill="FAFAFA"/>
          </w:tcPr>
          <w:p w14:paraId="2FF6D78A" w14:textId="19F826AE" w:rsidR="00A277B7" w:rsidRPr="00E84424" w:rsidRDefault="00CF1017" w:rsidP="0083742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CF1017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99</w:t>
            </w:r>
            <w:r w:rsidR="00A277B7" w:rsidRPr="00E84424">
              <w:rPr>
                <w:rFonts w:ascii="Browallia New" w:eastAsia="Arial Unicode MS" w:hAnsi="Browallia New" w:cs="Browallia New"/>
                <w:sz w:val="25"/>
                <w:szCs w:val="25"/>
              </w:rPr>
              <w:t>.</w:t>
            </w:r>
            <w:r w:rsidRPr="00CF1017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99</w:t>
            </w:r>
          </w:p>
        </w:tc>
        <w:tc>
          <w:tcPr>
            <w:tcW w:w="384" w:type="pct"/>
          </w:tcPr>
          <w:p w14:paraId="2BB79749" w14:textId="5A5264ED" w:rsidR="00A277B7" w:rsidRPr="00E84424" w:rsidRDefault="00CF1017" w:rsidP="0083742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CF1017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99</w:t>
            </w:r>
            <w:r w:rsidR="00A277B7" w:rsidRPr="00E84424">
              <w:rPr>
                <w:rFonts w:ascii="Browallia New" w:eastAsia="Arial Unicode MS" w:hAnsi="Browallia New" w:cs="Browallia New"/>
                <w:sz w:val="25"/>
                <w:szCs w:val="25"/>
              </w:rPr>
              <w:t>.</w:t>
            </w:r>
            <w:r w:rsidRPr="00CF1017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99</w:t>
            </w:r>
          </w:p>
        </w:tc>
        <w:tc>
          <w:tcPr>
            <w:tcW w:w="384" w:type="pct"/>
            <w:shd w:val="clear" w:color="auto" w:fill="FAFAFA"/>
          </w:tcPr>
          <w:p w14:paraId="3D33904E" w14:textId="66DC4AAE" w:rsidR="00A277B7" w:rsidRPr="00E84424" w:rsidRDefault="00CF1017" w:rsidP="0083742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CF1017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40</w:t>
            </w:r>
          </w:p>
        </w:tc>
        <w:tc>
          <w:tcPr>
            <w:tcW w:w="384" w:type="pct"/>
          </w:tcPr>
          <w:p w14:paraId="7E33D06E" w14:textId="5EBBF788" w:rsidR="00A277B7" w:rsidRPr="00E84424" w:rsidRDefault="00CF1017" w:rsidP="0083742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CF1017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40</w:t>
            </w:r>
          </w:p>
        </w:tc>
        <w:tc>
          <w:tcPr>
            <w:tcW w:w="384" w:type="pct"/>
            <w:shd w:val="clear" w:color="auto" w:fill="FAFAFA"/>
          </w:tcPr>
          <w:p w14:paraId="24D012D5" w14:textId="5969AC0D" w:rsidR="00A277B7" w:rsidRPr="00E84424" w:rsidRDefault="00CF1017" w:rsidP="0083742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CF1017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40</w:t>
            </w:r>
          </w:p>
        </w:tc>
        <w:tc>
          <w:tcPr>
            <w:tcW w:w="384" w:type="pct"/>
          </w:tcPr>
          <w:p w14:paraId="5D6F4D6B" w14:textId="2FE67528" w:rsidR="00A277B7" w:rsidRPr="00E84424" w:rsidRDefault="00CF1017" w:rsidP="0083742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CF1017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40</w:t>
            </w:r>
          </w:p>
        </w:tc>
        <w:tc>
          <w:tcPr>
            <w:tcW w:w="384" w:type="pct"/>
            <w:shd w:val="clear" w:color="auto" w:fill="FAFAFA"/>
          </w:tcPr>
          <w:p w14:paraId="11F9EC1F" w14:textId="780CC6A6" w:rsidR="00A277B7" w:rsidRPr="00E84424" w:rsidRDefault="00CF1017" w:rsidP="0083742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CF1017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27</w:t>
            </w:r>
          </w:p>
        </w:tc>
        <w:tc>
          <w:tcPr>
            <w:tcW w:w="384" w:type="pct"/>
          </w:tcPr>
          <w:p w14:paraId="3BE42A78" w14:textId="77777777" w:rsidR="00A277B7" w:rsidRPr="00E84424" w:rsidRDefault="00A277B7" w:rsidP="0083742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E84424">
              <w:rPr>
                <w:rFonts w:ascii="Browallia New" w:eastAsia="Arial Unicode MS" w:hAnsi="Browallia New" w:cs="Browallia New"/>
                <w:sz w:val="25"/>
                <w:szCs w:val="25"/>
              </w:rPr>
              <w:t>-</w:t>
            </w:r>
          </w:p>
        </w:tc>
      </w:tr>
    </w:tbl>
    <w:p w14:paraId="680BBED8" w14:textId="77777777" w:rsidR="00993840" w:rsidRPr="00E84424" w:rsidRDefault="00993840" w:rsidP="00993840">
      <w:pPr>
        <w:spacing w:line="240" w:lineRule="auto"/>
        <w:ind w:left="-72" w:right="-72"/>
        <w:rPr>
          <w:rFonts w:ascii="Browallia New" w:eastAsia="Arial Unicode MS" w:hAnsi="Browallia New" w:cs="Browallia New"/>
          <w:sz w:val="20"/>
          <w:szCs w:val="20"/>
        </w:rPr>
      </w:pPr>
    </w:p>
    <w:p w14:paraId="2ED43604" w14:textId="7A354101" w:rsidR="00A277B7" w:rsidRPr="00E84424" w:rsidRDefault="00A277B7" w:rsidP="00993840">
      <w:pPr>
        <w:spacing w:line="240" w:lineRule="auto"/>
        <w:ind w:left="-72" w:right="-72"/>
        <w:rPr>
          <w:rFonts w:ascii="Browallia New" w:eastAsia="Arial Unicode MS" w:hAnsi="Browallia New" w:cs="Browallia New"/>
          <w:sz w:val="20"/>
          <w:szCs w:val="20"/>
          <w:cs/>
        </w:rPr>
        <w:sectPr w:rsidR="00A277B7" w:rsidRPr="00E84424" w:rsidSect="00CC2C04">
          <w:pgSz w:w="16839" w:h="11907" w:orient="landscape" w:code="9"/>
          <w:pgMar w:top="1440" w:right="576" w:bottom="720" w:left="576" w:header="706" w:footer="576" w:gutter="0"/>
          <w:cols w:space="720"/>
          <w:docGrid w:linePitch="381"/>
        </w:sectPr>
      </w:pPr>
    </w:p>
    <w:p w14:paraId="00F8B5A1" w14:textId="48D1630C" w:rsidR="002636F7" w:rsidRPr="00E84424" w:rsidRDefault="002636F7" w:rsidP="008922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84424">
        <w:rPr>
          <w:rFonts w:ascii="Browallia New" w:eastAsia="Arial Unicode MS" w:hAnsi="Browallia New" w:cs="Browallia New"/>
          <w:sz w:val="26"/>
          <w:szCs w:val="26"/>
          <w:vertAlign w:val="superscript"/>
          <w:lang w:val="en-GB"/>
        </w:rPr>
        <w:t>(</w:t>
      </w:r>
      <w:r w:rsidR="00CF1017" w:rsidRPr="00CF1017">
        <w:rPr>
          <w:rFonts w:ascii="Browallia New" w:eastAsia="Arial Unicode MS" w:hAnsi="Browallia New" w:cs="Browallia New"/>
          <w:sz w:val="26"/>
          <w:szCs w:val="26"/>
          <w:vertAlign w:val="superscript"/>
          <w:lang w:val="en-GB"/>
        </w:rPr>
        <w:t>1</w:t>
      </w:r>
      <w:r w:rsidRPr="00E84424">
        <w:rPr>
          <w:rFonts w:ascii="Browallia New" w:eastAsia="Arial Unicode MS" w:hAnsi="Browallia New" w:cs="Browallia New"/>
          <w:sz w:val="26"/>
          <w:szCs w:val="26"/>
          <w:vertAlign w:val="superscript"/>
          <w:lang w:val="en-GB"/>
        </w:rPr>
        <w:t>)</w:t>
      </w:r>
      <w:r w:rsidR="007415A4" w:rsidRPr="00E8442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E84424">
        <w:rPr>
          <w:rFonts w:ascii="Browallia New" w:hAnsi="Browallia New" w:cs="Browallia New"/>
          <w:sz w:val="24"/>
          <w:szCs w:val="24"/>
          <w:cs/>
          <w:lang w:val="en-GB"/>
        </w:rPr>
        <w:t>ในระหว่างปี พ.ศ</w:t>
      </w:r>
      <w:r w:rsidR="00E456C0" w:rsidRPr="00E84424">
        <w:rPr>
          <w:rFonts w:ascii="Browallia New" w:hAnsi="Browallia New" w:cs="Browallia New"/>
          <w:sz w:val="24"/>
          <w:szCs w:val="24"/>
          <w:lang w:val="en-GB"/>
        </w:rPr>
        <w:t>.</w:t>
      </w:r>
      <w:r w:rsidRPr="00E84424">
        <w:rPr>
          <w:rFonts w:ascii="Browallia New" w:hAnsi="Browallia New" w:cs="Browallia New"/>
          <w:sz w:val="24"/>
          <w:szCs w:val="24"/>
          <w:cs/>
          <w:lang w:val="en-GB"/>
        </w:rPr>
        <w:t xml:space="preserve"> </w:t>
      </w:r>
      <w:r w:rsidR="00CF1017" w:rsidRPr="00CF1017">
        <w:rPr>
          <w:rFonts w:ascii="Browallia New" w:hAnsi="Browallia New" w:cs="Browallia New"/>
          <w:sz w:val="24"/>
          <w:szCs w:val="24"/>
          <w:lang w:val="en-GB"/>
        </w:rPr>
        <w:t>2563</w:t>
      </w:r>
      <w:r w:rsidRPr="00E84424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E84424">
        <w:rPr>
          <w:rFonts w:ascii="Browallia New" w:hAnsi="Browallia New" w:cs="Browallia New"/>
          <w:sz w:val="24"/>
          <w:szCs w:val="24"/>
          <w:cs/>
          <w:lang w:val="en-GB"/>
        </w:rPr>
        <w:t xml:space="preserve">บริษัทจัดประเภทเงินลงทุนในบริษัทย่อยดังกล่าวเป็นสินทรัพย์ที่ถือไว้เพื่อขาย </w:t>
      </w:r>
      <w:r w:rsidRPr="00E84424">
        <w:rPr>
          <w:rFonts w:ascii="Browallia New" w:eastAsia="Arial Unicode MS" w:hAnsi="Browallia New" w:cs="Browallia New"/>
          <w:sz w:val="24"/>
          <w:szCs w:val="24"/>
        </w:rPr>
        <w:t>(</w:t>
      </w:r>
      <w:r w:rsidRPr="00E84424">
        <w:rPr>
          <w:rFonts w:ascii="Browallia New" w:eastAsia="Arial Unicode MS" w:hAnsi="Browallia New" w:cs="Browallia New"/>
          <w:sz w:val="24"/>
          <w:szCs w:val="24"/>
          <w:cs/>
        </w:rPr>
        <w:t>หมายเหตุฯ</w:t>
      </w:r>
      <w:r w:rsidRPr="00E84424">
        <w:rPr>
          <w:rFonts w:ascii="Browallia New" w:eastAsia="Arial Unicode MS" w:hAnsi="Browallia New" w:cs="Browallia New"/>
          <w:sz w:val="24"/>
          <w:szCs w:val="24"/>
        </w:rPr>
        <w:t xml:space="preserve"> </w:t>
      </w:r>
      <w:r w:rsidRPr="00E84424">
        <w:rPr>
          <w:rFonts w:ascii="Browallia New" w:eastAsia="Arial Unicode MS" w:hAnsi="Browallia New" w:cs="Browallia New"/>
          <w:sz w:val="24"/>
          <w:szCs w:val="24"/>
          <w:cs/>
        </w:rPr>
        <w:t xml:space="preserve">ข้อ </w:t>
      </w:r>
      <w:r w:rsidR="00CF1017" w:rsidRPr="00CF1017">
        <w:rPr>
          <w:rFonts w:ascii="Browallia New" w:eastAsia="Arial Unicode MS" w:hAnsi="Browallia New" w:cs="Browallia New"/>
          <w:sz w:val="24"/>
          <w:szCs w:val="24"/>
          <w:lang w:val="en-GB"/>
        </w:rPr>
        <w:t>32</w:t>
      </w:r>
      <w:r w:rsidRPr="00E84424">
        <w:rPr>
          <w:rFonts w:ascii="Browallia New" w:eastAsia="Arial Unicode MS" w:hAnsi="Browallia New" w:cs="Browallia New"/>
          <w:sz w:val="24"/>
          <w:szCs w:val="24"/>
          <w:lang w:val="en-GB"/>
        </w:rPr>
        <w:t>)</w:t>
      </w:r>
    </w:p>
    <w:p w14:paraId="23D4D21C" w14:textId="40420723" w:rsidR="00993840" w:rsidRPr="00E84424" w:rsidRDefault="00993840" w:rsidP="00993840">
      <w:pPr>
        <w:spacing w:line="240" w:lineRule="auto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2281"/>
        <w:gridCol w:w="1507"/>
        <w:gridCol w:w="2262"/>
        <w:gridCol w:w="1205"/>
        <w:gridCol w:w="1204"/>
        <w:gridCol w:w="1204"/>
        <w:gridCol w:w="1204"/>
        <w:gridCol w:w="1204"/>
        <w:gridCol w:w="1204"/>
        <w:gridCol w:w="1204"/>
        <w:gridCol w:w="1204"/>
      </w:tblGrid>
      <w:tr w:rsidR="00993840" w:rsidRPr="00E84424" w14:paraId="48E327DA" w14:textId="77777777" w:rsidTr="002F7184">
        <w:trPr>
          <w:cantSplit/>
          <w:trHeight w:val="312"/>
        </w:trPr>
        <w:tc>
          <w:tcPr>
            <w:tcW w:w="727" w:type="pct"/>
            <w:tcBorders>
              <w:top w:val="single" w:sz="4" w:space="0" w:color="auto"/>
              <w:bottom w:val="single" w:sz="4" w:space="0" w:color="auto"/>
            </w:tcBorders>
          </w:tcPr>
          <w:p w14:paraId="368D2F93" w14:textId="77777777" w:rsidR="00993840" w:rsidRPr="00E84424" w:rsidRDefault="00993840" w:rsidP="002F7184">
            <w:pPr>
              <w:spacing w:line="240" w:lineRule="auto"/>
              <w:ind w:left="-94" w:right="-74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480" w:type="pct"/>
            <w:tcBorders>
              <w:top w:val="single" w:sz="4" w:space="0" w:color="auto"/>
              <w:bottom w:val="single" w:sz="4" w:space="0" w:color="auto"/>
            </w:tcBorders>
          </w:tcPr>
          <w:p w14:paraId="6166E51B" w14:textId="77777777" w:rsidR="00993840" w:rsidRPr="00E84424" w:rsidRDefault="00993840" w:rsidP="002F718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</w:pPr>
          </w:p>
        </w:tc>
        <w:tc>
          <w:tcPr>
            <w:tcW w:w="721" w:type="pct"/>
            <w:tcBorders>
              <w:top w:val="single" w:sz="4" w:space="0" w:color="auto"/>
              <w:bottom w:val="single" w:sz="4" w:space="0" w:color="auto"/>
            </w:tcBorders>
          </w:tcPr>
          <w:p w14:paraId="43701A52" w14:textId="77777777" w:rsidR="00993840" w:rsidRPr="00E84424" w:rsidRDefault="00993840" w:rsidP="002F718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</w:pPr>
          </w:p>
        </w:tc>
        <w:tc>
          <w:tcPr>
            <w:tcW w:w="3071" w:type="pct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3EAE89A4" w14:textId="77777777" w:rsidR="00993840" w:rsidRPr="00E84424" w:rsidRDefault="00993840" w:rsidP="002F718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งบการเงินเฉพาะกิจการ</w:t>
            </w:r>
          </w:p>
        </w:tc>
      </w:tr>
      <w:tr w:rsidR="00993840" w:rsidRPr="00E84424" w14:paraId="46F12CA8" w14:textId="77777777" w:rsidTr="002F7184">
        <w:trPr>
          <w:cantSplit/>
          <w:trHeight w:val="260"/>
        </w:trPr>
        <w:tc>
          <w:tcPr>
            <w:tcW w:w="727" w:type="pct"/>
            <w:tcBorders>
              <w:top w:val="single" w:sz="4" w:space="0" w:color="auto"/>
            </w:tcBorders>
          </w:tcPr>
          <w:p w14:paraId="4D7CB6C7" w14:textId="77777777" w:rsidR="00993840" w:rsidRPr="00E84424" w:rsidRDefault="00993840" w:rsidP="002F7184">
            <w:pPr>
              <w:spacing w:line="240" w:lineRule="auto"/>
              <w:ind w:left="-94" w:right="-74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480" w:type="pct"/>
            <w:tcBorders>
              <w:top w:val="single" w:sz="4" w:space="0" w:color="auto"/>
            </w:tcBorders>
            <w:vAlign w:val="bottom"/>
          </w:tcPr>
          <w:p w14:paraId="447CCF4D" w14:textId="77777777" w:rsidR="00993840" w:rsidRPr="00E84424" w:rsidRDefault="00993840" w:rsidP="002F7184">
            <w:pPr>
              <w:pStyle w:val="acctfourfigures"/>
              <w:spacing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สถานที่ประกอบ</w:t>
            </w:r>
          </w:p>
        </w:tc>
        <w:tc>
          <w:tcPr>
            <w:tcW w:w="721" w:type="pct"/>
            <w:tcBorders>
              <w:top w:val="single" w:sz="4" w:space="0" w:color="auto"/>
            </w:tcBorders>
          </w:tcPr>
          <w:p w14:paraId="0329A31B" w14:textId="77777777" w:rsidR="00993840" w:rsidRPr="00E84424" w:rsidRDefault="00993840" w:rsidP="002F718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</w:pPr>
          </w:p>
        </w:tc>
        <w:tc>
          <w:tcPr>
            <w:tcW w:w="768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62E606" w14:textId="77777777" w:rsidR="00993840" w:rsidRPr="00E84424" w:rsidRDefault="00993840" w:rsidP="002F718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en-US" w:bidi="th-TH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สัดส่วนการถือหุ้นทางตรง</w:t>
            </w:r>
          </w:p>
        </w:tc>
        <w:tc>
          <w:tcPr>
            <w:tcW w:w="768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1F5C42" w14:textId="77777777" w:rsidR="00993840" w:rsidRPr="00E84424" w:rsidRDefault="00993840" w:rsidP="002F718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en-US" w:bidi="th-TH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ทุนชำระแล้ว</w:t>
            </w:r>
          </w:p>
        </w:tc>
        <w:tc>
          <w:tcPr>
            <w:tcW w:w="768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2325EC" w14:textId="77777777" w:rsidR="00993840" w:rsidRPr="00E84424" w:rsidRDefault="00993840" w:rsidP="002F718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en-US" w:bidi="th-TH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วิธีราคาทุน</w:t>
            </w:r>
          </w:p>
        </w:tc>
        <w:tc>
          <w:tcPr>
            <w:tcW w:w="768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728F52" w14:textId="77777777" w:rsidR="00993840" w:rsidRPr="00E84424" w:rsidRDefault="00993840" w:rsidP="002F718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en-US" w:bidi="th-TH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เงินปันผลรับระหว่างปี</w:t>
            </w:r>
          </w:p>
        </w:tc>
      </w:tr>
      <w:tr w:rsidR="00993840" w:rsidRPr="00E84424" w14:paraId="6859D584" w14:textId="77777777" w:rsidTr="002F7184">
        <w:trPr>
          <w:cantSplit/>
          <w:trHeight w:val="312"/>
        </w:trPr>
        <w:tc>
          <w:tcPr>
            <w:tcW w:w="727" w:type="pct"/>
            <w:vAlign w:val="bottom"/>
          </w:tcPr>
          <w:p w14:paraId="2D4B0A37" w14:textId="77777777" w:rsidR="00993840" w:rsidRPr="00E84424" w:rsidRDefault="00993840" w:rsidP="002F7184">
            <w:pPr>
              <w:spacing w:line="240" w:lineRule="auto"/>
              <w:ind w:left="-94"/>
              <w:jc w:val="center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480" w:type="pct"/>
          </w:tcPr>
          <w:p w14:paraId="32D3AA03" w14:textId="77777777" w:rsidR="00993840" w:rsidRPr="00E84424" w:rsidRDefault="00993840" w:rsidP="002F718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rtl/>
                <w:cs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ธุรกิจ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  <w:t>/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ประเทศที่</w:t>
            </w:r>
          </w:p>
        </w:tc>
        <w:tc>
          <w:tcPr>
            <w:tcW w:w="721" w:type="pct"/>
          </w:tcPr>
          <w:p w14:paraId="7D2DFA3F" w14:textId="77777777" w:rsidR="00993840" w:rsidRPr="00E84424" w:rsidRDefault="00993840" w:rsidP="002F7184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</w:pPr>
          </w:p>
        </w:tc>
        <w:tc>
          <w:tcPr>
            <w:tcW w:w="384" w:type="pct"/>
          </w:tcPr>
          <w:p w14:paraId="67E635D3" w14:textId="3E9C1BC4" w:rsidR="00993840" w:rsidRPr="00E84424" w:rsidRDefault="00993840" w:rsidP="002F7184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พ.ศ.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color w:val="7030A0"/>
                <w:sz w:val="25"/>
                <w:szCs w:val="25"/>
                <w:cs/>
                <w:lang w:bidi="th-TH"/>
              </w:rPr>
              <w:t xml:space="preserve"> </w:t>
            </w:r>
            <w:r w:rsidR="00CF1017" w:rsidRPr="00CF1017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  <w:t>2563</w:t>
            </w:r>
          </w:p>
        </w:tc>
        <w:tc>
          <w:tcPr>
            <w:tcW w:w="384" w:type="pct"/>
          </w:tcPr>
          <w:p w14:paraId="05ABD212" w14:textId="48CBFD27" w:rsidR="00993840" w:rsidRPr="00E84424" w:rsidRDefault="00993840" w:rsidP="002F7184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พ.ศ.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color w:val="7030A0"/>
                <w:sz w:val="25"/>
                <w:szCs w:val="25"/>
                <w:cs/>
                <w:lang w:bidi="th-TH"/>
              </w:rPr>
              <w:t xml:space="preserve"> </w:t>
            </w:r>
            <w:r w:rsidR="00CF1017" w:rsidRPr="00CF1017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  <w:t>2562</w:t>
            </w:r>
          </w:p>
        </w:tc>
        <w:tc>
          <w:tcPr>
            <w:tcW w:w="384" w:type="pct"/>
          </w:tcPr>
          <w:p w14:paraId="2BA6BE07" w14:textId="3EF98D96" w:rsidR="00993840" w:rsidRPr="00E84424" w:rsidRDefault="00993840" w:rsidP="002F7184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พ.ศ.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color w:val="7030A0"/>
                <w:sz w:val="25"/>
                <w:szCs w:val="25"/>
                <w:cs/>
                <w:lang w:bidi="th-TH"/>
              </w:rPr>
              <w:t xml:space="preserve"> </w:t>
            </w:r>
            <w:r w:rsidR="00CF1017" w:rsidRPr="00CF1017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  <w:t>2563</w:t>
            </w:r>
          </w:p>
        </w:tc>
        <w:tc>
          <w:tcPr>
            <w:tcW w:w="384" w:type="pct"/>
          </w:tcPr>
          <w:p w14:paraId="36D4E2F1" w14:textId="14EBE486" w:rsidR="00993840" w:rsidRPr="00E84424" w:rsidRDefault="00993840" w:rsidP="002F7184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พ.ศ.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color w:val="7030A0"/>
                <w:sz w:val="25"/>
                <w:szCs w:val="25"/>
                <w:cs/>
                <w:lang w:bidi="th-TH"/>
              </w:rPr>
              <w:t xml:space="preserve"> </w:t>
            </w:r>
            <w:r w:rsidR="00CF1017" w:rsidRPr="00CF1017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  <w:t>2562</w:t>
            </w:r>
          </w:p>
        </w:tc>
        <w:tc>
          <w:tcPr>
            <w:tcW w:w="384" w:type="pct"/>
          </w:tcPr>
          <w:p w14:paraId="20130D92" w14:textId="048038D8" w:rsidR="00993840" w:rsidRPr="00E84424" w:rsidRDefault="00993840" w:rsidP="002F7184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พ.ศ.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color w:val="7030A0"/>
                <w:sz w:val="25"/>
                <w:szCs w:val="25"/>
                <w:cs/>
                <w:lang w:bidi="th-TH"/>
              </w:rPr>
              <w:t xml:space="preserve"> </w:t>
            </w:r>
            <w:r w:rsidR="00CF1017" w:rsidRPr="00CF1017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  <w:t>2563</w:t>
            </w:r>
          </w:p>
        </w:tc>
        <w:tc>
          <w:tcPr>
            <w:tcW w:w="384" w:type="pct"/>
          </w:tcPr>
          <w:p w14:paraId="15FC6199" w14:textId="2639ADA8" w:rsidR="00993840" w:rsidRPr="00E84424" w:rsidRDefault="00993840" w:rsidP="002F7184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พ.ศ.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color w:val="7030A0"/>
                <w:sz w:val="25"/>
                <w:szCs w:val="25"/>
                <w:cs/>
                <w:lang w:bidi="th-TH"/>
              </w:rPr>
              <w:t xml:space="preserve"> </w:t>
            </w:r>
            <w:r w:rsidR="00CF1017" w:rsidRPr="00CF1017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  <w:t>2562</w:t>
            </w:r>
          </w:p>
        </w:tc>
        <w:tc>
          <w:tcPr>
            <w:tcW w:w="384" w:type="pct"/>
          </w:tcPr>
          <w:p w14:paraId="0E38EFF8" w14:textId="438EB19A" w:rsidR="00993840" w:rsidRPr="00E84424" w:rsidRDefault="00993840" w:rsidP="002F7184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พ.ศ.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color w:val="7030A0"/>
                <w:sz w:val="25"/>
                <w:szCs w:val="25"/>
                <w:cs/>
                <w:lang w:bidi="th-TH"/>
              </w:rPr>
              <w:t xml:space="preserve"> </w:t>
            </w:r>
            <w:r w:rsidR="00CF1017" w:rsidRPr="00CF1017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  <w:t>2563</w:t>
            </w:r>
          </w:p>
        </w:tc>
        <w:tc>
          <w:tcPr>
            <w:tcW w:w="384" w:type="pct"/>
          </w:tcPr>
          <w:p w14:paraId="395AB837" w14:textId="41B6E4B0" w:rsidR="00993840" w:rsidRPr="00E84424" w:rsidRDefault="00993840" w:rsidP="002F7184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พ.ศ.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color w:val="7030A0"/>
                <w:sz w:val="25"/>
                <w:szCs w:val="25"/>
                <w:cs/>
                <w:lang w:bidi="th-TH"/>
              </w:rPr>
              <w:t xml:space="preserve"> </w:t>
            </w:r>
            <w:r w:rsidR="00CF1017" w:rsidRPr="00CF1017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  <w:t>2562</w:t>
            </w:r>
          </w:p>
        </w:tc>
      </w:tr>
      <w:tr w:rsidR="00993840" w:rsidRPr="00E84424" w14:paraId="02073903" w14:textId="77777777" w:rsidTr="002F7184">
        <w:trPr>
          <w:cantSplit/>
          <w:trHeight w:val="333"/>
        </w:trPr>
        <w:tc>
          <w:tcPr>
            <w:tcW w:w="727" w:type="pct"/>
            <w:tcBorders>
              <w:bottom w:val="single" w:sz="4" w:space="0" w:color="auto"/>
            </w:tcBorders>
            <w:vAlign w:val="bottom"/>
          </w:tcPr>
          <w:p w14:paraId="59612A5A" w14:textId="77777777" w:rsidR="00993840" w:rsidRPr="00E84424" w:rsidRDefault="00993840" w:rsidP="002F7184">
            <w:pPr>
              <w:pStyle w:val="acctfourfigures"/>
              <w:tabs>
                <w:tab w:val="clear" w:pos="765"/>
              </w:tabs>
              <w:spacing w:line="240" w:lineRule="auto"/>
              <w:ind w:left="-94"/>
              <w:jc w:val="center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rtl/>
                <w:cs/>
              </w:rPr>
            </w:pPr>
          </w:p>
        </w:tc>
        <w:tc>
          <w:tcPr>
            <w:tcW w:w="480" w:type="pct"/>
            <w:tcBorders>
              <w:bottom w:val="single" w:sz="4" w:space="0" w:color="auto"/>
            </w:tcBorders>
            <w:vAlign w:val="bottom"/>
          </w:tcPr>
          <w:p w14:paraId="7FA2B321" w14:textId="77777777" w:rsidR="00993840" w:rsidRPr="00E84424" w:rsidRDefault="00993840" w:rsidP="002F7184">
            <w:pPr>
              <w:pStyle w:val="acctfourfigures"/>
              <w:tabs>
                <w:tab w:val="clear" w:pos="765"/>
              </w:tabs>
              <w:spacing w:line="240" w:lineRule="auto"/>
              <w:ind w:left="-61" w:right="-50"/>
              <w:jc w:val="center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จดทะเบียนจัดตั้ง</w:t>
            </w:r>
          </w:p>
        </w:tc>
        <w:tc>
          <w:tcPr>
            <w:tcW w:w="721" w:type="pct"/>
            <w:tcBorders>
              <w:bottom w:val="single" w:sz="4" w:space="0" w:color="auto"/>
            </w:tcBorders>
          </w:tcPr>
          <w:p w14:paraId="1FBF0388" w14:textId="77777777" w:rsidR="00993840" w:rsidRPr="00E84424" w:rsidRDefault="00993840" w:rsidP="002F7184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en-US" w:bidi="th-TH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ลักษณะของธุรกิจ</w:t>
            </w:r>
          </w:p>
        </w:tc>
        <w:tc>
          <w:tcPr>
            <w:tcW w:w="384" w:type="pct"/>
            <w:tcBorders>
              <w:bottom w:val="single" w:sz="4" w:space="0" w:color="auto"/>
            </w:tcBorders>
          </w:tcPr>
          <w:p w14:paraId="7DF74CB2" w14:textId="77777777" w:rsidR="00993840" w:rsidRPr="00E84424" w:rsidRDefault="00993840" w:rsidP="002F7184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en-US" w:bidi="th-TH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en-US" w:bidi="th-TH"/>
              </w:rPr>
              <w:t>ร้อยละ</w:t>
            </w:r>
          </w:p>
        </w:tc>
        <w:tc>
          <w:tcPr>
            <w:tcW w:w="384" w:type="pct"/>
            <w:tcBorders>
              <w:bottom w:val="single" w:sz="4" w:space="0" w:color="auto"/>
            </w:tcBorders>
          </w:tcPr>
          <w:p w14:paraId="13465622" w14:textId="77777777" w:rsidR="00993840" w:rsidRPr="00E84424" w:rsidRDefault="00993840" w:rsidP="002F7184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en-US" w:bidi="th-TH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en-US" w:bidi="th-TH"/>
              </w:rPr>
              <w:t>ร้อยละ</w:t>
            </w:r>
          </w:p>
        </w:tc>
        <w:tc>
          <w:tcPr>
            <w:tcW w:w="384" w:type="pct"/>
            <w:tcBorders>
              <w:bottom w:val="single" w:sz="4" w:space="0" w:color="auto"/>
            </w:tcBorders>
          </w:tcPr>
          <w:p w14:paraId="0C63076F" w14:textId="77777777" w:rsidR="00993840" w:rsidRPr="00E84424" w:rsidRDefault="00993840" w:rsidP="002F7184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en-US" w:bidi="th-TH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ล้านบาท</w:t>
            </w:r>
          </w:p>
        </w:tc>
        <w:tc>
          <w:tcPr>
            <w:tcW w:w="384" w:type="pct"/>
            <w:tcBorders>
              <w:bottom w:val="single" w:sz="4" w:space="0" w:color="auto"/>
            </w:tcBorders>
          </w:tcPr>
          <w:p w14:paraId="4E20DFD3" w14:textId="77777777" w:rsidR="00993840" w:rsidRPr="00E84424" w:rsidRDefault="00993840" w:rsidP="002F7184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en-US" w:bidi="th-TH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ล้านบาท</w:t>
            </w:r>
          </w:p>
        </w:tc>
        <w:tc>
          <w:tcPr>
            <w:tcW w:w="384" w:type="pct"/>
            <w:tcBorders>
              <w:bottom w:val="single" w:sz="4" w:space="0" w:color="auto"/>
            </w:tcBorders>
          </w:tcPr>
          <w:p w14:paraId="5E378BD3" w14:textId="77777777" w:rsidR="00993840" w:rsidRPr="00E84424" w:rsidRDefault="00993840" w:rsidP="002F7184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en-US" w:bidi="th-TH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ล้านบาท</w:t>
            </w:r>
          </w:p>
        </w:tc>
        <w:tc>
          <w:tcPr>
            <w:tcW w:w="384" w:type="pct"/>
            <w:tcBorders>
              <w:bottom w:val="single" w:sz="4" w:space="0" w:color="auto"/>
            </w:tcBorders>
          </w:tcPr>
          <w:p w14:paraId="13FC0641" w14:textId="77777777" w:rsidR="00993840" w:rsidRPr="00E84424" w:rsidRDefault="00993840" w:rsidP="002F7184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en-US" w:bidi="th-TH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ล้านบาท</w:t>
            </w:r>
          </w:p>
        </w:tc>
        <w:tc>
          <w:tcPr>
            <w:tcW w:w="384" w:type="pct"/>
            <w:tcBorders>
              <w:bottom w:val="single" w:sz="4" w:space="0" w:color="auto"/>
            </w:tcBorders>
          </w:tcPr>
          <w:p w14:paraId="4688B4F8" w14:textId="77777777" w:rsidR="00993840" w:rsidRPr="00E84424" w:rsidRDefault="00993840" w:rsidP="002F7184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en-US" w:bidi="th-TH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ล้านบาท</w:t>
            </w:r>
          </w:p>
        </w:tc>
        <w:tc>
          <w:tcPr>
            <w:tcW w:w="384" w:type="pct"/>
            <w:tcBorders>
              <w:bottom w:val="single" w:sz="4" w:space="0" w:color="auto"/>
            </w:tcBorders>
          </w:tcPr>
          <w:p w14:paraId="05936145" w14:textId="77777777" w:rsidR="00993840" w:rsidRPr="00E84424" w:rsidRDefault="00993840" w:rsidP="002F7184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en-US" w:bidi="th-TH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ล้านบาท</w:t>
            </w:r>
          </w:p>
        </w:tc>
      </w:tr>
      <w:tr w:rsidR="00993840" w:rsidRPr="0098061E" w14:paraId="5FA6181F" w14:textId="77777777" w:rsidTr="002F7184">
        <w:trPr>
          <w:cantSplit/>
          <w:trHeight w:val="56"/>
        </w:trPr>
        <w:tc>
          <w:tcPr>
            <w:tcW w:w="727" w:type="pct"/>
            <w:tcBorders>
              <w:top w:val="single" w:sz="4" w:space="0" w:color="auto"/>
            </w:tcBorders>
          </w:tcPr>
          <w:p w14:paraId="6A22CA41" w14:textId="77777777" w:rsidR="00993840" w:rsidRPr="0098061E" w:rsidRDefault="00993840" w:rsidP="002F7184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5"/>
                <w:szCs w:val="25"/>
                <w:rtl/>
                <w:cs/>
              </w:rPr>
            </w:pPr>
          </w:p>
        </w:tc>
        <w:tc>
          <w:tcPr>
            <w:tcW w:w="480" w:type="pct"/>
            <w:tcBorders>
              <w:top w:val="single" w:sz="4" w:space="0" w:color="auto"/>
            </w:tcBorders>
          </w:tcPr>
          <w:p w14:paraId="53B61939" w14:textId="77777777" w:rsidR="00993840" w:rsidRPr="0098061E" w:rsidRDefault="00993840" w:rsidP="002F7184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721" w:type="pct"/>
            <w:tcBorders>
              <w:top w:val="single" w:sz="4" w:space="0" w:color="auto"/>
            </w:tcBorders>
            <w:shd w:val="clear" w:color="auto" w:fill="auto"/>
          </w:tcPr>
          <w:p w14:paraId="0BF288FC" w14:textId="77777777" w:rsidR="00993840" w:rsidRPr="0098061E" w:rsidRDefault="00993840" w:rsidP="002F7184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384" w:type="pct"/>
            <w:tcBorders>
              <w:top w:val="single" w:sz="4" w:space="0" w:color="auto"/>
            </w:tcBorders>
            <w:shd w:val="clear" w:color="auto" w:fill="FAFAFA"/>
          </w:tcPr>
          <w:p w14:paraId="727DE6E3" w14:textId="77777777" w:rsidR="00993840" w:rsidRPr="0098061E" w:rsidRDefault="00993840" w:rsidP="002F7184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384" w:type="pct"/>
            <w:tcBorders>
              <w:top w:val="single" w:sz="4" w:space="0" w:color="auto"/>
            </w:tcBorders>
          </w:tcPr>
          <w:p w14:paraId="630F8D45" w14:textId="77777777" w:rsidR="00993840" w:rsidRPr="0098061E" w:rsidRDefault="00993840" w:rsidP="002F7184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384" w:type="pct"/>
            <w:tcBorders>
              <w:top w:val="single" w:sz="4" w:space="0" w:color="auto"/>
            </w:tcBorders>
            <w:shd w:val="clear" w:color="auto" w:fill="FAFAFA"/>
          </w:tcPr>
          <w:p w14:paraId="66AB852D" w14:textId="77777777" w:rsidR="00993840" w:rsidRPr="0098061E" w:rsidRDefault="00993840" w:rsidP="002F7184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384" w:type="pct"/>
            <w:tcBorders>
              <w:top w:val="single" w:sz="4" w:space="0" w:color="auto"/>
            </w:tcBorders>
          </w:tcPr>
          <w:p w14:paraId="5D210BE1" w14:textId="77777777" w:rsidR="00993840" w:rsidRPr="0098061E" w:rsidRDefault="00993840" w:rsidP="002F7184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384" w:type="pct"/>
            <w:tcBorders>
              <w:top w:val="single" w:sz="4" w:space="0" w:color="auto"/>
            </w:tcBorders>
            <w:shd w:val="clear" w:color="auto" w:fill="FAFAFA"/>
          </w:tcPr>
          <w:p w14:paraId="57D18C3B" w14:textId="77777777" w:rsidR="00993840" w:rsidRPr="0098061E" w:rsidRDefault="00993840" w:rsidP="002F7184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384" w:type="pct"/>
            <w:tcBorders>
              <w:top w:val="single" w:sz="4" w:space="0" w:color="auto"/>
            </w:tcBorders>
          </w:tcPr>
          <w:p w14:paraId="1CFD96F1" w14:textId="77777777" w:rsidR="00993840" w:rsidRPr="0098061E" w:rsidRDefault="00993840" w:rsidP="002F7184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384" w:type="pct"/>
            <w:tcBorders>
              <w:top w:val="single" w:sz="4" w:space="0" w:color="auto"/>
            </w:tcBorders>
            <w:shd w:val="clear" w:color="auto" w:fill="FAFAFA"/>
          </w:tcPr>
          <w:p w14:paraId="4794576B" w14:textId="77777777" w:rsidR="00993840" w:rsidRPr="0098061E" w:rsidRDefault="00993840" w:rsidP="002F7184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5"/>
                <w:szCs w:val="25"/>
                <w:rtl/>
                <w:cs/>
              </w:rPr>
            </w:pPr>
          </w:p>
        </w:tc>
        <w:tc>
          <w:tcPr>
            <w:tcW w:w="384" w:type="pct"/>
            <w:tcBorders>
              <w:top w:val="single" w:sz="4" w:space="0" w:color="auto"/>
            </w:tcBorders>
          </w:tcPr>
          <w:p w14:paraId="20EA82BC" w14:textId="77777777" w:rsidR="00993840" w:rsidRPr="0098061E" w:rsidRDefault="00993840" w:rsidP="002F7184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</w:pPr>
          </w:p>
        </w:tc>
      </w:tr>
      <w:tr w:rsidR="00993840" w:rsidRPr="00E84424" w14:paraId="16BF931E" w14:textId="77777777" w:rsidTr="002F7184">
        <w:trPr>
          <w:cantSplit/>
          <w:trHeight w:val="302"/>
        </w:trPr>
        <w:tc>
          <w:tcPr>
            <w:tcW w:w="727" w:type="pct"/>
          </w:tcPr>
          <w:p w14:paraId="01F85573" w14:textId="77777777" w:rsidR="00993840" w:rsidRPr="00E84424" w:rsidRDefault="00993840" w:rsidP="002F7184">
            <w:pPr>
              <w:spacing w:line="240" w:lineRule="auto"/>
              <w:ind w:right="-74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E84424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 xml:space="preserve">บริษัท ไทยออยล์ โซลเว้นท์ </w:t>
            </w:r>
          </w:p>
          <w:p w14:paraId="2EF2DDBE" w14:textId="77777777" w:rsidR="00993840" w:rsidRPr="00E84424" w:rsidRDefault="00993840" w:rsidP="002F7184">
            <w:pPr>
              <w:spacing w:line="240" w:lineRule="auto"/>
              <w:ind w:right="-74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  <w:r w:rsidRPr="00E84424">
              <w:rPr>
                <w:rFonts w:ascii="Browallia New" w:eastAsia="Arial Unicode MS" w:hAnsi="Browallia New" w:cs="Browallia New"/>
                <w:sz w:val="25"/>
                <w:szCs w:val="25"/>
              </w:rPr>
              <w:t xml:space="preserve">  </w:t>
            </w:r>
            <w:r w:rsidRPr="00E84424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จำกัด</w:t>
            </w:r>
            <w:r w:rsidRPr="00E84424">
              <w:rPr>
                <w:rFonts w:ascii="Browallia New" w:eastAsia="Arial Unicode MS" w:hAnsi="Browallia New" w:cs="Browallia New"/>
                <w:sz w:val="25"/>
                <w:szCs w:val="25"/>
              </w:rPr>
              <w:t xml:space="preserve"> </w:t>
            </w:r>
            <w:r w:rsidRPr="00E84424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และบริษัทย่อย</w:t>
            </w:r>
          </w:p>
        </w:tc>
        <w:tc>
          <w:tcPr>
            <w:tcW w:w="480" w:type="pct"/>
          </w:tcPr>
          <w:p w14:paraId="36318802" w14:textId="77777777" w:rsidR="00993840" w:rsidRPr="00E84424" w:rsidRDefault="00993840" w:rsidP="002F7184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</w:pPr>
            <w:r w:rsidRPr="00E84424"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  <w:t>ประเทศไทย</w:t>
            </w:r>
          </w:p>
        </w:tc>
        <w:tc>
          <w:tcPr>
            <w:tcW w:w="721" w:type="pct"/>
            <w:shd w:val="clear" w:color="auto" w:fill="auto"/>
          </w:tcPr>
          <w:p w14:paraId="253B983C" w14:textId="77777777" w:rsidR="00993840" w:rsidRPr="00E84424" w:rsidRDefault="00993840" w:rsidP="002F7184">
            <w:pPr>
              <w:spacing w:line="240" w:lineRule="auto"/>
              <w:ind w:left="180" w:right="-72" w:hanging="180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  <w:r w:rsidRPr="00E84424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ลงทุนในธุรกิจผลิตภัณฑ์</w:t>
            </w:r>
            <w:r w:rsidRPr="00E84424">
              <w:rPr>
                <w:rFonts w:ascii="Browallia New" w:eastAsia="Arial Unicode MS" w:hAnsi="Browallia New" w:cs="Browallia New"/>
                <w:sz w:val="25"/>
                <w:szCs w:val="25"/>
              </w:rPr>
              <w:br/>
            </w:r>
            <w:r w:rsidRPr="00E84424">
              <w:rPr>
                <w:rFonts w:ascii="Browallia New" w:eastAsia="Arial Unicode MS" w:hAnsi="Browallia New" w:cs="Browallia New"/>
                <w:spacing w:val="-2"/>
                <w:sz w:val="25"/>
                <w:szCs w:val="25"/>
                <w:cs/>
              </w:rPr>
              <w:t>สารทำละลายและเคมีภัณฑ์</w:t>
            </w:r>
          </w:p>
        </w:tc>
        <w:tc>
          <w:tcPr>
            <w:tcW w:w="384" w:type="pct"/>
            <w:shd w:val="clear" w:color="auto" w:fill="FAFAFA"/>
          </w:tcPr>
          <w:p w14:paraId="7A4BF1A9" w14:textId="41B02CBC" w:rsidR="00993840" w:rsidRPr="00E84424" w:rsidRDefault="00CF1017" w:rsidP="002F718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CF1017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99</w:t>
            </w:r>
            <w:r w:rsidR="00993840" w:rsidRPr="00E84424">
              <w:rPr>
                <w:rFonts w:ascii="Browallia New" w:eastAsia="Arial Unicode MS" w:hAnsi="Browallia New" w:cs="Browallia New"/>
                <w:sz w:val="25"/>
                <w:szCs w:val="25"/>
              </w:rPr>
              <w:t>.</w:t>
            </w:r>
            <w:r w:rsidRPr="00CF1017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99</w:t>
            </w:r>
          </w:p>
        </w:tc>
        <w:tc>
          <w:tcPr>
            <w:tcW w:w="384" w:type="pct"/>
          </w:tcPr>
          <w:p w14:paraId="4E82E59E" w14:textId="50A824CF" w:rsidR="00993840" w:rsidRPr="00E84424" w:rsidRDefault="00CF1017" w:rsidP="002F718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CF1017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99</w:t>
            </w:r>
            <w:r w:rsidR="00993840" w:rsidRPr="00E84424">
              <w:rPr>
                <w:rFonts w:ascii="Browallia New" w:eastAsia="Arial Unicode MS" w:hAnsi="Browallia New" w:cs="Browallia New"/>
                <w:sz w:val="25"/>
                <w:szCs w:val="25"/>
              </w:rPr>
              <w:t>.</w:t>
            </w:r>
            <w:r w:rsidRPr="00CF1017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99</w:t>
            </w:r>
          </w:p>
        </w:tc>
        <w:tc>
          <w:tcPr>
            <w:tcW w:w="384" w:type="pct"/>
            <w:shd w:val="clear" w:color="auto" w:fill="FAFAFA"/>
          </w:tcPr>
          <w:p w14:paraId="0EAFB6BE" w14:textId="1AD58690" w:rsidR="00993840" w:rsidRPr="00E84424" w:rsidRDefault="00CF1017" w:rsidP="002F718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CF1017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1</w:t>
            </w:r>
            <w:r w:rsidR="00993840" w:rsidRPr="00E84424">
              <w:rPr>
                <w:rFonts w:ascii="Browallia New" w:eastAsia="Arial Unicode MS" w:hAnsi="Browallia New" w:cs="Browallia New"/>
                <w:sz w:val="25"/>
                <w:szCs w:val="25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250</w:t>
            </w:r>
          </w:p>
        </w:tc>
        <w:tc>
          <w:tcPr>
            <w:tcW w:w="384" w:type="pct"/>
          </w:tcPr>
          <w:p w14:paraId="0602506C" w14:textId="3FC81502" w:rsidR="00993840" w:rsidRPr="00E84424" w:rsidRDefault="00CF1017" w:rsidP="002F718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CF1017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1</w:t>
            </w:r>
            <w:r w:rsidR="00993840" w:rsidRPr="00E84424">
              <w:rPr>
                <w:rFonts w:ascii="Browallia New" w:eastAsia="Arial Unicode MS" w:hAnsi="Browallia New" w:cs="Browallia New"/>
                <w:sz w:val="25"/>
                <w:szCs w:val="25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250</w:t>
            </w:r>
          </w:p>
        </w:tc>
        <w:tc>
          <w:tcPr>
            <w:tcW w:w="384" w:type="pct"/>
            <w:shd w:val="clear" w:color="auto" w:fill="FAFAFA"/>
          </w:tcPr>
          <w:p w14:paraId="21D3F7F5" w14:textId="5871BF7E" w:rsidR="00993840" w:rsidRPr="00E84424" w:rsidRDefault="00CF1017" w:rsidP="002F718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CF1017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1</w:t>
            </w:r>
            <w:r w:rsidR="00993840" w:rsidRPr="00E84424">
              <w:rPr>
                <w:rFonts w:ascii="Browallia New" w:eastAsia="Arial Unicode MS" w:hAnsi="Browallia New" w:cs="Browallia New"/>
                <w:sz w:val="25"/>
                <w:szCs w:val="25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250</w:t>
            </w:r>
          </w:p>
        </w:tc>
        <w:tc>
          <w:tcPr>
            <w:tcW w:w="384" w:type="pct"/>
          </w:tcPr>
          <w:p w14:paraId="5BDC38BC" w14:textId="1C1A8C88" w:rsidR="00993840" w:rsidRPr="00E84424" w:rsidRDefault="00CF1017" w:rsidP="002F718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CF1017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1</w:t>
            </w:r>
            <w:r w:rsidR="00993840" w:rsidRPr="00E84424">
              <w:rPr>
                <w:rFonts w:ascii="Browallia New" w:eastAsia="Arial Unicode MS" w:hAnsi="Browallia New" w:cs="Browallia New"/>
                <w:sz w:val="25"/>
                <w:szCs w:val="25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250</w:t>
            </w:r>
          </w:p>
        </w:tc>
        <w:tc>
          <w:tcPr>
            <w:tcW w:w="384" w:type="pct"/>
            <w:shd w:val="clear" w:color="auto" w:fill="FAFAFA"/>
          </w:tcPr>
          <w:p w14:paraId="2A79701F" w14:textId="6B053072" w:rsidR="00993840" w:rsidRPr="00E84424" w:rsidRDefault="00CF1017" w:rsidP="002F718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CF1017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80</w:t>
            </w:r>
          </w:p>
        </w:tc>
        <w:tc>
          <w:tcPr>
            <w:tcW w:w="384" w:type="pct"/>
          </w:tcPr>
          <w:p w14:paraId="0FCF175A" w14:textId="77777777" w:rsidR="00993840" w:rsidRPr="00E84424" w:rsidRDefault="00993840" w:rsidP="002F718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E84424">
              <w:rPr>
                <w:rFonts w:ascii="Browallia New" w:eastAsia="Arial Unicode MS" w:hAnsi="Browallia New" w:cs="Browallia New"/>
                <w:sz w:val="25"/>
                <w:szCs w:val="25"/>
              </w:rPr>
              <w:t>-</w:t>
            </w:r>
          </w:p>
        </w:tc>
      </w:tr>
      <w:tr w:rsidR="00993840" w:rsidRPr="00E84424" w14:paraId="7DCAD57B" w14:textId="77777777" w:rsidTr="002F7184">
        <w:trPr>
          <w:cantSplit/>
          <w:trHeight w:val="302"/>
        </w:trPr>
        <w:tc>
          <w:tcPr>
            <w:tcW w:w="727" w:type="pct"/>
          </w:tcPr>
          <w:p w14:paraId="4E7B9AF2" w14:textId="77777777" w:rsidR="00993840" w:rsidRPr="00E84424" w:rsidRDefault="00993840" w:rsidP="002F7184">
            <w:pPr>
              <w:spacing w:line="240" w:lineRule="auto"/>
              <w:ind w:left="-78" w:right="-74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  <w:r w:rsidRPr="00E84424">
              <w:rPr>
                <w:rFonts w:ascii="Browallia New" w:eastAsia="Arial Unicode MS" w:hAnsi="Browallia New" w:cs="Browallia New"/>
                <w:sz w:val="25"/>
                <w:szCs w:val="25"/>
              </w:rPr>
              <w:t xml:space="preserve">   - </w:t>
            </w:r>
            <w:r w:rsidRPr="00E84424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บริษัทย่อย</w:t>
            </w:r>
          </w:p>
        </w:tc>
        <w:tc>
          <w:tcPr>
            <w:tcW w:w="480" w:type="pct"/>
          </w:tcPr>
          <w:p w14:paraId="76F426D4" w14:textId="77777777" w:rsidR="00993840" w:rsidRPr="00E84424" w:rsidRDefault="00993840" w:rsidP="002F7184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721" w:type="pct"/>
            <w:shd w:val="clear" w:color="auto" w:fill="auto"/>
          </w:tcPr>
          <w:p w14:paraId="0F8288F5" w14:textId="77777777" w:rsidR="00993840" w:rsidRPr="00E84424" w:rsidRDefault="00993840" w:rsidP="002F7184">
            <w:pPr>
              <w:spacing w:line="240" w:lineRule="auto"/>
              <w:ind w:left="180" w:right="-72" w:hanging="180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</w:p>
        </w:tc>
        <w:tc>
          <w:tcPr>
            <w:tcW w:w="384" w:type="pct"/>
            <w:shd w:val="clear" w:color="auto" w:fill="FAFAFA"/>
            <w:vAlign w:val="bottom"/>
          </w:tcPr>
          <w:p w14:paraId="1DCCCEE3" w14:textId="77777777" w:rsidR="00993840" w:rsidRPr="00E84424" w:rsidRDefault="00993840" w:rsidP="002F718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384" w:type="pct"/>
            <w:vAlign w:val="bottom"/>
          </w:tcPr>
          <w:p w14:paraId="55299090" w14:textId="77777777" w:rsidR="00993840" w:rsidRPr="00E84424" w:rsidRDefault="00993840" w:rsidP="002F718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384" w:type="pct"/>
            <w:shd w:val="clear" w:color="auto" w:fill="FAFAFA"/>
            <w:vAlign w:val="bottom"/>
          </w:tcPr>
          <w:p w14:paraId="369BC3B2" w14:textId="77777777" w:rsidR="00993840" w:rsidRPr="00E84424" w:rsidRDefault="00993840" w:rsidP="002F718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384" w:type="pct"/>
            <w:vAlign w:val="bottom"/>
          </w:tcPr>
          <w:p w14:paraId="10AF6646" w14:textId="77777777" w:rsidR="00993840" w:rsidRPr="00E84424" w:rsidRDefault="00993840" w:rsidP="002F718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384" w:type="pct"/>
            <w:shd w:val="clear" w:color="auto" w:fill="FAFAFA"/>
            <w:vAlign w:val="bottom"/>
          </w:tcPr>
          <w:p w14:paraId="33F34068" w14:textId="77777777" w:rsidR="00993840" w:rsidRPr="00E84424" w:rsidRDefault="00993840" w:rsidP="002F718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384" w:type="pct"/>
            <w:vAlign w:val="bottom"/>
          </w:tcPr>
          <w:p w14:paraId="15FA995F" w14:textId="77777777" w:rsidR="00993840" w:rsidRPr="00E84424" w:rsidRDefault="00993840" w:rsidP="002F718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384" w:type="pct"/>
            <w:shd w:val="clear" w:color="auto" w:fill="FAFAFA"/>
            <w:vAlign w:val="bottom"/>
          </w:tcPr>
          <w:p w14:paraId="49DA7ED8" w14:textId="77777777" w:rsidR="00993840" w:rsidRPr="00E84424" w:rsidRDefault="00993840" w:rsidP="002F718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384" w:type="pct"/>
            <w:vAlign w:val="bottom"/>
          </w:tcPr>
          <w:p w14:paraId="5E40FA2F" w14:textId="77777777" w:rsidR="00993840" w:rsidRPr="00E84424" w:rsidRDefault="00993840" w:rsidP="002F718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</w:tr>
      <w:tr w:rsidR="00993840" w:rsidRPr="00E84424" w14:paraId="15022482" w14:textId="77777777" w:rsidTr="002F7184">
        <w:trPr>
          <w:cantSplit/>
          <w:trHeight w:val="302"/>
        </w:trPr>
        <w:tc>
          <w:tcPr>
            <w:tcW w:w="727" w:type="pct"/>
          </w:tcPr>
          <w:p w14:paraId="696CCBEA" w14:textId="77777777" w:rsidR="00993840" w:rsidRPr="00E84424" w:rsidRDefault="00993840" w:rsidP="002F7184">
            <w:pPr>
              <w:spacing w:line="240" w:lineRule="auto"/>
              <w:ind w:left="-78" w:right="-74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  <w:r w:rsidRPr="00E84424">
              <w:rPr>
                <w:rFonts w:ascii="Browallia New" w:eastAsia="Arial Unicode MS" w:hAnsi="Browallia New" w:cs="Browallia New"/>
                <w:sz w:val="25"/>
                <w:szCs w:val="25"/>
              </w:rPr>
              <w:t xml:space="preserve">         </w:t>
            </w:r>
            <w:r w:rsidRPr="00E84424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 xml:space="preserve">บริษัท ท็อป โซลเว้นท์ </w:t>
            </w:r>
            <w:r w:rsidRPr="00E84424">
              <w:rPr>
                <w:rFonts w:ascii="Browallia New" w:eastAsia="Arial Unicode MS" w:hAnsi="Browallia New" w:cs="Browallia New"/>
                <w:sz w:val="25"/>
                <w:szCs w:val="25"/>
              </w:rPr>
              <w:br/>
              <w:t xml:space="preserve">            </w:t>
            </w:r>
            <w:r w:rsidRPr="00E84424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จำกัด และบริษัทย่อย</w:t>
            </w:r>
          </w:p>
        </w:tc>
        <w:tc>
          <w:tcPr>
            <w:tcW w:w="480" w:type="pct"/>
          </w:tcPr>
          <w:p w14:paraId="0DD7B025" w14:textId="77777777" w:rsidR="00993840" w:rsidRPr="00E84424" w:rsidRDefault="00993840" w:rsidP="002F7184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</w:pPr>
            <w:r w:rsidRPr="00E84424"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  <w:t>ประเทศไทย</w:t>
            </w:r>
          </w:p>
        </w:tc>
        <w:tc>
          <w:tcPr>
            <w:tcW w:w="721" w:type="pct"/>
            <w:shd w:val="clear" w:color="auto" w:fill="auto"/>
          </w:tcPr>
          <w:p w14:paraId="268D30A4" w14:textId="77777777" w:rsidR="00993840" w:rsidRPr="00E84424" w:rsidRDefault="00993840" w:rsidP="002F7184">
            <w:pPr>
              <w:spacing w:line="240" w:lineRule="auto"/>
              <w:ind w:left="180" w:right="-72" w:hanging="180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  <w:r w:rsidRPr="00E84424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จัดจำหน่ายผลิตภัณฑ์</w:t>
            </w:r>
            <w:r w:rsidRPr="00E84424">
              <w:rPr>
                <w:rFonts w:ascii="Browallia New" w:eastAsia="Arial Unicode MS" w:hAnsi="Browallia New" w:cs="Browallia New"/>
                <w:sz w:val="25"/>
                <w:szCs w:val="25"/>
              </w:rPr>
              <w:br/>
            </w:r>
            <w:r w:rsidRPr="00E84424">
              <w:rPr>
                <w:rFonts w:ascii="Browallia New" w:eastAsia="Arial Unicode MS" w:hAnsi="Browallia New" w:cs="Browallia New"/>
                <w:spacing w:val="-2"/>
                <w:sz w:val="25"/>
                <w:szCs w:val="25"/>
                <w:cs/>
              </w:rPr>
              <w:t>สารทำละลายและเคมีภัณฑ์</w:t>
            </w:r>
          </w:p>
        </w:tc>
        <w:tc>
          <w:tcPr>
            <w:tcW w:w="384" w:type="pct"/>
            <w:shd w:val="clear" w:color="auto" w:fill="FAFAFA"/>
          </w:tcPr>
          <w:p w14:paraId="118FDC12" w14:textId="2B9BCB01" w:rsidR="00993840" w:rsidRPr="00E84424" w:rsidRDefault="00CF1017" w:rsidP="002F718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CF1017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99</w:t>
            </w:r>
            <w:r w:rsidR="00993840" w:rsidRPr="00E84424">
              <w:rPr>
                <w:rFonts w:ascii="Browallia New" w:eastAsia="Arial Unicode MS" w:hAnsi="Browallia New" w:cs="Browallia New"/>
                <w:sz w:val="25"/>
                <w:szCs w:val="25"/>
              </w:rPr>
              <w:t>.</w:t>
            </w:r>
            <w:r w:rsidRPr="00CF1017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99</w:t>
            </w:r>
          </w:p>
        </w:tc>
        <w:tc>
          <w:tcPr>
            <w:tcW w:w="384" w:type="pct"/>
          </w:tcPr>
          <w:p w14:paraId="56FA65DF" w14:textId="65F4F80B" w:rsidR="00993840" w:rsidRPr="00E84424" w:rsidRDefault="00CF1017" w:rsidP="002F718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CF1017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99</w:t>
            </w:r>
            <w:r w:rsidR="00993840" w:rsidRPr="00E84424">
              <w:rPr>
                <w:rFonts w:ascii="Browallia New" w:eastAsia="Arial Unicode MS" w:hAnsi="Browallia New" w:cs="Browallia New"/>
                <w:sz w:val="25"/>
                <w:szCs w:val="25"/>
              </w:rPr>
              <w:t>.</w:t>
            </w:r>
            <w:r w:rsidRPr="00CF1017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99</w:t>
            </w:r>
          </w:p>
        </w:tc>
        <w:tc>
          <w:tcPr>
            <w:tcW w:w="384" w:type="pct"/>
            <w:shd w:val="clear" w:color="auto" w:fill="FAFAFA"/>
          </w:tcPr>
          <w:p w14:paraId="5F22F2DA" w14:textId="3F3B625C" w:rsidR="00993840" w:rsidRPr="00E84424" w:rsidRDefault="00CF1017" w:rsidP="002F718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CF1017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1</w:t>
            </w:r>
            <w:r w:rsidR="00993840" w:rsidRPr="00E84424">
              <w:rPr>
                <w:rFonts w:ascii="Browallia New" w:eastAsia="Arial Unicode MS" w:hAnsi="Browallia New" w:cs="Browallia New"/>
                <w:sz w:val="25"/>
                <w:szCs w:val="25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200</w:t>
            </w:r>
          </w:p>
        </w:tc>
        <w:tc>
          <w:tcPr>
            <w:tcW w:w="384" w:type="pct"/>
          </w:tcPr>
          <w:p w14:paraId="5ACB830A" w14:textId="02718AB5" w:rsidR="00993840" w:rsidRPr="00E84424" w:rsidRDefault="00CF1017" w:rsidP="002F718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CF1017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1</w:t>
            </w:r>
            <w:r w:rsidR="00993840" w:rsidRPr="00E84424">
              <w:rPr>
                <w:rFonts w:ascii="Browallia New" w:eastAsia="Arial Unicode MS" w:hAnsi="Browallia New" w:cs="Browallia New"/>
                <w:sz w:val="25"/>
                <w:szCs w:val="25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200</w:t>
            </w:r>
          </w:p>
        </w:tc>
        <w:tc>
          <w:tcPr>
            <w:tcW w:w="384" w:type="pct"/>
            <w:shd w:val="clear" w:color="auto" w:fill="FAFAFA"/>
          </w:tcPr>
          <w:p w14:paraId="4C6EFB69" w14:textId="77777777" w:rsidR="00993840" w:rsidRPr="00E84424" w:rsidRDefault="00993840" w:rsidP="002F718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E84424">
              <w:rPr>
                <w:rFonts w:ascii="Browallia New" w:eastAsia="Arial Unicode MS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384" w:type="pct"/>
          </w:tcPr>
          <w:p w14:paraId="58AFD0BF" w14:textId="77777777" w:rsidR="00993840" w:rsidRPr="00E84424" w:rsidRDefault="00993840" w:rsidP="002F718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E84424">
              <w:rPr>
                <w:rFonts w:ascii="Browallia New" w:eastAsia="Arial Unicode MS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384" w:type="pct"/>
            <w:shd w:val="clear" w:color="auto" w:fill="FAFAFA"/>
          </w:tcPr>
          <w:p w14:paraId="6BE814EA" w14:textId="27D8C170" w:rsidR="00993840" w:rsidRPr="00E84424" w:rsidRDefault="008C0C7A" w:rsidP="002F718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E84424">
              <w:rPr>
                <w:rFonts w:ascii="Browallia New" w:eastAsia="Arial Unicode MS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384" w:type="pct"/>
          </w:tcPr>
          <w:p w14:paraId="41773391" w14:textId="77777777" w:rsidR="00993840" w:rsidRPr="00E84424" w:rsidRDefault="00993840" w:rsidP="002F718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E84424">
              <w:rPr>
                <w:rFonts w:ascii="Browallia New" w:eastAsia="Arial Unicode MS" w:hAnsi="Browallia New" w:cs="Browallia New"/>
                <w:sz w:val="25"/>
                <w:szCs w:val="25"/>
              </w:rPr>
              <w:t>-</w:t>
            </w:r>
          </w:p>
        </w:tc>
      </w:tr>
      <w:tr w:rsidR="00993840" w:rsidRPr="00E84424" w14:paraId="4297A135" w14:textId="77777777" w:rsidTr="002F7184">
        <w:trPr>
          <w:cantSplit/>
          <w:trHeight w:val="302"/>
        </w:trPr>
        <w:tc>
          <w:tcPr>
            <w:tcW w:w="727" w:type="pct"/>
          </w:tcPr>
          <w:p w14:paraId="0E3F591C" w14:textId="77777777" w:rsidR="00993840" w:rsidRPr="00E84424" w:rsidRDefault="00993840" w:rsidP="002F7184">
            <w:pPr>
              <w:spacing w:line="240" w:lineRule="auto"/>
              <w:ind w:right="-74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E84424">
              <w:rPr>
                <w:rFonts w:ascii="Browallia New" w:eastAsia="Arial Unicode MS" w:hAnsi="Browallia New" w:cs="Browallia New"/>
                <w:sz w:val="25"/>
                <w:szCs w:val="25"/>
              </w:rPr>
              <w:t xml:space="preserve">       </w:t>
            </w:r>
            <w:r w:rsidRPr="00E84424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 xml:space="preserve">     บริษัท ศักดิ์ไชยสิทธิ</w:t>
            </w:r>
            <w:r w:rsidRPr="00E84424">
              <w:rPr>
                <w:rFonts w:ascii="Browallia New" w:eastAsia="Arial Unicode MS" w:hAnsi="Browallia New" w:cs="Browallia New"/>
                <w:sz w:val="25"/>
                <w:szCs w:val="25"/>
              </w:rPr>
              <w:t xml:space="preserve"> </w:t>
            </w:r>
          </w:p>
          <w:p w14:paraId="2F4A3E65" w14:textId="77777777" w:rsidR="00993840" w:rsidRPr="00E84424" w:rsidRDefault="00993840" w:rsidP="002F7184">
            <w:pPr>
              <w:spacing w:line="240" w:lineRule="auto"/>
              <w:ind w:right="-74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E84424">
              <w:rPr>
                <w:rFonts w:ascii="Browallia New" w:eastAsia="Arial Unicode MS" w:hAnsi="Browallia New" w:cs="Browallia New"/>
                <w:sz w:val="25"/>
                <w:szCs w:val="25"/>
              </w:rPr>
              <w:t xml:space="preserve">          </w:t>
            </w:r>
            <w:r w:rsidRPr="00E84424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 xml:space="preserve">     จำกัด</w:t>
            </w:r>
          </w:p>
        </w:tc>
        <w:tc>
          <w:tcPr>
            <w:tcW w:w="480" w:type="pct"/>
          </w:tcPr>
          <w:p w14:paraId="4E487D82" w14:textId="77777777" w:rsidR="00993840" w:rsidRPr="00E84424" w:rsidRDefault="00993840" w:rsidP="002F7184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</w:pPr>
            <w:r w:rsidRPr="00E84424"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  <w:t>ประเทศไทย</w:t>
            </w:r>
          </w:p>
        </w:tc>
        <w:tc>
          <w:tcPr>
            <w:tcW w:w="721" w:type="pct"/>
            <w:shd w:val="clear" w:color="auto" w:fill="auto"/>
          </w:tcPr>
          <w:p w14:paraId="4E03D5BE" w14:textId="77777777" w:rsidR="00993840" w:rsidRPr="00E84424" w:rsidRDefault="00993840" w:rsidP="002F7184">
            <w:pPr>
              <w:spacing w:line="240" w:lineRule="auto"/>
              <w:ind w:left="180" w:right="-72" w:hanging="180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  <w:r w:rsidRPr="00E84424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ผลิตและจำหน่ายผลิตภัณฑ์สารทำละลายและเคมีภัณฑ์</w:t>
            </w:r>
          </w:p>
        </w:tc>
        <w:tc>
          <w:tcPr>
            <w:tcW w:w="384" w:type="pct"/>
            <w:shd w:val="clear" w:color="auto" w:fill="FAFAFA"/>
          </w:tcPr>
          <w:p w14:paraId="042BBAFC" w14:textId="12BF2942" w:rsidR="00993840" w:rsidRPr="00E84424" w:rsidRDefault="00CF1017" w:rsidP="002F718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CF1017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80</w:t>
            </w:r>
            <w:r w:rsidR="00993840" w:rsidRPr="00E84424">
              <w:rPr>
                <w:rFonts w:ascii="Browallia New" w:eastAsia="Arial Unicode MS" w:hAnsi="Browallia New" w:cs="Browallia New"/>
                <w:sz w:val="25"/>
                <w:szCs w:val="25"/>
              </w:rPr>
              <w:t>.</w:t>
            </w:r>
            <w:r w:rsidRPr="00CF1017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52</w:t>
            </w:r>
          </w:p>
        </w:tc>
        <w:tc>
          <w:tcPr>
            <w:tcW w:w="384" w:type="pct"/>
          </w:tcPr>
          <w:p w14:paraId="1CB10AAC" w14:textId="3B83F20C" w:rsidR="00993840" w:rsidRPr="00E84424" w:rsidRDefault="00CF1017" w:rsidP="002F718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CF1017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80</w:t>
            </w:r>
            <w:r w:rsidR="00993840" w:rsidRPr="00E84424">
              <w:rPr>
                <w:rFonts w:ascii="Browallia New" w:eastAsia="Arial Unicode MS" w:hAnsi="Browallia New" w:cs="Browallia New"/>
                <w:sz w:val="25"/>
                <w:szCs w:val="25"/>
              </w:rPr>
              <w:t>.</w:t>
            </w:r>
            <w:r w:rsidRPr="00CF1017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52</w:t>
            </w:r>
          </w:p>
        </w:tc>
        <w:tc>
          <w:tcPr>
            <w:tcW w:w="384" w:type="pct"/>
            <w:shd w:val="clear" w:color="auto" w:fill="FAFAFA"/>
          </w:tcPr>
          <w:p w14:paraId="4EF33A01" w14:textId="089F8890" w:rsidR="00993840" w:rsidRPr="00E84424" w:rsidRDefault="00CF1017" w:rsidP="002F718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CF1017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190</w:t>
            </w:r>
          </w:p>
        </w:tc>
        <w:tc>
          <w:tcPr>
            <w:tcW w:w="384" w:type="pct"/>
          </w:tcPr>
          <w:p w14:paraId="64052A2D" w14:textId="10DE6C0B" w:rsidR="00993840" w:rsidRPr="00E84424" w:rsidRDefault="00CF1017" w:rsidP="002F718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CF1017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190</w:t>
            </w:r>
          </w:p>
        </w:tc>
        <w:tc>
          <w:tcPr>
            <w:tcW w:w="384" w:type="pct"/>
            <w:shd w:val="clear" w:color="auto" w:fill="FAFAFA"/>
          </w:tcPr>
          <w:p w14:paraId="352FFD2E" w14:textId="77777777" w:rsidR="00993840" w:rsidRPr="00E84424" w:rsidRDefault="00993840" w:rsidP="002F718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E84424">
              <w:rPr>
                <w:rFonts w:ascii="Browallia New" w:eastAsia="Arial Unicode MS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384" w:type="pct"/>
          </w:tcPr>
          <w:p w14:paraId="0D1098B8" w14:textId="77777777" w:rsidR="00993840" w:rsidRPr="00E84424" w:rsidRDefault="00993840" w:rsidP="002F718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E84424">
              <w:rPr>
                <w:rFonts w:ascii="Browallia New" w:eastAsia="Arial Unicode MS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384" w:type="pct"/>
            <w:shd w:val="clear" w:color="auto" w:fill="FAFAFA"/>
          </w:tcPr>
          <w:p w14:paraId="50BF7780" w14:textId="4181AE4B" w:rsidR="00993840" w:rsidRPr="00E84424" w:rsidRDefault="008C0C7A" w:rsidP="002F718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E84424">
              <w:rPr>
                <w:rFonts w:ascii="Browallia New" w:eastAsia="Arial Unicode MS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384" w:type="pct"/>
          </w:tcPr>
          <w:p w14:paraId="5C584D3A" w14:textId="77777777" w:rsidR="00993840" w:rsidRPr="00E84424" w:rsidRDefault="00993840" w:rsidP="002F718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E84424">
              <w:rPr>
                <w:rFonts w:ascii="Browallia New" w:eastAsia="Arial Unicode MS" w:hAnsi="Browallia New" w:cs="Browallia New"/>
                <w:sz w:val="25"/>
                <w:szCs w:val="25"/>
              </w:rPr>
              <w:t>-</w:t>
            </w:r>
          </w:p>
        </w:tc>
      </w:tr>
      <w:tr w:rsidR="00993840" w:rsidRPr="00E84424" w14:paraId="104C5A6F" w14:textId="77777777" w:rsidTr="002F7184">
        <w:trPr>
          <w:cantSplit/>
          <w:trHeight w:val="302"/>
        </w:trPr>
        <w:tc>
          <w:tcPr>
            <w:tcW w:w="727" w:type="pct"/>
          </w:tcPr>
          <w:p w14:paraId="4E1040C0" w14:textId="77777777" w:rsidR="00993840" w:rsidRPr="00E84424" w:rsidRDefault="00993840" w:rsidP="002F7184">
            <w:pPr>
              <w:spacing w:line="240" w:lineRule="auto"/>
              <w:ind w:right="-74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E84424">
              <w:rPr>
                <w:rFonts w:ascii="Browallia New" w:eastAsia="Arial Unicode MS" w:hAnsi="Browallia New" w:cs="Browallia New"/>
                <w:sz w:val="25"/>
                <w:szCs w:val="25"/>
              </w:rPr>
              <w:t xml:space="preserve">       </w:t>
            </w:r>
            <w:r w:rsidRPr="00E84424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 xml:space="preserve">     </w:t>
            </w:r>
            <w:r w:rsidRPr="00E84424">
              <w:rPr>
                <w:rFonts w:ascii="Browallia New" w:eastAsia="Arial Unicode MS" w:hAnsi="Browallia New" w:cs="Browallia New"/>
                <w:sz w:val="25"/>
                <w:szCs w:val="25"/>
              </w:rPr>
              <w:t xml:space="preserve">TOP Solvent </w:t>
            </w:r>
          </w:p>
          <w:p w14:paraId="6090DF10" w14:textId="77777777" w:rsidR="00993840" w:rsidRPr="00E84424" w:rsidRDefault="00993840" w:rsidP="002F7184">
            <w:pPr>
              <w:spacing w:line="240" w:lineRule="auto"/>
              <w:ind w:right="-74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  <w:r w:rsidRPr="00E84424">
              <w:rPr>
                <w:rFonts w:ascii="Browallia New" w:eastAsia="Arial Unicode MS" w:hAnsi="Browallia New" w:cs="Browallia New"/>
                <w:sz w:val="25"/>
                <w:szCs w:val="25"/>
              </w:rPr>
              <w:t xml:space="preserve">          </w:t>
            </w:r>
            <w:r w:rsidRPr="00E84424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 xml:space="preserve">     </w:t>
            </w:r>
            <w:r w:rsidRPr="00E84424">
              <w:rPr>
                <w:rFonts w:ascii="Browallia New" w:eastAsia="Arial Unicode MS" w:hAnsi="Browallia New" w:cs="Browallia New"/>
                <w:sz w:val="25"/>
                <w:szCs w:val="25"/>
              </w:rPr>
              <w:t>(Vietnam) LLC</w:t>
            </w:r>
          </w:p>
        </w:tc>
        <w:tc>
          <w:tcPr>
            <w:tcW w:w="480" w:type="pct"/>
          </w:tcPr>
          <w:p w14:paraId="30CA566F" w14:textId="69705205" w:rsidR="00993840" w:rsidRPr="00E84424" w:rsidRDefault="00EF3483" w:rsidP="002F7184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pacing w:val="-2"/>
                <w:sz w:val="25"/>
                <w:szCs w:val="25"/>
                <w:cs/>
                <w:lang w:bidi="th-TH"/>
              </w:rPr>
            </w:pPr>
            <w:r w:rsidRPr="00E84424">
              <w:rPr>
                <w:rFonts w:ascii="Browallia New" w:eastAsia="Arial Unicode MS" w:hAnsi="Browallia New" w:cs="Browallia New"/>
                <w:spacing w:val="-2"/>
                <w:sz w:val="25"/>
                <w:szCs w:val="25"/>
                <w:cs/>
                <w:lang w:bidi="th-TH"/>
              </w:rPr>
              <w:t>สาธารณรัฐ</w:t>
            </w:r>
            <w:r w:rsidR="000B7C51" w:rsidRPr="00E84424">
              <w:rPr>
                <w:rFonts w:ascii="Browallia New" w:eastAsia="Arial Unicode MS" w:hAnsi="Browallia New" w:cs="Browallia New"/>
                <w:spacing w:val="-2"/>
                <w:sz w:val="25"/>
                <w:szCs w:val="25"/>
                <w:cs/>
                <w:lang w:bidi="th-TH"/>
              </w:rPr>
              <w:br/>
              <w:t xml:space="preserve">   สังคมนิยม</w:t>
            </w:r>
            <w:r w:rsidR="000B7C51" w:rsidRPr="00E84424">
              <w:rPr>
                <w:rFonts w:ascii="Browallia New" w:eastAsia="Arial Unicode MS" w:hAnsi="Browallia New" w:cs="Browallia New"/>
                <w:spacing w:val="-2"/>
                <w:sz w:val="25"/>
                <w:szCs w:val="25"/>
                <w:cs/>
                <w:lang w:bidi="th-TH"/>
              </w:rPr>
              <w:br/>
              <w:t xml:space="preserve">   </w:t>
            </w:r>
            <w:r w:rsidR="00993840" w:rsidRPr="00E84424">
              <w:rPr>
                <w:rFonts w:ascii="Browallia New" w:eastAsia="Arial Unicode MS" w:hAnsi="Browallia New" w:cs="Browallia New"/>
                <w:spacing w:val="-2"/>
                <w:sz w:val="25"/>
                <w:szCs w:val="25"/>
                <w:cs/>
                <w:lang w:bidi="th-TH"/>
              </w:rPr>
              <w:t>เวียดนาม</w:t>
            </w:r>
          </w:p>
        </w:tc>
        <w:tc>
          <w:tcPr>
            <w:tcW w:w="721" w:type="pct"/>
            <w:shd w:val="clear" w:color="auto" w:fill="auto"/>
          </w:tcPr>
          <w:p w14:paraId="5D62B032" w14:textId="77777777" w:rsidR="00993840" w:rsidRPr="00E84424" w:rsidRDefault="00993840" w:rsidP="002F7184">
            <w:pPr>
              <w:spacing w:line="240" w:lineRule="auto"/>
              <w:ind w:left="180" w:right="-72" w:hanging="180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  <w:r w:rsidRPr="00E84424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จัดจำหน่ายผลิตภัณฑ์</w:t>
            </w:r>
            <w:r w:rsidRPr="00E84424">
              <w:rPr>
                <w:rFonts w:ascii="Browallia New" w:eastAsia="Arial Unicode MS" w:hAnsi="Browallia New" w:cs="Browallia New"/>
                <w:sz w:val="25"/>
                <w:szCs w:val="25"/>
              </w:rPr>
              <w:br/>
            </w:r>
            <w:r w:rsidRPr="00E84424">
              <w:rPr>
                <w:rFonts w:ascii="Browallia New" w:eastAsia="Arial Unicode MS" w:hAnsi="Browallia New" w:cs="Browallia New"/>
                <w:spacing w:val="-2"/>
                <w:sz w:val="25"/>
                <w:szCs w:val="25"/>
                <w:cs/>
              </w:rPr>
              <w:t>สารทำละลายและเคมีภัณฑ์</w:t>
            </w:r>
          </w:p>
        </w:tc>
        <w:tc>
          <w:tcPr>
            <w:tcW w:w="384" w:type="pct"/>
            <w:shd w:val="clear" w:color="auto" w:fill="FAFAFA"/>
          </w:tcPr>
          <w:p w14:paraId="2E0E6022" w14:textId="5BAC1FC2" w:rsidR="00993840" w:rsidRPr="00E84424" w:rsidRDefault="00CF1017" w:rsidP="002F718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CF1017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100</w:t>
            </w:r>
            <w:r w:rsidR="00993840" w:rsidRPr="00E84424">
              <w:rPr>
                <w:rFonts w:ascii="Browallia New" w:eastAsia="Arial Unicode MS" w:hAnsi="Browallia New" w:cs="Browallia New"/>
                <w:sz w:val="25"/>
                <w:szCs w:val="25"/>
              </w:rPr>
              <w:t>.</w:t>
            </w:r>
            <w:r w:rsidRPr="00CF1017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00</w:t>
            </w:r>
          </w:p>
        </w:tc>
        <w:tc>
          <w:tcPr>
            <w:tcW w:w="384" w:type="pct"/>
          </w:tcPr>
          <w:p w14:paraId="788AB664" w14:textId="62994E9E" w:rsidR="00993840" w:rsidRPr="00E84424" w:rsidRDefault="00CF1017" w:rsidP="002F718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CF1017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100</w:t>
            </w:r>
            <w:r w:rsidR="00993840" w:rsidRPr="00E84424">
              <w:rPr>
                <w:rFonts w:ascii="Browallia New" w:eastAsia="Arial Unicode MS" w:hAnsi="Browallia New" w:cs="Browallia New"/>
                <w:sz w:val="25"/>
                <w:szCs w:val="25"/>
              </w:rPr>
              <w:t>.</w:t>
            </w:r>
            <w:r w:rsidRPr="00CF1017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00</w:t>
            </w:r>
          </w:p>
        </w:tc>
        <w:tc>
          <w:tcPr>
            <w:tcW w:w="384" w:type="pct"/>
            <w:shd w:val="clear" w:color="auto" w:fill="FAFAFA"/>
          </w:tcPr>
          <w:p w14:paraId="7C840373" w14:textId="062F1892" w:rsidR="00993840" w:rsidRPr="00E84424" w:rsidRDefault="00CF1017" w:rsidP="002F718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CF1017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634</w:t>
            </w:r>
          </w:p>
        </w:tc>
        <w:tc>
          <w:tcPr>
            <w:tcW w:w="384" w:type="pct"/>
          </w:tcPr>
          <w:p w14:paraId="6F854CFC" w14:textId="22489F62" w:rsidR="00993840" w:rsidRPr="00E84424" w:rsidRDefault="00CF1017" w:rsidP="002F718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CF1017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634</w:t>
            </w:r>
          </w:p>
        </w:tc>
        <w:tc>
          <w:tcPr>
            <w:tcW w:w="384" w:type="pct"/>
            <w:shd w:val="clear" w:color="auto" w:fill="FAFAFA"/>
          </w:tcPr>
          <w:p w14:paraId="67E74346" w14:textId="77777777" w:rsidR="00993840" w:rsidRPr="00E84424" w:rsidRDefault="00993840" w:rsidP="002F718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E84424">
              <w:rPr>
                <w:rFonts w:ascii="Browallia New" w:eastAsia="Arial Unicode MS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384" w:type="pct"/>
          </w:tcPr>
          <w:p w14:paraId="2E0CCBA4" w14:textId="77777777" w:rsidR="00993840" w:rsidRPr="00E84424" w:rsidRDefault="00993840" w:rsidP="002F718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E84424">
              <w:rPr>
                <w:rFonts w:ascii="Browallia New" w:eastAsia="Arial Unicode MS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384" w:type="pct"/>
            <w:shd w:val="clear" w:color="auto" w:fill="FAFAFA"/>
          </w:tcPr>
          <w:p w14:paraId="3BED2C0B" w14:textId="27084D76" w:rsidR="00993840" w:rsidRPr="00E84424" w:rsidRDefault="008C0C7A" w:rsidP="002F718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E84424">
              <w:rPr>
                <w:rFonts w:ascii="Browallia New" w:eastAsia="Arial Unicode MS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384" w:type="pct"/>
          </w:tcPr>
          <w:p w14:paraId="14BF7731" w14:textId="77777777" w:rsidR="00993840" w:rsidRPr="00E84424" w:rsidRDefault="00993840" w:rsidP="002F718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E84424">
              <w:rPr>
                <w:rFonts w:ascii="Browallia New" w:eastAsia="Arial Unicode MS" w:hAnsi="Browallia New" w:cs="Browallia New"/>
                <w:sz w:val="25"/>
                <w:szCs w:val="25"/>
              </w:rPr>
              <w:t>-</w:t>
            </w:r>
          </w:p>
        </w:tc>
      </w:tr>
      <w:tr w:rsidR="00993840" w:rsidRPr="00E84424" w14:paraId="7F43D04F" w14:textId="77777777" w:rsidTr="002F7184">
        <w:trPr>
          <w:cantSplit/>
          <w:trHeight w:val="302"/>
        </w:trPr>
        <w:tc>
          <w:tcPr>
            <w:tcW w:w="727" w:type="pct"/>
          </w:tcPr>
          <w:p w14:paraId="5C3620AD" w14:textId="77777777" w:rsidR="00993840" w:rsidRPr="00E84424" w:rsidRDefault="00993840" w:rsidP="002F7184">
            <w:pPr>
              <w:spacing w:line="240" w:lineRule="auto"/>
              <w:ind w:right="-74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E84424">
              <w:rPr>
                <w:rFonts w:ascii="Browallia New" w:eastAsia="Arial Unicode MS" w:hAnsi="Browallia New" w:cs="Browallia New"/>
                <w:sz w:val="25"/>
                <w:szCs w:val="25"/>
              </w:rPr>
              <w:t xml:space="preserve">       </w:t>
            </w:r>
            <w:r w:rsidRPr="00E84424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 xml:space="preserve">     </w:t>
            </w:r>
            <w:proofErr w:type="gramStart"/>
            <w:r w:rsidRPr="00E84424">
              <w:rPr>
                <w:rFonts w:ascii="Browallia New" w:eastAsia="Arial Unicode MS" w:hAnsi="Browallia New" w:cs="Browallia New"/>
                <w:sz w:val="25"/>
                <w:szCs w:val="25"/>
              </w:rPr>
              <w:t>PT.Tirta</w:t>
            </w:r>
            <w:proofErr w:type="gramEnd"/>
            <w:r w:rsidRPr="00E84424">
              <w:rPr>
                <w:rFonts w:ascii="Browallia New" w:eastAsia="Arial Unicode MS" w:hAnsi="Browallia New" w:cs="Browallia New"/>
                <w:sz w:val="25"/>
                <w:szCs w:val="25"/>
              </w:rPr>
              <w:t xml:space="preserve"> Surya </w:t>
            </w:r>
            <w:r w:rsidRPr="00E84424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br/>
            </w:r>
            <w:r w:rsidRPr="00E84424">
              <w:rPr>
                <w:rFonts w:ascii="Browallia New" w:eastAsia="Arial Unicode MS" w:hAnsi="Browallia New" w:cs="Browallia New"/>
                <w:sz w:val="25"/>
                <w:szCs w:val="25"/>
              </w:rPr>
              <w:t xml:space="preserve">          </w:t>
            </w:r>
            <w:r w:rsidRPr="00E84424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 xml:space="preserve">     </w:t>
            </w:r>
            <w:r w:rsidRPr="00E84424">
              <w:rPr>
                <w:rFonts w:ascii="Browallia New" w:eastAsia="Arial Unicode MS" w:hAnsi="Browallia New" w:cs="Browallia New"/>
                <w:sz w:val="25"/>
                <w:szCs w:val="25"/>
              </w:rPr>
              <w:t>Raya</w:t>
            </w:r>
          </w:p>
        </w:tc>
        <w:tc>
          <w:tcPr>
            <w:tcW w:w="480" w:type="pct"/>
          </w:tcPr>
          <w:p w14:paraId="23906A36" w14:textId="7271D927" w:rsidR="00993840" w:rsidRPr="00E84424" w:rsidRDefault="000B7C51" w:rsidP="002F7184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pacing w:val="-2"/>
                <w:sz w:val="25"/>
                <w:szCs w:val="25"/>
                <w:cs/>
                <w:lang w:bidi="th-TH"/>
              </w:rPr>
            </w:pPr>
            <w:r w:rsidRPr="00E84424"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  <w:t>สาธารณรัฐ</w:t>
            </w:r>
            <w:r w:rsidRPr="00E84424"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  <w:br/>
              <w:t xml:space="preserve">   </w:t>
            </w:r>
            <w:r w:rsidR="00993840" w:rsidRPr="00E84424">
              <w:rPr>
                <w:rFonts w:ascii="Browallia New" w:eastAsia="Arial Unicode MS" w:hAnsi="Browallia New" w:cs="Browallia New"/>
                <w:spacing w:val="-2"/>
                <w:sz w:val="25"/>
                <w:szCs w:val="25"/>
                <w:cs/>
                <w:lang w:bidi="th-TH"/>
              </w:rPr>
              <w:t>อินโดนีเซีย</w:t>
            </w:r>
          </w:p>
        </w:tc>
        <w:tc>
          <w:tcPr>
            <w:tcW w:w="721" w:type="pct"/>
            <w:shd w:val="clear" w:color="auto" w:fill="auto"/>
          </w:tcPr>
          <w:p w14:paraId="76475987" w14:textId="77777777" w:rsidR="00993840" w:rsidRPr="00E84424" w:rsidRDefault="00993840" w:rsidP="002F7184">
            <w:pPr>
              <w:spacing w:line="240" w:lineRule="auto"/>
              <w:ind w:left="180" w:right="-72" w:hanging="180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  <w:r w:rsidRPr="00E84424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จัดจำหน่ายผลิตภัณฑ์</w:t>
            </w:r>
            <w:r w:rsidRPr="00E84424">
              <w:rPr>
                <w:rFonts w:ascii="Browallia New" w:eastAsia="Arial Unicode MS" w:hAnsi="Browallia New" w:cs="Browallia New"/>
                <w:sz w:val="25"/>
                <w:szCs w:val="25"/>
              </w:rPr>
              <w:br/>
            </w:r>
            <w:r w:rsidRPr="00E84424">
              <w:rPr>
                <w:rFonts w:ascii="Browallia New" w:eastAsia="Arial Unicode MS" w:hAnsi="Browallia New" w:cs="Browallia New"/>
                <w:spacing w:val="-2"/>
                <w:sz w:val="25"/>
                <w:szCs w:val="25"/>
                <w:cs/>
              </w:rPr>
              <w:t>สารทำละลายและเคมีภัณฑ์</w:t>
            </w:r>
          </w:p>
        </w:tc>
        <w:tc>
          <w:tcPr>
            <w:tcW w:w="384" w:type="pct"/>
            <w:shd w:val="clear" w:color="auto" w:fill="FAFAFA"/>
          </w:tcPr>
          <w:p w14:paraId="2A428DED" w14:textId="00BCE9F6" w:rsidR="00993840" w:rsidRPr="00E84424" w:rsidRDefault="00CF1017" w:rsidP="002F718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CF1017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67</w:t>
            </w:r>
            <w:r w:rsidR="00993840" w:rsidRPr="00E84424">
              <w:rPr>
                <w:rFonts w:ascii="Browallia New" w:eastAsia="Arial Unicode MS" w:hAnsi="Browallia New" w:cs="Browallia New"/>
                <w:sz w:val="25"/>
                <w:szCs w:val="25"/>
              </w:rPr>
              <w:t>.</w:t>
            </w:r>
            <w:r w:rsidRPr="00CF1017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00</w:t>
            </w:r>
          </w:p>
        </w:tc>
        <w:tc>
          <w:tcPr>
            <w:tcW w:w="384" w:type="pct"/>
          </w:tcPr>
          <w:p w14:paraId="564B7691" w14:textId="3ABB5315" w:rsidR="00993840" w:rsidRPr="00E84424" w:rsidRDefault="00CF1017" w:rsidP="002F718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CF1017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67</w:t>
            </w:r>
            <w:r w:rsidR="00993840" w:rsidRPr="00E84424">
              <w:rPr>
                <w:rFonts w:ascii="Browallia New" w:eastAsia="Arial Unicode MS" w:hAnsi="Browallia New" w:cs="Browallia New"/>
                <w:sz w:val="25"/>
                <w:szCs w:val="25"/>
              </w:rPr>
              <w:t>.</w:t>
            </w:r>
            <w:r w:rsidRPr="00CF1017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00</w:t>
            </w:r>
          </w:p>
        </w:tc>
        <w:tc>
          <w:tcPr>
            <w:tcW w:w="384" w:type="pct"/>
            <w:shd w:val="clear" w:color="auto" w:fill="FAFAFA"/>
          </w:tcPr>
          <w:p w14:paraId="28107EBB" w14:textId="03A9A358" w:rsidR="00993840" w:rsidRPr="00E84424" w:rsidRDefault="00CF1017" w:rsidP="002F718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CF1017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50</w:t>
            </w:r>
          </w:p>
        </w:tc>
        <w:tc>
          <w:tcPr>
            <w:tcW w:w="384" w:type="pct"/>
          </w:tcPr>
          <w:p w14:paraId="1BDA8E8C" w14:textId="05383F2B" w:rsidR="00993840" w:rsidRPr="00E84424" w:rsidRDefault="00CF1017" w:rsidP="002F718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CF1017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50</w:t>
            </w:r>
          </w:p>
        </w:tc>
        <w:tc>
          <w:tcPr>
            <w:tcW w:w="384" w:type="pct"/>
            <w:shd w:val="clear" w:color="auto" w:fill="FAFAFA"/>
          </w:tcPr>
          <w:p w14:paraId="2A9B56B2" w14:textId="77777777" w:rsidR="00993840" w:rsidRPr="00E84424" w:rsidRDefault="00993840" w:rsidP="002F718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E84424">
              <w:rPr>
                <w:rFonts w:ascii="Browallia New" w:eastAsia="Arial Unicode MS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384" w:type="pct"/>
          </w:tcPr>
          <w:p w14:paraId="2459A93B" w14:textId="77777777" w:rsidR="00993840" w:rsidRPr="00E84424" w:rsidRDefault="00993840" w:rsidP="002F718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E84424">
              <w:rPr>
                <w:rFonts w:ascii="Browallia New" w:eastAsia="Arial Unicode MS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384" w:type="pct"/>
            <w:shd w:val="clear" w:color="auto" w:fill="FAFAFA"/>
          </w:tcPr>
          <w:p w14:paraId="1EBE099D" w14:textId="04907605" w:rsidR="00993840" w:rsidRPr="00E84424" w:rsidRDefault="008C0C7A" w:rsidP="002F718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E84424">
              <w:rPr>
                <w:rFonts w:ascii="Browallia New" w:eastAsia="Arial Unicode MS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384" w:type="pct"/>
          </w:tcPr>
          <w:p w14:paraId="7B8382F4" w14:textId="77777777" w:rsidR="00993840" w:rsidRPr="00E84424" w:rsidRDefault="00993840" w:rsidP="002F718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E84424">
              <w:rPr>
                <w:rFonts w:ascii="Browallia New" w:eastAsia="Arial Unicode MS" w:hAnsi="Browallia New" w:cs="Browallia New"/>
                <w:sz w:val="25"/>
                <w:szCs w:val="25"/>
              </w:rPr>
              <w:t>-</w:t>
            </w:r>
          </w:p>
        </w:tc>
      </w:tr>
      <w:tr w:rsidR="00993840" w:rsidRPr="00E84424" w14:paraId="7EC9758C" w14:textId="77777777" w:rsidTr="002F7184">
        <w:trPr>
          <w:cantSplit/>
          <w:trHeight w:val="302"/>
        </w:trPr>
        <w:tc>
          <w:tcPr>
            <w:tcW w:w="727" w:type="pct"/>
          </w:tcPr>
          <w:p w14:paraId="679B68B3" w14:textId="77777777" w:rsidR="00993840" w:rsidRPr="00E84424" w:rsidRDefault="00993840" w:rsidP="002F7184">
            <w:pPr>
              <w:spacing w:line="240" w:lineRule="auto"/>
              <w:ind w:left="-78" w:right="-74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E84424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 xml:space="preserve">  บริษัท ไทยออยล์ เอทานอล</w:t>
            </w:r>
            <w:r w:rsidRPr="00E84424">
              <w:rPr>
                <w:rFonts w:ascii="Browallia New" w:eastAsia="Arial Unicode MS" w:hAnsi="Browallia New" w:cs="Browallia New"/>
                <w:sz w:val="25"/>
                <w:szCs w:val="25"/>
              </w:rPr>
              <w:t xml:space="preserve"> </w:t>
            </w:r>
          </w:p>
          <w:p w14:paraId="500C7A8F" w14:textId="77777777" w:rsidR="00993840" w:rsidRPr="00E84424" w:rsidRDefault="00993840" w:rsidP="002F7184">
            <w:pPr>
              <w:spacing w:line="240" w:lineRule="auto"/>
              <w:ind w:left="-78" w:right="-74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E84424">
              <w:rPr>
                <w:rFonts w:ascii="Browallia New" w:eastAsia="Arial Unicode MS" w:hAnsi="Browallia New" w:cs="Browallia New"/>
                <w:sz w:val="25"/>
                <w:szCs w:val="25"/>
              </w:rPr>
              <w:t xml:space="preserve">  </w:t>
            </w:r>
            <w:r w:rsidRPr="00E84424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 xml:space="preserve">  จำกัด</w:t>
            </w:r>
            <w:r w:rsidRPr="00E84424">
              <w:rPr>
                <w:rFonts w:ascii="Browallia New" w:eastAsia="Arial Unicode MS" w:hAnsi="Browallia New" w:cs="Browallia New"/>
                <w:sz w:val="25"/>
                <w:szCs w:val="25"/>
              </w:rPr>
              <w:t xml:space="preserve"> </w:t>
            </w:r>
            <w:r w:rsidRPr="00E84424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และบริษัทย่อย</w:t>
            </w:r>
          </w:p>
        </w:tc>
        <w:tc>
          <w:tcPr>
            <w:tcW w:w="480" w:type="pct"/>
          </w:tcPr>
          <w:p w14:paraId="09C6B07F" w14:textId="77777777" w:rsidR="00993840" w:rsidRPr="00E84424" w:rsidRDefault="00993840" w:rsidP="002F7184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</w:pPr>
            <w:r w:rsidRPr="00E84424"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  <w:t>ประเทศไทย</w:t>
            </w:r>
          </w:p>
        </w:tc>
        <w:tc>
          <w:tcPr>
            <w:tcW w:w="721" w:type="pct"/>
            <w:shd w:val="clear" w:color="auto" w:fill="auto"/>
          </w:tcPr>
          <w:p w14:paraId="266DA4DF" w14:textId="77777777" w:rsidR="00993840" w:rsidRPr="00E84424" w:rsidRDefault="00993840" w:rsidP="002F7184">
            <w:pPr>
              <w:spacing w:line="240" w:lineRule="auto"/>
              <w:ind w:left="180" w:right="-72" w:hanging="180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  <w:r w:rsidRPr="00E84424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ลงทุนในธุรกิจเอทานอลและผลิตภัณฑ์ในกลุ่มพลังงานทางเลือก</w:t>
            </w:r>
          </w:p>
        </w:tc>
        <w:tc>
          <w:tcPr>
            <w:tcW w:w="384" w:type="pct"/>
            <w:shd w:val="clear" w:color="auto" w:fill="FAFAFA"/>
          </w:tcPr>
          <w:p w14:paraId="575AC358" w14:textId="2BD11000" w:rsidR="00993840" w:rsidRPr="00E84424" w:rsidRDefault="00CF1017" w:rsidP="002F718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99</w:t>
            </w:r>
            <w:r w:rsidR="00993840" w:rsidRPr="00E84424">
              <w:rPr>
                <w:rFonts w:ascii="Browallia New" w:eastAsia="Arial Unicode MS" w:hAnsi="Browallia New" w:cs="Browallia New"/>
                <w:sz w:val="25"/>
                <w:szCs w:val="25"/>
              </w:rPr>
              <w:t>.</w:t>
            </w:r>
            <w:r w:rsidRPr="00CF1017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99</w:t>
            </w:r>
          </w:p>
        </w:tc>
        <w:tc>
          <w:tcPr>
            <w:tcW w:w="384" w:type="pct"/>
          </w:tcPr>
          <w:p w14:paraId="5004F9FC" w14:textId="65734330" w:rsidR="00993840" w:rsidRPr="00E84424" w:rsidRDefault="00CF1017" w:rsidP="002F718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99</w:t>
            </w:r>
            <w:r w:rsidR="00993840" w:rsidRPr="00E84424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.</w:t>
            </w:r>
            <w:r w:rsidRPr="00CF1017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99</w:t>
            </w:r>
          </w:p>
        </w:tc>
        <w:tc>
          <w:tcPr>
            <w:tcW w:w="384" w:type="pct"/>
            <w:shd w:val="clear" w:color="auto" w:fill="FAFAFA"/>
          </w:tcPr>
          <w:p w14:paraId="69F70B6A" w14:textId="6966164B" w:rsidR="00993840" w:rsidRPr="00E84424" w:rsidRDefault="00CF1017" w:rsidP="002F718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1</w:t>
            </w:r>
            <w:r w:rsidR="00993840" w:rsidRPr="00E84424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450</w:t>
            </w:r>
          </w:p>
        </w:tc>
        <w:tc>
          <w:tcPr>
            <w:tcW w:w="384" w:type="pct"/>
          </w:tcPr>
          <w:p w14:paraId="457DDDAA" w14:textId="1511DFF2" w:rsidR="00993840" w:rsidRPr="00E84424" w:rsidRDefault="00CF1017" w:rsidP="002F718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1</w:t>
            </w:r>
            <w:r w:rsidR="00993840" w:rsidRPr="00E84424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450</w:t>
            </w:r>
          </w:p>
        </w:tc>
        <w:tc>
          <w:tcPr>
            <w:tcW w:w="384" w:type="pct"/>
            <w:shd w:val="clear" w:color="auto" w:fill="FAFAFA"/>
          </w:tcPr>
          <w:p w14:paraId="08AD9BC7" w14:textId="5D96C75F" w:rsidR="00993840" w:rsidRPr="00E84424" w:rsidRDefault="00CF1017" w:rsidP="002F718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1</w:t>
            </w:r>
            <w:r w:rsidR="00993840" w:rsidRPr="00E84424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450</w:t>
            </w:r>
          </w:p>
        </w:tc>
        <w:tc>
          <w:tcPr>
            <w:tcW w:w="384" w:type="pct"/>
          </w:tcPr>
          <w:p w14:paraId="073DCCAE" w14:textId="3F2663FF" w:rsidR="00993840" w:rsidRPr="00E84424" w:rsidRDefault="00CF1017" w:rsidP="002F718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1</w:t>
            </w:r>
            <w:r w:rsidR="00993840" w:rsidRPr="00E84424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450</w:t>
            </w:r>
          </w:p>
        </w:tc>
        <w:tc>
          <w:tcPr>
            <w:tcW w:w="384" w:type="pct"/>
            <w:shd w:val="clear" w:color="auto" w:fill="FAFAFA"/>
          </w:tcPr>
          <w:p w14:paraId="68E1E934" w14:textId="350C629A" w:rsidR="00993840" w:rsidRPr="00E84424" w:rsidRDefault="008C0C7A" w:rsidP="002F718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-</w:t>
            </w:r>
          </w:p>
        </w:tc>
        <w:tc>
          <w:tcPr>
            <w:tcW w:w="384" w:type="pct"/>
          </w:tcPr>
          <w:p w14:paraId="3DBC605C" w14:textId="77777777" w:rsidR="00993840" w:rsidRPr="00E84424" w:rsidRDefault="00993840" w:rsidP="002F718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-</w:t>
            </w:r>
          </w:p>
        </w:tc>
      </w:tr>
      <w:tr w:rsidR="00993840" w:rsidRPr="00E84424" w14:paraId="42D7B57B" w14:textId="77777777" w:rsidTr="002F7184">
        <w:trPr>
          <w:cantSplit/>
          <w:trHeight w:val="302"/>
        </w:trPr>
        <w:tc>
          <w:tcPr>
            <w:tcW w:w="727" w:type="pct"/>
          </w:tcPr>
          <w:p w14:paraId="11AF6AAE" w14:textId="77777777" w:rsidR="00993840" w:rsidRPr="00E84424" w:rsidRDefault="00993840" w:rsidP="002F7184">
            <w:pPr>
              <w:spacing w:line="240" w:lineRule="auto"/>
              <w:ind w:left="-78" w:right="-74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E84424">
              <w:rPr>
                <w:rFonts w:ascii="Browallia New" w:eastAsia="Arial Unicode MS" w:hAnsi="Browallia New" w:cs="Browallia New"/>
                <w:sz w:val="25"/>
                <w:szCs w:val="25"/>
              </w:rPr>
              <w:t xml:space="preserve">   - </w:t>
            </w:r>
            <w:r w:rsidRPr="00E84424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บริษัทย่อย</w:t>
            </w:r>
          </w:p>
        </w:tc>
        <w:tc>
          <w:tcPr>
            <w:tcW w:w="480" w:type="pct"/>
          </w:tcPr>
          <w:p w14:paraId="119C6191" w14:textId="77777777" w:rsidR="00993840" w:rsidRPr="00E84424" w:rsidRDefault="00993840" w:rsidP="002F7184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721" w:type="pct"/>
            <w:shd w:val="clear" w:color="auto" w:fill="auto"/>
          </w:tcPr>
          <w:p w14:paraId="3757AEAD" w14:textId="77777777" w:rsidR="00993840" w:rsidRPr="00E84424" w:rsidRDefault="00993840" w:rsidP="002F7184">
            <w:pPr>
              <w:spacing w:line="240" w:lineRule="auto"/>
              <w:ind w:left="180" w:right="-72" w:hanging="180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</w:p>
        </w:tc>
        <w:tc>
          <w:tcPr>
            <w:tcW w:w="384" w:type="pct"/>
            <w:shd w:val="clear" w:color="auto" w:fill="FAFAFA"/>
            <w:vAlign w:val="bottom"/>
          </w:tcPr>
          <w:p w14:paraId="39D4E2C3" w14:textId="77777777" w:rsidR="00993840" w:rsidRPr="00E84424" w:rsidRDefault="00993840" w:rsidP="002F718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</w:p>
        </w:tc>
        <w:tc>
          <w:tcPr>
            <w:tcW w:w="384" w:type="pct"/>
            <w:vAlign w:val="bottom"/>
          </w:tcPr>
          <w:p w14:paraId="370C2A5B" w14:textId="77777777" w:rsidR="00993840" w:rsidRPr="00E84424" w:rsidRDefault="00993840" w:rsidP="002F718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</w:p>
        </w:tc>
        <w:tc>
          <w:tcPr>
            <w:tcW w:w="384" w:type="pct"/>
            <w:shd w:val="clear" w:color="auto" w:fill="FAFAFA"/>
            <w:vAlign w:val="bottom"/>
          </w:tcPr>
          <w:p w14:paraId="68C1C4E4" w14:textId="77777777" w:rsidR="00993840" w:rsidRPr="00E84424" w:rsidRDefault="00993840" w:rsidP="002F718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384" w:type="pct"/>
            <w:vAlign w:val="bottom"/>
          </w:tcPr>
          <w:p w14:paraId="6CAB44E1" w14:textId="77777777" w:rsidR="00993840" w:rsidRPr="00E84424" w:rsidRDefault="00993840" w:rsidP="002F718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384" w:type="pct"/>
            <w:shd w:val="clear" w:color="auto" w:fill="FAFAFA"/>
            <w:vAlign w:val="bottom"/>
          </w:tcPr>
          <w:p w14:paraId="017E54B8" w14:textId="77777777" w:rsidR="00993840" w:rsidRPr="00E84424" w:rsidRDefault="00993840" w:rsidP="002F718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384" w:type="pct"/>
            <w:vAlign w:val="bottom"/>
          </w:tcPr>
          <w:p w14:paraId="6684B663" w14:textId="77777777" w:rsidR="00993840" w:rsidRPr="00E84424" w:rsidRDefault="00993840" w:rsidP="002F718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384" w:type="pct"/>
            <w:shd w:val="clear" w:color="auto" w:fill="FAFAFA"/>
            <w:vAlign w:val="bottom"/>
          </w:tcPr>
          <w:p w14:paraId="0C55DFDE" w14:textId="77777777" w:rsidR="00993840" w:rsidRPr="00E84424" w:rsidRDefault="00993840" w:rsidP="002F718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384" w:type="pct"/>
            <w:vAlign w:val="bottom"/>
          </w:tcPr>
          <w:p w14:paraId="5579F5CE" w14:textId="77777777" w:rsidR="00993840" w:rsidRPr="00E84424" w:rsidRDefault="00993840" w:rsidP="002F718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</w:tr>
      <w:tr w:rsidR="00993840" w:rsidRPr="00E84424" w14:paraId="77AC351F" w14:textId="77777777" w:rsidTr="002F7184">
        <w:trPr>
          <w:cantSplit/>
          <w:trHeight w:val="302"/>
        </w:trPr>
        <w:tc>
          <w:tcPr>
            <w:tcW w:w="727" w:type="pct"/>
          </w:tcPr>
          <w:p w14:paraId="6859FAC2" w14:textId="77777777" w:rsidR="00993840" w:rsidRPr="00E84424" w:rsidRDefault="00993840" w:rsidP="002F7184">
            <w:pPr>
              <w:spacing w:line="240" w:lineRule="auto"/>
              <w:ind w:left="-78" w:right="-118"/>
              <w:rPr>
                <w:rFonts w:ascii="Browallia New" w:eastAsia="Arial Unicode MS" w:hAnsi="Browallia New" w:cs="Browallia New"/>
                <w:spacing w:val="-6"/>
                <w:sz w:val="25"/>
                <w:szCs w:val="25"/>
                <w:cs/>
              </w:rPr>
            </w:pPr>
            <w:r w:rsidRPr="00E84424">
              <w:rPr>
                <w:rFonts w:ascii="Browallia New" w:eastAsia="Arial Unicode MS" w:hAnsi="Browallia New" w:cs="Browallia New"/>
                <w:sz w:val="25"/>
                <w:szCs w:val="25"/>
              </w:rPr>
              <w:t xml:space="preserve">         </w:t>
            </w:r>
            <w:r w:rsidRPr="00E84424">
              <w:rPr>
                <w:rFonts w:ascii="Browallia New" w:eastAsia="Arial Unicode MS" w:hAnsi="Browallia New" w:cs="Browallia New"/>
                <w:spacing w:val="-6"/>
                <w:sz w:val="25"/>
                <w:szCs w:val="25"/>
                <w:cs/>
              </w:rPr>
              <w:t xml:space="preserve">บริษัท </w:t>
            </w:r>
            <w:r w:rsidRPr="00E84424">
              <w:rPr>
                <w:rFonts w:ascii="Browallia New" w:eastAsia="Arial Unicode MS" w:hAnsi="Browallia New" w:cs="Browallia New"/>
                <w:spacing w:val="-6"/>
                <w:sz w:val="25"/>
                <w:szCs w:val="25"/>
                <w:cs/>
                <w:lang w:val="en-GB"/>
              </w:rPr>
              <w:t>ทรัพย์ทิพย์ จำกัด</w:t>
            </w:r>
            <w:r w:rsidRPr="00E84424">
              <w:rPr>
                <w:rFonts w:ascii="Browallia New" w:eastAsia="Arial Unicode MS" w:hAnsi="Browallia New" w:cs="Browallia New"/>
                <w:spacing w:val="-6"/>
                <w:sz w:val="25"/>
                <w:szCs w:val="25"/>
                <w:cs/>
                <w:lang w:val="en-GB"/>
              </w:rPr>
              <w:br/>
            </w:r>
            <w:r w:rsidRPr="00E84424">
              <w:rPr>
                <w:rFonts w:ascii="Browallia New" w:eastAsia="Arial Unicode MS" w:hAnsi="Browallia New" w:cs="Browallia New"/>
                <w:sz w:val="25"/>
                <w:szCs w:val="25"/>
              </w:rPr>
              <w:t xml:space="preserve">            </w:t>
            </w:r>
            <w:r w:rsidRPr="00E84424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และบริษัทย่อย</w:t>
            </w:r>
          </w:p>
        </w:tc>
        <w:tc>
          <w:tcPr>
            <w:tcW w:w="480" w:type="pct"/>
          </w:tcPr>
          <w:p w14:paraId="5EF5E4D4" w14:textId="77777777" w:rsidR="00993840" w:rsidRPr="00E84424" w:rsidRDefault="00993840" w:rsidP="002F7184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</w:pPr>
            <w:r w:rsidRPr="00E84424"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  <w:t>ประเทศไทย</w:t>
            </w:r>
          </w:p>
        </w:tc>
        <w:tc>
          <w:tcPr>
            <w:tcW w:w="721" w:type="pct"/>
            <w:shd w:val="clear" w:color="auto" w:fill="auto"/>
          </w:tcPr>
          <w:p w14:paraId="1A5878A0" w14:textId="77777777" w:rsidR="00993840" w:rsidRPr="00E84424" w:rsidRDefault="00993840" w:rsidP="002F7184">
            <w:pPr>
              <w:spacing w:line="240" w:lineRule="auto"/>
              <w:ind w:left="180" w:right="-72" w:hanging="180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  <w:r w:rsidRPr="00E84424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ผลิตและจำหน่ายผลิตภัณฑ์</w:t>
            </w:r>
            <w:r w:rsidRPr="00E84424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br/>
              <w:t>เอทานอล</w:t>
            </w:r>
          </w:p>
        </w:tc>
        <w:tc>
          <w:tcPr>
            <w:tcW w:w="384" w:type="pct"/>
            <w:shd w:val="clear" w:color="auto" w:fill="FAFAFA"/>
          </w:tcPr>
          <w:p w14:paraId="4F186346" w14:textId="59832DC9" w:rsidR="00993840" w:rsidRPr="00E84424" w:rsidRDefault="00CF1017" w:rsidP="002F718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50</w:t>
            </w:r>
            <w:r w:rsidR="00993840" w:rsidRPr="00E84424">
              <w:rPr>
                <w:rFonts w:ascii="Browallia New" w:eastAsia="Arial Unicode MS" w:hAnsi="Browallia New" w:cs="Browallia New"/>
                <w:sz w:val="25"/>
                <w:szCs w:val="25"/>
              </w:rPr>
              <w:t>.</w:t>
            </w:r>
            <w:r w:rsidRPr="00CF1017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00</w:t>
            </w:r>
          </w:p>
        </w:tc>
        <w:tc>
          <w:tcPr>
            <w:tcW w:w="384" w:type="pct"/>
          </w:tcPr>
          <w:p w14:paraId="75A54367" w14:textId="0F806333" w:rsidR="00993840" w:rsidRPr="00E84424" w:rsidRDefault="00CF1017" w:rsidP="002F718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50</w:t>
            </w:r>
            <w:r w:rsidR="00993840" w:rsidRPr="00E84424">
              <w:rPr>
                <w:rFonts w:ascii="Browallia New" w:eastAsia="Arial Unicode MS" w:hAnsi="Browallia New" w:cs="Browallia New"/>
                <w:sz w:val="25"/>
                <w:szCs w:val="25"/>
              </w:rPr>
              <w:t>.</w:t>
            </w:r>
            <w:r w:rsidRPr="00CF1017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00</w:t>
            </w:r>
          </w:p>
        </w:tc>
        <w:tc>
          <w:tcPr>
            <w:tcW w:w="384" w:type="pct"/>
            <w:shd w:val="clear" w:color="auto" w:fill="FAFAFA"/>
          </w:tcPr>
          <w:p w14:paraId="6017B17D" w14:textId="4F141D46" w:rsidR="00993840" w:rsidRPr="00E84424" w:rsidRDefault="00CF1017" w:rsidP="002F718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CF1017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800</w:t>
            </w:r>
          </w:p>
        </w:tc>
        <w:tc>
          <w:tcPr>
            <w:tcW w:w="384" w:type="pct"/>
          </w:tcPr>
          <w:p w14:paraId="0800F7FB" w14:textId="7FFF8295" w:rsidR="00993840" w:rsidRPr="00E84424" w:rsidRDefault="00CF1017" w:rsidP="002F718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CF1017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800</w:t>
            </w:r>
          </w:p>
        </w:tc>
        <w:tc>
          <w:tcPr>
            <w:tcW w:w="384" w:type="pct"/>
            <w:shd w:val="clear" w:color="auto" w:fill="FAFAFA"/>
          </w:tcPr>
          <w:p w14:paraId="28361D6B" w14:textId="77777777" w:rsidR="00993840" w:rsidRPr="00E84424" w:rsidRDefault="00993840" w:rsidP="002F718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E84424">
              <w:rPr>
                <w:rFonts w:ascii="Browallia New" w:eastAsia="Arial Unicode MS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384" w:type="pct"/>
          </w:tcPr>
          <w:p w14:paraId="3F13656B" w14:textId="77777777" w:rsidR="00993840" w:rsidRPr="00E84424" w:rsidRDefault="00993840" w:rsidP="002F718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E84424">
              <w:rPr>
                <w:rFonts w:ascii="Browallia New" w:eastAsia="Arial Unicode MS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384" w:type="pct"/>
            <w:shd w:val="clear" w:color="auto" w:fill="FAFAFA"/>
          </w:tcPr>
          <w:p w14:paraId="662681A7" w14:textId="372F7E0B" w:rsidR="00993840" w:rsidRPr="00E84424" w:rsidRDefault="008C0C7A" w:rsidP="002F718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E84424">
              <w:rPr>
                <w:rFonts w:ascii="Browallia New" w:eastAsia="Arial Unicode MS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384" w:type="pct"/>
          </w:tcPr>
          <w:p w14:paraId="6E48BDF4" w14:textId="77777777" w:rsidR="00993840" w:rsidRPr="00E84424" w:rsidRDefault="00993840" w:rsidP="002F718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E84424">
              <w:rPr>
                <w:rFonts w:ascii="Browallia New" w:eastAsia="Arial Unicode MS" w:hAnsi="Browallia New" w:cs="Browallia New"/>
                <w:sz w:val="25"/>
                <w:szCs w:val="25"/>
              </w:rPr>
              <w:t>-</w:t>
            </w:r>
          </w:p>
        </w:tc>
      </w:tr>
      <w:tr w:rsidR="00993840" w:rsidRPr="00E84424" w14:paraId="780E68DB" w14:textId="77777777" w:rsidTr="002F7184">
        <w:trPr>
          <w:cantSplit/>
          <w:trHeight w:val="302"/>
        </w:trPr>
        <w:tc>
          <w:tcPr>
            <w:tcW w:w="727" w:type="pct"/>
          </w:tcPr>
          <w:p w14:paraId="247ECD4A" w14:textId="77777777" w:rsidR="00993840" w:rsidRPr="00E84424" w:rsidRDefault="00993840" w:rsidP="002F7184">
            <w:pPr>
              <w:spacing w:line="240" w:lineRule="auto"/>
              <w:ind w:left="-78" w:right="-74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  <w:r w:rsidRPr="00E84424">
              <w:rPr>
                <w:rFonts w:ascii="Browallia New" w:eastAsia="Arial Unicode MS" w:hAnsi="Browallia New" w:cs="Browallia New"/>
                <w:sz w:val="25"/>
                <w:szCs w:val="25"/>
              </w:rPr>
              <w:t xml:space="preserve">         </w:t>
            </w:r>
            <w:r w:rsidRPr="00E84424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 xml:space="preserve">     บริษัท ทรัพย์ทิพย์ </w:t>
            </w:r>
            <w:r w:rsidRPr="00E84424">
              <w:rPr>
                <w:rFonts w:ascii="Browallia New" w:eastAsia="Arial Unicode MS" w:hAnsi="Browallia New" w:cs="Browallia New"/>
                <w:sz w:val="25"/>
                <w:szCs w:val="25"/>
              </w:rPr>
              <w:br/>
              <w:t xml:space="preserve">            </w:t>
            </w:r>
            <w:r w:rsidRPr="00E84424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 xml:space="preserve">     กรีนเอ็นเนอร์ยี่</w:t>
            </w:r>
            <w:r w:rsidRPr="00E84424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br/>
            </w:r>
            <w:r w:rsidRPr="00E84424">
              <w:rPr>
                <w:rFonts w:ascii="Browallia New" w:eastAsia="Arial Unicode MS" w:hAnsi="Browallia New" w:cs="Browallia New"/>
                <w:sz w:val="25"/>
                <w:szCs w:val="25"/>
              </w:rPr>
              <w:t xml:space="preserve">            </w:t>
            </w:r>
            <w:r w:rsidRPr="00E84424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 xml:space="preserve">     จำกัด</w:t>
            </w:r>
          </w:p>
        </w:tc>
        <w:tc>
          <w:tcPr>
            <w:tcW w:w="480" w:type="pct"/>
          </w:tcPr>
          <w:p w14:paraId="2F96606F" w14:textId="77777777" w:rsidR="00993840" w:rsidRPr="00E84424" w:rsidRDefault="00993840" w:rsidP="002F7184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</w:pPr>
            <w:r w:rsidRPr="00E84424"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  <w:t>ประเทศไทย</w:t>
            </w:r>
          </w:p>
        </w:tc>
        <w:tc>
          <w:tcPr>
            <w:tcW w:w="721" w:type="pct"/>
            <w:shd w:val="clear" w:color="auto" w:fill="auto"/>
          </w:tcPr>
          <w:p w14:paraId="36FE3FEB" w14:textId="77777777" w:rsidR="00993840" w:rsidRPr="00E84424" w:rsidRDefault="00993840" w:rsidP="002F7184">
            <w:pPr>
              <w:spacing w:line="240" w:lineRule="auto"/>
              <w:ind w:left="180" w:right="-72" w:hanging="180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  <w:r w:rsidRPr="00E84424">
              <w:rPr>
                <w:rFonts w:ascii="Browallia New" w:eastAsia="Arial Unicode MS" w:hAnsi="Browallia New" w:cs="Browallia New"/>
                <w:spacing w:val="-2"/>
                <w:sz w:val="25"/>
                <w:szCs w:val="25"/>
                <w:cs/>
              </w:rPr>
              <w:t>ผลิตและจำหน่ายกระแสไฟฟ้า</w:t>
            </w:r>
            <w:r w:rsidRPr="00E84424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จากก๊าซชีวภาพ</w:t>
            </w:r>
          </w:p>
        </w:tc>
        <w:tc>
          <w:tcPr>
            <w:tcW w:w="384" w:type="pct"/>
            <w:shd w:val="clear" w:color="auto" w:fill="FAFAFA"/>
          </w:tcPr>
          <w:p w14:paraId="52E6D9AF" w14:textId="7874E1DF" w:rsidR="00993840" w:rsidRPr="00E84424" w:rsidRDefault="00CF1017" w:rsidP="002F718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99</w:t>
            </w:r>
            <w:r w:rsidR="00993840" w:rsidRPr="00E84424">
              <w:rPr>
                <w:rFonts w:ascii="Browallia New" w:eastAsia="Arial Unicode MS" w:hAnsi="Browallia New" w:cs="Browallia New"/>
                <w:sz w:val="25"/>
                <w:szCs w:val="25"/>
              </w:rPr>
              <w:t>.</w:t>
            </w:r>
            <w:r w:rsidRPr="00CF1017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99</w:t>
            </w:r>
          </w:p>
        </w:tc>
        <w:tc>
          <w:tcPr>
            <w:tcW w:w="384" w:type="pct"/>
          </w:tcPr>
          <w:p w14:paraId="7D39FB11" w14:textId="62C63AA8" w:rsidR="00993840" w:rsidRPr="00E84424" w:rsidRDefault="00CF1017" w:rsidP="002F718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99</w:t>
            </w:r>
            <w:r w:rsidR="00993840" w:rsidRPr="00E84424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.</w:t>
            </w:r>
            <w:r w:rsidRPr="00CF1017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99</w:t>
            </w:r>
          </w:p>
        </w:tc>
        <w:tc>
          <w:tcPr>
            <w:tcW w:w="384" w:type="pct"/>
            <w:shd w:val="clear" w:color="auto" w:fill="FAFAFA"/>
          </w:tcPr>
          <w:p w14:paraId="3461BBFB" w14:textId="47ADB350" w:rsidR="00993840" w:rsidRPr="00E84424" w:rsidRDefault="00CF1017" w:rsidP="002F718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CF1017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25</w:t>
            </w:r>
          </w:p>
        </w:tc>
        <w:tc>
          <w:tcPr>
            <w:tcW w:w="384" w:type="pct"/>
          </w:tcPr>
          <w:p w14:paraId="247548F4" w14:textId="33B881A5" w:rsidR="00993840" w:rsidRPr="00E84424" w:rsidRDefault="00CF1017" w:rsidP="002F718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CF1017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25</w:t>
            </w:r>
          </w:p>
        </w:tc>
        <w:tc>
          <w:tcPr>
            <w:tcW w:w="384" w:type="pct"/>
            <w:shd w:val="clear" w:color="auto" w:fill="FAFAFA"/>
          </w:tcPr>
          <w:p w14:paraId="427C7808" w14:textId="77777777" w:rsidR="00993840" w:rsidRPr="00E84424" w:rsidRDefault="00993840" w:rsidP="002F718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E84424">
              <w:rPr>
                <w:rFonts w:ascii="Browallia New" w:eastAsia="Arial Unicode MS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384" w:type="pct"/>
          </w:tcPr>
          <w:p w14:paraId="3C159802" w14:textId="77777777" w:rsidR="00993840" w:rsidRPr="00E84424" w:rsidRDefault="00993840" w:rsidP="002F718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E84424">
              <w:rPr>
                <w:rFonts w:ascii="Browallia New" w:eastAsia="Arial Unicode MS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384" w:type="pct"/>
            <w:shd w:val="clear" w:color="auto" w:fill="FAFAFA"/>
          </w:tcPr>
          <w:p w14:paraId="23755B0C" w14:textId="34034C81" w:rsidR="00993840" w:rsidRPr="00E84424" w:rsidRDefault="008C0C7A" w:rsidP="002F718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E84424">
              <w:rPr>
                <w:rFonts w:ascii="Browallia New" w:eastAsia="Arial Unicode MS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384" w:type="pct"/>
          </w:tcPr>
          <w:p w14:paraId="6832986C" w14:textId="77777777" w:rsidR="00993840" w:rsidRPr="00E84424" w:rsidRDefault="00993840" w:rsidP="002F718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E84424">
              <w:rPr>
                <w:rFonts w:ascii="Browallia New" w:eastAsia="Arial Unicode MS" w:hAnsi="Browallia New" w:cs="Browallia New"/>
                <w:sz w:val="25"/>
                <w:szCs w:val="25"/>
              </w:rPr>
              <w:t>-</w:t>
            </w:r>
          </w:p>
        </w:tc>
      </w:tr>
    </w:tbl>
    <w:p w14:paraId="5BD9A2E7" w14:textId="77777777" w:rsidR="00993840" w:rsidRPr="00E84424" w:rsidRDefault="00993840" w:rsidP="00993840">
      <w:pPr>
        <w:spacing w:line="240" w:lineRule="auto"/>
        <w:ind w:right="-74"/>
        <w:rPr>
          <w:rFonts w:ascii="Browallia New" w:eastAsia="Arial Unicode MS" w:hAnsi="Browallia New" w:cs="Browallia New"/>
          <w:sz w:val="20"/>
          <w:szCs w:val="20"/>
          <w:cs/>
        </w:rPr>
        <w:sectPr w:rsidR="00993840" w:rsidRPr="00E84424" w:rsidSect="00CC2C04">
          <w:type w:val="continuous"/>
          <w:pgSz w:w="16839" w:h="11907" w:orient="landscape" w:code="9"/>
          <w:pgMar w:top="1440" w:right="578" w:bottom="720" w:left="578" w:header="709" w:footer="578" w:gutter="0"/>
          <w:cols w:space="720"/>
          <w:docGrid w:linePitch="381"/>
        </w:sectPr>
      </w:pPr>
    </w:p>
    <w:p w14:paraId="474B4FCF" w14:textId="77777777" w:rsidR="00993840" w:rsidRPr="00E84424" w:rsidRDefault="00993840" w:rsidP="00993840">
      <w:pPr>
        <w:tabs>
          <w:tab w:val="left" w:pos="540"/>
        </w:tabs>
        <w:spacing w:line="240" w:lineRule="auto"/>
        <w:ind w:right="-43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2239"/>
        <w:gridCol w:w="1479"/>
        <w:gridCol w:w="2220"/>
        <w:gridCol w:w="1182"/>
        <w:gridCol w:w="1182"/>
        <w:gridCol w:w="1182"/>
        <w:gridCol w:w="1182"/>
        <w:gridCol w:w="1182"/>
        <w:gridCol w:w="1182"/>
        <w:gridCol w:w="1182"/>
        <w:gridCol w:w="1182"/>
      </w:tblGrid>
      <w:tr w:rsidR="00A277B7" w:rsidRPr="00E84424" w14:paraId="784C745E" w14:textId="77777777" w:rsidTr="00837424">
        <w:trPr>
          <w:cantSplit/>
          <w:trHeight w:val="312"/>
        </w:trPr>
        <w:tc>
          <w:tcPr>
            <w:tcW w:w="727" w:type="pct"/>
            <w:tcBorders>
              <w:top w:val="single" w:sz="4" w:space="0" w:color="auto"/>
              <w:bottom w:val="single" w:sz="4" w:space="0" w:color="auto"/>
            </w:tcBorders>
          </w:tcPr>
          <w:p w14:paraId="0D413046" w14:textId="77777777" w:rsidR="00A277B7" w:rsidRPr="00E84424" w:rsidRDefault="00A277B7" w:rsidP="00837424">
            <w:pPr>
              <w:spacing w:line="240" w:lineRule="auto"/>
              <w:ind w:left="-94" w:right="-74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480" w:type="pct"/>
            <w:tcBorders>
              <w:top w:val="single" w:sz="4" w:space="0" w:color="auto"/>
              <w:bottom w:val="single" w:sz="4" w:space="0" w:color="auto"/>
            </w:tcBorders>
          </w:tcPr>
          <w:p w14:paraId="18E59C90" w14:textId="77777777" w:rsidR="00A277B7" w:rsidRPr="00E84424" w:rsidRDefault="00A277B7" w:rsidP="0083742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</w:pPr>
          </w:p>
        </w:tc>
        <w:tc>
          <w:tcPr>
            <w:tcW w:w="721" w:type="pct"/>
            <w:tcBorders>
              <w:top w:val="single" w:sz="4" w:space="0" w:color="auto"/>
              <w:bottom w:val="single" w:sz="4" w:space="0" w:color="auto"/>
            </w:tcBorders>
          </w:tcPr>
          <w:p w14:paraId="3BB3FD74" w14:textId="77777777" w:rsidR="00A277B7" w:rsidRPr="00E84424" w:rsidRDefault="00A277B7" w:rsidP="0083742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</w:pPr>
          </w:p>
        </w:tc>
        <w:tc>
          <w:tcPr>
            <w:tcW w:w="3071" w:type="pct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030F2D60" w14:textId="77777777" w:rsidR="00A277B7" w:rsidRPr="00E84424" w:rsidRDefault="00A277B7" w:rsidP="0083742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งบการเงินเฉพาะกิจการ</w:t>
            </w:r>
          </w:p>
        </w:tc>
      </w:tr>
      <w:tr w:rsidR="00A277B7" w:rsidRPr="00E84424" w14:paraId="2A8D4FE6" w14:textId="77777777" w:rsidTr="00837424">
        <w:trPr>
          <w:cantSplit/>
          <w:trHeight w:val="274"/>
        </w:trPr>
        <w:tc>
          <w:tcPr>
            <w:tcW w:w="727" w:type="pct"/>
            <w:tcBorders>
              <w:top w:val="single" w:sz="4" w:space="0" w:color="auto"/>
            </w:tcBorders>
          </w:tcPr>
          <w:p w14:paraId="281938B5" w14:textId="77777777" w:rsidR="00A277B7" w:rsidRPr="00E84424" w:rsidRDefault="00A277B7" w:rsidP="00837424">
            <w:pPr>
              <w:spacing w:line="240" w:lineRule="auto"/>
              <w:ind w:left="-94" w:right="-74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480" w:type="pct"/>
            <w:tcBorders>
              <w:top w:val="single" w:sz="4" w:space="0" w:color="auto"/>
            </w:tcBorders>
            <w:vAlign w:val="bottom"/>
          </w:tcPr>
          <w:p w14:paraId="6AA13A37" w14:textId="77777777" w:rsidR="00A277B7" w:rsidRPr="00E84424" w:rsidRDefault="00A277B7" w:rsidP="00837424">
            <w:pPr>
              <w:pStyle w:val="acctfourfigures"/>
              <w:spacing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สถานที่ประกอบ</w:t>
            </w:r>
          </w:p>
        </w:tc>
        <w:tc>
          <w:tcPr>
            <w:tcW w:w="721" w:type="pct"/>
            <w:tcBorders>
              <w:top w:val="single" w:sz="4" w:space="0" w:color="auto"/>
            </w:tcBorders>
          </w:tcPr>
          <w:p w14:paraId="46432E3D" w14:textId="77777777" w:rsidR="00A277B7" w:rsidRPr="00E84424" w:rsidRDefault="00A277B7" w:rsidP="0083742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</w:pPr>
          </w:p>
        </w:tc>
        <w:tc>
          <w:tcPr>
            <w:tcW w:w="768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51C755" w14:textId="77777777" w:rsidR="00A277B7" w:rsidRPr="00E84424" w:rsidRDefault="00A277B7" w:rsidP="0083742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en-US" w:bidi="th-TH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สัดส่วนการถือหุ้นทางตรง</w:t>
            </w:r>
          </w:p>
        </w:tc>
        <w:tc>
          <w:tcPr>
            <w:tcW w:w="768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58D44E" w14:textId="77777777" w:rsidR="00A277B7" w:rsidRPr="00E84424" w:rsidRDefault="00A277B7" w:rsidP="0083742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en-US" w:bidi="th-TH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ทุนชำระแล้ว</w:t>
            </w:r>
          </w:p>
        </w:tc>
        <w:tc>
          <w:tcPr>
            <w:tcW w:w="768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D598AA" w14:textId="77777777" w:rsidR="00A277B7" w:rsidRPr="00E84424" w:rsidRDefault="00A277B7" w:rsidP="0083742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en-US" w:bidi="th-TH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วิธีราคาทุน</w:t>
            </w:r>
          </w:p>
        </w:tc>
        <w:tc>
          <w:tcPr>
            <w:tcW w:w="768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4E93EA" w14:textId="77777777" w:rsidR="00A277B7" w:rsidRPr="00E84424" w:rsidRDefault="00A277B7" w:rsidP="0083742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en-US" w:bidi="th-TH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เงินปันผลรับระหว่างปี</w:t>
            </w:r>
          </w:p>
        </w:tc>
      </w:tr>
      <w:tr w:rsidR="00A277B7" w:rsidRPr="00E84424" w14:paraId="3AE41C98" w14:textId="77777777" w:rsidTr="00837424">
        <w:trPr>
          <w:cantSplit/>
          <w:trHeight w:val="312"/>
        </w:trPr>
        <w:tc>
          <w:tcPr>
            <w:tcW w:w="727" w:type="pct"/>
            <w:vAlign w:val="bottom"/>
          </w:tcPr>
          <w:p w14:paraId="0A3F06DF" w14:textId="77777777" w:rsidR="00A277B7" w:rsidRPr="00E84424" w:rsidRDefault="00A277B7" w:rsidP="00837424">
            <w:pPr>
              <w:spacing w:line="240" w:lineRule="auto"/>
              <w:ind w:left="-94"/>
              <w:jc w:val="center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480" w:type="pct"/>
          </w:tcPr>
          <w:p w14:paraId="2EF74419" w14:textId="77777777" w:rsidR="00A277B7" w:rsidRPr="00E84424" w:rsidRDefault="00A277B7" w:rsidP="0083742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rtl/>
                <w:cs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ธุรกิจ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  <w:t>/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ประเทศที่</w:t>
            </w:r>
          </w:p>
        </w:tc>
        <w:tc>
          <w:tcPr>
            <w:tcW w:w="721" w:type="pct"/>
          </w:tcPr>
          <w:p w14:paraId="5EFC3791" w14:textId="77777777" w:rsidR="00A277B7" w:rsidRPr="00E84424" w:rsidRDefault="00A277B7" w:rsidP="00837424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</w:pPr>
          </w:p>
        </w:tc>
        <w:tc>
          <w:tcPr>
            <w:tcW w:w="384" w:type="pct"/>
          </w:tcPr>
          <w:p w14:paraId="0CEC9044" w14:textId="0C071EC1" w:rsidR="00A277B7" w:rsidRPr="00E84424" w:rsidRDefault="00A277B7" w:rsidP="00837424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พ.ศ.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color w:val="7030A0"/>
                <w:sz w:val="25"/>
                <w:szCs w:val="25"/>
                <w:cs/>
                <w:lang w:bidi="th-TH"/>
              </w:rPr>
              <w:t xml:space="preserve"> </w:t>
            </w:r>
            <w:r w:rsidR="00CF1017" w:rsidRPr="00CF1017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  <w:t>2563</w:t>
            </w:r>
          </w:p>
        </w:tc>
        <w:tc>
          <w:tcPr>
            <w:tcW w:w="384" w:type="pct"/>
          </w:tcPr>
          <w:p w14:paraId="6A674B54" w14:textId="3A3FD30C" w:rsidR="00A277B7" w:rsidRPr="00E84424" w:rsidRDefault="00A277B7" w:rsidP="00837424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พ.ศ.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color w:val="7030A0"/>
                <w:sz w:val="25"/>
                <w:szCs w:val="25"/>
                <w:cs/>
                <w:lang w:bidi="th-TH"/>
              </w:rPr>
              <w:t xml:space="preserve"> </w:t>
            </w:r>
            <w:r w:rsidR="00CF1017" w:rsidRPr="00CF1017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  <w:t>2562</w:t>
            </w:r>
          </w:p>
        </w:tc>
        <w:tc>
          <w:tcPr>
            <w:tcW w:w="384" w:type="pct"/>
          </w:tcPr>
          <w:p w14:paraId="17C1D26D" w14:textId="633C3737" w:rsidR="00A277B7" w:rsidRPr="00E84424" w:rsidRDefault="00A277B7" w:rsidP="00837424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พ.ศ.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color w:val="7030A0"/>
                <w:sz w:val="25"/>
                <w:szCs w:val="25"/>
                <w:cs/>
                <w:lang w:bidi="th-TH"/>
              </w:rPr>
              <w:t xml:space="preserve"> </w:t>
            </w:r>
            <w:r w:rsidR="00CF1017" w:rsidRPr="00CF1017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  <w:t>2563</w:t>
            </w:r>
          </w:p>
        </w:tc>
        <w:tc>
          <w:tcPr>
            <w:tcW w:w="384" w:type="pct"/>
          </w:tcPr>
          <w:p w14:paraId="01B24B36" w14:textId="7EDC2905" w:rsidR="00A277B7" w:rsidRPr="00E84424" w:rsidRDefault="00A277B7" w:rsidP="00837424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พ.ศ.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color w:val="7030A0"/>
                <w:sz w:val="25"/>
                <w:szCs w:val="25"/>
                <w:cs/>
                <w:lang w:bidi="th-TH"/>
              </w:rPr>
              <w:t xml:space="preserve"> </w:t>
            </w:r>
            <w:r w:rsidR="00CF1017" w:rsidRPr="00CF1017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  <w:t>2562</w:t>
            </w:r>
          </w:p>
        </w:tc>
        <w:tc>
          <w:tcPr>
            <w:tcW w:w="384" w:type="pct"/>
          </w:tcPr>
          <w:p w14:paraId="2FFBFF28" w14:textId="378AAD19" w:rsidR="00A277B7" w:rsidRPr="00E84424" w:rsidRDefault="00A277B7" w:rsidP="00837424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พ.ศ.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color w:val="7030A0"/>
                <w:sz w:val="25"/>
                <w:szCs w:val="25"/>
                <w:cs/>
                <w:lang w:bidi="th-TH"/>
              </w:rPr>
              <w:t xml:space="preserve"> </w:t>
            </w:r>
            <w:r w:rsidR="00CF1017" w:rsidRPr="00CF1017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  <w:t>2563</w:t>
            </w:r>
          </w:p>
        </w:tc>
        <w:tc>
          <w:tcPr>
            <w:tcW w:w="384" w:type="pct"/>
          </w:tcPr>
          <w:p w14:paraId="71785F46" w14:textId="7393C83F" w:rsidR="00A277B7" w:rsidRPr="00E84424" w:rsidRDefault="00A277B7" w:rsidP="00837424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พ.ศ.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color w:val="7030A0"/>
                <w:sz w:val="25"/>
                <w:szCs w:val="25"/>
                <w:cs/>
                <w:lang w:bidi="th-TH"/>
              </w:rPr>
              <w:t xml:space="preserve"> </w:t>
            </w:r>
            <w:r w:rsidR="00CF1017" w:rsidRPr="00CF1017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  <w:t>2562</w:t>
            </w:r>
          </w:p>
        </w:tc>
        <w:tc>
          <w:tcPr>
            <w:tcW w:w="384" w:type="pct"/>
          </w:tcPr>
          <w:p w14:paraId="31EBE4AF" w14:textId="5540A09F" w:rsidR="00A277B7" w:rsidRPr="00E84424" w:rsidRDefault="00A277B7" w:rsidP="00837424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พ.ศ.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color w:val="7030A0"/>
                <w:sz w:val="25"/>
                <w:szCs w:val="25"/>
                <w:cs/>
                <w:lang w:bidi="th-TH"/>
              </w:rPr>
              <w:t xml:space="preserve"> </w:t>
            </w:r>
            <w:r w:rsidR="00CF1017" w:rsidRPr="00CF1017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  <w:t>2563</w:t>
            </w:r>
          </w:p>
        </w:tc>
        <w:tc>
          <w:tcPr>
            <w:tcW w:w="384" w:type="pct"/>
          </w:tcPr>
          <w:p w14:paraId="41B0E8E9" w14:textId="6FABF6FC" w:rsidR="00A277B7" w:rsidRPr="00E84424" w:rsidRDefault="00A277B7" w:rsidP="00837424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พ.ศ.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color w:val="7030A0"/>
                <w:sz w:val="25"/>
                <w:szCs w:val="25"/>
                <w:cs/>
                <w:lang w:bidi="th-TH"/>
              </w:rPr>
              <w:t xml:space="preserve"> </w:t>
            </w:r>
            <w:r w:rsidR="00CF1017" w:rsidRPr="00CF1017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  <w:t>2562</w:t>
            </w:r>
          </w:p>
        </w:tc>
      </w:tr>
      <w:tr w:rsidR="00A277B7" w:rsidRPr="00E84424" w14:paraId="1979B79B" w14:textId="77777777" w:rsidTr="00837424">
        <w:trPr>
          <w:cantSplit/>
          <w:trHeight w:val="333"/>
        </w:trPr>
        <w:tc>
          <w:tcPr>
            <w:tcW w:w="727" w:type="pct"/>
            <w:tcBorders>
              <w:bottom w:val="single" w:sz="4" w:space="0" w:color="auto"/>
            </w:tcBorders>
            <w:vAlign w:val="bottom"/>
          </w:tcPr>
          <w:p w14:paraId="5C29C6EA" w14:textId="77777777" w:rsidR="00A277B7" w:rsidRPr="00E84424" w:rsidRDefault="00A277B7" w:rsidP="00837424">
            <w:pPr>
              <w:pStyle w:val="acctfourfigures"/>
              <w:tabs>
                <w:tab w:val="clear" w:pos="765"/>
              </w:tabs>
              <w:spacing w:line="240" w:lineRule="auto"/>
              <w:ind w:left="-94"/>
              <w:jc w:val="center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rtl/>
                <w:cs/>
              </w:rPr>
            </w:pPr>
          </w:p>
        </w:tc>
        <w:tc>
          <w:tcPr>
            <w:tcW w:w="480" w:type="pct"/>
            <w:tcBorders>
              <w:bottom w:val="single" w:sz="4" w:space="0" w:color="auto"/>
            </w:tcBorders>
            <w:vAlign w:val="bottom"/>
          </w:tcPr>
          <w:p w14:paraId="49C0D4BA" w14:textId="77777777" w:rsidR="00A277B7" w:rsidRPr="00E84424" w:rsidRDefault="00A277B7" w:rsidP="00837424">
            <w:pPr>
              <w:pStyle w:val="acctfourfigures"/>
              <w:tabs>
                <w:tab w:val="clear" w:pos="765"/>
              </w:tabs>
              <w:spacing w:line="240" w:lineRule="auto"/>
              <w:ind w:left="-61" w:right="-50"/>
              <w:jc w:val="center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จดทะเบียนจัดตั้ง</w:t>
            </w:r>
          </w:p>
        </w:tc>
        <w:tc>
          <w:tcPr>
            <w:tcW w:w="721" w:type="pct"/>
            <w:tcBorders>
              <w:bottom w:val="single" w:sz="4" w:space="0" w:color="auto"/>
            </w:tcBorders>
          </w:tcPr>
          <w:p w14:paraId="05ADB59F" w14:textId="77777777" w:rsidR="00A277B7" w:rsidRPr="00E84424" w:rsidRDefault="00A277B7" w:rsidP="00837424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en-US" w:bidi="th-TH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ลักษณะของธุรกิจ</w:t>
            </w:r>
          </w:p>
        </w:tc>
        <w:tc>
          <w:tcPr>
            <w:tcW w:w="384" w:type="pct"/>
            <w:tcBorders>
              <w:bottom w:val="single" w:sz="4" w:space="0" w:color="auto"/>
            </w:tcBorders>
          </w:tcPr>
          <w:p w14:paraId="741D4443" w14:textId="77777777" w:rsidR="00A277B7" w:rsidRPr="00E84424" w:rsidRDefault="00A277B7" w:rsidP="00837424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en-US" w:bidi="th-TH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en-US" w:bidi="th-TH"/>
              </w:rPr>
              <w:t>ร้อยละ</w:t>
            </w:r>
          </w:p>
        </w:tc>
        <w:tc>
          <w:tcPr>
            <w:tcW w:w="384" w:type="pct"/>
            <w:tcBorders>
              <w:bottom w:val="single" w:sz="4" w:space="0" w:color="auto"/>
            </w:tcBorders>
          </w:tcPr>
          <w:p w14:paraId="21D0C4B0" w14:textId="77777777" w:rsidR="00A277B7" w:rsidRPr="00E84424" w:rsidRDefault="00A277B7" w:rsidP="00837424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en-US" w:bidi="th-TH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en-US" w:bidi="th-TH"/>
              </w:rPr>
              <w:t>ร้อยละ</w:t>
            </w:r>
          </w:p>
        </w:tc>
        <w:tc>
          <w:tcPr>
            <w:tcW w:w="384" w:type="pct"/>
            <w:tcBorders>
              <w:bottom w:val="single" w:sz="4" w:space="0" w:color="auto"/>
            </w:tcBorders>
          </w:tcPr>
          <w:p w14:paraId="611661A3" w14:textId="77777777" w:rsidR="00A277B7" w:rsidRPr="00E84424" w:rsidRDefault="00A277B7" w:rsidP="00837424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en-US" w:bidi="th-TH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ล้านบาท</w:t>
            </w:r>
          </w:p>
        </w:tc>
        <w:tc>
          <w:tcPr>
            <w:tcW w:w="384" w:type="pct"/>
            <w:tcBorders>
              <w:bottom w:val="single" w:sz="4" w:space="0" w:color="auto"/>
            </w:tcBorders>
          </w:tcPr>
          <w:p w14:paraId="32AC91EB" w14:textId="77777777" w:rsidR="00A277B7" w:rsidRPr="00E84424" w:rsidRDefault="00A277B7" w:rsidP="00837424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en-US" w:bidi="th-TH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ล้านบาท</w:t>
            </w:r>
          </w:p>
        </w:tc>
        <w:tc>
          <w:tcPr>
            <w:tcW w:w="384" w:type="pct"/>
            <w:tcBorders>
              <w:bottom w:val="single" w:sz="4" w:space="0" w:color="auto"/>
            </w:tcBorders>
          </w:tcPr>
          <w:p w14:paraId="2166A6D6" w14:textId="77777777" w:rsidR="00A277B7" w:rsidRPr="00E84424" w:rsidRDefault="00A277B7" w:rsidP="00837424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en-US" w:bidi="th-TH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ล้านบาท</w:t>
            </w:r>
          </w:p>
        </w:tc>
        <w:tc>
          <w:tcPr>
            <w:tcW w:w="384" w:type="pct"/>
            <w:tcBorders>
              <w:bottom w:val="single" w:sz="4" w:space="0" w:color="auto"/>
            </w:tcBorders>
          </w:tcPr>
          <w:p w14:paraId="7A1B17A3" w14:textId="77777777" w:rsidR="00A277B7" w:rsidRPr="00E84424" w:rsidRDefault="00A277B7" w:rsidP="00837424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en-US" w:bidi="th-TH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ล้านบาท</w:t>
            </w:r>
          </w:p>
        </w:tc>
        <w:tc>
          <w:tcPr>
            <w:tcW w:w="384" w:type="pct"/>
            <w:tcBorders>
              <w:bottom w:val="single" w:sz="4" w:space="0" w:color="auto"/>
            </w:tcBorders>
          </w:tcPr>
          <w:p w14:paraId="7C66B562" w14:textId="77777777" w:rsidR="00A277B7" w:rsidRPr="00E84424" w:rsidRDefault="00A277B7" w:rsidP="00837424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en-US" w:bidi="th-TH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ล้านบาท</w:t>
            </w:r>
          </w:p>
        </w:tc>
        <w:tc>
          <w:tcPr>
            <w:tcW w:w="384" w:type="pct"/>
            <w:tcBorders>
              <w:bottom w:val="single" w:sz="4" w:space="0" w:color="auto"/>
            </w:tcBorders>
          </w:tcPr>
          <w:p w14:paraId="0B496378" w14:textId="77777777" w:rsidR="00A277B7" w:rsidRPr="00E84424" w:rsidRDefault="00A277B7" w:rsidP="00837424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en-US" w:bidi="th-TH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ล้านบาท</w:t>
            </w:r>
          </w:p>
        </w:tc>
      </w:tr>
      <w:tr w:rsidR="00A277B7" w:rsidRPr="0098061E" w14:paraId="0690B427" w14:textId="77777777" w:rsidTr="00837424">
        <w:trPr>
          <w:cantSplit/>
          <w:trHeight w:val="62"/>
        </w:trPr>
        <w:tc>
          <w:tcPr>
            <w:tcW w:w="727" w:type="pct"/>
            <w:tcBorders>
              <w:top w:val="single" w:sz="4" w:space="0" w:color="auto"/>
            </w:tcBorders>
          </w:tcPr>
          <w:p w14:paraId="6D8573F2" w14:textId="77777777" w:rsidR="00A277B7" w:rsidRPr="0098061E" w:rsidRDefault="00A277B7" w:rsidP="00837424">
            <w:pPr>
              <w:spacing w:line="240" w:lineRule="auto"/>
              <w:ind w:left="-94" w:right="-72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</w:p>
        </w:tc>
        <w:tc>
          <w:tcPr>
            <w:tcW w:w="480" w:type="pct"/>
            <w:tcBorders>
              <w:top w:val="single" w:sz="4" w:space="0" w:color="auto"/>
            </w:tcBorders>
          </w:tcPr>
          <w:p w14:paraId="33BE056C" w14:textId="77777777" w:rsidR="00A277B7" w:rsidRPr="0098061E" w:rsidRDefault="00A277B7" w:rsidP="00837424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721" w:type="pct"/>
            <w:tcBorders>
              <w:top w:val="single" w:sz="4" w:space="0" w:color="auto"/>
            </w:tcBorders>
            <w:shd w:val="clear" w:color="auto" w:fill="auto"/>
          </w:tcPr>
          <w:p w14:paraId="1BE2D97A" w14:textId="77777777" w:rsidR="00A277B7" w:rsidRPr="0098061E" w:rsidRDefault="00A277B7" w:rsidP="0083742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384" w:type="pct"/>
            <w:tcBorders>
              <w:top w:val="single" w:sz="4" w:space="0" w:color="auto"/>
            </w:tcBorders>
            <w:shd w:val="clear" w:color="auto" w:fill="FAFAFA"/>
          </w:tcPr>
          <w:p w14:paraId="68BDDD9B" w14:textId="77777777" w:rsidR="00A277B7" w:rsidRPr="0098061E" w:rsidRDefault="00A277B7" w:rsidP="0083742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384" w:type="pct"/>
            <w:tcBorders>
              <w:top w:val="single" w:sz="4" w:space="0" w:color="auto"/>
            </w:tcBorders>
          </w:tcPr>
          <w:p w14:paraId="56EB7DAA" w14:textId="77777777" w:rsidR="00A277B7" w:rsidRPr="0098061E" w:rsidRDefault="00A277B7" w:rsidP="0083742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384" w:type="pct"/>
            <w:tcBorders>
              <w:top w:val="single" w:sz="4" w:space="0" w:color="auto"/>
            </w:tcBorders>
            <w:shd w:val="clear" w:color="auto" w:fill="FAFAFA"/>
          </w:tcPr>
          <w:p w14:paraId="2340D45A" w14:textId="77777777" w:rsidR="00A277B7" w:rsidRPr="0098061E" w:rsidRDefault="00A277B7" w:rsidP="0083742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384" w:type="pct"/>
            <w:tcBorders>
              <w:top w:val="single" w:sz="4" w:space="0" w:color="auto"/>
            </w:tcBorders>
          </w:tcPr>
          <w:p w14:paraId="091F4243" w14:textId="77777777" w:rsidR="00A277B7" w:rsidRPr="0098061E" w:rsidRDefault="00A277B7" w:rsidP="0083742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384" w:type="pct"/>
            <w:tcBorders>
              <w:top w:val="single" w:sz="4" w:space="0" w:color="auto"/>
            </w:tcBorders>
            <w:shd w:val="clear" w:color="auto" w:fill="FAFAFA"/>
          </w:tcPr>
          <w:p w14:paraId="0F3DB559" w14:textId="77777777" w:rsidR="00A277B7" w:rsidRPr="0098061E" w:rsidRDefault="00A277B7" w:rsidP="0083742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384" w:type="pct"/>
            <w:tcBorders>
              <w:top w:val="single" w:sz="4" w:space="0" w:color="auto"/>
            </w:tcBorders>
          </w:tcPr>
          <w:p w14:paraId="4D62C2DD" w14:textId="77777777" w:rsidR="00A277B7" w:rsidRPr="0098061E" w:rsidRDefault="00A277B7" w:rsidP="0083742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384" w:type="pct"/>
            <w:tcBorders>
              <w:top w:val="single" w:sz="4" w:space="0" w:color="auto"/>
            </w:tcBorders>
            <w:shd w:val="clear" w:color="auto" w:fill="FAFAFA"/>
          </w:tcPr>
          <w:p w14:paraId="60DA8694" w14:textId="77777777" w:rsidR="00A277B7" w:rsidRPr="0098061E" w:rsidRDefault="00A277B7" w:rsidP="00837424">
            <w:pPr>
              <w:spacing w:line="240" w:lineRule="auto"/>
              <w:ind w:left="641" w:right="-72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</w:p>
        </w:tc>
        <w:tc>
          <w:tcPr>
            <w:tcW w:w="384" w:type="pct"/>
            <w:tcBorders>
              <w:top w:val="single" w:sz="4" w:space="0" w:color="auto"/>
            </w:tcBorders>
          </w:tcPr>
          <w:p w14:paraId="3A69C3FE" w14:textId="77777777" w:rsidR="00A277B7" w:rsidRPr="0098061E" w:rsidRDefault="00A277B7" w:rsidP="00837424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</w:pPr>
          </w:p>
        </w:tc>
      </w:tr>
      <w:tr w:rsidR="00A277B7" w:rsidRPr="00E84424" w14:paraId="310C22EA" w14:textId="77777777" w:rsidTr="00837424">
        <w:trPr>
          <w:cantSplit/>
          <w:trHeight w:val="302"/>
        </w:trPr>
        <w:tc>
          <w:tcPr>
            <w:tcW w:w="727" w:type="pct"/>
          </w:tcPr>
          <w:p w14:paraId="785BFD94" w14:textId="77777777" w:rsidR="00A277B7" w:rsidRPr="00E84424" w:rsidRDefault="00A277B7" w:rsidP="00837424">
            <w:pPr>
              <w:spacing w:line="240" w:lineRule="auto"/>
              <w:ind w:left="-78" w:right="-74"/>
              <w:rPr>
                <w:rFonts w:ascii="Browallia New" w:eastAsia="Arial Unicode MS" w:hAnsi="Browallia New" w:cs="Browallia New"/>
                <w:spacing w:val="-5"/>
                <w:sz w:val="25"/>
                <w:szCs w:val="25"/>
                <w:cs/>
              </w:rPr>
            </w:pPr>
            <w:r w:rsidRPr="00E84424">
              <w:rPr>
                <w:rFonts w:ascii="Browallia New" w:eastAsia="Arial Unicode MS" w:hAnsi="Browallia New" w:cs="Browallia New"/>
                <w:spacing w:val="-5"/>
                <w:sz w:val="25"/>
                <w:szCs w:val="25"/>
                <w:cs/>
              </w:rPr>
              <w:t>บริษัท ไทยออยล์เพาเวอร์ จำกัด</w:t>
            </w:r>
          </w:p>
        </w:tc>
        <w:tc>
          <w:tcPr>
            <w:tcW w:w="480" w:type="pct"/>
          </w:tcPr>
          <w:p w14:paraId="7C1C068E" w14:textId="77777777" w:rsidR="00A277B7" w:rsidRPr="00E84424" w:rsidRDefault="00A277B7" w:rsidP="00837424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</w:pPr>
            <w:r w:rsidRPr="00E84424"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  <w:t>ประเทศไทย</w:t>
            </w:r>
          </w:p>
        </w:tc>
        <w:tc>
          <w:tcPr>
            <w:tcW w:w="721" w:type="pct"/>
            <w:shd w:val="clear" w:color="auto" w:fill="auto"/>
          </w:tcPr>
          <w:p w14:paraId="5A347616" w14:textId="77777777" w:rsidR="00A277B7" w:rsidRPr="00E84424" w:rsidRDefault="00A277B7" w:rsidP="00837424">
            <w:pPr>
              <w:spacing w:line="240" w:lineRule="auto"/>
              <w:ind w:left="180" w:right="-72" w:hanging="180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  <w:r w:rsidRPr="00E84424">
              <w:rPr>
                <w:rFonts w:ascii="Browallia New" w:eastAsia="Arial Unicode MS" w:hAnsi="Browallia New" w:cs="Browallia New"/>
                <w:spacing w:val="-2"/>
                <w:sz w:val="25"/>
                <w:szCs w:val="25"/>
                <w:cs/>
              </w:rPr>
              <w:t>ผลิตและจำหน่ายกระแสไฟฟ้า</w:t>
            </w:r>
            <w:r w:rsidRPr="00E84424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 xml:space="preserve"> และไอน้ำ</w:t>
            </w:r>
          </w:p>
        </w:tc>
        <w:tc>
          <w:tcPr>
            <w:tcW w:w="384" w:type="pct"/>
            <w:shd w:val="clear" w:color="auto" w:fill="FAFAFA"/>
          </w:tcPr>
          <w:p w14:paraId="29A3179D" w14:textId="00569206" w:rsidR="00A277B7" w:rsidRPr="00E84424" w:rsidRDefault="00CF1017" w:rsidP="0083742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73</w:t>
            </w:r>
            <w:r w:rsidR="00A277B7" w:rsidRPr="00E84424">
              <w:rPr>
                <w:rFonts w:ascii="Browallia New" w:eastAsia="Arial Unicode MS" w:hAnsi="Browallia New" w:cs="Browallia New"/>
                <w:sz w:val="25"/>
                <w:szCs w:val="25"/>
              </w:rPr>
              <w:t>.</w:t>
            </w:r>
            <w:r w:rsidRPr="00CF1017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99</w:t>
            </w:r>
          </w:p>
        </w:tc>
        <w:tc>
          <w:tcPr>
            <w:tcW w:w="384" w:type="pct"/>
          </w:tcPr>
          <w:p w14:paraId="70CDB1E8" w14:textId="44B8B2FB" w:rsidR="00A277B7" w:rsidRPr="00E84424" w:rsidRDefault="00CF1017" w:rsidP="0083742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73</w:t>
            </w:r>
            <w:r w:rsidR="00A277B7" w:rsidRPr="00E84424">
              <w:rPr>
                <w:rFonts w:ascii="Browallia New" w:eastAsia="Arial Unicode MS" w:hAnsi="Browallia New" w:cs="Browallia New"/>
                <w:sz w:val="25"/>
                <w:szCs w:val="25"/>
              </w:rPr>
              <w:t>.</w:t>
            </w:r>
            <w:r w:rsidRPr="00CF1017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99</w:t>
            </w:r>
          </w:p>
        </w:tc>
        <w:tc>
          <w:tcPr>
            <w:tcW w:w="384" w:type="pct"/>
            <w:shd w:val="clear" w:color="auto" w:fill="FAFAFA"/>
          </w:tcPr>
          <w:p w14:paraId="1E2F0340" w14:textId="57B5F0C3" w:rsidR="00A277B7" w:rsidRPr="00E84424" w:rsidRDefault="00CF1017" w:rsidP="0083742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CF1017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2</w:t>
            </w:r>
            <w:r w:rsidR="00A277B7" w:rsidRPr="00E84424">
              <w:rPr>
                <w:rFonts w:ascii="Browallia New" w:eastAsia="Arial Unicode MS" w:hAnsi="Browallia New" w:cs="Browallia New"/>
                <w:sz w:val="25"/>
                <w:szCs w:val="25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810</w:t>
            </w:r>
          </w:p>
        </w:tc>
        <w:tc>
          <w:tcPr>
            <w:tcW w:w="384" w:type="pct"/>
          </w:tcPr>
          <w:p w14:paraId="0C9C6C5E" w14:textId="7B525A48" w:rsidR="00A277B7" w:rsidRPr="00E84424" w:rsidRDefault="00CF1017" w:rsidP="0083742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CF1017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2</w:t>
            </w:r>
            <w:r w:rsidR="00A277B7" w:rsidRPr="00E84424">
              <w:rPr>
                <w:rFonts w:ascii="Browallia New" w:eastAsia="Arial Unicode MS" w:hAnsi="Browallia New" w:cs="Browallia New"/>
                <w:sz w:val="25"/>
                <w:szCs w:val="25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810</w:t>
            </w:r>
          </w:p>
        </w:tc>
        <w:tc>
          <w:tcPr>
            <w:tcW w:w="384" w:type="pct"/>
            <w:shd w:val="clear" w:color="auto" w:fill="FAFAFA"/>
          </w:tcPr>
          <w:p w14:paraId="67F61BE0" w14:textId="1A9C2455" w:rsidR="00A277B7" w:rsidRPr="00E84424" w:rsidRDefault="00CF1017" w:rsidP="0083742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CF1017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3</w:t>
            </w:r>
            <w:r w:rsidR="00A277B7" w:rsidRPr="00E84424">
              <w:rPr>
                <w:rFonts w:ascii="Browallia New" w:eastAsia="Arial Unicode MS" w:hAnsi="Browallia New" w:cs="Browallia New"/>
                <w:sz w:val="25"/>
                <w:szCs w:val="25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195</w:t>
            </w:r>
          </w:p>
        </w:tc>
        <w:tc>
          <w:tcPr>
            <w:tcW w:w="384" w:type="pct"/>
          </w:tcPr>
          <w:p w14:paraId="67985663" w14:textId="44E47D89" w:rsidR="00A277B7" w:rsidRPr="00E84424" w:rsidRDefault="00CF1017" w:rsidP="0083742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CF1017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3</w:t>
            </w:r>
            <w:r w:rsidR="00A277B7" w:rsidRPr="00E84424">
              <w:rPr>
                <w:rFonts w:ascii="Browallia New" w:eastAsia="Arial Unicode MS" w:hAnsi="Browallia New" w:cs="Browallia New"/>
                <w:sz w:val="25"/>
                <w:szCs w:val="25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195</w:t>
            </w:r>
          </w:p>
        </w:tc>
        <w:tc>
          <w:tcPr>
            <w:tcW w:w="384" w:type="pct"/>
            <w:shd w:val="clear" w:color="auto" w:fill="FAFAFA"/>
          </w:tcPr>
          <w:p w14:paraId="5A36F106" w14:textId="75FA8D19" w:rsidR="00A277B7" w:rsidRPr="00E84424" w:rsidRDefault="00CF1017" w:rsidP="0083742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CF1017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894</w:t>
            </w:r>
          </w:p>
        </w:tc>
        <w:tc>
          <w:tcPr>
            <w:tcW w:w="384" w:type="pct"/>
          </w:tcPr>
          <w:p w14:paraId="08C963F3" w14:textId="204D1AF7" w:rsidR="00A277B7" w:rsidRPr="00E84424" w:rsidRDefault="00CF1017" w:rsidP="0083742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CF1017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676</w:t>
            </w:r>
          </w:p>
        </w:tc>
      </w:tr>
      <w:tr w:rsidR="00A277B7" w:rsidRPr="00E84424" w14:paraId="7237266A" w14:textId="77777777" w:rsidTr="00837424">
        <w:trPr>
          <w:cantSplit/>
          <w:trHeight w:val="302"/>
        </w:trPr>
        <w:tc>
          <w:tcPr>
            <w:tcW w:w="727" w:type="pct"/>
          </w:tcPr>
          <w:p w14:paraId="39A44958" w14:textId="77777777" w:rsidR="00A277B7" w:rsidRPr="00E84424" w:rsidRDefault="00A277B7" w:rsidP="00837424">
            <w:pPr>
              <w:spacing w:line="240" w:lineRule="auto"/>
              <w:ind w:left="-78" w:right="-74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  <w:r w:rsidRPr="00E84424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บริษัท ท็อป เอสพีพี จำกัด</w:t>
            </w:r>
          </w:p>
        </w:tc>
        <w:tc>
          <w:tcPr>
            <w:tcW w:w="480" w:type="pct"/>
          </w:tcPr>
          <w:p w14:paraId="6E9E82BE" w14:textId="77777777" w:rsidR="00A277B7" w:rsidRPr="00E84424" w:rsidRDefault="00A277B7" w:rsidP="00837424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</w:pPr>
            <w:r w:rsidRPr="00E84424"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  <w:t>ประเทศไทย</w:t>
            </w:r>
          </w:p>
        </w:tc>
        <w:tc>
          <w:tcPr>
            <w:tcW w:w="721" w:type="pct"/>
            <w:shd w:val="clear" w:color="auto" w:fill="auto"/>
          </w:tcPr>
          <w:p w14:paraId="520AA1B1" w14:textId="77777777" w:rsidR="00A277B7" w:rsidRPr="00E84424" w:rsidRDefault="00A277B7" w:rsidP="00837424">
            <w:pPr>
              <w:spacing w:line="240" w:lineRule="auto"/>
              <w:ind w:left="180" w:right="-72" w:hanging="180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  <w:r w:rsidRPr="00E84424">
              <w:rPr>
                <w:rFonts w:ascii="Browallia New" w:eastAsia="Arial Unicode MS" w:hAnsi="Browallia New" w:cs="Browallia New"/>
                <w:spacing w:val="-2"/>
                <w:sz w:val="25"/>
                <w:szCs w:val="25"/>
                <w:cs/>
              </w:rPr>
              <w:t>ผลิตและจำหน่ายกระแสไฟฟ้า</w:t>
            </w:r>
            <w:r w:rsidRPr="00E84424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 xml:space="preserve"> และไอน้ำ</w:t>
            </w:r>
          </w:p>
        </w:tc>
        <w:tc>
          <w:tcPr>
            <w:tcW w:w="384" w:type="pct"/>
            <w:shd w:val="clear" w:color="auto" w:fill="FAFAFA"/>
          </w:tcPr>
          <w:p w14:paraId="7CE9E813" w14:textId="119B5DA1" w:rsidR="00A277B7" w:rsidRPr="00E84424" w:rsidRDefault="00CF1017" w:rsidP="0083742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CF1017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99</w:t>
            </w:r>
            <w:r w:rsidR="00A277B7" w:rsidRPr="00E84424">
              <w:rPr>
                <w:rFonts w:ascii="Browallia New" w:eastAsia="Arial Unicode MS" w:hAnsi="Browallia New" w:cs="Browallia New"/>
                <w:sz w:val="25"/>
                <w:szCs w:val="25"/>
              </w:rPr>
              <w:t>.</w:t>
            </w:r>
            <w:r w:rsidRPr="00CF1017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99</w:t>
            </w:r>
          </w:p>
        </w:tc>
        <w:tc>
          <w:tcPr>
            <w:tcW w:w="384" w:type="pct"/>
          </w:tcPr>
          <w:p w14:paraId="34792CDF" w14:textId="5FF76883" w:rsidR="00A277B7" w:rsidRPr="00E84424" w:rsidRDefault="00CF1017" w:rsidP="0083742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CF1017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99</w:t>
            </w:r>
            <w:r w:rsidR="00A277B7" w:rsidRPr="00E84424">
              <w:rPr>
                <w:rFonts w:ascii="Browallia New" w:eastAsia="Arial Unicode MS" w:hAnsi="Browallia New" w:cs="Browallia New"/>
                <w:sz w:val="25"/>
                <w:szCs w:val="25"/>
              </w:rPr>
              <w:t>.</w:t>
            </w:r>
            <w:r w:rsidRPr="00CF1017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99</w:t>
            </w:r>
          </w:p>
        </w:tc>
        <w:tc>
          <w:tcPr>
            <w:tcW w:w="384" w:type="pct"/>
            <w:shd w:val="clear" w:color="auto" w:fill="FAFAFA"/>
          </w:tcPr>
          <w:p w14:paraId="27BB262E" w14:textId="238DC905" w:rsidR="00A277B7" w:rsidRPr="00E84424" w:rsidRDefault="00CF1017" w:rsidP="0083742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CF1017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3</w:t>
            </w:r>
            <w:r w:rsidR="00A277B7" w:rsidRPr="00E84424">
              <w:rPr>
                <w:rFonts w:ascii="Browallia New" w:eastAsia="Arial Unicode MS" w:hAnsi="Browallia New" w:cs="Browallia New"/>
                <w:sz w:val="25"/>
                <w:szCs w:val="25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500</w:t>
            </w:r>
          </w:p>
        </w:tc>
        <w:tc>
          <w:tcPr>
            <w:tcW w:w="384" w:type="pct"/>
          </w:tcPr>
          <w:p w14:paraId="51B46AE8" w14:textId="0248076C" w:rsidR="00A277B7" w:rsidRPr="00E84424" w:rsidRDefault="00CF1017" w:rsidP="0083742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CF1017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3</w:t>
            </w:r>
            <w:r w:rsidR="00A277B7" w:rsidRPr="00E84424">
              <w:rPr>
                <w:rFonts w:ascii="Browallia New" w:eastAsia="Arial Unicode MS" w:hAnsi="Browallia New" w:cs="Browallia New"/>
                <w:sz w:val="25"/>
                <w:szCs w:val="25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500</w:t>
            </w:r>
          </w:p>
        </w:tc>
        <w:tc>
          <w:tcPr>
            <w:tcW w:w="384" w:type="pct"/>
            <w:shd w:val="clear" w:color="auto" w:fill="FAFAFA"/>
          </w:tcPr>
          <w:p w14:paraId="117628F7" w14:textId="7052009F" w:rsidR="00A277B7" w:rsidRPr="00E84424" w:rsidRDefault="00CF1017" w:rsidP="0083742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CF1017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3</w:t>
            </w:r>
            <w:r w:rsidR="00A277B7" w:rsidRPr="00E84424">
              <w:rPr>
                <w:rFonts w:ascii="Browallia New" w:eastAsia="Arial Unicode MS" w:hAnsi="Browallia New" w:cs="Browallia New"/>
                <w:sz w:val="25"/>
                <w:szCs w:val="25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500</w:t>
            </w:r>
          </w:p>
        </w:tc>
        <w:tc>
          <w:tcPr>
            <w:tcW w:w="384" w:type="pct"/>
          </w:tcPr>
          <w:p w14:paraId="7D0E47AB" w14:textId="2A3231E0" w:rsidR="00A277B7" w:rsidRPr="00E84424" w:rsidRDefault="00CF1017" w:rsidP="0083742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CF1017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3</w:t>
            </w:r>
            <w:r w:rsidR="00A277B7" w:rsidRPr="00E84424">
              <w:rPr>
                <w:rFonts w:ascii="Browallia New" w:eastAsia="Arial Unicode MS" w:hAnsi="Browallia New" w:cs="Browallia New"/>
                <w:sz w:val="25"/>
                <w:szCs w:val="25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500</w:t>
            </w:r>
          </w:p>
        </w:tc>
        <w:tc>
          <w:tcPr>
            <w:tcW w:w="384" w:type="pct"/>
            <w:shd w:val="clear" w:color="auto" w:fill="FAFAFA"/>
          </w:tcPr>
          <w:p w14:paraId="27E07750" w14:textId="64B29C69" w:rsidR="00A277B7" w:rsidRPr="00E84424" w:rsidRDefault="00CF1017" w:rsidP="0083742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CF1017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963</w:t>
            </w:r>
          </w:p>
        </w:tc>
        <w:tc>
          <w:tcPr>
            <w:tcW w:w="384" w:type="pct"/>
          </w:tcPr>
          <w:p w14:paraId="694E0C34" w14:textId="2A6E9B32" w:rsidR="00A277B7" w:rsidRPr="00E84424" w:rsidRDefault="00CF1017" w:rsidP="0083742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CF1017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858</w:t>
            </w:r>
          </w:p>
        </w:tc>
      </w:tr>
      <w:tr w:rsidR="00A277B7" w:rsidRPr="00E84424" w14:paraId="203E15EA" w14:textId="77777777" w:rsidTr="00837424">
        <w:trPr>
          <w:cantSplit/>
          <w:trHeight w:val="302"/>
        </w:trPr>
        <w:tc>
          <w:tcPr>
            <w:tcW w:w="727" w:type="pct"/>
          </w:tcPr>
          <w:p w14:paraId="48C9B68E" w14:textId="77777777" w:rsidR="00A277B7" w:rsidRPr="00E84424" w:rsidRDefault="00A277B7" w:rsidP="00837424">
            <w:pPr>
              <w:spacing w:line="240" w:lineRule="auto"/>
              <w:ind w:left="-105" w:right="-74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E84424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 xml:space="preserve">บริษัท ไทยออยล์ </w:t>
            </w:r>
          </w:p>
          <w:p w14:paraId="7D6D3DC6" w14:textId="77777777" w:rsidR="00A277B7" w:rsidRPr="00E84424" w:rsidRDefault="00A277B7" w:rsidP="00837424">
            <w:pPr>
              <w:spacing w:line="240" w:lineRule="auto"/>
              <w:ind w:left="-78" w:right="-74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  <w:r w:rsidRPr="00E84424">
              <w:rPr>
                <w:rFonts w:ascii="Browallia New" w:eastAsia="Arial Unicode MS" w:hAnsi="Browallia New" w:cs="Browallia New"/>
                <w:sz w:val="25"/>
                <w:szCs w:val="25"/>
              </w:rPr>
              <w:t xml:space="preserve">   </w:t>
            </w:r>
            <w:r w:rsidRPr="00E84424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ศูนย์บริหารเงิน จำกัด</w:t>
            </w:r>
          </w:p>
        </w:tc>
        <w:tc>
          <w:tcPr>
            <w:tcW w:w="480" w:type="pct"/>
          </w:tcPr>
          <w:p w14:paraId="62E7CD1D" w14:textId="77777777" w:rsidR="00A277B7" w:rsidRPr="00E84424" w:rsidRDefault="00A277B7" w:rsidP="00837424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</w:pPr>
            <w:r w:rsidRPr="00E84424"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  <w:t>ประเทศไทย</w:t>
            </w:r>
          </w:p>
        </w:tc>
        <w:tc>
          <w:tcPr>
            <w:tcW w:w="721" w:type="pct"/>
            <w:shd w:val="clear" w:color="auto" w:fill="auto"/>
          </w:tcPr>
          <w:p w14:paraId="71B4B8DC" w14:textId="77777777" w:rsidR="00A277B7" w:rsidRPr="00E84424" w:rsidRDefault="00A277B7" w:rsidP="00837424">
            <w:pPr>
              <w:pStyle w:val="acctfourfigures"/>
              <w:tabs>
                <w:tab w:val="clear" w:pos="765"/>
              </w:tabs>
              <w:spacing w:line="240" w:lineRule="auto"/>
              <w:ind w:left="184" w:right="-72" w:hanging="184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  <w:r w:rsidRPr="00E84424"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  <w:t>ให้บริการจัดการด้านการเงิน</w:t>
            </w:r>
          </w:p>
          <w:p w14:paraId="3D24BC45" w14:textId="77777777" w:rsidR="00A277B7" w:rsidRPr="00E84424" w:rsidRDefault="00A277B7" w:rsidP="00837424">
            <w:pPr>
              <w:spacing w:line="240" w:lineRule="auto"/>
              <w:ind w:left="180" w:right="-72" w:hanging="180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  <w:r w:rsidRPr="00E84424">
              <w:rPr>
                <w:rFonts w:ascii="Browallia New" w:eastAsia="Arial Unicode MS" w:hAnsi="Browallia New" w:cs="Browallia New"/>
                <w:sz w:val="25"/>
                <w:szCs w:val="25"/>
              </w:rPr>
              <w:t xml:space="preserve">   </w:t>
            </w:r>
            <w:r w:rsidRPr="00E84424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ของกลุ่มกิจการ</w:t>
            </w:r>
          </w:p>
        </w:tc>
        <w:tc>
          <w:tcPr>
            <w:tcW w:w="384" w:type="pct"/>
            <w:shd w:val="clear" w:color="auto" w:fill="FAFAFA"/>
          </w:tcPr>
          <w:p w14:paraId="45576FB8" w14:textId="18B4F93E" w:rsidR="00A277B7" w:rsidRPr="00E84424" w:rsidRDefault="00CF1017" w:rsidP="0083742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CF1017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99</w:t>
            </w:r>
            <w:r w:rsidR="00A277B7" w:rsidRPr="00E84424">
              <w:rPr>
                <w:rFonts w:ascii="Browallia New" w:eastAsia="Arial Unicode MS" w:hAnsi="Browallia New" w:cs="Browallia New"/>
                <w:sz w:val="25"/>
                <w:szCs w:val="25"/>
              </w:rPr>
              <w:t>.</w:t>
            </w:r>
            <w:r w:rsidRPr="00CF1017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99</w:t>
            </w:r>
          </w:p>
        </w:tc>
        <w:tc>
          <w:tcPr>
            <w:tcW w:w="384" w:type="pct"/>
          </w:tcPr>
          <w:p w14:paraId="4665B8B7" w14:textId="7135621B" w:rsidR="00A277B7" w:rsidRPr="00E84424" w:rsidRDefault="00CF1017" w:rsidP="0083742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CF1017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99</w:t>
            </w:r>
            <w:r w:rsidR="00A277B7" w:rsidRPr="00E84424">
              <w:rPr>
                <w:rFonts w:ascii="Browallia New" w:eastAsia="Arial Unicode MS" w:hAnsi="Browallia New" w:cs="Browallia New"/>
                <w:sz w:val="25"/>
                <w:szCs w:val="25"/>
              </w:rPr>
              <w:t>.</w:t>
            </w:r>
            <w:r w:rsidRPr="00CF1017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99</w:t>
            </w:r>
          </w:p>
        </w:tc>
        <w:tc>
          <w:tcPr>
            <w:tcW w:w="384" w:type="pct"/>
            <w:shd w:val="clear" w:color="auto" w:fill="FAFAFA"/>
          </w:tcPr>
          <w:p w14:paraId="476C1A46" w14:textId="0FBE3D40" w:rsidR="00A277B7" w:rsidRPr="00E84424" w:rsidRDefault="00CF1017" w:rsidP="0083742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470</w:t>
            </w:r>
          </w:p>
        </w:tc>
        <w:tc>
          <w:tcPr>
            <w:tcW w:w="384" w:type="pct"/>
          </w:tcPr>
          <w:p w14:paraId="1938C872" w14:textId="16BDD48D" w:rsidR="00A277B7" w:rsidRPr="00E84424" w:rsidRDefault="00CF1017" w:rsidP="0083742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470</w:t>
            </w:r>
          </w:p>
        </w:tc>
        <w:tc>
          <w:tcPr>
            <w:tcW w:w="384" w:type="pct"/>
            <w:shd w:val="clear" w:color="auto" w:fill="FAFAFA"/>
          </w:tcPr>
          <w:p w14:paraId="326E8F29" w14:textId="2A6D4633" w:rsidR="00A277B7" w:rsidRPr="00E84424" w:rsidRDefault="00CF1017" w:rsidP="0083742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470</w:t>
            </w:r>
          </w:p>
        </w:tc>
        <w:tc>
          <w:tcPr>
            <w:tcW w:w="384" w:type="pct"/>
          </w:tcPr>
          <w:p w14:paraId="5676F840" w14:textId="2EAFD261" w:rsidR="00A277B7" w:rsidRPr="00E84424" w:rsidRDefault="00CF1017" w:rsidP="0083742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470</w:t>
            </w:r>
          </w:p>
        </w:tc>
        <w:tc>
          <w:tcPr>
            <w:tcW w:w="384" w:type="pct"/>
            <w:shd w:val="clear" w:color="auto" w:fill="FAFAFA"/>
          </w:tcPr>
          <w:p w14:paraId="2D1E9FB8" w14:textId="78DB6B9B" w:rsidR="00A277B7" w:rsidRPr="00E84424" w:rsidRDefault="00CF1017" w:rsidP="0083742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CF1017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210</w:t>
            </w:r>
          </w:p>
        </w:tc>
        <w:tc>
          <w:tcPr>
            <w:tcW w:w="384" w:type="pct"/>
          </w:tcPr>
          <w:p w14:paraId="0AE221F9" w14:textId="77777777" w:rsidR="00A277B7" w:rsidRPr="00E84424" w:rsidRDefault="00A277B7" w:rsidP="0083742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E84424">
              <w:rPr>
                <w:rFonts w:ascii="Browallia New" w:eastAsia="Arial Unicode MS" w:hAnsi="Browallia New" w:cs="Browallia New"/>
                <w:sz w:val="25"/>
                <w:szCs w:val="25"/>
              </w:rPr>
              <w:t>-</w:t>
            </w:r>
          </w:p>
        </w:tc>
      </w:tr>
      <w:tr w:rsidR="00A277B7" w:rsidRPr="00E84424" w14:paraId="1D6CCCFA" w14:textId="77777777" w:rsidTr="00837424">
        <w:trPr>
          <w:cantSplit/>
          <w:trHeight w:val="302"/>
        </w:trPr>
        <w:tc>
          <w:tcPr>
            <w:tcW w:w="727" w:type="pct"/>
          </w:tcPr>
          <w:p w14:paraId="08DB7E4A" w14:textId="77777777" w:rsidR="00A277B7" w:rsidRPr="00E84424" w:rsidRDefault="00A277B7" w:rsidP="00837424">
            <w:pPr>
              <w:spacing w:line="240" w:lineRule="auto"/>
              <w:ind w:left="-105" w:right="-74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  <w:r w:rsidRPr="00E84424">
              <w:rPr>
                <w:rFonts w:ascii="Browallia New" w:eastAsia="Arial Unicode MS" w:hAnsi="Browallia New" w:cs="Browallia New"/>
                <w:sz w:val="25"/>
                <w:szCs w:val="25"/>
              </w:rPr>
              <w:t xml:space="preserve">   </w:t>
            </w:r>
            <w:r w:rsidRPr="00E84424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และบริษัทย่อย</w:t>
            </w:r>
          </w:p>
        </w:tc>
        <w:tc>
          <w:tcPr>
            <w:tcW w:w="480" w:type="pct"/>
          </w:tcPr>
          <w:p w14:paraId="67888CE9" w14:textId="77777777" w:rsidR="00A277B7" w:rsidRPr="00E84424" w:rsidRDefault="00A277B7" w:rsidP="00837424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721" w:type="pct"/>
            <w:shd w:val="clear" w:color="auto" w:fill="auto"/>
          </w:tcPr>
          <w:p w14:paraId="7C92B10A" w14:textId="77777777" w:rsidR="00A277B7" w:rsidRPr="00E84424" w:rsidRDefault="00A277B7" w:rsidP="00837424">
            <w:pPr>
              <w:pStyle w:val="acctfourfigures"/>
              <w:tabs>
                <w:tab w:val="clear" w:pos="765"/>
              </w:tabs>
              <w:spacing w:line="240" w:lineRule="auto"/>
              <w:ind w:left="184" w:right="-72" w:hanging="184"/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384" w:type="pct"/>
            <w:shd w:val="clear" w:color="auto" w:fill="FAFAFA"/>
            <w:vAlign w:val="bottom"/>
          </w:tcPr>
          <w:p w14:paraId="229ECA24" w14:textId="77777777" w:rsidR="00A277B7" w:rsidRPr="00E84424" w:rsidRDefault="00A277B7" w:rsidP="0083742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</w:p>
        </w:tc>
        <w:tc>
          <w:tcPr>
            <w:tcW w:w="384" w:type="pct"/>
            <w:vAlign w:val="bottom"/>
          </w:tcPr>
          <w:p w14:paraId="40BD8425" w14:textId="77777777" w:rsidR="00A277B7" w:rsidRPr="00E84424" w:rsidRDefault="00A277B7" w:rsidP="0083742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</w:p>
        </w:tc>
        <w:tc>
          <w:tcPr>
            <w:tcW w:w="384" w:type="pct"/>
            <w:shd w:val="clear" w:color="auto" w:fill="FAFAFA"/>
            <w:vAlign w:val="bottom"/>
          </w:tcPr>
          <w:p w14:paraId="41835AB4" w14:textId="77777777" w:rsidR="00A277B7" w:rsidRPr="00E84424" w:rsidRDefault="00A277B7" w:rsidP="0083742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384" w:type="pct"/>
            <w:vAlign w:val="bottom"/>
          </w:tcPr>
          <w:p w14:paraId="673B8E5E" w14:textId="77777777" w:rsidR="00A277B7" w:rsidRPr="00E84424" w:rsidRDefault="00A277B7" w:rsidP="0083742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384" w:type="pct"/>
            <w:shd w:val="clear" w:color="auto" w:fill="FAFAFA"/>
            <w:vAlign w:val="bottom"/>
          </w:tcPr>
          <w:p w14:paraId="72D1AA53" w14:textId="77777777" w:rsidR="00A277B7" w:rsidRPr="00E84424" w:rsidRDefault="00A277B7" w:rsidP="0083742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384" w:type="pct"/>
            <w:vAlign w:val="bottom"/>
          </w:tcPr>
          <w:p w14:paraId="70802DDB" w14:textId="77777777" w:rsidR="00A277B7" w:rsidRPr="00E84424" w:rsidRDefault="00A277B7" w:rsidP="0083742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384" w:type="pct"/>
            <w:shd w:val="clear" w:color="auto" w:fill="FAFAFA"/>
            <w:vAlign w:val="bottom"/>
          </w:tcPr>
          <w:p w14:paraId="006C2692" w14:textId="77777777" w:rsidR="00A277B7" w:rsidRPr="00E84424" w:rsidRDefault="00A277B7" w:rsidP="0083742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384" w:type="pct"/>
            <w:vAlign w:val="bottom"/>
          </w:tcPr>
          <w:p w14:paraId="501053D4" w14:textId="77777777" w:rsidR="00A277B7" w:rsidRPr="00E84424" w:rsidRDefault="00A277B7" w:rsidP="0083742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</w:tr>
      <w:tr w:rsidR="00A277B7" w:rsidRPr="00E84424" w14:paraId="42820368" w14:textId="77777777" w:rsidTr="00837424">
        <w:trPr>
          <w:cantSplit/>
          <w:trHeight w:val="302"/>
        </w:trPr>
        <w:tc>
          <w:tcPr>
            <w:tcW w:w="727" w:type="pct"/>
          </w:tcPr>
          <w:p w14:paraId="72005368" w14:textId="77777777" w:rsidR="00A277B7" w:rsidRPr="00E84424" w:rsidRDefault="00A277B7" w:rsidP="00837424">
            <w:pPr>
              <w:spacing w:line="240" w:lineRule="auto"/>
              <w:ind w:left="-105" w:right="-74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E84424">
              <w:rPr>
                <w:rFonts w:ascii="Browallia New" w:eastAsia="Arial Unicode MS" w:hAnsi="Browallia New" w:cs="Browallia New"/>
                <w:sz w:val="25"/>
                <w:szCs w:val="25"/>
              </w:rPr>
              <w:t xml:space="preserve">   - </w:t>
            </w:r>
            <w:r w:rsidRPr="00E84424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บริษัทย่อย</w:t>
            </w:r>
          </w:p>
        </w:tc>
        <w:tc>
          <w:tcPr>
            <w:tcW w:w="480" w:type="pct"/>
          </w:tcPr>
          <w:p w14:paraId="118CACA7" w14:textId="77777777" w:rsidR="00A277B7" w:rsidRPr="00E84424" w:rsidRDefault="00A277B7" w:rsidP="00837424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721" w:type="pct"/>
            <w:shd w:val="clear" w:color="auto" w:fill="auto"/>
          </w:tcPr>
          <w:p w14:paraId="5CC83D7C" w14:textId="77777777" w:rsidR="00A277B7" w:rsidRPr="00E84424" w:rsidRDefault="00A277B7" w:rsidP="00837424">
            <w:pPr>
              <w:pStyle w:val="acctfourfigures"/>
              <w:tabs>
                <w:tab w:val="clear" w:pos="765"/>
              </w:tabs>
              <w:spacing w:line="240" w:lineRule="auto"/>
              <w:ind w:left="184" w:right="-72" w:hanging="184"/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</w:pPr>
            <w:r w:rsidRPr="00E84424"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  <w:t xml:space="preserve">   </w:t>
            </w:r>
          </w:p>
        </w:tc>
        <w:tc>
          <w:tcPr>
            <w:tcW w:w="384" w:type="pct"/>
            <w:shd w:val="clear" w:color="auto" w:fill="FAFAFA"/>
            <w:vAlign w:val="bottom"/>
          </w:tcPr>
          <w:p w14:paraId="08EBAE71" w14:textId="77777777" w:rsidR="00A277B7" w:rsidRPr="00E84424" w:rsidRDefault="00A277B7" w:rsidP="0083742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</w:p>
        </w:tc>
        <w:tc>
          <w:tcPr>
            <w:tcW w:w="384" w:type="pct"/>
            <w:vAlign w:val="bottom"/>
          </w:tcPr>
          <w:p w14:paraId="548FEA35" w14:textId="77777777" w:rsidR="00A277B7" w:rsidRPr="00E84424" w:rsidRDefault="00A277B7" w:rsidP="0083742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</w:p>
        </w:tc>
        <w:tc>
          <w:tcPr>
            <w:tcW w:w="384" w:type="pct"/>
            <w:shd w:val="clear" w:color="auto" w:fill="FAFAFA"/>
            <w:vAlign w:val="bottom"/>
          </w:tcPr>
          <w:p w14:paraId="3018E632" w14:textId="77777777" w:rsidR="00A277B7" w:rsidRPr="00E84424" w:rsidRDefault="00A277B7" w:rsidP="0083742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384" w:type="pct"/>
            <w:vAlign w:val="bottom"/>
          </w:tcPr>
          <w:p w14:paraId="4643D811" w14:textId="77777777" w:rsidR="00A277B7" w:rsidRPr="00E84424" w:rsidRDefault="00A277B7" w:rsidP="0083742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384" w:type="pct"/>
            <w:shd w:val="clear" w:color="auto" w:fill="FAFAFA"/>
            <w:vAlign w:val="bottom"/>
          </w:tcPr>
          <w:p w14:paraId="33C4DE17" w14:textId="77777777" w:rsidR="00A277B7" w:rsidRPr="00E84424" w:rsidRDefault="00A277B7" w:rsidP="0083742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384" w:type="pct"/>
            <w:vAlign w:val="bottom"/>
          </w:tcPr>
          <w:p w14:paraId="2288F0FF" w14:textId="77777777" w:rsidR="00A277B7" w:rsidRPr="00E84424" w:rsidRDefault="00A277B7" w:rsidP="0083742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384" w:type="pct"/>
            <w:shd w:val="clear" w:color="auto" w:fill="FAFAFA"/>
            <w:vAlign w:val="bottom"/>
          </w:tcPr>
          <w:p w14:paraId="7A923BE7" w14:textId="77777777" w:rsidR="00A277B7" w:rsidRPr="00E84424" w:rsidRDefault="00A277B7" w:rsidP="0083742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384" w:type="pct"/>
            <w:vAlign w:val="bottom"/>
          </w:tcPr>
          <w:p w14:paraId="571101E1" w14:textId="77777777" w:rsidR="00A277B7" w:rsidRPr="00E84424" w:rsidRDefault="00A277B7" w:rsidP="0083742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</w:tr>
      <w:tr w:rsidR="00A277B7" w:rsidRPr="00E84424" w14:paraId="573C747C" w14:textId="77777777" w:rsidTr="00837424">
        <w:trPr>
          <w:cantSplit/>
          <w:trHeight w:val="302"/>
        </w:trPr>
        <w:tc>
          <w:tcPr>
            <w:tcW w:w="727" w:type="pct"/>
          </w:tcPr>
          <w:p w14:paraId="10C9917D" w14:textId="77777777" w:rsidR="00A277B7" w:rsidRPr="00E84424" w:rsidRDefault="00A277B7" w:rsidP="00837424">
            <w:pPr>
              <w:spacing w:line="240" w:lineRule="auto"/>
              <w:ind w:left="-105" w:right="-74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  <w:r w:rsidRPr="00E84424">
              <w:rPr>
                <w:rFonts w:ascii="Browallia New" w:eastAsia="Arial Unicode MS" w:hAnsi="Browallia New" w:cs="Browallia New"/>
                <w:sz w:val="25"/>
                <w:szCs w:val="25"/>
              </w:rPr>
              <w:t xml:space="preserve">         </w:t>
            </w:r>
            <w:r w:rsidRPr="00E84424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 xml:space="preserve">บริษัท ท็อป เวนเจอร์ส </w:t>
            </w:r>
            <w:r w:rsidRPr="00E84424">
              <w:rPr>
                <w:rFonts w:ascii="Browallia New" w:eastAsia="Arial Unicode MS" w:hAnsi="Browallia New" w:cs="Browallia New"/>
                <w:sz w:val="25"/>
                <w:szCs w:val="25"/>
              </w:rPr>
              <w:br/>
              <w:t xml:space="preserve">            </w:t>
            </w:r>
            <w:r w:rsidRPr="00E84424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จำกัด</w:t>
            </w:r>
          </w:p>
        </w:tc>
        <w:tc>
          <w:tcPr>
            <w:tcW w:w="480" w:type="pct"/>
          </w:tcPr>
          <w:p w14:paraId="1FDF20AF" w14:textId="77777777" w:rsidR="00A277B7" w:rsidRPr="00E84424" w:rsidRDefault="00A277B7" w:rsidP="00837424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</w:pPr>
            <w:r w:rsidRPr="00E84424"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  <w:t>ประเทศไทย</w:t>
            </w:r>
          </w:p>
        </w:tc>
        <w:tc>
          <w:tcPr>
            <w:tcW w:w="721" w:type="pct"/>
            <w:shd w:val="clear" w:color="auto" w:fill="auto"/>
          </w:tcPr>
          <w:p w14:paraId="4DF59CDC" w14:textId="77777777" w:rsidR="00A277B7" w:rsidRPr="00E84424" w:rsidRDefault="00A277B7" w:rsidP="00837424">
            <w:pPr>
              <w:pStyle w:val="acctfourfigures"/>
              <w:tabs>
                <w:tab w:val="clear" w:pos="765"/>
              </w:tabs>
              <w:spacing w:line="240" w:lineRule="auto"/>
              <w:ind w:left="184" w:right="-72" w:hanging="184"/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</w:pPr>
            <w:r w:rsidRPr="00E84424"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  <w:t xml:space="preserve">ลงทุนในกองทุน </w:t>
            </w:r>
            <w:r w:rsidRPr="00E84424">
              <w:rPr>
                <w:rFonts w:ascii="Browallia New" w:eastAsia="Arial Unicode MS" w:hAnsi="Browallia New" w:cs="Browallia New"/>
                <w:sz w:val="25"/>
                <w:szCs w:val="25"/>
                <w:lang w:val="en-US" w:bidi="th-TH"/>
              </w:rPr>
              <w:t xml:space="preserve">Venture Capital </w:t>
            </w:r>
            <w:r w:rsidRPr="00E84424"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  <w:t>และ</w:t>
            </w:r>
            <w:r w:rsidRPr="00E84424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/</w:t>
            </w:r>
            <w:r w:rsidRPr="00E84424"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  <w:t xml:space="preserve">หรือ </w:t>
            </w:r>
            <w:r w:rsidRPr="00E84424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br/>
            </w:r>
            <w:r w:rsidRPr="00E84424"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  <w:t>ธุรกิจสตาร์ทอัพ</w:t>
            </w:r>
          </w:p>
        </w:tc>
        <w:tc>
          <w:tcPr>
            <w:tcW w:w="384" w:type="pct"/>
            <w:shd w:val="clear" w:color="auto" w:fill="FAFAFA"/>
          </w:tcPr>
          <w:p w14:paraId="628F821B" w14:textId="423C040E" w:rsidR="00A277B7" w:rsidRPr="00E84424" w:rsidRDefault="00CF1017" w:rsidP="0083742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99</w:t>
            </w:r>
            <w:r w:rsidR="00A277B7" w:rsidRPr="00E84424">
              <w:rPr>
                <w:rFonts w:ascii="Browallia New" w:eastAsia="Arial Unicode MS" w:hAnsi="Browallia New" w:cs="Browallia New"/>
                <w:sz w:val="25"/>
                <w:szCs w:val="25"/>
              </w:rPr>
              <w:t>.</w:t>
            </w:r>
            <w:r w:rsidRPr="00CF1017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99</w:t>
            </w:r>
          </w:p>
        </w:tc>
        <w:tc>
          <w:tcPr>
            <w:tcW w:w="384" w:type="pct"/>
          </w:tcPr>
          <w:p w14:paraId="367F2C03" w14:textId="41941B0D" w:rsidR="00A277B7" w:rsidRPr="00E84424" w:rsidRDefault="00CF1017" w:rsidP="0083742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99</w:t>
            </w:r>
            <w:r w:rsidR="00A277B7" w:rsidRPr="00E84424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.</w:t>
            </w:r>
            <w:r w:rsidRPr="00CF1017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99</w:t>
            </w:r>
          </w:p>
        </w:tc>
        <w:tc>
          <w:tcPr>
            <w:tcW w:w="384" w:type="pct"/>
            <w:shd w:val="clear" w:color="auto" w:fill="FAFAFA"/>
          </w:tcPr>
          <w:p w14:paraId="47C83FA3" w14:textId="1D6FC490" w:rsidR="00A277B7" w:rsidRPr="00E84424" w:rsidRDefault="00CF1017" w:rsidP="0083742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CF1017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9</w:t>
            </w:r>
          </w:p>
        </w:tc>
        <w:tc>
          <w:tcPr>
            <w:tcW w:w="384" w:type="pct"/>
          </w:tcPr>
          <w:p w14:paraId="683E342B" w14:textId="6B9A8F29" w:rsidR="00A277B7" w:rsidRPr="00E84424" w:rsidRDefault="00CF1017" w:rsidP="0083742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CF1017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9</w:t>
            </w:r>
          </w:p>
        </w:tc>
        <w:tc>
          <w:tcPr>
            <w:tcW w:w="384" w:type="pct"/>
            <w:shd w:val="clear" w:color="auto" w:fill="FAFAFA"/>
          </w:tcPr>
          <w:p w14:paraId="35643B4D" w14:textId="77777777" w:rsidR="00A277B7" w:rsidRPr="00E84424" w:rsidRDefault="00A277B7" w:rsidP="0083742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E84424">
              <w:rPr>
                <w:rFonts w:ascii="Browallia New" w:eastAsia="Arial Unicode MS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384" w:type="pct"/>
          </w:tcPr>
          <w:p w14:paraId="6143BF1B" w14:textId="77777777" w:rsidR="00A277B7" w:rsidRPr="00E84424" w:rsidRDefault="00A277B7" w:rsidP="0083742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E84424">
              <w:rPr>
                <w:rFonts w:ascii="Browallia New" w:eastAsia="Arial Unicode MS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384" w:type="pct"/>
            <w:shd w:val="clear" w:color="auto" w:fill="FAFAFA"/>
          </w:tcPr>
          <w:p w14:paraId="7F07493E" w14:textId="77777777" w:rsidR="00A277B7" w:rsidRPr="00E84424" w:rsidRDefault="00A277B7" w:rsidP="0083742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E84424">
              <w:rPr>
                <w:rFonts w:ascii="Browallia New" w:eastAsia="Arial Unicode MS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384" w:type="pct"/>
          </w:tcPr>
          <w:p w14:paraId="5591D8F1" w14:textId="77777777" w:rsidR="00A277B7" w:rsidRPr="00E84424" w:rsidRDefault="00A277B7" w:rsidP="0083742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E84424">
              <w:rPr>
                <w:rFonts w:ascii="Browallia New" w:eastAsia="Arial Unicode MS" w:hAnsi="Browallia New" w:cs="Browallia New"/>
                <w:sz w:val="25"/>
                <w:szCs w:val="25"/>
              </w:rPr>
              <w:t>-</w:t>
            </w:r>
          </w:p>
        </w:tc>
      </w:tr>
      <w:tr w:rsidR="00A277B7" w:rsidRPr="00E84424" w14:paraId="41B304B0" w14:textId="77777777" w:rsidTr="00837424">
        <w:trPr>
          <w:cantSplit/>
          <w:trHeight w:val="302"/>
        </w:trPr>
        <w:tc>
          <w:tcPr>
            <w:tcW w:w="727" w:type="pct"/>
          </w:tcPr>
          <w:p w14:paraId="454D9835" w14:textId="77777777" w:rsidR="00A277B7" w:rsidRPr="00E84424" w:rsidRDefault="00A277B7" w:rsidP="00837424">
            <w:pPr>
              <w:spacing w:line="240" w:lineRule="auto"/>
              <w:ind w:left="-105" w:right="-74"/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5"/>
                <w:szCs w:val="25"/>
              </w:rPr>
              <w:t xml:space="preserve">         TOP Ventures Hong </w:t>
            </w:r>
            <w:r w:rsidRPr="00E84424">
              <w:rPr>
                <w:rFonts w:ascii="Browallia New" w:eastAsia="Arial Unicode MS" w:hAnsi="Browallia New" w:cs="Browallia New"/>
                <w:sz w:val="25"/>
                <w:szCs w:val="25"/>
              </w:rPr>
              <w:br/>
              <w:t xml:space="preserve">            Kong Limited </w:t>
            </w:r>
            <w:r w:rsidRPr="00E84424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และ</w:t>
            </w:r>
            <w:r w:rsidRPr="00E84424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br/>
            </w:r>
            <w:r w:rsidRPr="00E84424">
              <w:rPr>
                <w:rFonts w:ascii="Browallia New" w:eastAsia="Arial Unicode MS" w:hAnsi="Browallia New" w:cs="Browallia New"/>
                <w:sz w:val="25"/>
                <w:szCs w:val="25"/>
              </w:rPr>
              <w:t xml:space="preserve">            </w:t>
            </w:r>
            <w:r w:rsidRPr="00E84424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บริษัทย่อย</w:t>
            </w:r>
          </w:p>
        </w:tc>
        <w:tc>
          <w:tcPr>
            <w:tcW w:w="480" w:type="pct"/>
          </w:tcPr>
          <w:p w14:paraId="4CD4F6F4" w14:textId="77777777" w:rsidR="00A277B7" w:rsidRPr="00E84424" w:rsidRDefault="00A277B7" w:rsidP="00837424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</w:pPr>
            <w:r w:rsidRPr="00E84424"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  <w:t>เขตบริหารพิเศษ</w:t>
            </w:r>
            <w:r w:rsidRPr="00E84424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br/>
              <w:t xml:space="preserve">   </w:t>
            </w:r>
            <w:r w:rsidRPr="00E84424"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  <w:t>ฮ่องกง</w:t>
            </w:r>
          </w:p>
        </w:tc>
        <w:tc>
          <w:tcPr>
            <w:tcW w:w="721" w:type="pct"/>
            <w:shd w:val="clear" w:color="auto" w:fill="auto"/>
          </w:tcPr>
          <w:p w14:paraId="2112D658" w14:textId="77777777" w:rsidR="00A277B7" w:rsidRPr="00E84424" w:rsidRDefault="00A277B7" w:rsidP="00837424">
            <w:pPr>
              <w:pStyle w:val="acctfourfigures"/>
              <w:tabs>
                <w:tab w:val="clear" w:pos="765"/>
              </w:tabs>
              <w:spacing w:line="240" w:lineRule="auto"/>
              <w:ind w:left="184" w:right="-72" w:hanging="184"/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</w:pPr>
            <w:r w:rsidRPr="00E84424"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  <w:t xml:space="preserve">ลงทุนในกองทุน </w:t>
            </w:r>
            <w:r w:rsidRPr="00E84424">
              <w:rPr>
                <w:rFonts w:ascii="Browallia New" w:eastAsia="Arial Unicode MS" w:hAnsi="Browallia New" w:cs="Browallia New"/>
                <w:sz w:val="25"/>
                <w:szCs w:val="25"/>
                <w:lang w:val="en-US" w:bidi="th-TH"/>
              </w:rPr>
              <w:t xml:space="preserve">Venture Capital </w:t>
            </w:r>
            <w:r w:rsidRPr="00E84424"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  <w:t>และ</w:t>
            </w:r>
            <w:r w:rsidRPr="00E84424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/</w:t>
            </w:r>
            <w:r w:rsidRPr="00E84424"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  <w:t xml:space="preserve">หรือ </w:t>
            </w:r>
            <w:r w:rsidRPr="00E84424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br/>
            </w:r>
            <w:r w:rsidRPr="00E84424"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  <w:t>ธุรกิจสตาร์ทอัพ</w:t>
            </w:r>
          </w:p>
        </w:tc>
        <w:tc>
          <w:tcPr>
            <w:tcW w:w="384" w:type="pct"/>
            <w:shd w:val="clear" w:color="auto" w:fill="FAFAFA"/>
          </w:tcPr>
          <w:p w14:paraId="6AB5B06E" w14:textId="31D91BA2" w:rsidR="00A277B7" w:rsidRPr="00E84424" w:rsidRDefault="00CF1017" w:rsidP="0083742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100</w:t>
            </w:r>
            <w:r w:rsidR="00A277B7" w:rsidRPr="00E84424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.</w:t>
            </w:r>
            <w:r w:rsidRPr="00CF1017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00</w:t>
            </w:r>
          </w:p>
        </w:tc>
        <w:tc>
          <w:tcPr>
            <w:tcW w:w="384" w:type="pct"/>
          </w:tcPr>
          <w:p w14:paraId="573E4A38" w14:textId="07A75A91" w:rsidR="00A277B7" w:rsidRPr="00E84424" w:rsidRDefault="00CF1017" w:rsidP="0083742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CF1017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100</w:t>
            </w:r>
            <w:r w:rsidR="00A277B7" w:rsidRPr="00E84424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.</w:t>
            </w:r>
            <w:r w:rsidRPr="00CF1017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00</w:t>
            </w:r>
          </w:p>
        </w:tc>
        <w:tc>
          <w:tcPr>
            <w:tcW w:w="384" w:type="pct"/>
            <w:shd w:val="clear" w:color="auto" w:fill="FAFAFA"/>
          </w:tcPr>
          <w:p w14:paraId="0BB23385" w14:textId="114AEA97" w:rsidR="00A277B7" w:rsidRPr="00E84424" w:rsidRDefault="00CF1017" w:rsidP="0083742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CF1017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329</w:t>
            </w:r>
          </w:p>
        </w:tc>
        <w:tc>
          <w:tcPr>
            <w:tcW w:w="384" w:type="pct"/>
          </w:tcPr>
          <w:p w14:paraId="4E6F1B61" w14:textId="3FB55668" w:rsidR="00A277B7" w:rsidRPr="00E84424" w:rsidRDefault="001B04EC" w:rsidP="0083742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0</w:t>
            </w:r>
            <w:r w:rsidR="00587665" w:rsidRPr="00E84424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  <w:lang w:val="en-GB"/>
              </w:rPr>
              <w:t>(</w:t>
            </w:r>
            <w:r w:rsidR="00587665" w:rsidRPr="00CF1017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  <w:lang w:val="en-GB"/>
              </w:rPr>
              <w:t>1</w:t>
            </w:r>
            <w:r w:rsidR="00587665" w:rsidRPr="00E84424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  <w:lang w:val="en-GB"/>
              </w:rPr>
              <w:t>)</w:t>
            </w:r>
          </w:p>
        </w:tc>
        <w:tc>
          <w:tcPr>
            <w:tcW w:w="384" w:type="pct"/>
            <w:shd w:val="clear" w:color="auto" w:fill="FAFAFA"/>
          </w:tcPr>
          <w:p w14:paraId="177A3C92" w14:textId="77777777" w:rsidR="00A277B7" w:rsidRPr="00E84424" w:rsidRDefault="00A277B7" w:rsidP="0083742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E84424">
              <w:rPr>
                <w:rFonts w:ascii="Browallia New" w:eastAsia="Arial Unicode MS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384" w:type="pct"/>
          </w:tcPr>
          <w:p w14:paraId="477268D5" w14:textId="77777777" w:rsidR="00A277B7" w:rsidRPr="00E84424" w:rsidRDefault="00A277B7" w:rsidP="0083742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E84424">
              <w:rPr>
                <w:rFonts w:ascii="Browallia New" w:eastAsia="Arial Unicode MS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384" w:type="pct"/>
            <w:shd w:val="clear" w:color="auto" w:fill="FAFAFA"/>
          </w:tcPr>
          <w:p w14:paraId="0B2C8B46" w14:textId="77777777" w:rsidR="00A277B7" w:rsidRPr="00E84424" w:rsidRDefault="00A277B7" w:rsidP="0083742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E84424">
              <w:rPr>
                <w:rFonts w:ascii="Browallia New" w:eastAsia="Arial Unicode MS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384" w:type="pct"/>
          </w:tcPr>
          <w:p w14:paraId="46E7B261" w14:textId="77777777" w:rsidR="00A277B7" w:rsidRPr="00E84424" w:rsidRDefault="00A277B7" w:rsidP="0083742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E84424">
              <w:rPr>
                <w:rFonts w:ascii="Browallia New" w:eastAsia="Arial Unicode MS" w:hAnsi="Browallia New" w:cs="Browallia New"/>
                <w:sz w:val="25"/>
                <w:szCs w:val="25"/>
              </w:rPr>
              <w:t>-</w:t>
            </w:r>
          </w:p>
        </w:tc>
      </w:tr>
      <w:tr w:rsidR="00A277B7" w:rsidRPr="00E84424" w14:paraId="13FBB8AB" w14:textId="77777777" w:rsidTr="00837424">
        <w:trPr>
          <w:cantSplit/>
          <w:trHeight w:val="302"/>
        </w:trPr>
        <w:tc>
          <w:tcPr>
            <w:tcW w:w="727" w:type="pct"/>
          </w:tcPr>
          <w:p w14:paraId="0BC7986D" w14:textId="77777777" w:rsidR="00A277B7" w:rsidRPr="00E84424" w:rsidRDefault="00A277B7" w:rsidP="00837424">
            <w:pPr>
              <w:spacing w:line="240" w:lineRule="auto"/>
              <w:ind w:left="-105" w:right="-74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E84424">
              <w:rPr>
                <w:rFonts w:ascii="Browallia New" w:eastAsia="Arial Unicode MS" w:hAnsi="Browallia New" w:cs="Browallia New"/>
                <w:sz w:val="25"/>
                <w:szCs w:val="25"/>
              </w:rPr>
              <w:t xml:space="preserve">         </w:t>
            </w:r>
            <w:r w:rsidRPr="00E84424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 xml:space="preserve">     </w:t>
            </w:r>
            <w:r w:rsidRPr="00E84424">
              <w:rPr>
                <w:rFonts w:ascii="Browallia New" w:eastAsia="Arial Unicode MS" w:hAnsi="Browallia New" w:cs="Browallia New"/>
                <w:sz w:val="25"/>
                <w:szCs w:val="25"/>
              </w:rPr>
              <w:t xml:space="preserve">TOP Ventures </w:t>
            </w:r>
            <w:r w:rsidRPr="00E84424">
              <w:rPr>
                <w:rFonts w:ascii="Browallia New" w:eastAsia="Arial Unicode MS" w:hAnsi="Browallia New" w:cs="Browallia New"/>
                <w:sz w:val="25"/>
                <w:szCs w:val="25"/>
              </w:rPr>
              <w:br/>
              <w:t xml:space="preserve">            </w:t>
            </w:r>
            <w:r w:rsidRPr="00E84424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 xml:space="preserve">     </w:t>
            </w:r>
            <w:r w:rsidRPr="00E84424">
              <w:rPr>
                <w:rFonts w:ascii="Browallia New" w:eastAsia="Arial Unicode MS" w:hAnsi="Browallia New" w:cs="Browallia New"/>
                <w:sz w:val="25"/>
                <w:szCs w:val="25"/>
              </w:rPr>
              <w:t>America LLC</w:t>
            </w:r>
          </w:p>
        </w:tc>
        <w:tc>
          <w:tcPr>
            <w:tcW w:w="480" w:type="pct"/>
          </w:tcPr>
          <w:p w14:paraId="032F41D4" w14:textId="77777777" w:rsidR="00A277B7" w:rsidRPr="00E84424" w:rsidRDefault="00A277B7" w:rsidP="00837424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</w:pPr>
            <w:r w:rsidRPr="00E84424"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  <w:t>ประเทศ</w:t>
            </w:r>
            <w:r w:rsidRPr="00E84424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br/>
              <w:t xml:space="preserve">   </w:t>
            </w:r>
            <w:r w:rsidRPr="00E84424"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  <w:t>สหรัฐอเมริกา</w:t>
            </w:r>
          </w:p>
        </w:tc>
        <w:tc>
          <w:tcPr>
            <w:tcW w:w="721" w:type="pct"/>
            <w:shd w:val="clear" w:color="auto" w:fill="auto"/>
          </w:tcPr>
          <w:p w14:paraId="46FD0648" w14:textId="77777777" w:rsidR="00A277B7" w:rsidRPr="00E84424" w:rsidRDefault="00A277B7" w:rsidP="00837424">
            <w:pPr>
              <w:pStyle w:val="acctfourfigures"/>
              <w:tabs>
                <w:tab w:val="clear" w:pos="765"/>
              </w:tabs>
              <w:spacing w:line="240" w:lineRule="auto"/>
              <w:ind w:left="184" w:right="-72" w:hanging="184"/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</w:pPr>
            <w:r w:rsidRPr="00E84424"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  <w:t xml:space="preserve">ลงทุนในกองทุน </w:t>
            </w:r>
            <w:r w:rsidRPr="00E84424">
              <w:rPr>
                <w:rFonts w:ascii="Browallia New" w:eastAsia="Arial Unicode MS" w:hAnsi="Browallia New" w:cs="Browallia New"/>
                <w:sz w:val="25"/>
                <w:szCs w:val="25"/>
                <w:lang w:val="en-US" w:bidi="th-TH"/>
              </w:rPr>
              <w:t xml:space="preserve">Venture Capital </w:t>
            </w:r>
            <w:r w:rsidRPr="00E84424"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  <w:t>และ</w:t>
            </w:r>
            <w:r w:rsidRPr="00E84424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/</w:t>
            </w:r>
            <w:r w:rsidRPr="00E84424"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  <w:t xml:space="preserve">หรือ </w:t>
            </w:r>
            <w:r w:rsidRPr="00E84424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br/>
            </w:r>
            <w:r w:rsidRPr="00E84424"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  <w:t>ธุรกิจสตาร์ทอัพ</w:t>
            </w:r>
          </w:p>
        </w:tc>
        <w:tc>
          <w:tcPr>
            <w:tcW w:w="384" w:type="pct"/>
            <w:shd w:val="clear" w:color="auto" w:fill="FAFAFA"/>
          </w:tcPr>
          <w:p w14:paraId="73E6CEB3" w14:textId="4BC2A72E" w:rsidR="00A277B7" w:rsidRPr="00E84424" w:rsidRDefault="00CF1017" w:rsidP="0083742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100</w:t>
            </w:r>
            <w:r w:rsidR="00A277B7" w:rsidRPr="00E84424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.</w:t>
            </w:r>
            <w:r w:rsidRPr="00CF1017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00</w:t>
            </w:r>
          </w:p>
        </w:tc>
        <w:tc>
          <w:tcPr>
            <w:tcW w:w="384" w:type="pct"/>
          </w:tcPr>
          <w:p w14:paraId="78949200" w14:textId="2AC74AB4" w:rsidR="00A277B7" w:rsidRPr="00E84424" w:rsidRDefault="00CF1017" w:rsidP="0083742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CF1017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100</w:t>
            </w:r>
            <w:r w:rsidR="00A277B7" w:rsidRPr="00E84424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.</w:t>
            </w:r>
            <w:r w:rsidRPr="00CF1017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00</w:t>
            </w:r>
          </w:p>
        </w:tc>
        <w:tc>
          <w:tcPr>
            <w:tcW w:w="384" w:type="pct"/>
            <w:shd w:val="clear" w:color="auto" w:fill="FAFAFA"/>
          </w:tcPr>
          <w:p w14:paraId="76B1F645" w14:textId="3C424912" w:rsidR="00A277B7" w:rsidRPr="00E84424" w:rsidRDefault="00CF1017" w:rsidP="0083742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CF1017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326</w:t>
            </w:r>
          </w:p>
        </w:tc>
        <w:tc>
          <w:tcPr>
            <w:tcW w:w="384" w:type="pct"/>
          </w:tcPr>
          <w:p w14:paraId="2441A10A" w14:textId="6398BE3A" w:rsidR="00A277B7" w:rsidRPr="00E84424" w:rsidRDefault="001B04EC" w:rsidP="0083742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0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  <w:lang w:val="en-GB"/>
              </w:rPr>
              <w:t>(</w:t>
            </w: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  <w:lang w:val="en-GB"/>
              </w:rPr>
              <w:t>1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  <w:lang w:val="en-GB"/>
              </w:rPr>
              <w:t>)</w:t>
            </w:r>
          </w:p>
        </w:tc>
        <w:tc>
          <w:tcPr>
            <w:tcW w:w="384" w:type="pct"/>
            <w:tcBorders>
              <w:bottom w:val="single" w:sz="4" w:space="0" w:color="auto"/>
            </w:tcBorders>
            <w:shd w:val="clear" w:color="auto" w:fill="FAFAFA"/>
          </w:tcPr>
          <w:p w14:paraId="04CBCCBC" w14:textId="77777777" w:rsidR="00A277B7" w:rsidRPr="00E84424" w:rsidRDefault="00A277B7" w:rsidP="0083742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E84424">
              <w:rPr>
                <w:rFonts w:ascii="Browallia New" w:eastAsia="Arial Unicode MS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384" w:type="pct"/>
            <w:tcBorders>
              <w:bottom w:val="single" w:sz="4" w:space="0" w:color="auto"/>
            </w:tcBorders>
          </w:tcPr>
          <w:p w14:paraId="197A0272" w14:textId="77777777" w:rsidR="00A277B7" w:rsidRPr="00E84424" w:rsidRDefault="00A277B7" w:rsidP="0083742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E84424">
              <w:rPr>
                <w:rFonts w:ascii="Browallia New" w:eastAsia="Arial Unicode MS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384" w:type="pct"/>
            <w:tcBorders>
              <w:bottom w:val="single" w:sz="4" w:space="0" w:color="auto"/>
            </w:tcBorders>
            <w:shd w:val="clear" w:color="auto" w:fill="FAFAFA"/>
          </w:tcPr>
          <w:p w14:paraId="78BC8117" w14:textId="77777777" w:rsidR="00A277B7" w:rsidRPr="00E84424" w:rsidRDefault="00A277B7" w:rsidP="0083742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E84424">
              <w:rPr>
                <w:rFonts w:ascii="Browallia New" w:eastAsia="Arial Unicode MS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384" w:type="pct"/>
            <w:tcBorders>
              <w:bottom w:val="single" w:sz="4" w:space="0" w:color="auto"/>
            </w:tcBorders>
          </w:tcPr>
          <w:p w14:paraId="72B1399A" w14:textId="77777777" w:rsidR="00A277B7" w:rsidRPr="00E84424" w:rsidRDefault="00A277B7" w:rsidP="0083742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E84424">
              <w:rPr>
                <w:rFonts w:ascii="Browallia New" w:eastAsia="Arial Unicode MS" w:hAnsi="Browallia New" w:cs="Browallia New"/>
                <w:sz w:val="25"/>
                <w:szCs w:val="25"/>
              </w:rPr>
              <w:t>-</w:t>
            </w:r>
          </w:p>
        </w:tc>
      </w:tr>
      <w:tr w:rsidR="00A277B7" w:rsidRPr="00E84424" w14:paraId="7D27F79D" w14:textId="77777777" w:rsidTr="00837424">
        <w:trPr>
          <w:cantSplit/>
          <w:trHeight w:val="302"/>
        </w:trPr>
        <w:tc>
          <w:tcPr>
            <w:tcW w:w="727" w:type="pct"/>
          </w:tcPr>
          <w:p w14:paraId="3AE82501" w14:textId="77777777" w:rsidR="00A277B7" w:rsidRPr="00E84424" w:rsidRDefault="00A277B7" w:rsidP="00837424">
            <w:pPr>
              <w:spacing w:line="240" w:lineRule="auto"/>
              <w:ind w:left="-105" w:right="-74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E84424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รวมเงินลงทุนในบริษัทย่อย</w:t>
            </w:r>
          </w:p>
        </w:tc>
        <w:tc>
          <w:tcPr>
            <w:tcW w:w="480" w:type="pct"/>
          </w:tcPr>
          <w:p w14:paraId="76E069A2" w14:textId="77777777" w:rsidR="00A277B7" w:rsidRPr="00E84424" w:rsidRDefault="00A277B7" w:rsidP="00837424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721" w:type="pct"/>
            <w:shd w:val="clear" w:color="auto" w:fill="auto"/>
          </w:tcPr>
          <w:p w14:paraId="1A4156A1" w14:textId="77777777" w:rsidR="00A277B7" w:rsidRPr="00E84424" w:rsidRDefault="00A277B7" w:rsidP="00837424">
            <w:pPr>
              <w:pStyle w:val="acctfourfigures"/>
              <w:tabs>
                <w:tab w:val="clear" w:pos="765"/>
              </w:tabs>
              <w:spacing w:line="240" w:lineRule="auto"/>
              <w:ind w:left="184" w:right="-72" w:hanging="184"/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384" w:type="pct"/>
            <w:shd w:val="clear" w:color="auto" w:fill="FAFAFA"/>
            <w:vAlign w:val="bottom"/>
          </w:tcPr>
          <w:p w14:paraId="57A50BD2" w14:textId="77777777" w:rsidR="00A277B7" w:rsidRPr="00E84424" w:rsidRDefault="00A277B7" w:rsidP="0083742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</w:p>
        </w:tc>
        <w:tc>
          <w:tcPr>
            <w:tcW w:w="384" w:type="pct"/>
            <w:vAlign w:val="bottom"/>
          </w:tcPr>
          <w:p w14:paraId="71C34D01" w14:textId="77777777" w:rsidR="00A277B7" w:rsidRPr="00E84424" w:rsidRDefault="00A277B7" w:rsidP="0083742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384" w:type="pct"/>
            <w:shd w:val="clear" w:color="auto" w:fill="FAFAFA"/>
            <w:vAlign w:val="bottom"/>
          </w:tcPr>
          <w:p w14:paraId="6C6E17C5" w14:textId="77777777" w:rsidR="00A277B7" w:rsidRPr="00E84424" w:rsidRDefault="00A277B7" w:rsidP="0083742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384" w:type="pct"/>
            <w:vAlign w:val="bottom"/>
          </w:tcPr>
          <w:p w14:paraId="5692DCDF" w14:textId="77777777" w:rsidR="00A277B7" w:rsidRPr="00E84424" w:rsidRDefault="00A277B7" w:rsidP="0083742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38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B303E09" w14:textId="2263DA5F" w:rsidR="00A277B7" w:rsidRPr="00E84424" w:rsidRDefault="00CF1017" w:rsidP="0083742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CF1017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14</w:t>
            </w:r>
            <w:r w:rsidR="00A277B7" w:rsidRPr="00E84424">
              <w:rPr>
                <w:rFonts w:ascii="Browallia New" w:eastAsia="Arial Unicode MS" w:hAnsi="Browallia New" w:cs="Browallia New"/>
                <w:sz w:val="25"/>
                <w:szCs w:val="25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045</w:t>
            </w:r>
          </w:p>
        </w:tc>
        <w:tc>
          <w:tcPr>
            <w:tcW w:w="38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C8D61B" w14:textId="5D3AC0EF" w:rsidR="00A277B7" w:rsidRPr="00E84424" w:rsidRDefault="00CF1017" w:rsidP="0083742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CF1017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15</w:t>
            </w:r>
            <w:r w:rsidR="00A277B7" w:rsidRPr="00E84424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015</w:t>
            </w:r>
          </w:p>
        </w:tc>
        <w:tc>
          <w:tcPr>
            <w:tcW w:w="38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7CAA6CC" w14:textId="2C87FD3C" w:rsidR="00A277B7" w:rsidRPr="00E84424" w:rsidRDefault="00CF1017" w:rsidP="0083742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CF1017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4</w:t>
            </w:r>
            <w:r w:rsidR="00A277B7" w:rsidRPr="00E84424">
              <w:rPr>
                <w:rFonts w:ascii="Browallia New" w:eastAsia="Arial Unicode MS" w:hAnsi="Browallia New" w:cs="Browallia New"/>
                <w:sz w:val="25"/>
                <w:szCs w:val="25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094</w:t>
            </w:r>
          </w:p>
        </w:tc>
        <w:tc>
          <w:tcPr>
            <w:tcW w:w="38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6DA38C" w14:textId="07B19047" w:rsidR="00A277B7" w:rsidRPr="00E84424" w:rsidRDefault="00CF1017" w:rsidP="0083742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CF1017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2</w:t>
            </w:r>
            <w:r w:rsidR="00A277B7" w:rsidRPr="00E84424">
              <w:rPr>
                <w:rFonts w:ascii="Browallia New" w:eastAsia="Arial Unicode MS" w:hAnsi="Browallia New" w:cs="Browallia New"/>
                <w:sz w:val="25"/>
                <w:szCs w:val="25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135</w:t>
            </w:r>
          </w:p>
        </w:tc>
      </w:tr>
    </w:tbl>
    <w:p w14:paraId="504F1CF0" w14:textId="77777777" w:rsidR="00993840" w:rsidRPr="00E84424" w:rsidRDefault="00993840" w:rsidP="009938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C4A12FA" w14:textId="7AC963A8" w:rsidR="00587665" w:rsidRPr="00E84424" w:rsidRDefault="00587665" w:rsidP="00587665">
      <w:pPr>
        <w:spacing w:line="240" w:lineRule="auto"/>
        <w:ind w:right="-72"/>
        <w:rPr>
          <w:rFonts w:ascii="Browallia New" w:eastAsia="Arial Unicode MS" w:hAnsi="Browallia New" w:cs="Browallia New"/>
          <w:sz w:val="25"/>
          <w:szCs w:val="25"/>
          <w:cs/>
        </w:rPr>
      </w:pPr>
      <w:r w:rsidRPr="00E84424">
        <w:rPr>
          <w:rFonts w:ascii="Browallia New" w:eastAsia="Arial Unicode MS" w:hAnsi="Browallia New" w:cs="Browallia New"/>
          <w:sz w:val="26"/>
          <w:szCs w:val="26"/>
          <w:vertAlign w:val="superscript"/>
          <w:lang w:val="en-GB"/>
        </w:rPr>
        <w:t>(</w:t>
      </w:r>
      <w:r w:rsidRPr="00CF1017">
        <w:rPr>
          <w:rFonts w:ascii="Browallia New" w:eastAsia="Arial Unicode MS" w:hAnsi="Browallia New" w:cs="Browallia New"/>
          <w:sz w:val="26"/>
          <w:szCs w:val="26"/>
          <w:vertAlign w:val="superscript"/>
          <w:lang w:val="en-GB"/>
        </w:rPr>
        <w:t>1</w:t>
      </w:r>
      <w:r w:rsidRPr="00E84424">
        <w:rPr>
          <w:rFonts w:ascii="Browallia New" w:eastAsia="Arial Unicode MS" w:hAnsi="Browallia New" w:cs="Browallia New"/>
          <w:sz w:val="26"/>
          <w:szCs w:val="26"/>
          <w:vertAlign w:val="superscript"/>
          <w:lang w:val="en-GB"/>
        </w:rPr>
        <w:t>)</w:t>
      </w:r>
      <w:r w:rsidRPr="00E84424">
        <w:rPr>
          <w:rFonts w:ascii="Browallia New" w:eastAsia="Arial Unicode MS" w:hAnsi="Browallia New" w:cs="Browallia New"/>
          <w:sz w:val="25"/>
          <w:szCs w:val="25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ยอดเงินต่ำกว่า </w:t>
      </w:r>
      <w:r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1 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ล้านบาท</w:t>
      </w:r>
    </w:p>
    <w:p w14:paraId="0616142F" w14:textId="77777777" w:rsidR="00993840" w:rsidRPr="00587665" w:rsidRDefault="00993840" w:rsidP="009938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  <w:sectPr w:rsidR="00993840" w:rsidRPr="00587665" w:rsidSect="00CC2C04">
          <w:pgSz w:w="16834" w:h="11909" w:orient="landscape" w:code="9"/>
          <w:pgMar w:top="1440" w:right="720" w:bottom="720" w:left="720" w:header="706" w:footer="576" w:gutter="0"/>
          <w:cols w:space="720"/>
          <w:docGrid w:linePitch="245"/>
        </w:sectPr>
      </w:pPr>
    </w:p>
    <w:p w14:paraId="74B92BD8" w14:textId="77777777" w:rsidR="00993840" w:rsidRPr="00E84424" w:rsidRDefault="00993840" w:rsidP="009938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67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7ED3E744" w14:textId="26D68071" w:rsidR="00993840" w:rsidRPr="00E84424" w:rsidRDefault="00CF1017" w:rsidP="00993840">
      <w:pPr>
        <w:pStyle w:val="Heading2"/>
        <w:keepNext w:val="0"/>
        <w:tabs>
          <w:tab w:val="clear" w:pos="567"/>
        </w:tabs>
        <w:spacing w:line="240" w:lineRule="auto"/>
        <w:ind w:left="540" w:hanging="540"/>
        <w:rPr>
          <w:rFonts w:ascii="Browallia New" w:eastAsia="Arial Unicode MS" w:hAnsi="Browallia New" w:cs="Browallia New"/>
          <w:color w:val="CF4A02"/>
          <w:lang w:val="en-GB"/>
        </w:rPr>
      </w:pPr>
      <w:r w:rsidRPr="00CF1017">
        <w:rPr>
          <w:rFonts w:ascii="Browallia New" w:eastAsia="Arial Unicode MS" w:hAnsi="Browallia New" w:cs="Browallia New"/>
          <w:color w:val="CF4A02"/>
          <w:lang w:val="en-GB"/>
        </w:rPr>
        <w:t>17</w:t>
      </w:r>
      <w:r w:rsidR="00993840" w:rsidRPr="00E84424">
        <w:rPr>
          <w:rFonts w:ascii="Browallia New" w:eastAsia="Arial Unicode MS" w:hAnsi="Browallia New" w:cs="Browallia New"/>
          <w:color w:val="CF4A02"/>
          <w:lang w:val="en-GB"/>
        </w:rPr>
        <w:t>.</w:t>
      </w:r>
      <w:r w:rsidRPr="00CF1017">
        <w:rPr>
          <w:rFonts w:ascii="Browallia New" w:eastAsia="Arial Unicode MS" w:hAnsi="Browallia New" w:cs="Browallia New"/>
          <w:color w:val="CF4A02"/>
          <w:lang w:val="en-GB"/>
        </w:rPr>
        <w:t>3</w:t>
      </w:r>
      <w:r w:rsidR="00993840" w:rsidRPr="00E84424">
        <w:rPr>
          <w:rFonts w:ascii="Browallia New" w:eastAsia="Arial Unicode MS" w:hAnsi="Browallia New" w:cs="Browallia New"/>
          <w:color w:val="CF4A02"/>
          <w:lang w:val="en-GB"/>
        </w:rPr>
        <w:tab/>
      </w:r>
      <w:r w:rsidR="00993840" w:rsidRPr="00E84424">
        <w:rPr>
          <w:rFonts w:ascii="Browallia New" w:eastAsia="Arial Unicode MS" w:hAnsi="Browallia New" w:cs="Browallia New"/>
          <w:color w:val="CF4A02"/>
          <w:cs/>
          <w:lang w:val="en-GB"/>
        </w:rPr>
        <w:t>ข้อมูลทางการเงินโดยสรุปของบริษัทย่อยที่มีส่วนได้เสียที่ไม่มีอำนาจควบคุมที่มีสาระสำคัญ</w:t>
      </w:r>
    </w:p>
    <w:p w14:paraId="225C07D4" w14:textId="77777777" w:rsidR="00993840" w:rsidRPr="00E84424" w:rsidRDefault="00993840" w:rsidP="009938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FA507B0" w14:textId="77777777" w:rsidR="00993840" w:rsidRPr="00E84424" w:rsidRDefault="00993840" w:rsidP="009938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84424">
        <w:rPr>
          <w:rFonts w:ascii="Browallia New" w:eastAsia="Arial Unicode MS" w:hAnsi="Browallia New" w:cs="Browallia New"/>
          <w:sz w:val="26"/>
          <w:szCs w:val="26"/>
          <w:cs/>
        </w:rPr>
        <w:t>รายละเอียดด้านล่างแสดงข้อมูลทางการเงินโดยสรุปของบริษัทย่อยแต่ละรายที่มีส่วนได้เสียที่ไม่มีอำนาจควบคุมที่มีสาระสำคัญต่อกลุ่มกิจการ จำนวนที่เปิดเผยสำหรับบริษัทย่อยแต่ละรายแสดงด้วยจำนวน</w:t>
      </w:r>
      <w:r w:rsidRPr="00E84424">
        <w:rPr>
          <w:rFonts w:ascii="Browallia New" w:eastAsia="Arial Unicode MS" w:hAnsi="Browallia New" w:cs="Browallia New"/>
          <w:sz w:val="26"/>
          <w:szCs w:val="26"/>
          <w:cs/>
        </w:rPr>
        <w:br/>
        <w:t>ก่อนการตัดรายการระหว่างกัน</w:t>
      </w:r>
    </w:p>
    <w:p w14:paraId="3924C334" w14:textId="77777777" w:rsidR="00993840" w:rsidRPr="00E84424" w:rsidRDefault="00993840" w:rsidP="009938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2617AAE" w14:textId="2AFBB585" w:rsidR="00993840" w:rsidRPr="00E84424" w:rsidRDefault="00993840" w:rsidP="009938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Browallia New" w:eastAsia="Arial Unicode MS" w:hAnsi="Browallia New" w:cs="Browallia New"/>
          <w:sz w:val="26"/>
          <w:szCs w:val="26"/>
        </w:rPr>
      </w:pPr>
      <w:r w:rsidRPr="00E84424">
        <w:rPr>
          <w:rFonts w:ascii="Browallia New" w:eastAsia="Arial Unicode MS" w:hAnsi="Browallia New" w:cs="Browallia New"/>
          <w:sz w:val="26"/>
          <w:szCs w:val="26"/>
          <w:cs/>
        </w:rPr>
        <w:t>ดูหมายเหตุฯ ข้อ</w:t>
      </w:r>
      <w:r w:rsidRPr="00E8442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CF1017" w:rsidRPr="00CF1017">
        <w:rPr>
          <w:rFonts w:ascii="Browallia New" w:eastAsia="Arial Unicode MS" w:hAnsi="Browallia New" w:cs="Browallia New"/>
          <w:sz w:val="26"/>
          <w:szCs w:val="26"/>
          <w:lang w:val="en-GB"/>
        </w:rPr>
        <w:t>33</w:t>
      </w:r>
      <w:r w:rsidRPr="00E8442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84424">
        <w:rPr>
          <w:rFonts w:ascii="Browallia New" w:eastAsia="Arial Unicode MS" w:hAnsi="Browallia New" w:cs="Browallia New"/>
          <w:sz w:val="26"/>
          <w:szCs w:val="26"/>
          <w:cs/>
        </w:rPr>
        <w:t>สำหรับรายการกับส่วนได้เสียที่ไม่มีอำนาจควบคุม</w:t>
      </w:r>
    </w:p>
    <w:p w14:paraId="00AC486C" w14:textId="77777777" w:rsidR="00993840" w:rsidRPr="00E84424" w:rsidRDefault="00993840" w:rsidP="009938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6C62F73A" w14:textId="77777777" w:rsidR="00993840" w:rsidRPr="00E84424" w:rsidRDefault="00993840" w:rsidP="009938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Browallia New" w:eastAsia="Arial Unicode MS" w:hAnsi="Browallia New" w:cs="Browallia New"/>
          <w:sz w:val="26"/>
          <w:szCs w:val="26"/>
          <w:u w:val="single"/>
        </w:rPr>
      </w:pPr>
      <w:r w:rsidRPr="00E84424">
        <w:rPr>
          <w:rFonts w:ascii="Browallia New" w:eastAsia="Arial Unicode MS" w:hAnsi="Browallia New" w:cs="Browallia New"/>
          <w:sz w:val="26"/>
          <w:szCs w:val="26"/>
          <w:u w:val="single"/>
          <w:cs/>
        </w:rPr>
        <w:t>งบแสดงฐานะการเงินโดยสรุป</w:t>
      </w:r>
    </w:p>
    <w:p w14:paraId="2BB35B6B" w14:textId="77777777" w:rsidR="00993840" w:rsidRPr="00E84424" w:rsidRDefault="00993840" w:rsidP="009938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4999" w:type="pct"/>
        <w:tblLook w:val="0000" w:firstRow="0" w:lastRow="0" w:firstColumn="0" w:lastColumn="0" w:noHBand="0" w:noVBand="0"/>
      </w:tblPr>
      <w:tblGrid>
        <w:gridCol w:w="4437"/>
        <w:gridCol w:w="1361"/>
        <w:gridCol w:w="1398"/>
        <w:gridCol w:w="1357"/>
        <w:gridCol w:w="1419"/>
        <w:gridCol w:w="1357"/>
        <w:gridCol w:w="1357"/>
        <w:gridCol w:w="1357"/>
        <w:gridCol w:w="1348"/>
      </w:tblGrid>
      <w:tr w:rsidR="00A277B7" w:rsidRPr="00E84424" w14:paraId="49FDF7EE" w14:textId="77777777" w:rsidTr="00837424">
        <w:tc>
          <w:tcPr>
            <w:tcW w:w="1441" w:type="pct"/>
            <w:tcBorders>
              <w:top w:val="nil"/>
              <w:left w:val="nil"/>
              <w:bottom w:val="nil"/>
              <w:right w:val="nil"/>
            </w:tcBorders>
          </w:tcPr>
          <w:p w14:paraId="5BE5B5C0" w14:textId="77777777" w:rsidR="00A277B7" w:rsidRPr="00E84424" w:rsidRDefault="00A277B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Chars="241" w:left="434" w:rightChars="-131" w:right="-236" w:firstLine="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9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67A6F34" w14:textId="77777777" w:rsidR="00A277B7" w:rsidRPr="00E84424" w:rsidRDefault="00A277B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บริษัท ไทยออยล์เพาเวอร์ จำกัด</w:t>
            </w:r>
          </w:p>
        </w:tc>
        <w:tc>
          <w:tcPr>
            <w:tcW w:w="90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7208D94E" w14:textId="77777777" w:rsidR="00A277B7" w:rsidRPr="00E84424" w:rsidRDefault="00A277B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บริษัท ลาบิกซ์ จำกัด</w:t>
            </w:r>
          </w:p>
        </w:tc>
        <w:tc>
          <w:tcPr>
            <w:tcW w:w="88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5885871C" w14:textId="77777777" w:rsidR="00A277B7" w:rsidRPr="00E84424" w:rsidRDefault="00A277B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บริษัทย่อยอื่นที่ไม่มีสาระสำคัญ</w:t>
            </w:r>
          </w:p>
        </w:tc>
        <w:tc>
          <w:tcPr>
            <w:tcW w:w="87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159D2E17" w14:textId="77777777" w:rsidR="00A277B7" w:rsidRPr="00E84424" w:rsidRDefault="00A277B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A277B7" w:rsidRPr="00E84424" w14:paraId="631D0580" w14:textId="77777777" w:rsidTr="00837424">
        <w:tc>
          <w:tcPr>
            <w:tcW w:w="1441" w:type="pct"/>
            <w:tcBorders>
              <w:top w:val="nil"/>
              <w:left w:val="nil"/>
              <w:bottom w:val="nil"/>
              <w:right w:val="nil"/>
            </w:tcBorders>
          </w:tcPr>
          <w:p w14:paraId="2F1D3B8E" w14:textId="704FD355" w:rsidR="00A277B7" w:rsidRPr="00E84424" w:rsidRDefault="00A277B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Chars="241" w:left="434" w:right="-236" w:firstLine="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CF1017" w:rsidRPr="00CF10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82851D" w14:textId="754B89FA" w:rsidR="00A277B7" w:rsidRPr="00E84424" w:rsidRDefault="00A277B7" w:rsidP="00837424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พ.ศ.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color w:val="7030A0"/>
                <w:sz w:val="26"/>
                <w:szCs w:val="26"/>
                <w:cs/>
                <w:lang w:bidi="th-TH"/>
              </w:rPr>
              <w:t xml:space="preserve"> </w:t>
            </w:r>
            <w:r w:rsidR="00CF1017" w:rsidRPr="00CF10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2563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396ACD" w14:textId="0BD15754" w:rsidR="00A277B7" w:rsidRPr="00E84424" w:rsidRDefault="00A277B7" w:rsidP="00837424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พ.ศ.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color w:val="7030A0"/>
                <w:sz w:val="26"/>
                <w:szCs w:val="26"/>
                <w:cs/>
                <w:lang w:bidi="th-TH"/>
              </w:rPr>
              <w:t xml:space="preserve"> </w:t>
            </w:r>
            <w:r w:rsidR="00CF1017" w:rsidRPr="00CF10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2562</w:t>
            </w:r>
          </w:p>
        </w:tc>
        <w:tc>
          <w:tcPr>
            <w:tcW w:w="441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</w:tcPr>
          <w:p w14:paraId="3EC2F5F7" w14:textId="73746310" w:rsidR="00A277B7" w:rsidRPr="00E84424" w:rsidRDefault="00A277B7" w:rsidP="00837424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พ.ศ.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color w:val="7030A0"/>
                <w:sz w:val="26"/>
                <w:szCs w:val="26"/>
                <w:cs/>
                <w:lang w:bidi="th-TH"/>
              </w:rPr>
              <w:t xml:space="preserve"> </w:t>
            </w:r>
            <w:r w:rsidR="00CF1017" w:rsidRPr="00CF10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2563</w:t>
            </w:r>
          </w:p>
        </w:tc>
        <w:tc>
          <w:tcPr>
            <w:tcW w:w="461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</w:tcPr>
          <w:p w14:paraId="5862E71C" w14:textId="2542E23E" w:rsidR="00A277B7" w:rsidRPr="00E84424" w:rsidRDefault="00A277B7" w:rsidP="00837424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พ.ศ.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color w:val="7030A0"/>
                <w:sz w:val="26"/>
                <w:szCs w:val="26"/>
                <w:cs/>
                <w:lang w:bidi="th-TH"/>
              </w:rPr>
              <w:t xml:space="preserve"> </w:t>
            </w:r>
            <w:r w:rsidR="00CF1017" w:rsidRPr="00CF10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2562</w:t>
            </w:r>
          </w:p>
        </w:tc>
        <w:tc>
          <w:tcPr>
            <w:tcW w:w="441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</w:tcPr>
          <w:p w14:paraId="654909F7" w14:textId="787A0E62" w:rsidR="00A277B7" w:rsidRPr="00E84424" w:rsidRDefault="00A277B7" w:rsidP="00837424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พ.ศ.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color w:val="7030A0"/>
                <w:sz w:val="26"/>
                <w:szCs w:val="26"/>
                <w:cs/>
                <w:lang w:bidi="th-TH"/>
              </w:rPr>
              <w:t xml:space="preserve"> </w:t>
            </w:r>
            <w:r w:rsidR="00CF1017" w:rsidRPr="00CF10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2563</w:t>
            </w:r>
          </w:p>
        </w:tc>
        <w:tc>
          <w:tcPr>
            <w:tcW w:w="441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</w:tcPr>
          <w:p w14:paraId="3E103F0B" w14:textId="3279CE63" w:rsidR="00A277B7" w:rsidRPr="00E84424" w:rsidRDefault="00A277B7" w:rsidP="00837424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พ.ศ.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color w:val="7030A0"/>
                <w:sz w:val="26"/>
                <w:szCs w:val="26"/>
                <w:cs/>
                <w:lang w:bidi="th-TH"/>
              </w:rPr>
              <w:t xml:space="preserve"> </w:t>
            </w:r>
            <w:r w:rsidR="00CF1017" w:rsidRPr="00CF10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2562</w:t>
            </w:r>
          </w:p>
        </w:tc>
        <w:tc>
          <w:tcPr>
            <w:tcW w:w="441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</w:tcPr>
          <w:p w14:paraId="104F5B92" w14:textId="4CB43222" w:rsidR="00A277B7" w:rsidRPr="00E84424" w:rsidRDefault="00A277B7" w:rsidP="00837424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พ.ศ.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color w:val="7030A0"/>
                <w:sz w:val="26"/>
                <w:szCs w:val="26"/>
                <w:cs/>
                <w:lang w:bidi="th-TH"/>
              </w:rPr>
              <w:t xml:space="preserve"> </w:t>
            </w:r>
            <w:r w:rsidR="00CF1017" w:rsidRPr="00CF10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2563</w:t>
            </w:r>
          </w:p>
        </w:tc>
        <w:tc>
          <w:tcPr>
            <w:tcW w:w="438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</w:tcPr>
          <w:p w14:paraId="4F78A9F5" w14:textId="2D17FC63" w:rsidR="00A277B7" w:rsidRPr="00E84424" w:rsidRDefault="00A277B7" w:rsidP="00837424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พ.ศ.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color w:val="7030A0"/>
                <w:sz w:val="26"/>
                <w:szCs w:val="26"/>
                <w:cs/>
                <w:lang w:bidi="th-TH"/>
              </w:rPr>
              <w:t xml:space="preserve"> </w:t>
            </w:r>
            <w:r w:rsidR="00CF1017" w:rsidRPr="00CF10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2562</w:t>
            </w:r>
          </w:p>
        </w:tc>
      </w:tr>
      <w:tr w:rsidR="00A277B7" w:rsidRPr="00E84424" w14:paraId="6CAF5ACF" w14:textId="77777777" w:rsidTr="00837424">
        <w:tc>
          <w:tcPr>
            <w:tcW w:w="1441" w:type="pct"/>
            <w:tcBorders>
              <w:top w:val="nil"/>
              <w:left w:val="nil"/>
              <w:bottom w:val="nil"/>
              <w:right w:val="nil"/>
            </w:tcBorders>
          </w:tcPr>
          <w:p w14:paraId="6B68F61C" w14:textId="77777777" w:rsidR="00A277B7" w:rsidRPr="00E84424" w:rsidRDefault="00A277B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Chars="241" w:left="434" w:right="-236" w:firstLine="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B67E9E" w14:textId="77777777" w:rsidR="00A277B7" w:rsidRPr="00E84424" w:rsidRDefault="00A277B7" w:rsidP="00837424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8244359" w14:textId="77777777" w:rsidR="00A277B7" w:rsidRPr="00E84424" w:rsidRDefault="00A277B7" w:rsidP="00837424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02387FE8" w14:textId="77777777" w:rsidR="00A277B7" w:rsidRPr="00E84424" w:rsidRDefault="00A277B7" w:rsidP="00837424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4C8FA133" w14:textId="77777777" w:rsidR="00A277B7" w:rsidRPr="00E84424" w:rsidRDefault="00A277B7" w:rsidP="00837424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3D280B07" w14:textId="77777777" w:rsidR="00A277B7" w:rsidRPr="00E84424" w:rsidRDefault="00A277B7" w:rsidP="00837424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443BF2CB" w14:textId="77777777" w:rsidR="00A277B7" w:rsidRPr="00E84424" w:rsidRDefault="00A277B7" w:rsidP="00837424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4ADE3B20" w14:textId="77777777" w:rsidR="00A277B7" w:rsidRPr="00E84424" w:rsidRDefault="00A277B7" w:rsidP="00837424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4A8F0B3F" w14:textId="77777777" w:rsidR="00A277B7" w:rsidRPr="00E84424" w:rsidRDefault="00A277B7" w:rsidP="00837424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A277B7" w:rsidRPr="00E84424" w14:paraId="2095874E" w14:textId="77777777" w:rsidTr="00837424">
        <w:tc>
          <w:tcPr>
            <w:tcW w:w="1441" w:type="pct"/>
            <w:tcBorders>
              <w:top w:val="nil"/>
              <w:left w:val="nil"/>
              <w:bottom w:val="nil"/>
              <w:right w:val="nil"/>
            </w:tcBorders>
          </w:tcPr>
          <w:p w14:paraId="1E3B98C2" w14:textId="77777777" w:rsidR="00A277B7" w:rsidRPr="00E84424" w:rsidRDefault="00A277B7" w:rsidP="00837424">
            <w:pPr>
              <w:pStyle w:val="acctfourfigures"/>
              <w:tabs>
                <w:tab w:val="clear" w:pos="765"/>
              </w:tabs>
              <w:spacing w:line="240" w:lineRule="auto"/>
              <w:ind w:leftChars="241" w:left="434" w:firstLine="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F601122" w14:textId="77777777" w:rsidR="00A277B7" w:rsidRPr="00E84424" w:rsidRDefault="00A277B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7E2A34" w14:textId="77777777" w:rsidR="00A277B7" w:rsidRPr="00E84424" w:rsidRDefault="00A277B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noWrap/>
            <w:vAlign w:val="center"/>
          </w:tcPr>
          <w:p w14:paraId="2A25F99D" w14:textId="77777777" w:rsidR="00A277B7" w:rsidRPr="00E84424" w:rsidRDefault="00A277B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461" w:type="pct"/>
            <w:tcBorders>
              <w:top w:val="single" w:sz="4" w:space="0" w:color="auto"/>
              <w:left w:val="nil"/>
              <w:right w:val="nil"/>
            </w:tcBorders>
            <w:noWrap/>
          </w:tcPr>
          <w:p w14:paraId="0DE5C505" w14:textId="77777777" w:rsidR="00A277B7" w:rsidRPr="00E84424" w:rsidRDefault="00A277B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noWrap/>
            <w:vAlign w:val="center"/>
          </w:tcPr>
          <w:p w14:paraId="42C40125" w14:textId="77777777" w:rsidR="00A277B7" w:rsidRPr="00E84424" w:rsidRDefault="00A277B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nil"/>
              <w:right w:val="nil"/>
            </w:tcBorders>
            <w:noWrap/>
            <w:vAlign w:val="center"/>
          </w:tcPr>
          <w:p w14:paraId="746CC859" w14:textId="77777777" w:rsidR="00A277B7" w:rsidRPr="00E84424" w:rsidRDefault="00A277B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noWrap/>
            <w:vAlign w:val="center"/>
          </w:tcPr>
          <w:p w14:paraId="0C4EEB5B" w14:textId="77777777" w:rsidR="00A277B7" w:rsidRPr="00E84424" w:rsidRDefault="00A277B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438" w:type="pct"/>
            <w:tcBorders>
              <w:top w:val="single" w:sz="4" w:space="0" w:color="auto"/>
              <w:left w:val="nil"/>
              <w:right w:val="nil"/>
            </w:tcBorders>
            <w:noWrap/>
            <w:vAlign w:val="center"/>
          </w:tcPr>
          <w:p w14:paraId="4AA7C0A0" w14:textId="77777777" w:rsidR="00A277B7" w:rsidRPr="00E84424" w:rsidRDefault="00A277B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277B7" w:rsidRPr="00E84424" w14:paraId="4032AE1C" w14:textId="77777777" w:rsidTr="00837424">
        <w:tc>
          <w:tcPr>
            <w:tcW w:w="1441" w:type="pct"/>
            <w:tcBorders>
              <w:top w:val="nil"/>
              <w:left w:val="nil"/>
              <w:bottom w:val="nil"/>
              <w:right w:val="nil"/>
            </w:tcBorders>
          </w:tcPr>
          <w:p w14:paraId="23747243" w14:textId="77777777" w:rsidR="00A277B7" w:rsidRPr="00E84424" w:rsidRDefault="00A277B7" w:rsidP="00837424">
            <w:pPr>
              <w:pStyle w:val="acctfourfigures"/>
              <w:tabs>
                <w:tab w:val="clear" w:pos="765"/>
              </w:tabs>
              <w:spacing w:line="240" w:lineRule="auto"/>
              <w:ind w:leftChars="241" w:left="434" w:firstLine="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ร้อยละของส่วนได้เสียที่ไม่มีอำนาจควบคุม</w:t>
            </w:r>
          </w:p>
        </w:tc>
        <w:tc>
          <w:tcPr>
            <w:tcW w:w="442" w:type="pct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5502D49" w14:textId="2C2FD7E5" w:rsidR="00A277B7" w:rsidRPr="00E84424" w:rsidRDefault="00CF101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</w:t>
            </w:r>
            <w:r w:rsidR="00A277B7"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</w:t>
            </w:r>
          </w:p>
        </w:tc>
        <w:tc>
          <w:tcPr>
            <w:tcW w:w="454" w:type="pct"/>
            <w:tcBorders>
              <w:left w:val="nil"/>
              <w:bottom w:val="nil"/>
              <w:right w:val="nil"/>
            </w:tcBorders>
            <w:vAlign w:val="center"/>
          </w:tcPr>
          <w:p w14:paraId="2FE62528" w14:textId="66DABE37" w:rsidR="00A277B7" w:rsidRPr="00E84424" w:rsidRDefault="00CF101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</w:t>
            </w:r>
            <w:r w:rsidR="00A277B7"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</w:t>
            </w:r>
          </w:p>
        </w:tc>
        <w:tc>
          <w:tcPr>
            <w:tcW w:w="441" w:type="pct"/>
            <w:tcBorders>
              <w:left w:val="nil"/>
              <w:right w:val="nil"/>
            </w:tcBorders>
            <w:shd w:val="clear" w:color="auto" w:fill="FAFAFA"/>
            <w:noWrap/>
          </w:tcPr>
          <w:p w14:paraId="2B2C4EFE" w14:textId="2E9592F9" w:rsidR="00A277B7" w:rsidRPr="00E84424" w:rsidRDefault="00CF101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  <w:r w:rsidR="00A277B7"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461" w:type="pct"/>
            <w:tcBorders>
              <w:left w:val="nil"/>
              <w:right w:val="nil"/>
            </w:tcBorders>
            <w:noWrap/>
            <w:vAlign w:val="center"/>
          </w:tcPr>
          <w:p w14:paraId="5DDF297C" w14:textId="5BD5A425" w:rsidR="00A277B7" w:rsidRPr="00E84424" w:rsidRDefault="00CF101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  <w:r w:rsidR="00A277B7"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441" w:type="pct"/>
            <w:tcBorders>
              <w:left w:val="nil"/>
              <w:right w:val="nil"/>
            </w:tcBorders>
            <w:shd w:val="clear" w:color="auto" w:fill="FAFAFA"/>
            <w:noWrap/>
          </w:tcPr>
          <w:p w14:paraId="55475143" w14:textId="77777777" w:rsidR="00A277B7" w:rsidRPr="00E84424" w:rsidRDefault="00A277B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441" w:type="pct"/>
            <w:tcBorders>
              <w:left w:val="nil"/>
              <w:right w:val="nil"/>
            </w:tcBorders>
            <w:noWrap/>
            <w:vAlign w:val="center"/>
          </w:tcPr>
          <w:p w14:paraId="2C0561AA" w14:textId="77777777" w:rsidR="00A277B7" w:rsidRPr="00E84424" w:rsidRDefault="00A277B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441" w:type="pct"/>
            <w:tcBorders>
              <w:left w:val="nil"/>
              <w:right w:val="nil"/>
            </w:tcBorders>
            <w:shd w:val="clear" w:color="auto" w:fill="FAFAFA"/>
            <w:noWrap/>
            <w:vAlign w:val="center"/>
          </w:tcPr>
          <w:p w14:paraId="658086EE" w14:textId="77777777" w:rsidR="00A277B7" w:rsidRPr="00E84424" w:rsidRDefault="00A277B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438" w:type="pct"/>
            <w:tcBorders>
              <w:left w:val="nil"/>
              <w:right w:val="nil"/>
            </w:tcBorders>
            <w:noWrap/>
            <w:vAlign w:val="center"/>
          </w:tcPr>
          <w:p w14:paraId="0EC53FF1" w14:textId="77777777" w:rsidR="00A277B7" w:rsidRPr="00E84424" w:rsidRDefault="00A277B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277B7" w:rsidRPr="00E84424" w14:paraId="34C0A912" w14:textId="77777777" w:rsidTr="00837424">
        <w:tc>
          <w:tcPr>
            <w:tcW w:w="1441" w:type="pct"/>
            <w:tcBorders>
              <w:top w:val="nil"/>
              <w:left w:val="nil"/>
              <w:bottom w:val="nil"/>
              <w:right w:val="nil"/>
            </w:tcBorders>
          </w:tcPr>
          <w:p w14:paraId="734E2C6E" w14:textId="77777777" w:rsidR="00A277B7" w:rsidRPr="00E84424" w:rsidRDefault="00A277B7" w:rsidP="00837424">
            <w:pPr>
              <w:pStyle w:val="acctfourfigures"/>
              <w:tabs>
                <w:tab w:val="clear" w:pos="765"/>
              </w:tabs>
              <w:spacing w:line="240" w:lineRule="auto"/>
              <w:ind w:leftChars="241" w:left="434" w:firstLine="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สินทรัพย์หมุนเวียน</w:t>
            </w:r>
          </w:p>
        </w:tc>
        <w:tc>
          <w:tcPr>
            <w:tcW w:w="442" w:type="pct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190B6403" w14:textId="190AA783" w:rsidR="00A277B7" w:rsidRPr="00E84424" w:rsidRDefault="00CF101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623</w:t>
            </w:r>
          </w:p>
        </w:tc>
        <w:tc>
          <w:tcPr>
            <w:tcW w:w="454" w:type="pct"/>
            <w:tcBorders>
              <w:left w:val="nil"/>
              <w:bottom w:val="nil"/>
              <w:right w:val="nil"/>
            </w:tcBorders>
          </w:tcPr>
          <w:p w14:paraId="650877DE" w14:textId="4EAA001B" w:rsidR="00A277B7" w:rsidRPr="00E84424" w:rsidRDefault="00CF101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977</w:t>
            </w:r>
          </w:p>
        </w:tc>
        <w:tc>
          <w:tcPr>
            <w:tcW w:w="441" w:type="pct"/>
            <w:tcBorders>
              <w:left w:val="nil"/>
              <w:right w:val="nil"/>
            </w:tcBorders>
            <w:shd w:val="clear" w:color="auto" w:fill="FAFAFA"/>
            <w:noWrap/>
          </w:tcPr>
          <w:p w14:paraId="10EB6302" w14:textId="1149AB42" w:rsidR="00A277B7" w:rsidRPr="00E84424" w:rsidRDefault="00CF101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855</w:t>
            </w:r>
          </w:p>
        </w:tc>
        <w:tc>
          <w:tcPr>
            <w:tcW w:w="461" w:type="pct"/>
            <w:tcBorders>
              <w:left w:val="nil"/>
              <w:right w:val="nil"/>
            </w:tcBorders>
            <w:noWrap/>
            <w:vAlign w:val="center"/>
          </w:tcPr>
          <w:p w14:paraId="3141F1A9" w14:textId="617EE492" w:rsidR="00A277B7" w:rsidRPr="00E84424" w:rsidRDefault="00CF101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A277B7"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600</w:t>
            </w:r>
          </w:p>
        </w:tc>
        <w:tc>
          <w:tcPr>
            <w:tcW w:w="441" w:type="pct"/>
            <w:tcBorders>
              <w:left w:val="nil"/>
              <w:right w:val="nil"/>
            </w:tcBorders>
            <w:shd w:val="clear" w:color="auto" w:fill="FAFAFA"/>
            <w:noWrap/>
          </w:tcPr>
          <w:p w14:paraId="49E0A122" w14:textId="77777777" w:rsidR="00A277B7" w:rsidRPr="00E84424" w:rsidRDefault="00A277B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441" w:type="pct"/>
            <w:tcBorders>
              <w:left w:val="nil"/>
              <w:right w:val="nil"/>
            </w:tcBorders>
            <w:noWrap/>
            <w:vAlign w:val="center"/>
          </w:tcPr>
          <w:p w14:paraId="49926CCB" w14:textId="77777777" w:rsidR="00A277B7" w:rsidRPr="00E84424" w:rsidRDefault="00A277B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441" w:type="pct"/>
            <w:tcBorders>
              <w:left w:val="nil"/>
              <w:right w:val="nil"/>
            </w:tcBorders>
            <w:shd w:val="clear" w:color="auto" w:fill="FAFAFA"/>
            <w:noWrap/>
            <w:vAlign w:val="center"/>
          </w:tcPr>
          <w:p w14:paraId="1164809D" w14:textId="77777777" w:rsidR="00A277B7" w:rsidRPr="00E84424" w:rsidRDefault="00A277B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438" w:type="pct"/>
            <w:tcBorders>
              <w:left w:val="nil"/>
              <w:right w:val="nil"/>
            </w:tcBorders>
            <w:noWrap/>
            <w:vAlign w:val="center"/>
          </w:tcPr>
          <w:p w14:paraId="57A6CAD8" w14:textId="77777777" w:rsidR="00A277B7" w:rsidRPr="00E84424" w:rsidRDefault="00A277B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277B7" w:rsidRPr="00E84424" w14:paraId="0F9BD09B" w14:textId="77777777" w:rsidTr="00837424">
        <w:tc>
          <w:tcPr>
            <w:tcW w:w="1441" w:type="pct"/>
            <w:tcBorders>
              <w:top w:val="nil"/>
              <w:left w:val="nil"/>
              <w:bottom w:val="nil"/>
              <w:right w:val="nil"/>
            </w:tcBorders>
          </w:tcPr>
          <w:p w14:paraId="5E22E0E4" w14:textId="77777777" w:rsidR="00A277B7" w:rsidRPr="00E84424" w:rsidRDefault="00A277B7" w:rsidP="00837424">
            <w:pPr>
              <w:pStyle w:val="acctfourfigures"/>
              <w:tabs>
                <w:tab w:val="clear" w:pos="765"/>
              </w:tabs>
              <w:spacing w:line="240" w:lineRule="auto"/>
              <w:ind w:leftChars="241" w:left="434" w:firstLine="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สินทรัพย์ไม่หมุนเวียน</w:t>
            </w:r>
          </w:p>
        </w:tc>
        <w:tc>
          <w:tcPr>
            <w:tcW w:w="442" w:type="pct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7B1A845C" w14:textId="392552F1" w:rsidR="00A277B7" w:rsidRPr="00E84424" w:rsidRDefault="00CF101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</w:t>
            </w:r>
            <w:r w:rsidR="00A277B7"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962</w:t>
            </w:r>
          </w:p>
        </w:tc>
        <w:tc>
          <w:tcPr>
            <w:tcW w:w="454" w:type="pct"/>
            <w:tcBorders>
              <w:left w:val="nil"/>
              <w:bottom w:val="nil"/>
              <w:right w:val="nil"/>
            </w:tcBorders>
          </w:tcPr>
          <w:p w14:paraId="4354AF17" w14:textId="5A1DB76E" w:rsidR="00A277B7" w:rsidRPr="00E84424" w:rsidRDefault="00CF101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</w:t>
            </w:r>
            <w:r w:rsidR="00A277B7"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824</w:t>
            </w:r>
          </w:p>
        </w:tc>
        <w:tc>
          <w:tcPr>
            <w:tcW w:w="441" w:type="pct"/>
            <w:tcBorders>
              <w:left w:val="nil"/>
              <w:right w:val="nil"/>
            </w:tcBorders>
            <w:shd w:val="clear" w:color="auto" w:fill="FAFAFA"/>
            <w:noWrap/>
          </w:tcPr>
          <w:p w14:paraId="22CDCDF7" w14:textId="0A4E553C" w:rsidR="00A277B7" w:rsidRPr="00E84424" w:rsidRDefault="00CF101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A277B7"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482</w:t>
            </w:r>
          </w:p>
        </w:tc>
        <w:tc>
          <w:tcPr>
            <w:tcW w:w="461" w:type="pct"/>
            <w:tcBorders>
              <w:left w:val="nil"/>
              <w:right w:val="nil"/>
            </w:tcBorders>
            <w:noWrap/>
            <w:vAlign w:val="center"/>
          </w:tcPr>
          <w:p w14:paraId="4C633095" w14:textId="588400BA" w:rsidR="00A277B7" w:rsidRPr="00E84424" w:rsidRDefault="00CF101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A277B7"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962</w:t>
            </w:r>
          </w:p>
        </w:tc>
        <w:tc>
          <w:tcPr>
            <w:tcW w:w="441" w:type="pct"/>
            <w:tcBorders>
              <w:left w:val="nil"/>
              <w:right w:val="nil"/>
            </w:tcBorders>
            <w:shd w:val="clear" w:color="auto" w:fill="FAFAFA"/>
            <w:noWrap/>
          </w:tcPr>
          <w:p w14:paraId="144B9248" w14:textId="77777777" w:rsidR="00A277B7" w:rsidRPr="00E84424" w:rsidRDefault="00A277B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441" w:type="pct"/>
            <w:tcBorders>
              <w:left w:val="nil"/>
              <w:right w:val="nil"/>
            </w:tcBorders>
            <w:noWrap/>
            <w:vAlign w:val="center"/>
          </w:tcPr>
          <w:p w14:paraId="323798F1" w14:textId="77777777" w:rsidR="00A277B7" w:rsidRPr="00E84424" w:rsidRDefault="00A277B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441" w:type="pct"/>
            <w:tcBorders>
              <w:left w:val="nil"/>
              <w:right w:val="nil"/>
            </w:tcBorders>
            <w:shd w:val="clear" w:color="auto" w:fill="FAFAFA"/>
            <w:noWrap/>
            <w:vAlign w:val="center"/>
          </w:tcPr>
          <w:p w14:paraId="19F325A7" w14:textId="77777777" w:rsidR="00A277B7" w:rsidRPr="00E84424" w:rsidRDefault="00A277B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438" w:type="pct"/>
            <w:tcBorders>
              <w:left w:val="nil"/>
              <w:right w:val="nil"/>
            </w:tcBorders>
            <w:noWrap/>
            <w:vAlign w:val="center"/>
          </w:tcPr>
          <w:p w14:paraId="1FF831D1" w14:textId="77777777" w:rsidR="00A277B7" w:rsidRPr="00E84424" w:rsidRDefault="00A277B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277B7" w:rsidRPr="00E84424" w14:paraId="0D9C03F0" w14:textId="77777777" w:rsidTr="00837424">
        <w:tc>
          <w:tcPr>
            <w:tcW w:w="1441" w:type="pct"/>
            <w:tcBorders>
              <w:top w:val="nil"/>
              <w:left w:val="nil"/>
              <w:bottom w:val="nil"/>
              <w:right w:val="nil"/>
            </w:tcBorders>
          </w:tcPr>
          <w:p w14:paraId="679E8E31" w14:textId="77777777" w:rsidR="00A277B7" w:rsidRPr="00E84424" w:rsidRDefault="00A277B7" w:rsidP="00837424">
            <w:pPr>
              <w:pStyle w:val="acctfourfigures"/>
              <w:tabs>
                <w:tab w:val="clear" w:pos="765"/>
              </w:tabs>
              <w:spacing w:line="240" w:lineRule="auto"/>
              <w:ind w:leftChars="241" w:left="434" w:firstLine="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หนี้สินหมุนเวียน</w:t>
            </w:r>
          </w:p>
        </w:tc>
        <w:tc>
          <w:tcPr>
            <w:tcW w:w="442" w:type="pct"/>
            <w:tcBorders>
              <w:left w:val="nil"/>
              <w:right w:val="nil"/>
            </w:tcBorders>
            <w:shd w:val="clear" w:color="auto" w:fill="FAFAFA"/>
          </w:tcPr>
          <w:p w14:paraId="48C1DD5E" w14:textId="77DE036C" w:rsidR="00A277B7" w:rsidRPr="00E84424" w:rsidRDefault="002636F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="00A277B7"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F1017"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674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454" w:type="pct"/>
            <w:tcBorders>
              <w:left w:val="nil"/>
              <w:right w:val="nil"/>
            </w:tcBorders>
          </w:tcPr>
          <w:p w14:paraId="50564ABF" w14:textId="28363BEC" w:rsidR="00A277B7" w:rsidRPr="00E84424" w:rsidRDefault="00A277B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446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441" w:type="pct"/>
            <w:tcBorders>
              <w:left w:val="nil"/>
              <w:right w:val="nil"/>
            </w:tcBorders>
            <w:shd w:val="clear" w:color="auto" w:fill="FAFAFA"/>
            <w:noWrap/>
          </w:tcPr>
          <w:p w14:paraId="197E54EF" w14:textId="7835807C" w:rsidR="00A277B7" w:rsidRPr="00E84424" w:rsidRDefault="002636F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A277B7"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F1017"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498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461" w:type="pct"/>
            <w:tcBorders>
              <w:left w:val="nil"/>
              <w:right w:val="nil"/>
            </w:tcBorders>
            <w:noWrap/>
            <w:vAlign w:val="center"/>
          </w:tcPr>
          <w:p w14:paraId="1E8D1C9C" w14:textId="2AAEB7EE" w:rsidR="00A277B7" w:rsidRPr="00E84424" w:rsidRDefault="00A277B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F1017"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774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441" w:type="pct"/>
            <w:tcBorders>
              <w:left w:val="nil"/>
              <w:right w:val="nil"/>
            </w:tcBorders>
            <w:shd w:val="clear" w:color="auto" w:fill="FAFAFA"/>
            <w:noWrap/>
          </w:tcPr>
          <w:p w14:paraId="268F4099" w14:textId="77777777" w:rsidR="00A277B7" w:rsidRPr="00E84424" w:rsidRDefault="00A277B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441" w:type="pct"/>
            <w:tcBorders>
              <w:left w:val="nil"/>
              <w:right w:val="nil"/>
            </w:tcBorders>
            <w:noWrap/>
            <w:vAlign w:val="center"/>
          </w:tcPr>
          <w:p w14:paraId="60AE02B3" w14:textId="77777777" w:rsidR="00A277B7" w:rsidRPr="00E84424" w:rsidRDefault="00A277B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441" w:type="pct"/>
            <w:tcBorders>
              <w:left w:val="nil"/>
              <w:right w:val="nil"/>
            </w:tcBorders>
            <w:shd w:val="clear" w:color="auto" w:fill="FAFAFA"/>
            <w:noWrap/>
            <w:vAlign w:val="center"/>
          </w:tcPr>
          <w:p w14:paraId="0EAA740F" w14:textId="77777777" w:rsidR="00A277B7" w:rsidRPr="00E84424" w:rsidRDefault="00A277B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438" w:type="pct"/>
            <w:tcBorders>
              <w:left w:val="nil"/>
              <w:right w:val="nil"/>
            </w:tcBorders>
            <w:noWrap/>
            <w:vAlign w:val="center"/>
          </w:tcPr>
          <w:p w14:paraId="3C330D8F" w14:textId="77777777" w:rsidR="00A277B7" w:rsidRPr="00E84424" w:rsidRDefault="00A277B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277B7" w:rsidRPr="00E84424" w14:paraId="52BBF5F2" w14:textId="77777777" w:rsidTr="00837424">
        <w:tc>
          <w:tcPr>
            <w:tcW w:w="1441" w:type="pct"/>
            <w:tcBorders>
              <w:top w:val="nil"/>
              <w:left w:val="nil"/>
              <w:bottom w:val="nil"/>
              <w:right w:val="nil"/>
            </w:tcBorders>
          </w:tcPr>
          <w:p w14:paraId="354FD1A0" w14:textId="77777777" w:rsidR="00A277B7" w:rsidRPr="00E84424" w:rsidRDefault="00A277B7" w:rsidP="00837424">
            <w:pPr>
              <w:pStyle w:val="acctfourfigures"/>
              <w:tabs>
                <w:tab w:val="clear" w:pos="765"/>
              </w:tabs>
              <w:spacing w:line="240" w:lineRule="auto"/>
              <w:ind w:leftChars="241" w:left="434" w:firstLine="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หนี้สินไม่หมุนเวียน</w:t>
            </w:r>
          </w:p>
        </w:tc>
        <w:tc>
          <w:tcPr>
            <w:tcW w:w="442" w:type="pct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229ACE2" w14:textId="3509C7A4" w:rsidR="00A277B7" w:rsidRPr="00E84424" w:rsidRDefault="002636F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454" w:type="pct"/>
            <w:tcBorders>
              <w:left w:val="nil"/>
              <w:bottom w:val="single" w:sz="4" w:space="0" w:color="auto"/>
              <w:right w:val="nil"/>
            </w:tcBorders>
          </w:tcPr>
          <w:p w14:paraId="23DA3810" w14:textId="24A77CFB" w:rsidR="00A277B7" w:rsidRPr="00E84424" w:rsidRDefault="00A277B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F1017"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458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441" w:type="pct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05A58F1D" w14:textId="671018DA" w:rsidR="00A277B7" w:rsidRPr="00E84424" w:rsidRDefault="002636F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A277B7"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F1017"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648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461" w:type="pct"/>
            <w:tcBorders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3B700215" w14:textId="41D58A93" w:rsidR="00A277B7" w:rsidRPr="00E84424" w:rsidRDefault="00A277B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F1017"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500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441" w:type="pct"/>
            <w:tcBorders>
              <w:left w:val="nil"/>
              <w:right w:val="nil"/>
            </w:tcBorders>
            <w:shd w:val="clear" w:color="auto" w:fill="FAFAFA"/>
            <w:noWrap/>
          </w:tcPr>
          <w:p w14:paraId="530CC275" w14:textId="77777777" w:rsidR="00A277B7" w:rsidRPr="00E84424" w:rsidRDefault="00A277B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441" w:type="pct"/>
            <w:tcBorders>
              <w:left w:val="nil"/>
              <w:right w:val="nil"/>
            </w:tcBorders>
            <w:noWrap/>
            <w:vAlign w:val="center"/>
          </w:tcPr>
          <w:p w14:paraId="2B8CF2C0" w14:textId="77777777" w:rsidR="00A277B7" w:rsidRPr="00E84424" w:rsidRDefault="00A277B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441" w:type="pct"/>
            <w:tcBorders>
              <w:left w:val="nil"/>
              <w:right w:val="nil"/>
            </w:tcBorders>
            <w:shd w:val="clear" w:color="auto" w:fill="FAFAFA"/>
            <w:noWrap/>
            <w:vAlign w:val="center"/>
          </w:tcPr>
          <w:p w14:paraId="594966F9" w14:textId="77777777" w:rsidR="00A277B7" w:rsidRPr="00E84424" w:rsidRDefault="00A277B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438" w:type="pct"/>
            <w:tcBorders>
              <w:left w:val="nil"/>
              <w:right w:val="nil"/>
            </w:tcBorders>
            <w:noWrap/>
            <w:vAlign w:val="center"/>
          </w:tcPr>
          <w:p w14:paraId="70003346" w14:textId="77777777" w:rsidR="00A277B7" w:rsidRPr="00E84424" w:rsidRDefault="00A277B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277B7" w:rsidRPr="00E84424" w14:paraId="72E29EA0" w14:textId="77777777" w:rsidTr="001B04EC">
        <w:tc>
          <w:tcPr>
            <w:tcW w:w="1441" w:type="pct"/>
            <w:tcBorders>
              <w:top w:val="nil"/>
              <w:left w:val="nil"/>
              <w:bottom w:val="nil"/>
              <w:right w:val="nil"/>
            </w:tcBorders>
          </w:tcPr>
          <w:p w14:paraId="0FD725F3" w14:textId="77777777" w:rsidR="00A277B7" w:rsidRPr="00E84424" w:rsidRDefault="00A277B7" w:rsidP="00837424">
            <w:pPr>
              <w:pStyle w:val="acctfourfigures"/>
              <w:tabs>
                <w:tab w:val="clear" w:pos="765"/>
              </w:tabs>
              <w:spacing w:line="240" w:lineRule="auto"/>
              <w:ind w:leftChars="241" w:left="434" w:firstLine="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สินทรัพย์สุทธิ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BD7975F" w14:textId="077F8661" w:rsidR="00A277B7" w:rsidRPr="00E84424" w:rsidRDefault="00CF101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A277B7"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839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8D6E4EA" w14:textId="02F1D56C" w:rsidR="00A277B7" w:rsidRPr="00E84424" w:rsidRDefault="00CF101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A277B7"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897</w:t>
            </w:r>
          </w:p>
        </w:tc>
        <w:tc>
          <w:tcPr>
            <w:tcW w:w="44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5718B0D6" w14:textId="03BDCA03" w:rsidR="00A277B7" w:rsidRPr="00E84424" w:rsidRDefault="00CF101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A277B7"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191</w:t>
            </w:r>
          </w:p>
        </w:tc>
        <w:tc>
          <w:tcPr>
            <w:tcW w:w="46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6944D4B0" w14:textId="25430F92" w:rsidR="00A277B7" w:rsidRPr="00E84424" w:rsidRDefault="00CF101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A277B7"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288</w:t>
            </w:r>
          </w:p>
        </w:tc>
        <w:tc>
          <w:tcPr>
            <w:tcW w:w="441" w:type="pct"/>
            <w:tcBorders>
              <w:left w:val="nil"/>
              <w:right w:val="nil"/>
            </w:tcBorders>
            <w:shd w:val="clear" w:color="auto" w:fill="FAFAFA"/>
            <w:noWrap/>
          </w:tcPr>
          <w:p w14:paraId="10A040B4" w14:textId="77777777" w:rsidR="00A277B7" w:rsidRPr="00E84424" w:rsidRDefault="00A277B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441" w:type="pct"/>
            <w:tcBorders>
              <w:left w:val="nil"/>
              <w:right w:val="nil"/>
            </w:tcBorders>
            <w:noWrap/>
            <w:vAlign w:val="center"/>
          </w:tcPr>
          <w:p w14:paraId="6EDEE7EB" w14:textId="77777777" w:rsidR="00A277B7" w:rsidRPr="00E84424" w:rsidRDefault="00A277B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441" w:type="pct"/>
            <w:tcBorders>
              <w:left w:val="nil"/>
              <w:right w:val="nil"/>
            </w:tcBorders>
            <w:shd w:val="clear" w:color="auto" w:fill="FAFAFA"/>
            <w:noWrap/>
            <w:vAlign w:val="center"/>
          </w:tcPr>
          <w:p w14:paraId="78741ADA" w14:textId="77777777" w:rsidR="00A277B7" w:rsidRPr="00E84424" w:rsidRDefault="00A277B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438" w:type="pct"/>
            <w:tcBorders>
              <w:left w:val="nil"/>
              <w:right w:val="nil"/>
            </w:tcBorders>
            <w:noWrap/>
            <w:vAlign w:val="center"/>
          </w:tcPr>
          <w:p w14:paraId="19372066" w14:textId="77777777" w:rsidR="00A277B7" w:rsidRPr="00E84424" w:rsidRDefault="00A277B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277B7" w:rsidRPr="00E84424" w14:paraId="0451CB50" w14:textId="77777777" w:rsidTr="001B04EC">
        <w:tc>
          <w:tcPr>
            <w:tcW w:w="1441" w:type="pct"/>
            <w:tcBorders>
              <w:top w:val="nil"/>
              <w:left w:val="nil"/>
              <w:bottom w:val="nil"/>
              <w:right w:val="nil"/>
            </w:tcBorders>
          </w:tcPr>
          <w:p w14:paraId="7AEC5B74" w14:textId="77777777" w:rsidR="00A277B7" w:rsidRPr="00E84424" w:rsidRDefault="00A277B7" w:rsidP="00837424">
            <w:pPr>
              <w:pStyle w:val="acctfourfigures"/>
              <w:tabs>
                <w:tab w:val="clear" w:pos="765"/>
              </w:tabs>
              <w:spacing w:line="240" w:lineRule="auto"/>
              <w:ind w:leftChars="241" w:left="434" w:firstLine="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มูลค่าตามบัญชีของส่วนได้เสียที่ไม่มีอำนาจควบคุม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87D70BE" w14:textId="2479CDF5" w:rsidR="00A277B7" w:rsidRPr="00E84424" w:rsidRDefault="00CF101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522054"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039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F5B0FC0" w14:textId="72206E47" w:rsidR="00A277B7" w:rsidRPr="00E84424" w:rsidRDefault="00CF101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A277B7"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054</w:t>
            </w:r>
          </w:p>
        </w:tc>
        <w:tc>
          <w:tcPr>
            <w:tcW w:w="44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437813B7" w14:textId="0FFD06A0" w:rsidR="00A277B7" w:rsidRPr="00E84424" w:rsidRDefault="00CF101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A277B7"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048</w:t>
            </w:r>
          </w:p>
        </w:tc>
        <w:tc>
          <w:tcPr>
            <w:tcW w:w="46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70991A96" w14:textId="6B9D82B7" w:rsidR="00A277B7" w:rsidRPr="00E84424" w:rsidRDefault="00CF101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A277B7"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072</w:t>
            </w:r>
          </w:p>
        </w:tc>
        <w:tc>
          <w:tcPr>
            <w:tcW w:w="441" w:type="pct"/>
            <w:tcBorders>
              <w:left w:val="nil"/>
              <w:right w:val="nil"/>
            </w:tcBorders>
            <w:shd w:val="clear" w:color="auto" w:fill="FAFAFA"/>
            <w:noWrap/>
          </w:tcPr>
          <w:p w14:paraId="3C9DD4CB" w14:textId="3E9E3038" w:rsidR="00A277B7" w:rsidRPr="00E84424" w:rsidRDefault="00CF101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802</w:t>
            </w:r>
          </w:p>
        </w:tc>
        <w:tc>
          <w:tcPr>
            <w:tcW w:w="441" w:type="pct"/>
            <w:tcBorders>
              <w:left w:val="nil"/>
              <w:right w:val="nil"/>
            </w:tcBorders>
            <w:noWrap/>
            <w:vAlign w:val="center"/>
          </w:tcPr>
          <w:p w14:paraId="0DF94398" w14:textId="5E917C80" w:rsidR="00A277B7" w:rsidRPr="00E84424" w:rsidRDefault="00CF101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825</w:t>
            </w:r>
          </w:p>
        </w:tc>
        <w:tc>
          <w:tcPr>
            <w:tcW w:w="441" w:type="pct"/>
            <w:tcBorders>
              <w:left w:val="nil"/>
              <w:right w:val="nil"/>
            </w:tcBorders>
            <w:shd w:val="clear" w:color="auto" w:fill="FAFAFA"/>
            <w:noWrap/>
            <w:vAlign w:val="center"/>
          </w:tcPr>
          <w:p w14:paraId="2EA2DB83" w14:textId="56452649" w:rsidR="00A277B7" w:rsidRPr="00E84424" w:rsidRDefault="00CF101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A277B7"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889</w:t>
            </w:r>
          </w:p>
        </w:tc>
        <w:tc>
          <w:tcPr>
            <w:tcW w:w="438" w:type="pct"/>
            <w:tcBorders>
              <w:left w:val="nil"/>
              <w:right w:val="nil"/>
            </w:tcBorders>
            <w:noWrap/>
            <w:vAlign w:val="center"/>
          </w:tcPr>
          <w:p w14:paraId="38CBFA65" w14:textId="1CFFDF83" w:rsidR="00A277B7" w:rsidRPr="00E84424" w:rsidRDefault="00CF101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A277B7"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951</w:t>
            </w:r>
          </w:p>
        </w:tc>
      </w:tr>
    </w:tbl>
    <w:p w14:paraId="7FE59F33" w14:textId="77777777" w:rsidR="00993840" w:rsidRPr="00E84424" w:rsidRDefault="00993840" w:rsidP="009938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72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27195A05" w14:textId="77777777" w:rsidR="00993840" w:rsidRPr="00E84424" w:rsidRDefault="00993840" w:rsidP="009938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E84424">
        <w:rPr>
          <w:rFonts w:ascii="Browallia New" w:eastAsia="Arial Unicode MS" w:hAnsi="Browallia New" w:cs="Browallia New"/>
          <w:b/>
          <w:bCs/>
          <w:sz w:val="26"/>
          <w:szCs w:val="26"/>
        </w:rPr>
        <w:br w:type="page"/>
      </w:r>
    </w:p>
    <w:p w14:paraId="129F3A46" w14:textId="77777777" w:rsidR="00993840" w:rsidRPr="00E84424" w:rsidRDefault="00993840" w:rsidP="009938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Browallia New" w:eastAsia="Arial Unicode MS" w:hAnsi="Browallia New" w:cs="Browallia New"/>
          <w:sz w:val="26"/>
          <w:szCs w:val="26"/>
          <w:u w:val="single"/>
        </w:rPr>
      </w:pPr>
    </w:p>
    <w:p w14:paraId="018B5BB6" w14:textId="77777777" w:rsidR="00993840" w:rsidRPr="00E84424" w:rsidRDefault="00993840" w:rsidP="009938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Browallia New" w:eastAsia="Arial Unicode MS" w:hAnsi="Browallia New" w:cs="Browallia New"/>
          <w:sz w:val="26"/>
          <w:szCs w:val="26"/>
          <w:u w:val="single"/>
        </w:rPr>
      </w:pPr>
      <w:r w:rsidRPr="00E84424">
        <w:rPr>
          <w:rFonts w:ascii="Browallia New" w:eastAsia="Arial Unicode MS" w:hAnsi="Browallia New" w:cs="Browallia New"/>
          <w:sz w:val="26"/>
          <w:szCs w:val="26"/>
          <w:u w:val="single"/>
          <w:cs/>
        </w:rPr>
        <w:t>งบกำไรขาดทุนเบ็ดเสร็จโดยสรุป</w:t>
      </w:r>
    </w:p>
    <w:p w14:paraId="5A4A0525" w14:textId="77777777" w:rsidR="00993840" w:rsidRPr="00E84424" w:rsidRDefault="00993840" w:rsidP="009938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Browallia New" w:eastAsia="Arial Unicode MS" w:hAnsi="Browallia New" w:cs="Browallia New"/>
          <w:sz w:val="16"/>
          <w:szCs w:val="16"/>
          <w:u w:val="single"/>
        </w:rPr>
      </w:pPr>
    </w:p>
    <w:tbl>
      <w:tblPr>
        <w:tblW w:w="4998" w:type="pct"/>
        <w:tblBorders>
          <w:bottom w:val="single" w:sz="4" w:space="0" w:color="auto"/>
        </w:tblBorders>
        <w:tblLook w:val="0000" w:firstRow="0" w:lastRow="0" w:firstColumn="0" w:lastColumn="0" w:noHBand="0" w:noVBand="0"/>
      </w:tblPr>
      <w:tblGrid>
        <w:gridCol w:w="4436"/>
        <w:gridCol w:w="1364"/>
        <w:gridCol w:w="1364"/>
        <w:gridCol w:w="1364"/>
        <w:gridCol w:w="1417"/>
        <w:gridCol w:w="1363"/>
        <w:gridCol w:w="1363"/>
        <w:gridCol w:w="1363"/>
        <w:gridCol w:w="1354"/>
      </w:tblGrid>
      <w:tr w:rsidR="00A277B7" w:rsidRPr="00E84424" w14:paraId="229A17C1" w14:textId="77777777" w:rsidTr="00783382">
        <w:tc>
          <w:tcPr>
            <w:tcW w:w="1441" w:type="pct"/>
          </w:tcPr>
          <w:p w14:paraId="29B419B3" w14:textId="77777777" w:rsidR="00A277B7" w:rsidRPr="00E84424" w:rsidRDefault="00A277B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Chars="237" w:left="427" w:rightChars="-131" w:right="-236" w:firstLine="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86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D4ABE31" w14:textId="77777777" w:rsidR="00A277B7" w:rsidRPr="00E84424" w:rsidRDefault="00A277B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บริษัท ไทยออยล์เพาเวอร์ จำกัด</w:t>
            </w:r>
          </w:p>
        </w:tc>
        <w:tc>
          <w:tcPr>
            <w:tcW w:w="903" w:type="pct"/>
            <w:gridSpan w:val="2"/>
            <w:tcBorders>
              <w:top w:val="single" w:sz="4" w:space="0" w:color="auto"/>
              <w:bottom w:val="single" w:sz="4" w:space="0" w:color="auto"/>
            </w:tcBorders>
            <w:noWrap/>
          </w:tcPr>
          <w:p w14:paraId="376F59A8" w14:textId="77777777" w:rsidR="00A277B7" w:rsidRPr="00E84424" w:rsidRDefault="00A277B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บริษัท ลาบิกซ์ จำกัด</w:t>
            </w:r>
          </w:p>
        </w:tc>
        <w:tc>
          <w:tcPr>
            <w:tcW w:w="886" w:type="pct"/>
            <w:gridSpan w:val="2"/>
            <w:tcBorders>
              <w:top w:val="single" w:sz="4" w:space="0" w:color="auto"/>
              <w:bottom w:val="single" w:sz="4" w:space="0" w:color="auto"/>
            </w:tcBorders>
            <w:noWrap/>
          </w:tcPr>
          <w:p w14:paraId="45CF659C" w14:textId="77777777" w:rsidR="00A277B7" w:rsidRPr="00E84424" w:rsidRDefault="00A277B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บริษัทย่อยอื่นที่ไม่มีสาระสำคัญ</w:t>
            </w:r>
          </w:p>
        </w:tc>
        <w:tc>
          <w:tcPr>
            <w:tcW w:w="883" w:type="pct"/>
            <w:gridSpan w:val="2"/>
            <w:tcBorders>
              <w:top w:val="single" w:sz="4" w:space="0" w:color="auto"/>
              <w:bottom w:val="single" w:sz="4" w:space="0" w:color="auto"/>
            </w:tcBorders>
            <w:noWrap/>
          </w:tcPr>
          <w:p w14:paraId="4079FADF" w14:textId="77777777" w:rsidR="00A277B7" w:rsidRPr="00E84424" w:rsidRDefault="00A277B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A277B7" w:rsidRPr="00E84424" w14:paraId="0F5FC454" w14:textId="77777777" w:rsidTr="00783382">
        <w:tc>
          <w:tcPr>
            <w:tcW w:w="1441" w:type="pct"/>
          </w:tcPr>
          <w:p w14:paraId="0C8DF952" w14:textId="069E0B54" w:rsidR="00A277B7" w:rsidRPr="00E84424" w:rsidRDefault="00A277B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Chars="237" w:left="427" w:right="-236" w:firstLine="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CF1017" w:rsidRPr="00CF10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443" w:type="pct"/>
            <w:tcBorders>
              <w:top w:val="single" w:sz="4" w:space="0" w:color="auto"/>
              <w:bottom w:val="nil"/>
            </w:tcBorders>
          </w:tcPr>
          <w:p w14:paraId="3DA266BA" w14:textId="1F79C2A1" w:rsidR="00A277B7" w:rsidRPr="00E84424" w:rsidRDefault="00A277B7" w:rsidP="00837424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พ.ศ.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color w:val="7030A0"/>
                <w:sz w:val="26"/>
                <w:szCs w:val="26"/>
                <w:cs/>
                <w:lang w:bidi="th-TH"/>
              </w:rPr>
              <w:t xml:space="preserve"> </w:t>
            </w:r>
            <w:r w:rsidR="00CF1017" w:rsidRPr="00CF10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2563</w:t>
            </w:r>
          </w:p>
        </w:tc>
        <w:tc>
          <w:tcPr>
            <w:tcW w:w="443" w:type="pct"/>
            <w:tcBorders>
              <w:top w:val="single" w:sz="4" w:space="0" w:color="auto"/>
              <w:bottom w:val="nil"/>
            </w:tcBorders>
          </w:tcPr>
          <w:p w14:paraId="1A4BC04B" w14:textId="4BCE1F54" w:rsidR="00A277B7" w:rsidRPr="00E84424" w:rsidRDefault="00A277B7" w:rsidP="00837424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พ.ศ.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color w:val="7030A0"/>
                <w:sz w:val="26"/>
                <w:szCs w:val="26"/>
                <w:cs/>
                <w:lang w:bidi="th-TH"/>
              </w:rPr>
              <w:t xml:space="preserve"> </w:t>
            </w:r>
            <w:r w:rsidR="00CF1017" w:rsidRPr="00CF10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2562</w:t>
            </w:r>
          </w:p>
        </w:tc>
        <w:tc>
          <w:tcPr>
            <w:tcW w:w="443" w:type="pct"/>
            <w:tcBorders>
              <w:top w:val="single" w:sz="4" w:space="0" w:color="auto"/>
              <w:bottom w:val="nil"/>
            </w:tcBorders>
            <w:noWrap/>
          </w:tcPr>
          <w:p w14:paraId="671CC51A" w14:textId="0C0AC33C" w:rsidR="00A277B7" w:rsidRPr="00E84424" w:rsidRDefault="00A277B7" w:rsidP="00837424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พ.ศ.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color w:val="7030A0"/>
                <w:sz w:val="26"/>
                <w:szCs w:val="26"/>
                <w:cs/>
                <w:lang w:bidi="th-TH"/>
              </w:rPr>
              <w:t xml:space="preserve"> </w:t>
            </w:r>
            <w:r w:rsidR="00CF1017" w:rsidRPr="00CF10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2563</w:t>
            </w:r>
          </w:p>
        </w:tc>
        <w:tc>
          <w:tcPr>
            <w:tcW w:w="460" w:type="pct"/>
            <w:tcBorders>
              <w:top w:val="single" w:sz="4" w:space="0" w:color="auto"/>
              <w:bottom w:val="nil"/>
            </w:tcBorders>
            <w:noWrap/>
          </w:tcPr>
          <w:p w14:paraId="55C257B4" w14:textId="0EEAA89F" w:rsidR="00A277B7" w:rsidRPr="00E84424" w:rsidRDefault="00A277B7" w:rsidP="00837424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พ.ศ.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color w:val="7030A0"/>
                <w:sz w:val="26"/>
                <w:szCs w:val="26"/>
                <w:cs/>
                <w:lang w:bidi="th-TH"/>
              </w:rPr>
              <w:t xml:space="preserve"> </w:t>
            </w:r>
            <w:r w:rsidR="00CF1017" w:rsidRPr="00CF10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2562</w:t>
            </w:r>
          </w:p>
        </w:tc>
        <w:tc>
          <w:tcPr>
            <w:tcW w:w="443" w:type="pct"/>
            <w:tcBorders>
              <w:top w:val="single" w:sz="4" w:space="0" w:color="auto"/>
              <w:bottom w:val="nil"/>
            </w:tcBorders>
            <w:noWrap/>
          </w:tcPr>
          <w:p w14:paraId="1BAB6564" w14:textId="2F6BABAE" w:rsidR="00A277B7" w:rsidRPr="00E84424" w:rsidRDefault="00A277B7" w:rsidP="00837424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พ.ศ.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color w:val="7030A0"/>
                <w:sz w:val="26"/>
                <w:szCs w:val="26"/>
                <w:cs/>
                <w:lang w:bidi="th-TH"/>
              </w:rPr>
              <w:t xml:space="preserve"> </w:t>
            </w:r>
            <w:r w:rsidR="00CF1017" w:rsidRPr="00CF10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2563</w:t>
            </w:r>
          </w:p>
        </w:tc>
        <w:tc>
          <w:tcPr>
            <w:tcW w:w="443" w:type="pct"/>
            <w:tcBorders>
              <w:top w:val="single" w:sz="4" w:space="0" w:color="auto"/>
              <w:bottom w:val="nil"/>
            </w:tcBorders>
            <w:noWrap/>
          </w:tcPr>
          <w:p w14:paraId="195D6E5E" w14:textId="096ECB56" w:rsidR="00A277B7" w:rsidRPr="00E84424" w:rsidRDefault="00A277B7" w:rsidP="00837424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พ.ศ.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color w:val="7030A0"/>
                <w:sz w:val="26"/>
                <w:szCs w:val="26"/>
                <w:cs/>
                <w:lang w:bidi="th-TH"/>
              </w:rPr>
              <w:t xml:space="preserve"> </w:t>
            </w:r>
            <w:r w:rsidR="00CF1017" w:rsidRPr="00CF10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2562</w:t>
            </w:r>
          </w:p>
        </w:tc>
        <w:tc>
          <w:tcPr>
            <w:tcW w:w="443" w:type="pct"/>
            <w:tcBorders>
              <w:top w:val="single" w:sz="4" w:space="0" w:color="auto"/>
              <w:bottom w:val="nil"/>
            </w:tcBorders>
            <w:noWrap/>
          </w:tcPr>
          <w:p w14:paraId="305FD91A" w14:textId="66949C89" w:rsidR="00A277B7" w:rsidRPr="00E84424" w:rsidRDefault="00A277B7" w:rsidP="00837424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พ.ศ.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color w:val="7030A0"/>
                <w:sz w:val="26"/>
                <w:szCs w:val="26"/>
                <w:cs/>
                <w:lang w:bidi="th-TH"/>
              </w:rPr>
              <w:t xml:space="preserve"> </w:t>
            </w:r>
            <w:r w:rsidR="00CF1017" w:rsidRPr="00CF10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2563</w:t>
            </w:r>
          </w:p>
        </w:tc>
        <w:tc>
          <w:tcPr>
            <w:tcW w:w="439" w:type="pct"/>
            <w:tcBorders>
              <w:top w:val="single" w:sz="4" w:space="0" w:color="auto"/>
              <w:bottom w:val="nil"/>
            </w:tcBorders>
            <w:noWrap/>
          </w:tcPr>
          <w:p w14:paraId="681882D3" w14:textId="1125E41B" w:rsidR="00A277B7" w:rsidRPr="00E84424" w:rsidRDefault="00A277B7" w:rsidP="00837424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พ.ศ.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color w:val="7030A0"/>
                <w:sz w:val="26"/>
                <w:szCs w:val="26"/>
                <w:cs/>
                <w:lang w:bidi="th-TH"/>
              </w:rPr>
              <w:t xml:space="preserve"> </w:t>
            </w:r>
            <w:r w:rsidR="00CF1017" w:rsidRPr="00CF10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2562</w:t>
            </w:r>
          </w:p>
        </w:tc>
      </w:tr>
      <w:tr w:rsidR="00A277B7" w:rsidRPr="00E84424" w14:paraId="368A86C7" w14:textId="77777777" w:rsidTr="00783382">
        <w:tc>
          <w:tcPr>
            <w:tcW w:w="1441" w:type="pct"/>
          </w:tcPr>
          <w:p w14:paraId="67FB7EAA" w14:textId="77777777" w:rsidR="00A277B7" w:rsidRPr="00E84424" w:rsidRDefault="00A277B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Chars="237" w:left="427" w:right="-236" w:firstLine="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443" w:type="pct"/>
            <w:tcBorders>
              <w:bottom w:val="single" w:sz="4" w:space="0" w:color="auto"/>
            </w:tcBorders>
          </w:tcPr>
          <w:p w14:paraId="363729C8" w14:textId="77777777" w:rsidR="00A277B7" w:rsidRPr="00E84424" w:rsidRDefault="00A277B7" w:rsidP="00837424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443" w:type="pct"/>
            <w:tcBorders>
              <w:bottom w:val="single" w:sz="4" w:space="0" w:color="auto"/>
            </w:tcBorders>
          </w:tcPr>
          <w:p w14:paraId="7D4AB851" w14:textId="77777777" w:rsidR="00A277B7" w:rsidRPr="00E84424" w:rsidRDefault="00A277B7" w:rsidP="00837424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443" w:type="pct"/>
            <w:tcBorders>
              <w:bottom w:val="single" w:sz="4" w:space="0" w:color="auto"/>
            </w:tcBorders>
            <w:noWrap/>
          </w:tcPr>
          <w:p w14:paraId="368DF363" w14:textId="77777777" w:rsidR="00A277B7" w:rsidRPr="00E84424" w:rsidRDefault="00A277B7" w:rsidP="00837424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460" w:type="pct"/>
            <w:tcBorders>
              <w:bottom w:val="single" w:sz="4" w:space="0" w:color="auto"/>
            </w:tcBorders>
            <w:noWrap/>
          </w:tcPr>
          <w:p w14:paraId="7EBEEF75" w14:textId="77777777" w:rsidR="00A277B7" w:rsidRPr="00E84424" w:rsidRDefault="00A277B7" w:rsidP="00837424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443" w:type="pct"/>
            <w:tcBorders>
              <w:bottom w:val="single" w:sz="4" w:space="0" w:color="auto"/>
            </w:tcBorders>
            <w:noWrap/>
          </w:tcPr>
          <w:p w14:paraId="7DF55B2E" w14:textId="77777777" w:rsidR="00A277B7" w:rsidRPr="00E84424" w:rsidRDefault="00A277B7" w:rsidP="00837424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443" w:type="pct"/>
            <w:tcBorders>
              <w:bottom w:val="single" w:sz="4" w:space="0" w:color="auto"/>
            </w:tcBorders>
            <w:noWrap/>
          </w:tcPr>
          <w:p w14:paraId="48B7E155" w14:textId="77777777" w:rsidR="00A277B7" w:rsidRPr="00E84424" w:rsidRDefault="00A277B7" w:rsidP="00837424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443" w:type="pct"/>
            <w:tcBorders>
              <w:bottom w:val="single" w:sz="4" w:space="0" w:color="auto"/>
            </w:tcBorders>
            <w:noWrap/>
          </w:tcPr>
          <w:p w14:paraId="514C49D4" w14:textId="77777777" w:rsidR="00A277B7" w:rsidRPr="00E84424" w:rsidRDefault="00A277B7" w:rsidP="00837424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439" w:type="pct"/>
            <w:tcBorders>
              <w:bottom w:val="single" w:sz="4" w:space="0" w:color="auto"/>
            </w:tcBorders>
            <w:noWrap/>
          </w:tcPr>
          <w:p w14:paraId="76B91C95" w14:textId="77777777" w:rsidR="00A277B7" w:rsidRPr="00E84424" w:rsidRDefault="00A277B7" w:rsidP="00837424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A277B7" w:rsidRPr="00E84424" w14:paraId="77D64FC6" w14:textId="77777777" w:rsidTr="00783382">
        <w:tc>
          <w:tcPr>
            <w:tcW w:w="1441" w:type="pct"/>
          </w:tcPr>
          <w:p w14:paraId="7B614380" w14:textId="77777777" w:rsidR="00A277B7" w:rsidRPr="00E84424" w:rsidRDefault="00A277B7" w:rsidP="00837424">
            <w:pPr>
              <w:pStyle w:val="acctfourfigures"/>
              <w:tabs>
                <w:tab w:val="clear" w:pos="765"/>
              </w:tabs>
              <w:spacing w:line="240" w:lineRule="auto"/>
              <w:ind w:leftChars="237" w:left="427" w:firstLine="1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443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D678314" w14:textId="77777777" w:rsidR="00A277B7" w:rsidRPr="00E84424" w:rsidRDefault="00A277B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443" w:type="pct"/>
            <w:tcBorders>
              <w:top w:val="single" w:sz="4" w:space="0" w:color="auto"/>
            </w:tcBorders>
          </w:tcPr>
          <w:p w14:paraId="671C8096" w14:textId="77777777" w:rsidR="00A277B7" w:rsidRPr="00E84424" w:rsidRDefault="00A277B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443" w:type="pct"/>
            <w:tcBorders>
              <w:top w:val="single" w:sz="4" w:space="0" w:color="auto"/>
            </w:tcBorders>
            <w:shd w:val="clear" w:color="auto" w:fill="FAFAFA"/>
            <w:noWrap/>
            <w:vAlign w:val="center"/>
          </w:tcPr>
          <w:p w14:paraId="4B7DF107" w14:textId="77777777" w:rsidR="00A277B7" w:rsidRPr="00E84424" w:rsidRDefault="00A277B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cs/>
              </w:rPr>
            </w:pPr>
          </w:p>
        </w:tc>
        <w:tc>
          <w:tcPr>
            <w:tcW w:w="460" w:type="pct"/>
            <w:tcBorders>
              <w:top w:val="single" w:sz="4" w:space="0" w:color="auto"/>
            </w:tcBorders>
            <w:noWrap/>
          </w:tcPr>
          <w:p w14:paraId="39948105" w14:textId="77777777" w:rsidR="00A277B7" w:rsidRPr="00E84424" w:rsidRDefault="00A277B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cs/>
              </w:rPr>
            </w:pPr>
          </w:p>
        </w:tc>
        <w:tc>
          <w:tcPr>
            <w:tcW w:w="443" w:type="pct"/>
            <w:tcBorders>
              <w:top w:val="single" w:sz="4" w:space="0" w:color="auto"/>
            </w:tcBorders>
            <w:shd w:val="clear" w:color="auto" w:fill="FAFAFA"/>
            <w:noWrap/>
            <w:vAlign w:val="center"/>
          </w:tcPr>
          <w:p w14:paraId="112670BD" w14:textId="77777777" w:rsidR="00A277B7" w:rsidRPr="00E84424" w:rsidRDefault="00A277B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443" w:type="pct"/>
            <w:tcBorders>
              <w:top w:val="single" w:sz="4" w:space="0" w:color="auto"/>
            </w:tcBorders>
            <w:noWrap/>
            <w:vAlign w:val="center"/>
          </w:tcPr>
          <w:p w14:paraId="0ABFC6EC" w14:textId="77777777" w:rsidR="00A277B7" w:rsidRPr="00E84424" w:rsidRDefault="00A277B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443" w:type="pct"/>
            <w:tcBorders>
              <w:top w:val="single" w:sz="4" w:space="0" w:color="auto"/>
            </w:tcBorders>
            <w:shd w:val="clear" w:color="auto" w:fill="FAFAFA"/>
            <w:noWrap/>
            <w:vAlign w:val="center"/>
          </w:tcPr>
          <w:p w14:paraId="7A3F116A" w14:textId="77777777" w:rsidR="00A277B7" w:rsidRPr="00E84424" w:rsidRDefault="00A277B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439" w:type="pct"/>
            <w:tcBorders>
              <w:top w:val="single" w:sz="4" w:space="0" w:color="auto"/>
            </w:tcBorders>
            <w:noWrap/>
            <w:vAlign w:val="center"/>
          </w:tcPr>
          <w:p w14:paraId="608C0CDC" w14:textId="77777777" w:rsidR="00A277B7" w:rsidRPr="00E84424" w:rsidRDefault="00A277B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</w:tr>
      <w:tr w:rsidR="00A277B7" w:rsidRPr="00E84424" w14:paraId="31D3AE88" w14:textId="77777777" w:rsidTr="00783382">
        <w:tc>
          <w:tcPr>
            <w:tcW w:w="1441" w:type="pct"/>
          </w:tcPr>
          <w:p w14:paraId="73BF68CB" w14:textId="77777777" w:rsidR="00A277B7" w:rsidRPr="00E84424" w:rsidRDefault="00A277B7" w:rsidP="00837424">
            <w:pPr>
              <w:pStyle w:val="acctfourfigures"/>
              <w:tabs>
                <w:tab w:val="clear" w:pos="765"/>
              </w:tabs>
              <w:spacing w:line="240" w:lineRule="auto"/>
              <w:ind w:leftChars="237" w:left="427" w:firstLine="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รายได้จากการขายและการให้บริการ</w:t>
            </w:r>
          </w:p>
        </w:tc>
        <w:tc>
          <w:tcPr>
            <w:tcW w:w="443" w:type="pct"/>
            <w:shd w:val="clear" w:color="auto" w:fill="FAFAFA"/>
            <w:vAlign w:val="bottom"/>
          </w:tcPr>
          <w:p w14:paraId="11243C58" w14:textId="69DE1739" w:rsidR="00A277B7" w:rsidRPr="00E84424" w:rsidRDefault="00CF101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A277B7"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132</w:t>
            </w:r>
          </w:p>
        </w:tc>
        <w:tc>
          <w:tcPr>
            <w:tcW w:w="443" w:type="pct"/>
            <w:vAlign w:val="bottom"/>
          </w:tcPr>
          <w:p w14:paraId="362BB48A" w14:textId="51B001EE" w:rsidR="00A277B7" w:rsidRPr="00E84424" w:rsidRDefault="00CF101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A277B7"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391</w:t>
            </w:r>
          </w:p>
        </w:tc>
        <w:tc>
          <w:tcPr>
            <w:tcW w:w="443" w:type="pct"/>
            <w:shd w:val="clear" w:color="auto" w:fill="FAFAFA"/>
            <w:noWrap/>
          </w:tcPr>
          <w:p w14:paraId="45B9F14B" w14:textId="37E3271C" w:rsidR="00A277B7" w:rsidRPr="00E84424" w:rsidRDefault="00CF101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A277B7"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584</w:t>
            </w:r>
          </w:p>
        </w:tc>
        <w:tc>
          <w:tcPr>
            <w:tcW w:w="460" w:type="pct"/>
            <w:noWrap/>
            <w:vAlign w:val="bottom"/>
          </w:tcPr>
          <w:p w14:paraId="096A97F3" w14:textId="21CC2A00" w:rsidR="00A277B7" w:rsidRPr="00E84424" w:rsidRDefault="00CF101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  <w:r w:rsidR="00A277B7"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473</w:t>
            </w:r>
          </w:p>
        </w:tc>
        <w:tc>
          <w:tcPr>
            <w:tcW w:w="443" w:type="pct"/>
            <w:shd w:val="clear" w:color="auto" w:fill="FAFAFA"/>
            <w:noWrap/>
          </w:tcPr>
          <w:p w14:paraId="5954069D" w14:textId="77777777" w:rsidR="00A277B7" w:rsidRPr="00E84424" w:rsidRDefault="00A277B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443" w:type="pct"/>
            <w:noWrap/>
          </w:tcPr>
          <w:p w14:paraId="078E9DDD" w14:textId="77777777" w:rsidR="00A277B7" w:rsidRPr="00E84424" w:rsidRDefault="00A277B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443" w:type="pct"/>
            <w:shd w:val="clear" w:color="auto" w:fill="FAFAFA"/>
            <w:noWrap/>
          </w:tcPr>
          <w:p w14:paraId="054ADF30" w14:textId="77777777" w:rsidR="00A277B7" w:rsidRPr="00E84424" w:rsidRDefault="00A277B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439" w:type="pct"/>
            <w:noWrap/>
          </w:tcPr>
          <w:p w14:paraId="2460D4E2" w14:textId="77777777" w:rsidR="00A277B7" w:rsidRPr="00E84424" w:rsidRDefault="00A277B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277B7" w:rsidRPr="00E84424" w14:paraId="43B2BEF4" w14:textId="77777777" w:rsidTr="00783382">
        <w:tc>
          <w:tcPr>
            <w:tcW w:w="1441" w:type="pct"/>
          </w:tcPr>
          <w:p w14:paraId="20DB5560" w14:textId="77777777" w:rsidR="00A277B7" w:rsidRPr="00E84424" w:rsidRDefault="00A277B7" w:rsidP="00837424">
            <w:pPr>
              <w:pStyle w:val="acctfourfigures"/>
              <w:tabs>
                <w:tab w:val="clear" w:pos="765"/>
              </w:tabs>
              <w:spacing w:line="240" w:lineRule="auto"/>
              <w:ind w:leftChars="237" w:left="427" w:firstLine="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กำไร 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  <w:t>(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th-TH"/>
              </w:rPr>
              <w:t>ขาดทุน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  <w:t>)</w:t>
            </w:r>
          </w:p>
        </w:tc>
        <w:tc>
          <w:tcPr>
            <w:tcW w:w="443" w:type="pct"/>
            <w:shd w:val="clear" w:color="auto" w:fill="FAFAFA"/>
          </w:tcPr>
          <w:p w14:paraId="1966FFAC" w14:textId="0C946565" w:rsidR="00A277B7" w:rsidRPr="00E84424" w:rsidRDefault="00CF101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A277B7"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531</w:t>
            </w:r>
          </w:p>
        </w:tc>
        <w:tc>
          <w:tcPr>
            <w:tcW w:w="443" w:type="pct"/>
          </w:tcPr>
          <w:p w14:paraId="1F6B1B04" w14:textId="7878AABD" w:rsidR="00A277B7" w:rsidRPr="00E84424" w:rsidRDefault="00CF101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A277B7"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026</w:t>
            </w:r>
          </w:p>
        </w:tc>
        <w:tc>
          <w:tcPr>
            <w:tcW w:w="443" w:type="pct"/>
            <w:shd w:val="clear" w:color="auto" w:fill="FAFAFA"/>
            <w:noWrap/>
          </w:tcPr>
          <w:p w14:paraId="6AF81E66" w14:textId="7E023855" w:rsidR="00A277B7" w:rsidRPr="00E84424" w:rsidRDefault="00A277B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460" w:type="pct"/>
            <w:noWrap/>
          </w:tcPr>
          <w:p w14:paraId="4BB326DD" w14:textId="0F562203" w:rsidR="00A277B7" w:rsidRPr="00E84424" w:rsidRDefault="00A277B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131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443" w:type="pct"/>
            <w:shd w:val="clear" w:color="auto" w:fill="FAFAFA"/>
            <w:noWrap/>
          </w:tcPr>
          <w:p w14:paraId="32E6D735" w14:textId="77777777" w:rsidR="00A277B7" w:rsidRPr="00E84424" w:rsidRDefault="00A277B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443" w:type="pct"/>
            <w:noWrap/>
          </w:tcPr>
          <w:p w14:paraId="5CDAEDCF" w14:textId="77777777" w:rsidR="00A277B7" w:rsidRPr="00E84424" w:rsidRDefault="00A277B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443" w:type="pct"/>
            <w:shd w:val="clear" w:color="auto" w:fill="FAFAFA"/>
            <w:noWrap/>
          </w:tcPr>
          <w:p w14:paraId="55E20B12" w14:textId="77777777" w:rsidR="00A277B7" w:rsidRPr="00E84424" w:rsidRDefault="00A277B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439" w:type="pct"/>
            <w:noWrap/>
          </w:tcPr>
          <w:p w14:paraId="5BCF8874" w14:textId="77777777" w:rsidR="00A277B7" w:rsidRPr="00E84424" w:rsidRDefault="00A277B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277B7" w:rsidRPr="00E84424" w14:paraId="1CCCF800" w14:textId="77777777" w:rsidTr="00783382">
        <w:tc>
          <w:tcPr>
            <w:tcW w:w="1441" w:type="pct"/>
          </w:tcPr>
          <w:p w14:paraId="3B54774C" w14:textId="77777777" w:rsidR="00A277B7" w:rsidRPr="00E84424" w:rsidRDefault="00A277B7" w:rsidP="00837424">
            <w:pPr>
              <w:pStyle w:val="acctfourfigures"/>
              <w:tabs>
                <w:tab w:val="clear" w:pos="765"/>
              </w:tabs>
              <w:spacing w:line="240" w:lineRule="auto"/>
              <w:ind w:leftChars="237" w:left="427" w:firstLine="1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กำไร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(ขาดทุน) เบ็ดเสร็จอื่น</w:t>
            </w:r>
          </w:p>
        </w:tc>
        <w:tc>
          <w:tcPr>
            <w:tcW w:w="443" w:type="pct"/>
            <w:tcBorders>
              <w:bottom w:val="single" w:sz="4" w:space="0" w:color="auto"/>
            </w:tcBorders>
            <w:shd w:val="clear" w:color="auto" w:fill="FAFAFA"/>
          </w:tcPr>
          <w:p w14:paraId="32718497" w14:textId="4021EA9F" w:rsidR="00A277B7" w:rsidRPr="00E84424" w:rsidRDefault="00A277B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443" w:type="pct"/>
            <w:tcBorders>
              <w:bottom w:val="single" w:sz="4" w:space="0" w:color="auto"/>
            </w:tcBorders>
          </w:tcPr>
          <w:p w14:paraId="47F85080" w14:textId="1F3A2169" w:rsidR="00A277B7" w:rsidRPr="00E84424" w:rsidRDefault="00A277B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443" w:type="pct"/>
            <w:tcBorders>
              <w:bottom w:val="single" w:sz="4" w:space="0" w:color="auto"/>
            </w:tcBorders>
            <w:shd w:val="clear" w:color="auto" w:fill="FAFAFA"/>
            <w:noWrap/>
          </w:tcPr>
          <w:p w14:paraId="1C350875" w14:textId="77777777" w:rsidR="00A277B7" w:rsidRPr="00E84424" w:rsidRDefault="00A277B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460" w:type="pct"/>
            <w:tcBorders>
              <w:bottom w:val="single" w:sz="4" w:space="0" w:color="auto"/>
            </w:tcBorders>
            <w:noWrap/>
          </w:tcPr>
          <w:p w14:paraId="39922EB2" w14:textId="77777777" w:rsidR="00A277B7" w:rsidRPr="00E84424" w:rsidRDefault="00A277B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443" w:type="pct"/>
            <w:shd w:val="clear" w:color="auto" w:fill="FAFAFA"/>
            <w:noWrap/>
          </w:tcPr>
          <w:p w14:paraId="3816335D" w14:textId="77777777" w:rsidR="00A277B7" w:rsidRPr="00E84424" w:rsidRDefault="00A277B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443" w:type="pct"/>
            <w:noWrap/>
          </w:tcPr>
          <w:p w14:paraId="46BD4250" w14:textId="77777777" w:rsidR="00A277B7" w:rsidRPr="00E84424" w:rsidRDefault="00A277B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443" w:type="pct"/>
            <w:shd w:val="clear" w:color="auto" w:fill="FAFAFA"/>
            <w:noWrap/>
          </w:tcPr>
          <w:p w14:paraId="65A5D47F" w14:textId="77777777" w:rsidR="00A277B7" w:rsidRPr="00E84424" w:rsidRDefault="00A277B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439" w:type="pct"/>
            <w:noWrap/>
          </w:tcPr>
          <w:p w14:paraId="25D5F962" w14:textId="77777777" w:rsidR="00A277B7" w:rsidRPr="00E84424" w:rsidRDefault="00A277B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277B7" w:rsidRPr="00E84424" w14:paraId="41784483" w14:textId="77777777" w:rsidTr="00783382">
        <w:tc>
          <w:tcPr>
            <w:tcW w:w="1441" w:type="pct"/>
          </w:tcPr>
          <w:p w14:paraId="7E52D1D7" w14:textId="77777777" w:rsidR="00A277B7" w:rsidRPr="00E84424" w:rsidRDefault="00A277B7" w:rsidP="00837424">
            <w:pPr>
              <w:pStyle w:val="acctfourfigures"/>
              <w:tabs>
                <w:tab w:val="clear" w:pos="765"/>
              </w:tabs>
              <w:spacing w:line="240" w:lineRule="auto"/>
              <w:ind w:leftChars="237" w:left="427" w:firstLine="1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กำไร (ขาดทุน) เบ็ดเสร็จรวม</w:t>
            </w:r>
          </w:p>
        </w:tc>
        <w:tc>
          <w:tcPr>
            <w:tcW w:w="44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A492E00" w14:textId="5EFA1A73" w:rsidR="00A277B7" w:rsidRPr="00E84424" w:rsidRDefault="00CF101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A277B7"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511</w:t>
            </w:r>
          </w:p>
        </w:tc>
        <w:tc>
          <w:tcPr>
            <w:tcW w:w="443" w:type="pct"/>
            <w:tcBorders>
              <w:top w:val="single" w:sz="4" w:space="0" w:color="auto"/>
              <w:bottom w:val="single" w:sz="4" w:space="0" w:color="auto"/>
            </w:tcBorders>
          </w:tcPr>
          <w:p w14:paraId="74768A71" w14:textId="4DA8EC2C" w:rsidR="00A277B7" w:rsidRPr="00E84424" w:rsidRDefault="00CF101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A277B7"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44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</w:tcPr>
          <w:p w14:paraId="02AA0618" w14:textId="0B03D816" w:rsidR="00A277B7" w:rsidRPr="00E84424" w:rsidRDefault="00A277B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460" w:type="pct"/>
            <w:tcBorders>
              <w:top w:val="single" w:sz="4" w:space="0" w:color="auto"/>
              <w:bottom w:val="single" w:sz="4" w:space="0" w:color="auto"/>
            </w:tcBorders>
            <w:noWrap/>
          </w:tcPr>
          <w:p w14:paraId="4FB86FB4" w14:textId="6541CA13" w:rsidR="00A277B7" w:rsidRPr="00E84424" w:rsidRDefault="00A277B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131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443" w:type="pct"/>
            <w:shd w:val="clear" w:color="auto" w:fill="FAFAFA"/>
            <w:noWrap/>
          </w:tcPr>
          <w:p w14:paraId="71A233F1" w14:textId="77777777" w:rsidR="00A277B7" w:rsidRPr="00E84424" w:rsidRDefault="00A277B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443" w:type="pct"/>
            <w:noWrap/>
          </w:tcPr>
          <w:p w14:paraId="76AF9670" w14:textId="77777777" w:rsidR="00A277B7" w:rsidRPr="00E84424" w:rsidRDefault="00A277B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443" w:type="pct"/>
            <w:shd w:val="clear" w:color="auto" w:fill="FAFAFA"/>
            <w:noWrap/>
          </w:tcPr>
          <w:p w14:paraId="492B4A7C" w14:textId="77777777" w:rsidR="00A277B7" w:rsidRPr="00E84424" w:rsidRDefault="00A277B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439" w:type="pct"/>
            <w:noWrap/>
          </w:tcPr>
          <w:p w14:paraId="1CD5645F" w14:textId="77777777" w:rsidR="00A277B7" w:rsidRPr="00E84424" w:rsidRDefault="00A277B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277B7" w:rsidRPr="00E84424" w14:paraId="7CA19722" w14:textId="77777777" w:rsidTr="00783382">
        <w:tc>
          <w:tcPr>
            <w:tcW w:w="1441" w:type="pct"/>
          </w:tcPr>
          <w:p w14:paraId="3DE931AD" w14:textId="77777777" w:rsidR="00A277B7" w:rsidRPr="00E84424" w:rsidRDefault="00A277B7" w:rsidP="00837424">
            <w:pPr>
              <w:pStyle w:val="acctfourfigures"/>
              <w:tabs>
                <w:tab w:val="clear" w:pos="765"/>
              </w:tabs>
              <w:spacing w:line="240" w:lineRule="auto"/>
              <w:ind w:leftChars="237" w:left="427" w:firstLine="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กำไร 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  <w:t>(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th-TH"/>
              </w:rPr>
              <w:t>ขาดทุน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  <w:t>)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ส่วนที่เป็นของส่วนได้เสีย</w:t>
            </w:r>
          </w:p>
          <w:p w14:paraId="36239CC1" w14:textId="77777777" w:rsidR="00A277B7" w:rsidRPr="00E84424" w:rsidRDefault="00A277B7" w:rsidP="00837424">
            <w:pPr>
              <w:pStyle w:val="acctfourfigures"/>
              <w:tabs>
                <w:tab w:val="clear" w:pos="765"/>
              </w:tabs>
              <w:spacing w:line="240" w:lineRule="auto"/>
              <w:ind w:leftChars="237" w:left="427" w:firstLine="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ที่ไม่มีอำนาจควบคุม</w:t>
            </w:r>
          </w:p>
        </w:tc>
        <w:tc>
          <w:tcPr>
            <w:tcW w:w="44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F4168F7" w14:textId="71F4E2E7" w:rsidR="00A277B7" w:rsidRPr="00E84424" w:rsidRDefault="00CF101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398</w:t>
            </w:r>
          </w:p>
        </w:tc>
        <w:tc>
          <w:tcPr>
            <w:tcW w:w="44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647ED5" w14:textId="6DA56395" w:rsidR="00A277B7" w:rsidRPr="00E84424" w:rsidRDefault="00CF101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267</w:t>
            </w:r>
          </w:p>
        </w:tc>
        <w:tc>
          <w:tcPr>
            <w:tcW w:w="44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39628693" w14:textId="0A3F0462" w:rsidR="00A277B7" w:rsidRPr="00E84424" w:rsidRDefault="00A277B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460" w:type="pct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13D17D09" w14:textId="41E6BBD4" w:rsidR="00A277B7" w:rsidRPr="00E84424" w:rsidRDefault="00A277B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443" w:type="pct"/>
            <w:shd w:val="clear" w:color="auto" w:fill="FAFAFA"/>
            <w:noWrap/>
            <w:vAlign w:val="bottom"/>
          </w:tcPr>
          <w:p w14:paraId="66B68E9F" w14:textId="2ABD0B80" w:rsidR="00A277B7" w:rsidRPr="00E84424" w:rsidRDefault="00CF101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</w:t>
            </w:r>
          </w:p>
        </w:tc>
        <w:tc>
          <w:tcPr>
            <w:tcW w:w="443" w:type="pct"/>
            <w:noWrap/>
            <w:vAlign w:val="bottom"/>
          </w:tcPr>
          <w:p w14:paraId="048A4720" w14:textId="099F1B9F" w:rsidR="00A277B7" w:rsidRPr="00E84424" w:rsidRDefault="00CF101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</w:p>
        </w:tc>
        <w:tc>
          <w:tcPr>
            <w:tcW w:w="443" w:type="pct"/>
            <w:shd w:val="clear" w:color="auto" w:fill="FAFAFA"/>
            <w:noWrap/>
            <w:vAlign w:val="bottom"/>
          </w:tcPr>
          <w:p w14:paraId="47D7568A" w14:textId="6F9DC73F" w:rsidR="00A277B7" w:rsidRPr="00E84424" w:rsidRDefault="00CF101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419</w:t>
            </w:r>
          </w:p>
        </w:tc>
        <w:tc>
          <w:tcPr>
            <w:tcW w:w="439" w:type="pct"/>
            <w:noWrap/>
            <w:vAlign w:val="bottom"/>
          </w:tcPr>
          <w:p w14:paraId="2B1FC3A7" w14:textId="1BA6F66B" w:rsidR="00A277B7" w:rsidRPr="00E84424" w:rsidRDefault="00CF101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240</w:t>
            </w:r>
          </w:p>
        </w:tc>
      </w:tr>
      <w:tr w:rsidR="00A277B7" w:rsidRPr="00E84424" w14:paraId="73698894" w14:textId="77777777" w:rsidTr="00783382">
        <w:tc>
          <w:tcPr>
            <w:tcW w:w="1441" w:type="pct"/>
          </w:tcPr>
          <w:p w14:paraId="5E2FFFC4" w14:textId="77777777" w:rsidR="00A277B7" w:rsidRPr="00E84424" w:rsidRDefault="00A277B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Chars="237" w:left="427" w:right="-236" w:firstLine="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 (ขาดทุน) เบ็ดเสร็จรวมส่วนที่เป็นของส่วนได้เสีย</w:t>
            </w:r>
          </w:p>
          <w:p w14:paraId="7273EB53" w14:textId="77777777" w:rsidR="00A277B7" w:rsidRPr="00E84424" w:rsidRDefault="00A277B7" w:rsidP="00837424">
            <w:pPr>
              <w:pStyle w:val="acctfourfigures"/>
              <w:tabs>
                <w:tab w:val="clear" w:pos="765"/>
              </w:tabs>
              <w:spacing w:line="240" w:lineRule="auto"/>
              <w:ind w:leftChars="237" w:left="427" w:firstLine="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ที่ไม่มีอำนาจควบคุม</w:t>
            </w:r>
          </w:p>
        </w:tc>
        <w:tc>
          <w:tcPr>
            <w:tcW w:w="44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417C949" w14:textId="5D344269" w:rsidR="00A277B7" w:rsidRPr="00E84424" w:rsidRDefault="00CF101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393</w:t>
            </w:r>
          </w:p>
        </w:tc>
        <w:tc>
          <w:tcPr>
            <w:tcW w:w="44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91D25A" w14:textId="0B99A6D9" w:rsidR="00A277B7" w:rsidRPr="00E84424" w:rsidRDefault="00CF101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260</w:t>
            </w:r>
          </w:p>
        </w:tc>
        <w:tc>
          <w:tcPr>
            <w:tcW w:w="44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183FC8EC" w14:textId="13A41A9C" w:rsidR="00A277B7" w:rsidRPr="00E84424" w:rsidRDefault="00A277B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460" w:type="pct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620BD3E2" w14:textId="73759CD5" w:rsidR="00A277B7" w:rsidRPr="00E84424" w:rsidRDefault="00A277B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443" w:type="pct"/>
            <w:shd w:val="clear" w:color="auto" w:fill="FAFAFA"/>
            <w:noWrap/>
            <w:vAlign w:val="bottom"/>
          </w:tcPr>
          <w:p w14:paraId="7ACC703F" w14:textId="7FCBBB77" w:rsidR="00A277B7" w:rsidRPr="00E84424" w:rsidRDefault="00CF101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</w:t>
            </w:r>
          </w:p>
        </w:tc>
        <w:tc>
          <w:tcPr>
            <w:tcW w:w="443" w:type="pct"/>
            <w:noWrap/>
            <w:vAlign w:val="bottom"/>
          </w:tcPr>
          <w:p w14:paraId="0FFB175A" w14:textId="14C284FD" w:rsidR="00A277B7" w:rsidRPr="00E84424" w:rsidRDefault="00CF101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</w:p>
        </w:tc>
        <w:tc>
          <w:tcPr>
            <w:tcW w:w="443" w:type="pct"/>
            <w:shd w:val="clear" w:color="auto" w:fill="FAFAFA"/>
            <w:noWrap/>
            <w:vAlign w:val="bottom"/>
          </w:tcPr>
          <w:p w14:paraId="2EBB91EA" w14:textId="4BA382B6" w:rsidR="00A277B7" w:rsidRPr="00E84424" w:rsidRDefault="00CF101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412</w:t>
            </w:r>
          </w:p>
        </w:tc>
        <w:tc>
          <w:tcPr>
            <w:tcW w:w="439" w:type="pct"/>
            <w:noWrap/>
            <w:vAlign w:val="bottom"/>
          </w:tcPr>
          <w:p w14:paraId="6CD99D04" w14:textId="0ADCFCF0" w:rsidR="00A277B7" w:rsidRPr="00E84424" w:rsidRDefault="00CF101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233</w:t>
            </w:r>
          </w:p>
        </w:tc>
      </w:tr>
      <w:tr w:rsidR="00A277B7" w:rsidRPr="00E84424" w14:paraId="0FFAC0F5" w14:textId="77777777" w:rsidTr="00783382">
        <w:tc>
          <w:tcPr>
            <w:tcW w:w="1441" w:type="pct"/>
          </w:tcPr>
          <w:p w14:paraId="32A985C9" w14:textId="77777777" w:rsidR="00A277B7" w:rsidRPr="00E84424" w:rsidRDefault="00A277B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Chars="237" w:left="427" w:right="-236" w:firstLine="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443" w:type="pct"/>
            <w:tcBorders>
              <w:top w:val="single" w:sz="4" w:space="0" w:color="auto"/>
            </w:tcBorders>
            <w:shd w:val="clear" w:color="auto" w:fill="FAFAFA"/>
          </w:tcPr>
          <w:p w14:paraId="2C7E38C7" w14:textId="77777777" w:rsidR="00A277B7" w:rsidRPr="00E84424" w:rsidRDefault="00A277B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443" w:type="pct"/>
            <w:tcBorders>
              <w:top w:val="single" w:sz="4" w:space="0" w:color="auto"/>
            </w:tcBorders>
          </w:tcPr>
          <w:p w14:paraId="0154EC16" w14:textId="77777777" w:rsidR="00A277B7" w:rsidRPr="00E84424" w:rsidRDefault="00A277B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443" w:type="pct"/>
            <w:tcBorders>
              <w:top w:val="single" w:sz="4" w:space="0" w:color="auto"/>
            </w:tcBorders>
            <w:shd w:val="clear" w:color="auto" w:fill="FAFAFA"/>
            <w:noWrap/>
          </w:tcPr>
          <w:p w14:paraId="31F1A78A" w14:textId="77777777" w:rsidR="00A277B7" w:rsidRPr="00E84424" w:rsidRDefault="00A277B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460" w:type="pct"/>
            <w:tcBorders>
              <w:top w:val="single" w:sz="4" w:space="0" w:color="auto"/>
            </w:tcBorders>
            <w:noWrap/>
          </w:tcPr>
          <w:p w14:paraId="1EB51EAB" w14:textId="77777777" w:rsidR="00A277B7" w:rsidRPr="00E84424" w:rsidRDefault="00A277B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443" w:type="pct"/>
            <w:shd w:val="clear" w:color="auto" w:fill="FAFAFA"/>
            <w:noWrap/>
          </w:tcPr>
          <w:p w14:paraId="25665AAE" w14:textId="77777777" w:rsidR="00A277B7" w:rsidRPr="00E84424" w:rsidRDefault="00A277B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443" w:type="pct"/>
            <w:noWrap/>
          </w:tcPr>
          <w:p w14:paraId="62B18B28" w14:textId="77777777" w:rsidR="00A277B7" w:rsidRPr="00E84424" w:rsidRDefault="00A277B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443" w:type="pct"/>
            <w:shd w:val="clear" w:color="auto" w:fill="FAFAFA"/>
            <w:noWrap/>
          </w:tcPr>
          <w:p w14:paraId="503459BB" w14:textId="77777777" w:rsidR="00A277B7" w:rsidRPr="00E84424" w:rsidRDefault="00A277B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439" w:type="pct"/>
            <w:noWrap/>
          </w:tcPr>
          <w:p w14:paraId="03633527" w14:textId="77777777" w:rsidR="00A277B7" w:rsidRPr="00E84424" w:rsidRDefault="00A277B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A277B7" w:rsidRPr="00E84424" w14:paraId="54D5DF76" w14:textId="77777777" w:rsidTr="00783382">
        <w:tc>
          <w:tcPr>
            <w:tcW w:w="1441" w:type="pct"/>
          </w:tcPr>
          <w:p w14:paraId="21C93BCA" w14:textId="77777777" w:rsidR="00A277B7" w:rsidRPr="00E84424" w:rsidRDefault="00A277B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Chars="237" w:left="427" w:right="-236" w:firstLine="1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งบกระแสเงินสดโดยสรุป</w:t>
            </w:r>
          </w:p>
        </w:tc>
        <w:tc>
          <w:tcPr>
            <w:tcW w:w="443" w:type="pct"/>
            <w:shd w:val="clear" w:color="auto" w:fill="FAFAFA"/>
          </w:tcPr>
          <w:p w14:paraId="4007847B" w14:textId="77777777" w:rsidR="00A277B7" w:rsidRPr="00E84424" w:rsidRDefault="00A277B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443" w:type="pct"/>
          </w:tcPr>
          <w:p w14:paraId="7B724330" w14:textId="77777777" w:rsidR="00A277B7" w:rsidRPr="00E84424" w:rsidRDefault="00A277B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443" w:type="pct"/>
            <w:shd w:val="clear" w:color="auto" w:fill="FAFAFA"/>
            <w:noWrap/>
          </w:tcPr>
          <w:p w14:paraId="698886D7" w14:textId="77777777" w:rsidR="00A277B7" w:rsidRPr="00E84424" w:rsidRDefault="00A277B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460" w:type="pct"/>
            <w:noWrap/>
          </w:tcPr>
          <w:p w14:paraId="35A9D06E" w14:textId="77777777" w:rsidR="00A277B7" w:rsidRPr="00E84424" w:rsidRDefault="00A277B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443" w:type="pct"/>
            <w:shd w:val="clear" w:color="auto" w:fill="FAFAFA"/>
            <w:noWrap/>
          </w:tcPr>
          <w:p w14:paraId="4EADDC22" w14:textId="77777777" w:rsidR="00A277B7" w:rsidRPr="00E84424" w:rsidRDefault="00A277B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443" w:type="pct"/>
            <w:noWrap/>
          </w:tcPr>
          <w:p w14:paraId="7EE2EBD3" w14:textId="77777777" w:rsidR="00A277B7" w:rsidRPr="00E84424" w:rsidRDefault="00A277B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443" w:type="pct"/>
            <w:shd w:val="clear" w:color="auto" w:fill="FAFAFA"/>
            <w:noWrap/>
          </w:tcPr>
          <w:p w14:paraId="627DF7EF" w14:textId="77777777" w:rsidR="00A277B7" w:rsidRPr="00E84424" w:rsidRDefault="00A277B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439" w:type="pct"/>
            <w:noWrap/>
          </w:tcPr>
          <w:p w14:paraId="159D7673" w14:textId="77777777" w:rsidR="00A277B7" w:rsidRPr="00E84424" w:rsidRDefault="00A277B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A277B7" w:rsidRPr="00E84424" w14:paraId="13C513E2" w14:textId="77777777" w:rsidTr="00783382">
        <w:tc>
          <w:tcPr>
            <w:tcW w:w="1441" w:type="pct"/>
            <w:vAlign w:val="bottom"/>
          </w:tcPr>
          <w:p w14:paraId="2BEA88DC" w14:textId="77777777" w:rsidR="00A277B7" w:rsidRPr="00E84424" w:rsidRDefault="00A277B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Chars="237" w:left="427" w:right="-236" w:firstLine="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กระแสเงินสดจากกิจกรรมดำเนินงาน</w:t>
            </w:r>
          </w:p>
        </w:tc>
        <w:tc>
          <w:tcPr>
            <w:tcW w:w="443" w:type="pct"/>
            <w:shd w:val="clear" w:color="auto" w:fill="FAFAFA"/>
            <w:vAlign w:val="bottom"/>
          </w:tcPr>
          <w:p w14:paraId="5F913557" w14:textId="40BB0BD5" w:rsidR="00A277B7" w:rsidRPr="00E84424" w:rsidRDefault="00CF101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704</w:t>
            </w:r>
          </w:p>
        </w:tc>
        <w:tc>
          <w:tcPr>
            <w:tcW w:w="443" w:type="pct"/>
            <w:vAlign w:val="bottom"/>
          </w:tcPr>
          <w:p w14:paraId="60B82724" w14:textId="21B599B7" w:rsidR="00A277B7" w:rsidRPr="00E84424" w:rsidRDefault="00CF101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313</w:t>
            </w:r>
          </w:p>
        </w:tc>
        <w:tc>
          <w:tcPr>
            <w:tcW w:w="443" w:type="pct"/>
            <w:shd w:val="clear" w:color="auto" w:fill="FAFAFA"/>
            <w:noWrap/>
            <w:vAlign w:val="bottom"/>
          </w:tcPr>
          <w:p w14:paraId="13C2766F" w14:textId="40C4D0AB" w:rsidR="00A277B7" w:rsidRPr="00E84424" w:rsidRDefault="00CF101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761</w:t>
            </w:r>
          </w:p>
        </w:tc>
        <w:tc>
          <w:tcPr>
            <w:tcW w:w="460" w:type="pct"/>
            <w:noWrap/>
            <w:vAlign w:val="bottom"/>
          </w:tcPr>
          <w:p w14:paraId="26463873" w14:textId="5202C7B6" w:rsidR="00A277B7" w:rsidRPr="00E84424" w:rsidRDefault="00CF101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364</w:t>
            </w:r>
          </w:p>
        </w:tc>
        <w:tc>
          <w:tcPr>
            <w:tcW w:w="443" w:type="pct"/>
            <w:shd w:val="clear" w:color="auto" w:fill="FAFAFA"/>
            <w:noWrap/>
            <w:vAlign w:val="bottom"/>
          </w:tcPr>
          <w:p w14:paraId="6EF04920" w14:textId="77777777" w:rsidR="00A277B7" w:rsidRPr="00E84424" w:rsidRDefault="00A277B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443" w:type="pct"/>
            <w:noWrap/>
          </w:tcPr>
          <w:p w14:paraId="1332370E" w14:textId="77777777" w:rsidR="00A277B7" w:rsidRPr="00E84424" w:rsidRDefault="00A277B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443" w:type="pct"/>
            <w:shd w:val="clear" w:color="auto" w:fill="FAFAFA"/>
            <w:noWrap/>
          </w:tcPr>
          <w:p w14:paraId="0876D341" w14:textId="77777777" w:rsidR="00A277B7" w:rsidRPr="00E84424" w:rsidRDefault="00A277B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439" w:type="pct"/>
            <w:noWrap/>
          </w:tcPr>
          <w:p w14:paraId="51931CCF" w14:textId="77777777" w:rsidR="00A277B7" w:rsidRPr="00E84424" w:rsidRDefault="00A277B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A277B7" w:rsidRPr="00E84424" w14:paraId="478D3689" w14:textId="77777777" w:rsidTr="00783382">
        <w:tc>
          <w:tcPr>
            <w:tcW w:w="1441" w:type="pct"/>
            <w:vAlign w:val="bottom"/>
          </w:tcPr>
          <w:p w14:paraId="0A98810C" w14:textId="77777777" w:rsidR="00A277B7" w:rsidRPr="00E84424" w:rsidRDefault="00A277B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Chars="237" w:left="427" w:right="-236" w:firstLine="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กระแสเงินสดจากกิจกรรมลงทุน</w:t>
            </w:r>
          </w:p>
        </w:tc>
        <w:tc>
          <w:tcPr>
            <w:tcW w:w="443" w:type="pct"/>
            <w:tcBorders>
              <w:bottom w:val="nil"/>
            </w:tcBorders>
            <w:shd w:val="clear" w:color="auto" w:fill="FAFAFA"/>
          </w:tcPr>
          <w:p w14:paraId="179B68D4" w14:textId="05D73871" w:rsidR="00A277B7" w:rsidRPr="00E84424" w:rsidRDefault="00CF101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764</w:t>
            </w:r>
          </w:p>
        </w:tc>
        <w:tc>
          <w:tcPr>
            <w:tcW w:w="443" w:type="pct"/>
            <w:tcBorders>
              <w:bottom w:val="nil"/>
            </w:tcBorders>
          </w:tcPr>
          <w:p w14:paraId="40113AB9" w14:textId="3651873E" w:rsidR="00A277B7" w:rsidRPr="00E84424" w:rsidRDefault="00A277B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F1017"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973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443" w:type="pct"/>
            <w:tcBorders>
              <w:bottom w:val="nil"/>
            </w:tcBorders>
            <w:shd w:val="clear" w:color="auto" w:fill="FAFAFA"/>
            <w:noWrap/>
          </w:tcPr>
          <w:p w14:paraId="70069D67" w14:textId="4E9A0A29" w:rsidR="00A277B7" w:rsidRPr="00E84424" w:rsidRDefault="00D31270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253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460" w:type="pct"/>
            <w:tcBorders>
              <w:bottom w:val="nil"/>
            </w:tcBorders>
            <w:noWrap/>
          </w:tcPr>
          <w:p w14:paraId="48D15C39" w14:textId="48D8CF3A" w:rsidR="00A277B7" w:rsidRPr="00E84424" w:rsidRDefault="00CF101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190</w:t>
            </w:r>
          </w:p>
        </w:tc>
        <w:tc>
          <w:tcPr>
            <w:tcW w:w="443" w:type="pct"/>
            <w:shd w:val="clear" w:color="auto" w:fill="FAFAFA"/>
            <w:noWrap/>
          </w:tcPr>
          <w:p w14:paraId="22CBCE73" w14:textId="77777777" w:rsidR="00A277B7" w:rsidRPr="00E84424" w:rsidRDefault="00A277B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443" w:type="pct"/>
            <w:noWrap/>
          </w:tcPr>
          <w:p w14:paraId="7FBBE026" w14:textId="77777777" w:rsidR="00A277B7" w:rsidRPr="00E84424" w:rsidRDefault="00A277B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443" w:type="pct"/>
            <w:shd w:val="clear" w:color="auto" w:fill="FAFAFA"/>
            <w:noWrap/>
          </w:tcPr>
          <w:p w14:paraId="659311DB" w14:textId="77777777" w:rsidR="00A277B7" w:rsidRPr="00E84424" w:rsidRDefault="00A277B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439" w:type="pct"/>
            <w:noWrap/>
          </w:tcPr>
          <w:p w14:paraId="5620E8BB" w14:textId="77777777" w:rsidR="00A277B7" w:rsidRPr="00E84424" w:rsidRDefault="00A277B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A277B7" w:rsidRPr="00E84424" w14:paraId="07CF838F" w14:textId="77777777" w:rsidTr="00783382">
        <w:tc>
          <w:tcPr>
            <w:tcW w:w="1441" w:type="pct"/>
          </w:tcPr>
          <w:p w14:paraId="0F71EF21" w14:textId="77777777" w:rsidR="00A277B7" w:rsidRPr="00E84424" w:rsidRDefault="00A277B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Chars="237" w:left="427" w:right="-236" w:firstLine="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กระแสเงินสดจากกิจกรรมจัดหาเงิน </w:t>
            </w:r>
          </w:p>
        </w:tc>
        <w:tc>
          <w:tcPr>
            <w:tcW w:w="443" w:type="pct"/>
            <w:tcBorders>
              <w:bottom w:val="single" w:sz="4" w:space="0" w:color="auto"/>
            </w:tcBorders>
            <w:shd w:val="clear" w:color="auto" w:fill="FAFAFA"/>
          </w:tcPr>
          <w:p w14:paraId="20EF71CC" w14:textId="59D9D650" w:rsidR="00A277B7" w:rsidRPr="00E84424" w:rsidRDefault="00A277B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F1017"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749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443" w:type="pct"/>
            <w:tcBorders>
              <w:bottom w:val="single" w:sz="4" w:space="0" w:color="auto"/>
            </w:tcBorders>
          </w:tcPr>
          <w:p w14:paraId="1CED6A6A" w14:textId="77ECF132" w:rsidR="00A277B7" w:rsidRPr="00E84424" w:rsidRDefault="00CF101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A277B7"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467</w:t>
            </w:r>
          </w:p>
        </w:tc>
        <w:tc>
          <w:tcPr>
            <w:tcW w:w="443" w:type="pct"/>
            <w:tcBorders>
              <w:bottom w:val="single" w:sz="4" w:space="0" w:color="auto"/>
            </w:tcBorders>
            <w:shd w:val="clear" w:color="auto" w:fill="FAFAFA"/>
            <w:noWrap/>
          </w:tcPr>
          <w:p w14:paraId="5B182D09" w14:textId="2F0850AC" w:rsidR="00A277B7" w:rsidRPr="00E84424" w:rsidRDefault="00D31270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594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460" w:type="pct"/>
            <w:tcBorders>
              <w:bottom w:val="single" w:sz="4" w:space="0" w:color="auto"/>
            </w:tcBorders>
            <w:noWrap/>
          </w:tcPr>
          <w:p w14:paraId="4984ABE1" w14:textId="746132DB" w:rsidR="00A277B7" w:rsidRPr="00E84424" w:rsidRDefault="00A277B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795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443" w:type="pct"/>
            <w:shd w:val="clear" w:color="auto" w:fill="FAFAFA"/>
            <w:noWrap/>
          </w:tcPr>
          <w:p w14:paraId="01C2A903" w14:textId="77777777" w:rsidR="00A277B7" w:rsidRPr="00E84424" w:rsidRDefault="00A277B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443" w:type="pct"/>
            <w:noWrap/>
          </w:tcPr>
          <w:p w14:paraId="23DA9C80" w14:textId="77777777" w:rsidR="00A277B7" w:rsidRPr="00E84424" w:rsidRDefault="00A277B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443" w:type="pct"/>
            <w:shd w:val="clear" w:color="auto" w:fill="FAFAFA"/>
            <w:noWrap/>
          </w:tcPr>
          <w:p w14:paraId="14B2AE20" w14:textId="77777777" w:rsidR="00A277B7" w:rsidRPr="00E84424" w:rsidRDefault="00A277B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439" w:type="pct"/>
            <w:noWrap/>
          </w:tcPr>
          <w:p w14:paraId="25CEC104" w14:textId="77777777" w:rsidR="00A277B7" w:rsidRPr="00E84424" w:rsidRDefault="00A277B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A277B7" w:rsidRPr="00E84424" w14:paraId="4C388500" w14:textId="77777777" w:rsidTr="00783382">
        <w:tc>
          <w:tcPr>
            <w:tcW w:w="1441" w:type="pct"/>
          </w:tcPr>
          <w:p w14:paraId="3EF6B4E7" w14:textId="77777777" w:rsidR="00A277B7" w:rsidRPr="00E84424" w:rsidRDefault="00A277B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Chars="237" w:left="427" w:right="-236" w:firstLine="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  <w:p w14:paraId="1986E55A" w14:textId="77777777" w:rsidR="00A277B7" w:rsidRPr="00E84424" w:rsidRDefault="00A277B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Chars="237" w:left="427" w:right="-236" w:firstLine="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  เพิ่มขึ้น (ลดลง) สุทธิ</w:t>
            </w:r>
          </w:p>
        </w:tc>
        <w:tc>
          <w:tcPr>
            <w:tcW w:w="443" w:type="pct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67196298" w14:textId="2CF35749" w:rsidR="00A277B7" w:rsidRPr="00E84424" w:rsidRDefault="00A277B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281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443" w:type="pct"/>
            <w:tcBorders>
              <w:top w:val="single" w:sz="4" w:space="0" w:color="auto"/>
              <w:bottom w:val="nil"/>
            </w:tcBorders>
            <w:vAlign w:val="bottom"/>
          </w:tcPr>
          <w:p w14:paraId="53E84433" w14:textId="3734C36B" w:rsidR="00A277B7" w:rsidRPr="00E84424" w:rsidRDefault="00A277B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193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443" w:type="pct"/>
            <w:tcBorders>
              <w:top w:val="single" w:sz="4" w:space="0" w:color="auto"/>
              <w:bottom w:val="nil"/>
            </w:tcBorders>
            <w:shd w:val="clear" w:color="auto" w:fill="FAFAFA"/>
            <w:noWrap/>
            <w:vAlign w:val="bottom"/>
          </w:tcPr>
          <w:p w14:paraId="108D3059" w14:textId="56A0851C" w:rsidR="00A277B7" w:rsidRPr="00E84424" w:rsidRDefault="00D31270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460" w:type="pct"/>
            <w:tcBorders>
              <w:top w:val="single" w:sz="4" w:space="0" w:color="auto"/>
              <w:bottom w:val="nil"/>
            </w:tcBorders>
            <w:noWrap/>
            <w:vAlign w:val="bottom"/>
          </w:tcPr>
          <w:p w14:paraId="13847551" w14:textId="70898381" w:rsidR="00A277B7" w:rsidRPr="00E84424" w:rsidRDefault="00A277B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241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443" w:type="pct"/>
            <w:shd w:val="clear" w:color="auto" w:fill="FAFAFA"/>
            <w:noWrap/>
            <w:vAlign w:val="bottom"/>
          </w:tcPr>
          <w:p w14:paraId="5B9553A1" w14:textId="77777777" w:rsidR="00A277B7" w:rsidRPr="00E84424" w:rsidRDefault="00A277B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443" w:type="pct"/>
            <w:noWrap/>
          </w:tcPr>
          <w:p w14:paraId="0AB631F7" w14:textId="77777777" w:rsidR="00A277B7" w:rsidRPr="00E84424" w:rsidRDefault="00A277B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0AA7887B" w14:textId="77777777" w:rsidR="00A277B7" w:rsidRPr="00E84424" w:rsidRDefault="00A277B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443" w:type="pct"/>
            <w:shd w:val="clear" w:color="auto" w:fill="FAFAFA"/>
            <w:noWrap/>
          </w:tcPr>
          <w:p w14:paraId="582B8F8E" w14:textId="77777777" w:rsidR="00A277B7" w:rsidRPr="00E84424" w:rsidRDefault="00A277B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439" w:type="pct"/>
            <w:noWrap/>
          </w:tcPr>
          <w:p w14:paraId="1A2F0F42" w14:textId="77777777" w:rsidR="00A277B7" w:rsidRPr="00E84424" w:rsidRDefault="00A277B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1A691432" w14:textId="77777777" w:rsidR="00A277B7" w:rsidRPr="00E84424" w:rsidRDefault="00A277B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A277B7" w:rsidRPr="00E84424" w14:paraId="378D1DC4" w14:textId="77777777" w:rsidTr="00783382">
        <w:tc>
          <w:tcPr>
            <w:tcW w:w="1441" w:type="pct"/>
          </w:tcPr>
          <w:p w14:paraId="2F532BBD" w14:textId="77777777" w:rsidR="00A277B7" w:rsidRPr="00E84424" w:rsidRDefault="00A277B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Chars="237" w:left="427" w:right="-236" w:firstLine="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เงินสดและรายการเทียบเท่าเงินสดต้นปี</w:t>
            </w:r>
          </w:p>
        </w:tc>
        <w:tc>
          <w:tcPr>
            <w:tcW w:w="443" w:type="pct"/>
            <w:tcBorders>
              <w:top w:val="nil"/>
            </w:tcBorders>
            <w:shd w:val="clear" w:color="auto" w:fill="FAFAFA"/>
            <w:vAlign w:val="bottom"/>
          </w:tcPr>
          <w:p w14:paraId="24C1CA3A" w14:textId="331A4C42" w:rsidR="00A277B7" w:rsidRPr="00E84424" w:rsidRDefault="00CF101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424</w:t>
            </w:r>
          </w:p>
        </w:tc>
        <w:tc>
          <w:tcPr>
            <w:tcW w:w="443" w:type="pct"/>
            <w:tcBorders>
              <w:top w:val="nil"/>
            </w:tcBorders>
            <w:vAlign w:val="bottom"/>
          </w:tcPr>
          <w:p w14:paraId="3977E15F" w14:textId="0BDD4303" w:rsidR="00A277B7" w:rsidRPr="00E84424" w:rsidRDefault="00CF101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617</w:t>
            </w:r>
          </w:p>
        </w:tc>
        <w:tc>
          <w:tcPr>
            <w:tcW w:w="443" w:type="pct"/>
            <w:tcBorders>
              <w:top w:val="nil"/>
            </w:tcBorders>
            <w:shd w:val="clear" w:color="auto" w:fill="FAFAFA"/>
            <w:noWrap/>
          </w:tcPr>
          <w:p w14:paraId="470DCC3C" w14:textId="5BDF4125" w:rsidR="00A277B7" w:rsidRPr="00E84424" w:rsidRDefault="00CF101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151</w:t>
            </w:r>
          </w:p>
        </w:tc>
        <w:tc>
          <w:tcPr>
            <w:tcW w:w="460" w:type="pct"/>
            <w:tcBorders>
              <w:top w:val="nil"/>
            </w:tcBorders>
            <w:noWrap/>
            <w:vAlign w:val="bottom"/>
          </w:tcPr>
          <w:p w14:paraId="7760E1A6" w14:textId="03C218E5" w:rsidR="00A277B7" w:rsidRPr="00E84424" w:rsidRDefault="00CF101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392</w:t>
            </w:r>
          </w:p>
        </w:tc>
        <w:tc>
          <w:tcPr>
            <w:tcW w:w="443" w:type="pct"/>
            <w:shd w:val="clear" w:color="auto" w:fill="FAFAFA"/>
            <w:noWrap/>
          </w:tcPr>
          <w:p w14:paraId="5ABDA4EC" w14:textId="77777777" w:rsidR="00A277B7" w:rsidRPr="00E84424" w:rsidRDefault="00A277B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443" w:type="pct"/>
            <w:noWrap/>
          </w:tcPr>
          <w:p w14:paraId="386CE93F" w14:textId="77777777" w:rsidR="00A277B7" w:rsidRPr="00E84424" w:rsidRDefault="00A277B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443" w:type="pct"/>
            <w:shd w:val="clear" w:color="auto" w:fill="FAFAFA"/>
            <w:noWrap/>
          </w:tcPr>
          <w:p w14:paraId="453CE4DC" w14:textId="77777777" w:rsidR="00A277B7" w:rsidRPr="00E84424" w:rsidRDefault="00A277B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439" w:type="pct"/>
            <w:noWrap/>
          </w:tcPr>
          <w:p w14:paraId="4C24B6FE" w14:textId="77777777" w:rsidR="00A277B7" w:rsidRPr="00E84424" w:rsidRDefault="00A277B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A277B7" w:rsidRPr="00E84424" w14:paraId="499231F8" w14:textId="77777777" w:rsidTr="00783382">
        <w:tc>
          <w:tcPr>
            <w:tcW w:w="1441" w:type="pct"/>
          </w:tcPr>
          <w:p w14:paraId="3BBBCCD5" w14:textId="77777777" w:rsidR="00A277B7" w:rsidRPr="00E84424" w:rsidRDefault="00A277B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Chars="237" w:left="427" w:right="-236" w:firstLine="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ขาดทุนจากอัตราแลกเปลี่ยนของเงินสด</w:t>
            </w:r>
          </w:p>
        </w:tc>
        <w:tc>
          <w:tcPr>
            <w:tcW w:w="443" w:type="pct"/>
            <w:tcBorders>
              <w:bottom w:val="nil"/>
            </w:tcBorders>
            <w:shd w:val="clear" w:color="auto" w:fill="FAFAFA"/>
            <w:vAlign w:val="bottom"/>
          </w:tcPr>
          <w:p w14:paraId="2EADDF0C" w14:textId="77777777" w:rsidR="00A277B7" w:rsidRPr="00E84424" w:rsidRDefault="00A277B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443" w:type="pct"/>
            <w:tcBorders>
              <w:bottom w:val="nil"/>
            </w:tcBorders>
            <w:vAlign w:val="bottom"/>
          </w:tcPr>
          <w:p w14:paraId="5F5296C4" w14:textId="77777777" w:rsidR="00A277B7" w:rsidRPr="00E84424" w:rsidRDefault="00A277B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443" w:type="pct"/>
            <w:tcBorders>
              <w:bottom w:val="nil"/>
            </w:tcBorders>
            <w:shd w:val="clear" w:color="auto" w:fill="FAFAFA"/>
            <w:noWrap/>
          </w:tcPr>
          <w:p w14:paraId="7E6EBB03" w14:textId="77777777" w:rsidR="00A277B7" w:rsidRPr="00E84424" w:rsidRDefault="00A277B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460" w:type="pct"/>
            <w:tcBorders>
              <w:bottom w:val="nil"/>
            </w:tcBorders>
            <w:noWrap/>
            <w:vAlign w:val="bottom"/>
          </w:tcPr>
          <w:p w14:paraId="79094BCF" w14:textId="77777777" w:rsidR="00A277B7" w:rsidRPr="00E84424" w:rsidRDefault="00A277B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443" w:type="pct"/>
            <w:shd w:val="clear" w:color="auto" w:fill="FAFAFA"/>
            <w:noWrap/>
          </w:tcPr>
          <w:p w14:paraId="74AE4FCA" w14:textId="77777777" w:rsidR="00A277B7" w:rsidRPr="00E84424" w:rsidRDefault="00A277B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443" w:type="pct"/>
            <w:noWrap/>
          </w:tcPr>
          <w:p w14:paraId="5E37E181" w14:textId="77777777" w:rsidR="00A277B7" w:rsidRPr="00E84424" w:rsidRDefault="00A277B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443" w:type="pct"/>
            <w:shd w:val="clear" w:color="auto" w:fill="FAFAFA"/>
            <w:noWrap/>
          </w:tcPr>
          <w:p w14:paraId="20D30C13" w14:textId="77777777" w:rsidR="00A277B7" w:rsidRPr="00E84424" w:rsidRDefault="00A277B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439" w:type="pct"/>
            <w:noWrap/>
          </w:tcPr>
          <w:p w14:paraId="5B82F231" w14:textId="77777777" w:rsidR="00A277B7" w:rsidRPr="00E84424" w:rsidRDefault="00A277B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A277B7" w:rsidRPr="00E84424" w14:paraId="0444F8E1" w14:textId="77777777" w:rsidTr="00783382">
        <w:tc>
          <w:tcPr>
            <w:tcW w:w="1441" w:type="pct"/>
          </w:tcPr>
          <w:p w14:paraId="0893CDB7" w14:textId="77777777" w:rsidR="00A277B7" w:rsidRPr="00E84424" w:rsidRDefault="00A277B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Chars="237" w:left="427" w:right="-236" w:firstLine="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และรายการเทียบเท่าเงินสด</w:t>
            </w:r>
          </w:p>
        </w:tc>
        <w:tc>
          <w:tcPr>
            <w:tcW w:w="443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947980F" w14:textId="77777777" w:rsidR="00A277B7" w:rsidRPr="00E84424" w:rsidRDefault="00A277B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443" w:type="pct"/>
            <w:tcBorders>
              <w:bottom w:val="single" w:sz="4" w:space="0" w:color="auto"/>
            </w:tcBorders>
            <w:vAlign w:val="bottom"/>
          </w:tcPr>
          <w:p w14:paraId="3AA1423A" w14:textId="77777777" w:rsidR="00A277B7" w:rsidRPr="00E84424" w:rsidRDefault="00A277B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443" w:type="pct"/>
            <w:tcBorders>
              <w:bottom w:val="single" w:sz="4" w:space="0" w:color="auto"/>
            </w:tcBorders>
            <w:shd w:val="clear" w:color="auto" w:fill="FAFAFA"/>
            <w:noWrap/>
          </w:tcPr>
          <w:p w14:paraId="57768F8C" w14:textId="3ECBBD9E" w:rsidR="00A277B7" w:rsidRPr="00E84424" w:rsidRDefault="00D31270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460" w:type="pct"/>
            <w:tcBorders>
              <w:bottom w:val="single" w:sz="4" w:space="0" w:color="auto"/>
            </w:tcBorders>
            <w:noWrap/>
            <w:vAlign w:val="bottom"/>
          </w:tcPr>
          <w:p w14:paraId="7A6DDDF3" w14:textId="77777777" w:rsidR="00A277B7" w:rsidRPr="00E84424" w:rsidRDefault="00A277B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443" w:type="pct"/>
            <w:shd w:val="clear" w:color="auto" w:fill="FAFAFA"/>
            <w:noWrap/>
          </w:tcPr>
          <w:p w14:paraId="63E8A94A" w14:textId="77777777" w:rsidR="00A277B7" w:rsidRPr="00E84424" w:rsidRDefault="00A277B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443" w:type="pct"/>
            <w:noWrap/>
          </w:tcPr>
          <w:p w14:paraId="6FB35904" w14:textId="77777777" w:rsidR="00A277B7" w:rsidRPr="00E84424" w:rsidRDefault="00A277B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443" w:type="pct"/>
            <w:shd w:val="clear" w:color="auto" w:fill="FAFAFA"/>
            <w:noWrap/>
          </w:tcPr>
          <w:p w14:paraId="4E6AE630" w14:textId="77777777" w:rsidR="00A277B7" w:rsidRPr="00E84424" w:rsidRDefault="00A277B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439" w:type="pct"/>
            <w:noWrap/>
          </w:tcPr>
          <w:p w14:paraId="760DA377" w14:textId="77777777" w:rsidR="00A277B7" w:rsidRPr="00E84424" w:rsidRDefault="00A277B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A277B7" w:rsidRPr="00E84424" w14:paraId="33089BB6" w14:textId="77777777" w:rsidTr="00783382">
        <w:tc>
          <w:tcPr>
            <w:tcW w:w="1441" w:type="pct"/>
          </w:tcPr>
          <w:p w14:paraId="650C91E6" w14:textId="77777777" w:rsidR="00A277B7" w:rsidRPr="00E84424" w:rsidRDefault="00A277B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Chars="237" w:left="427" w:right="-236" w:firstLine="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เงินสดและรายการเทียบเท่าเงินสดปลายปี</w:t>
            </w:r>
          </w:p>
        </w:tc>
        <w:tc>
          <w:tcPr>
            <w:tcW w:w="44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E460D4E" w14:textId="0D9AF6FE" w:rsidR="00A277B7" w:rsidRPr="00E84424" w:rsidRDefault="00CF101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143</w:t>
            </w:r>
          </w:p>
        </w:tc>
        <w:tc>
          <w:tcPr>
            <w:tcW w:w="44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7940A0" w14:textId="1B4F2C7B" w:rsidR="00A277B7" w:rsidRPr="00E84424" w:rsidRDefault="00CF101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424</w:t>
            </w:r>
          </w:p>
        </w:tc>
        <w:tc>
          <w:tcPr>
            <w:tcW w:w="44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</w:tcPr>
          <w:p w14:paraId="56B12B6A" w14:textId="4B591E83" w:rsidR="00A277B7" w:rsidRPr="00E84424" w:rsidRDefault="00CF101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</w:t>
            </w:r>
          </w:p>
        </w:tc>
        <w:tc>
          <w:tcPr>
            <w:tcW w:w="460" w:type="pct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65DB73EC" w14:textId="3D5A394B" w:rsidR="00A277B7" w:rsidRPr="00E84424" w:rsidRDefault="00CF101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151</w:t>
            </w:r>
          </w:p>
        </w:tc>
        <w:tc>
          <w:tcPr>
            <w:tcW w:w="443" w:type="pct"/>
            <w:shd w:val="clear" w:color="auto" w:fill="FAFAFA"/>
            <w:noWrap/>
          </w:tcPr>
          <w:p w14:paraId="2EFB0C96" w14:textId="77777777" w:rsidR="00A277B7" w:rsidRPr="00E84424" w:rsidRDefault="00A277B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443" w:type="pct"/>
            <w:noWrap/>
          </w:tcPr>
          <w:p w14:paraId="701EA6E3" w14:textId="77777777" w:rsidR="00A277B7" w:rsidRPr="00E84424" w:rsidRDefault="00A277B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443" w:type="pct"/>
            <w:shd w:val="clear" w:color="auto" w:fill="FAFAFA"/>
            <w:noWrap/>
          </w:tcPr>
          <w:p w14:paraId="62F54ED8" w14:textId="77777777" w:rsidR="00A277B7" w:rsidRPr="00E84424" w:rsidRDefault="00A277B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439" w:type="pct"/>
            <w:noWrap/>
          </w:tcPr>
          <w:p w14:paraId="77DEA263" w14:textId="77777777" w:rsidR="00A277B7" w:rsidRPr="00E84424" w:rsidRDefault="00A277B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A277B7" w:rsidRPr="00E84424" w14:paraId="6C1E25BF" w14:textId="77777777" w:rsidTr="00783382">
        <w:tc>
          <w:tcPr>
            <w:tcW w:w="1441" w:type="pct"/>
            <w:tcBorders>
              <w:bottom w:val="nil"/>
            </w:tcBorders>
          </w:tcPr>
          <w:p w14:paraId="6C4A76BF" w14:textId="77777777" w:rsidR="00A277B7" w:rsidRPr="00E84424" w:rsidRDefault="00A277B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Chars="237" w:left="427" w:right="-236" w:firstLine="1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443" w:type="pct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7FBA7139" w14:textId="77777777" w:rsidR="00A277B7" w:rsidRPr="00E84424" w:rsidRDefault="00A277B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443" w:type="pct"/>
            <w:tcBorders>
              <w:top w:val="single" w:sz="4" w:space="0" w:color="auto"/>
              <w:bottom w:val="nil"/>
            </w:tcBorders>
            <w:vAlign w:val="bottom"/>
          </w:tcPr>
          <w:p w14:paraId="2E969104" w14:textId="77777777" w:rsidR="00A277B7" w:rsidRPr="00E84424" w:rsidRDefault="00A277B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443" w:type="pct"/>
            <w:tcBorders>
              <w:top w:val="single" w:sz="4" w:space="0" w:color="auto"/>
              <w:bottom w:val="nil"/>
            </w:tcBorders>
            <w:shd w:val="clear" w:color="auto" w:fill="FAFAFA"/>
            <w:noWrap/>
          </w:tcPr>
          <w:p w14:paraId="6146234A" w14:textId="77777777" w:rsidR="00A277B7" w:rsidRPr="00E84424" w:rsidRDefault="00A277B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460" w:type="pct"/>
            <w:tcBorders>
              <w:top w:val="single" w:sz="4" w:space="0" w:color="auto"/>
              <w:bottom w:val="nil"/>
            </w:tcBorders>
            <w:noWrap/>
            <w:vAlign w:val="bottom"/>
          </w:tcPr>
          <w:p w14:paraId="5AC4A9BE" w14:textId="77777777" w:rsidR="00A277B7" w:rsidRPr="00E84424" w:rsidRDefault="00A277B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443" w:type="pct"/>
            <w:tcBorders>
              <w:bottom w:val="nil"/>
            </w:tcBorders>
            <w:shd w:val="clear" w:color="auto" w:fill="FAFAFA"/>
            <w:noWrap/>
          </w:tcPr>
          <w:p w14:paraId="45B0D263" w14:textId="77777777" w:rsidR="00A277B7" w:rsidRPr="00E84424" w:rsidRDefault="00A277B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443" w:type="pct"/>
            <w:tcBorders>
              <w:bottom w:val="nil"/>
            </w:tcBorders>
            <w:noWrap/>
          </w:tcPr>
          <w:p w14:paraId="2B83FD2D" w14:textId="77777777" w:rsidR="00A277B7" w:rsidRPr="00E84424" w:rsidRDefault="00A277B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443" w:type="pct"/>
            <w:tcBorders>
              <w:bottom w:val="nil"/>
            </w:tcBorders>
            <w:shd w:val="clear" w:color="auto" w:fill="FAFAFA"/>
            <w:noWrap/>
          </w:tcPr>
          <w:p w14:paraId="01947FB1" w14:textId="77777777" w:rsidR="00A277B7" w:rsidRPr="00E84424" w:rsidRDefault="00A277B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439" w:type="pct"/>
            <w:tcBorders>
              <w:bottom w:val="nil"/>
            </w:tcBorders>
            <w:noWrap/>
          </w:tcPr>
          <w:p w14:paraId="38F362B2" w14:textId="77777777" w:rsidR="00A277B7" w:rsidRPr="00E84424" w:rsidRDefault="00A277B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</w:pPr>
          </w:p>
        </w:tc>
      </w:tr>
      <w:tr w:rsidR="00A277B7" w:rsidRPr="00E84424" w14:paraId="103583B7" w14:textId="77777777" w:rsidTr="00783382">
        <w:tc>
          <w:tcPr>
            <w:tcW w:w="1441" w:type="pct"/>
            <w:tcBorders>
              <w:bottom w:val="nil"/>
            </w:tcBorders>
          </w:tcPr>
          <w:p w14:paraId="5B9B08F2" w14:textId="77777777" w:rsidR="00A277B7" w:rsidRPr="00E84424" w:rsidRDefault="00A277B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Chars="237" w:left="427" w:right="-236" w:firstLine="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เงินปันผลจ่ายให้กับส่วนได้เสียที่ไม่มีอำนาจควบคุม</w:t>
            </w:r>
          </w:p>
        </w:tc>
        <w:tc>
          <w:tcPr>
            <w:tcW w:w="443" w:type="pct"/>
            <w:tcBorders>
              <w:bottom w:val="nil"/>
            </w:tcBorders>
            <w:shd w:val="clear" w:color="auto" w:fill="FAFAFA"/>
            <w:vAlign w:val="bottom"/>
          </w:tcPr>
          <w:p w14:paraId="65B30FCB" w14:textId="51274D9F" w:rsidR="00A277B7" w:rsidRPr="00E84424" w:rsidRDefault="00CF101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314</w:t>
            </w:r>
          </w:p>
        </w:tc>
        <w:tc>
          <w:tcPr>
            <w:tcW w:w="443" w:type="pct"/>
            <w:tcBorders>
              <w:bottom w:val="nil"/>
            </w:tcBorders>
            <w:vAlign w:val="bottom"/>
          </w:tcPr>
          <w:p w14:paraId="2171BD75" w14:textId="0C5902DC" w:rsidR="00A277B7" w:rsidRPr="00E84424" w:rsidRDefault="00CF101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237</w:t>
            </w:r>
          </w:p>
        </w:tc>
        <w:tc>
          <w:tcPr>
            <w:tcW w:w="443" w:type="pct"/>
            <w:tcBorders>
              <w:bottom w:val="nil"/>
            </w:tcBorders>
            <w:shd w:val="clear" w:color="auto" w:fill="FAFAFA"/>
            <w:noWrap/>
          </w:tcPr>
          <w:p w14:paraId="237DFBC3" w14:textId="77777777" w:rsidR="00A277B7" w:rsidRPr="00E84424" w:rsidRDefault="00A277B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460" w:type="pct"/>
            <w:tcBorders>
              <w:bottom w:val="nil"/>
            </w:tcBorders>
            <w:noWrap/>
            <w:vAlign w:val="bottom"/>
          </w:tcPr>
          <w:p w14:paraId="33301B8B" w14:textId="77777777" w:rsidR="00A277B7" w:rsidRPr="00E84424" w:rsidRDefault="00A277B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443" w:type="pct"/>
            <w:tcBorders>
              <w:bottom w:val="nil"/>
            </w:tcBorders>
            <w:shd w:val="clear" w:color="auto" w:fill="FAFAFA"/>
            <w:noWrap/>
          </w:tcPr>
          <w:p w14:paraId="579D63B5" w14:textId="77777777" w:rsidR="00A277B7" w:rsidRPr="00E84424" w:rsidRDefault="00A277B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443" w:type="pct"/>
            <w:tcBorders>
              <w:bottom w:val="nil"/>
            </w:tcBorders>
            <w:noWrap/>
          </w:tcPr>
          <w:p w14:paraId="4C070A25" w14:textId="77777777" w:rsidR="00A277B7" w:rsidRPr="00E84424" w:rsidRDefault="00A277B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443" w:type="pct"/>
            <w:tcBorders>
              <w:bottom w:val="nil"/>
            </w:tcBorders>
            <w:shd w:val="clear" w:color="auto" w:fill="FAFAFA"/>
            <w:noWrap/>
          </w:tcPr>
          <w:p w14:paraId="451CFCCA" w14:textId="77777777" w:rsidR="00A277B7" w:rsidRPr="00E84424" w:rsidRDefault="00A277B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439" w:type="pct"/>
            <w:tcBorders>
              <w:bottom w:val="nil"/>
            </w:tcBorders>
            <w:noWrap/>
          </w:tcPr>
          <w:p w14:paraId="041AB8F0" w14:textId="77777777" w:rsidR="00A277B7" w:rsidRPr="00E84424" w:rsidRDefault="00A277B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</w:tbl>
    <w:p w14:paraId="5D46352C" w14:textId="77777777" w:rsidR="00993840" w:rsidRPr="00E84424" w:rsidRDefault="00993840" w:rsidP="009938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eastAsia="Arial Unicode MS" w:hAnsi="Browallia New" w:cs="Browallia New"/>
          <w:b/>
          <w:bCs/>
          <w:sz w:val="26"/>
          <w:szCs w:val="26"/>
        </w:rPr>
        <w:sectPr w:rsidR="00993840" w:rsidRPr="00E84424" w:rsidSect="00CC2C04">
          <w:pgSz w:w="16834" w:h="11909" w:orient="landscape" w:code="9"/>
          <w:pgMar w:top="1440" w:right="720" w:bottom="720" w:left="720" w:header="706" w:footer="576" w:gutter="0"/>
          <w:cols w:space="720"/>
          <w:docGrid w:linePitch="245"/>
        </w:sectPr>
      </w:pPr>
    </w:p>
    <w:p w14:paraId="6972D2AA" w14:textId="77777777" w:rsidR="00993840" w:rsidRPr="00E84424" w:rsidRDefault="00993840" w:rsidP="00993840">
      <w:pPr>
        <w:spacing w:line="240" w:lineRule="auto"/>
        <w:rPr>
          <w:rFonts w:ascii="Browallia New" w:eastAsia="Arial Unicode MS" w:hAnsi="Browallia New" w:cs="Browallia New"/>
          <w:sz w:val="26"/>
          <w:szCs w:val="26"/>
          <w:lang w:val="en-GB"/>
        </w:rPr>
      </w:pPr>
      <w:bookmarkStart w:id="101" w:name="_Hlk50879508"/>
    </w:p>
    <w:tbl>
      <w:tblPr>
        <w:tblStyle w:val="TableGrid"/>
        <w:tblW w:w="9475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993840" w:rsidRPr="00E84424" w14:paraId="6C3B8712" w14:textId="77777777" w:rsidTr="002F7184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7508C35C" w14:textId="3A540159" w:rsidR="00993840" w:rsidRPr="00E84424" w:rsidRDefault="00CF1017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</w:pPr>
            <w:r w:rsidRPr="00CF101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18</w:t>
            </w:r>
            <w:r w:rsidR="00993840" w:rsidRPr="00E8442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  <w:tab/>
              <w:t>เงินลงทุนในการร่วมค้าและบริษัทร่วม</w:t>
            </w:r>
          </w:p>
        </w:tc>
      </w:tr>
      <w:bookmarkEnd w:id="101"/>
    </w:tbl>
    <w:p w14:paraId="42B9B80C" w14:textId="77777777" w:rsidR="00993840" w:rsidRPr="00E84424" w:rsidRDefault="00993840" w:rsidP="00993840">
      <w:pPr>
        <w:spacing w:line="240" w:lineRule="auto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9D67D99" w14:textId="1F979459" w:rsidR="00993840" w:rsidRPr="00E84424" w:rsidRDefault="00CF1017" w:rsidP="00993840">
      <w:pPr>
        <w:pStyle w:val="Heading2"/>
        <w:keepNext w:val="0"/>
        <w:tabs>
          <w:tab w:val="clear" w:pos="567"/>
        </w:tabs>
        <w:spacing w:line="240" w:lineRule="auto"/>
        <w:ind w:left="540" w:hanging="540"/>
        <w:rPr>
          <w:rFonts w:ascii="Browallia New" w:eastAsia="Arial Unicode MS" w:hAnsi="Browallia New" w:cs="Browallia New"/>
          <w:color w:val="CF4A02"/>
        </w:rPr>
      </w:pPr>
      <w:r w:rsidRPr="00CF1017">
        <w:rPr>
          <w:rFonts w:ascii="Browallia New" w:eastAsia="Arial Unicode MS" w:hAnsi="Browallia New" w:cs="Browallia New"/>
          <w:color w:val="CF4A02"/>
          <w:lang w:val="en-GB"/>
        </w:rPr>
        <w:t>18</w:t>
      </w:r>
      <w:r w:rsidR="00993840" w:rsidRPr="00E84424">
        <w:rPr>
          <w:rFonts w:ascii="Browallia New" w:eastAsia="Arial Unicode MS" w:hAnsi="Browallia New" w:cs="Browallia New"/>
          <w:color w:val="CF4A02"/>
          <w:lang w:val="en-GB"/>
        </w:rPr>
        <w:t>.</w:t>
      </w:r>
      <w:r w:rsidRPr="00CF1017">
        <w:rPr>
          <w:rFonts w:ascii="Browallia New" w:eastAsia="Arial Unicode MS" w:hAnsi="Browallia New" w:cs="Browallia New"/>
          <w:color w:val="CF4A02"/>
          <w:lang w:val="en-GB"/>
        </w:rPr>
        <w:t>1</w:t>
      </w:r>
      <w:r w:rsidR="00993840" w:rsidRPr="00E84424">
        <w:rPr>
          <w:rFonts w:ascii="Browallia New" w:eastAsia="Arial Unicode MS" w:hAnsi="Browallia New" w:cs="Browallia New"/>
          <w:color w:val="CF4A02"/>
          <w:cs/>
        </w:rPr>
        <w:tab/>
        <w:t>การเปลี่ยนแปลงของเงินลงทุนในการร่วมค้าและบริษัทร่วม มีดังต่อไปนี้</w:t>
      </w:r>
    </w:p>
    <w:p w14:paraId="649D3D3B" w14:textId="77777777" w:rsidR="00993840" w:rsidRPr="00E84424" w:rsidRDefault="00993840" w:rsidP="00993840">
      <w:pPr>
        <w:spacing w:line="240" w:lineRule="auto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8957" w:type="dxa"/>
        <w:tblInd w:w="513" w:type="dxa"/>
        <w:tblLook w:val="0000" w:firstRow="0" w:lastRow="0" w:firstColumn="0" w:lastColumn="0" w:noHBand="0" w:noVBand="0"/>
      </w:tblPr>
      <w:tblGrid>
        <w:gridCol w:w="3197"/>
        <w:gridCol w:w="1440"/>
        <w:gridCol w:w="1440"/>
        <w:gridCol w:w="1440"/>
        <w:gridCol w:w="1440"/>
      </w:tblGrid>
      <w:tr w:rsidR="00A277B7" w:rsidRPr="00E84424" w14:paraId="48DBF89E" w14:textId="77777777" w:rsidTr="00783382">
        <w:trPr>
          <w:trHeight w:val="20"/>
        </w:trPr>
        <w:tc>
          <w:tcPr>
            <w:tcW w:w="3197" w:type="dxa"/>
            <w:shd w:val="clear" w:color="auto" w:fill="auto"/>
            <w:vAlign w:val="center"/>
          </w:tcPr>
          <w:p w14:paraId="740B6BB0" w14:textId="77777777" w:rsidR="00A277B7" w:rsidRPr="00E84424" w:rsidRDefault="00A277B7" w:rsidP="00837424">
            <w:pPr>
              <w:spacing w:line="240" w:lineRule="auto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2F2DF6" w14:textId="77777777" w:rsidR="00A277B7" w:rsidRPr="00E84424" w:rsidRDefault="00A277B7" w:rsidP="00837424">
            <w:pPr>
              <w:pStyle w:val="Heading1"/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</w:rPr>
            </w:pPr>
            <w:r w:rsidRPr="00E84424">
              <w:rPr>
                <w:rFonts w:ascii="Browallia New" w:eastAsia="Arial Unicode MS" w:hAnsi="Browallia New" w:cs="Browallia New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031F7E" w14:textId="77777777" w:rsidR="00A277B7" w:rsidRPr="00E84424" w:rsidRDefault="00A277B7" w:rsidP="00837424">
            <w:pPr>
              <w:pStyle w:val="Heading1"/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</w:rPr>
            </w:pPr>
            <w:r w:rsidRPr="00E84424">
              <w:rPr>
                <w:rFonts w:ascii="Browallia New" w:eastAsia="Arial Unicode MS" w:hAnsi="Browallia New" w:cs="Browallia New"/>
                <w:cs/>
              </w:rPr>
              <w:t>งบการเงินเฉพาะกิจการ</w:t>
            </w:r>
          </w:p>
        </w:tc>
      </w:tr>
      <w:tr w:rsidR="00A277B7" w:rsidRPr="00E84424" w14:paraId="75436938" w14:textId="77777777" w:rsidTr="00783382">
        <w:trPr>
          <w:trHeight w:val="20"/>
        </w:trPr>
        <w:tc>
          <w:tcPr>
            <w:tcW w:w="3197" w:type="dxa"/>
            <w:shd w:val="clear" w:color="auto" w:fill="auto"/>
            <w:vAlign w:val="center"/>
          </w:tcPr>
          <w:p w14:paraId="39DDA90E" w14:textId="7AA7B08F" w:rsidR="00A277B7" w:rsidRPr="00E84424" w:rsidRDefault="00A277B7" w:rsidP="00837424">
            <w:pPr>
              <w:spacing w:line="240" w:lineRule="auto"/>
              <w:ind w:left="-72" w:right="-78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CF1017" w:rsidRPr="00CF1017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31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 xml:space="preserve"> 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7AB47E5" w14:textId="2052D33A" w:rsidR="00A277B7" w:rsidRPr="00E84424" w:rsidRDefault="00A277B7" w:rsidP="0083742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พ.ศ.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color w:val="7030A0"/>
                <w:sz w:val="26"/>
                <w:szCs w:val="26"/>
                <w:cs/>
              </w:rPr>
              <w:t xml:space="preserve"> </w:t>
            </w:r>
            <w:r w:rsidR="00CF1017" w:rsidRPr="00CF10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0F1CC72" w14:textId="15AFC774" w:rsidR="00A277B7" w:rsidRPr="00E84424" w:rsidRDefault="00A277B7" w:rsidP="0083742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พ.ศ.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color w:val="7030A0"/>
                <w:sz w:val="26"/>
                <w:szCs w:val="26"/>
                <w:cs/>
              </w:rPr>
              <w:t xml:space="preserve"> </w:t>
            </w:r>
            <w:r w:rsidR="00CF1017" w:rsidRPr="00CF10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73D0A5A" w14:textId="32383DE8" w:rsidR="00A277B7" w:rsidRPr="00E84424" w:rsidRDefault="00A277B7" w:rsidP="0083742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พ.ศ.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color w:val="7030A0"/>
                <w:sz w:val="26"/>
                <w:szCs w:val="26"/>
                <w:cs/>
              </w:rPr>
              <w:t xml:space="preserve"> </w:t>
            </w:r>
            <w:r w:rsidR="00CF1017" w:rsidRPr="00CF10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BC30FD7" w14:textId="03226084" w:rsidR="00A277B7" w:rsidRPr="00E84424" w:rsidRDefault="00A277B7" w:rsidP="0083742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พ.ศ.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color w:val="7030A0"/>
                <w:sz w:val="26"/>
                <w:szCs w:val="26"/>
                <w:cs/>
              </w:rPr>
              <w:t xml:space="preserve"> </w:t>
            </w:r>
            <w:r w:rsidR="00CF1017" w:rsidRPr="00CF10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A277B7" w:rsidRPr="00E84424" w14:paraId="012BEABC" w14:textId="77777777" w:rsidTr="00783382">
        <w:trPr>
          <w:trHeight w:val="20"/>
        </w:trPr>
        <w:tc>
          <w:tcPr>
            <w:tcW w:w="3197" w:type="dxa"/>
            <w:shd w:val="clear" w:color="auto" w:fill="auto"/>
            <w:vAlign w:val="center"/>
          </w:tcPr>
          <w:p w14:paraId="36287970" w14:textId="77777777" w:rsidR="00A277B7" w:rsidRPr="00E84424" w:rsidRDefault="00A277B7" w:rsidP="00837424">
            <w:pPr>
              <w:spacing w:line="240" w:lineRule="auto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9C78D56" w14:textId="77777777" w:rsidR="00A277B7" w:rsidRPr="00E84424" w:rsidRDefault="00A277B7" w:rsidP="0083742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785F94F" w14:textId="77777777" w:rsidR="00A277B7" w:rsidRPr="00E84424" w:rsidRDefault="00A277B7" w:rsidP="0083742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9B9EFBE" w14:textId="77777777" w:rsidR="00A277B7" w:rsidRPr="00E84424" w:rsidRDefault="00A277B7" w:rsidP="0083742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D2F0DA9" w14:textId="77777777" w:rsidR="00A277B7" w:rsidRPr="00E84424" w:rsidRDefault="00A277B7" w:rsidP="0083742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A277B7" w:rsidRPr="00E84424" w14:paraId="2B9BA4E8" w14:textId="77777777" w:rsidTr="00783382">
        <w:trPr>
          <w:trHeight w:val="60"/>
        </w:trPr>
        <w:tc>
          <w:tcPr>
            <w:tcW w:w="3197" w:type="dxa"/>
            <w:shd w:val="clear" w:color="auto" w:fill="auto"/>
          </w:tcPr>
          <w:p w14:paraId="0CD8D5B6" w14:textId="77777777" w:rsidR="00A277B7" w:rsidRPr="00E84424" w:rsidRDefault="00A277B7" w:rsidP="00837424">
            <w:pPr>
              <w:spacing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8B6F6C" w14:textId="77777777" w:rsidR="00A277B7" w:rsidRPr="00E84424" w:rsidRDefault="00A277B7" w:rsidP="0083742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3E7272" w14:textId="77777777" w:rsidR="00A277B7" w:rsidRPr="00E84424" w:rsidRDefault="00A277B7" w:rsidP="0083742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3B92002" w14:textId="77777777" w:rsidR="00A277B7" w:rsidRPr="00E84424" w:rsidRDefault="00A277B7" w:rsidP="0083742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00DC718" w14:textId="77777777" w:rsidR="00A277B7" w:rsidRPr="00E84424" w:rsidRDefault="00A277B7" w:rsidP="0083742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A277B7" w:rsidRPr="00E84424" w14:paraId="7005E58C" w14:textId="77777777" w:rsidTr="00783382">
        <w:trPr>
          <w:trHeight w:val="20"/>
        </w:trPr>
        <w:tc>
          <w:tcPr>
            <w:tcW w:w="3197" w:type="dxa"/>
            <w:shd w:val="clear" w:color="auto" w:fill="auto"/>
          </w:tcPr>
          <w:p w14:paraId="0D12332D" w14:textId="0A9226D3" w:rsidR="00A277B7" w:rsidRPr="00E84424" w:rsidRDefault="00875C88" w:rsidP="00837424">
            <w:pPr>
              <w:spacing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ราคาตามบัญชีต้นงวด</w:t>
            </w:r>
          </w:p>
        </w:tc>
        <w:tc>
          <w:tcPr>
            <w:tcW w:w="1440" w:type="dxa"/>
            <w:shd w:val="clear" w:color="auto" w:fill="FAFAFA"/>
          </w:tcPr>
          <w:p w14:paraId="0E41ECC3" w14:textId="1AC216E2" w:rsidR="00A277B7" w:rsidRPr="00E84424" w:rsidRDefault="00CF1017" w:rsidP="0083742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</w:t>
            </w:r>
            <w:r w:rsidR="00A277B7"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059</w:t>
            </w:r>
          </w:p>
        </w:tc>
        <w:tc>
          <w:tcPr>
            <w:tcW w:w="1440" w:type="dxa"/>
            <w:shd w:val="clear" w:color="auto" w:fill="auto"/>
          </w:tcPr>
          <w:p w14:paraId="1224BD26" w14:textId="1FF7BB9B" w:rsidR="00A277B7" w:rsidRPr="00E84424" w:rsidRDefault="00CF1017" w:rsidP="0083742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A277B7"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941</w:t>
            </w:r>
          </w:p>
        </w:tc>
        <w:tc>
          <w:tcPr>
            <w:tcW w:w="1440" w:type="dxa"/>
            <w:shd w:val="clear" w:color="auto" w:fill="FAFAFA"/>
          </w:tcPr>
          <w:p w14:paraId="26791926" w14:textId="74BC9EAB" w:rsidR="00A277B7" w:rsidRPr="00E84424" w:rsidRDefault="00CF1017" w:rsidP="0083742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A277B7"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852</w:t>
            </w:r>
          </w:p>
        </w:tc>
        <w:tc>
          <w:tcPr>
            <w:tcW w:w="1440" w:type="dxa"/>
            <w:shd w:val="clear" w:color="auto" w:fill="auto"/>
          </w:tcPr>
          <w:p w14:paraId="0EC67F14" w14:textId="3DECC970" w:rsidR="00A277B7" w:rsidRPr="00E84424" w:rsidRDefault="00CF1017" w:rsidP="0083742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A277B7" w:rsidRPr="00E844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261</w:t>
            </w:r>
          </w:p>
        </w:tc>
      </w:tr>
      <w:tr w:rsidR="00A277B7" w:rsidRPr="00E84424" w14:paraId="46807FC2" w14:textId="77777777" w:rsidTr="00783382">
        <w:trPr>
          <w:trHeight w:val="20"/>
        </w:trPr>
        <w:tc>
          <w:tcPr>
            <w:tcW w:w="3197" w:type="dxa"/>
            <w:shd w:val="clear" w:color="auto" w:fill="auto"/>
          </w:tcPr>
          <w:p w14:paraId="2D443069" w14:textId="77777777" w:rsidR="00A277B7" w:rsidRPr="00E84424" w:rsidRDefault="00A277B7" w:rsidP="00837424">
            <w:pPr>
              <w:spacing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ผลกระทบจากการนำมาตรฐาน</w:t>
            </w:r>
          </w:p>
        </w:tc>
        <w:tc>
          <w:tcPr>
            <w:tcW w:w="1440" w:type="dxa"/>
            <w:shd w:val="clear" w:color="auto" w:fill="FAFAFA"/>
          </w:tcPr>
          <w:p w14:paraId="2C01EC0F" w14:textId="77777777" w:rsidR="00A277B7" w:rsidRPr="00E84424" w:rsidRDefault="00A277B7" w:rsidP="0083742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60C9D2F7" w14:textId="77777777" w:rsidR="00A277B7" w:rsidRPr="00E84424" w:rsidRDefault="00A277B7" w:rsidP="0083742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39AF2D91" w14:textId="77777777" w:rsidR="00A277B7" w:rsidRPr="00E84424" w:rsidRDefault="00A277B7" w:rsidP="0083742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1073D35E" w14:textId="77777777" w:rsidR="00A277B7" w:rsidRPr="00E84424" w:rsidRDefault="00A277B7" w:rsidP="0083742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A277B7" w:rsidRPr="00E84424" w14:paraId="0B628705" w14:textId="77777777" w:rsidTr="00783382">
        <w:trPr>
          <w:trHeight w:val="20"/>
        </w:trPr>
        <w:tc>
          <w:tcPr>
            <w:tcW w:w="3197" w:type="dxa"/>
            <w:shd w:val="clear" w:color="auto" w:fill="auto"/>
          </w:tcPr>
          <w:p w14:paraId="4AB221AC" w14:textId="77777777" w:rsidR="00A277B7" w:rsidRPr="00E84424" w:rsidRDefault="00A277B7" w:rsidP="00837424">
            <w:pPr>
              <w:spacing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   การรายงานทางการเงินใหม่มาใช้</w:t>
            </w:r>
          </w:p>
        </w:tc>
        <w:tc>
          <w:tcPr>
            <w:tcW w:w="1440" w:type="dxa"/>
            <w:shd w:val="clear" w:color="auto" w:fill="FAFAFA"/>
          </w:tcPr>
          <w:p w14:paraId="2EC2A86A" w14:textId="77777777" w:rsidR="00A277B7" w:rsidRPr="00E84424" w:rsidRDefault="00A277B7" w:rsidP="0083742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7CC3B7AE" w14:textId="77777777" w:rsidR="00A277B7" w:rsidRPr="00E84424" w:rsidRDefault="00A277B7" w:rsidP="0083742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7B6A91DB" w14:textId="77777777" w:rsidR="00A277B7" w:rsidRPr="00E84424" w:rsidRDefault="00A277B7" w:rsidP="0083742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426A844E" w14:textId="77777777" w:rsidR="00A277B7" w:rsidRPr="00E84424" w:rsidRDefault="00A277B7" w:rsidP="0083742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A277B7" w:rsidRPr="00E84424" w14:paraId="73E77CDD" w14:textId="77777777" w:rsidTr="00783382">
        <w:trPr>
          <w:trHeight w:val="20"/>
        </w:trPr>
        <w:tc>
          <w:tcPr>
            <w:tcW w:w="3197" w:type="dxa"/>
            <w:shd w:val="clear" w:color="auto" w:fill="auto"/>
          </w:tcPr>
          <w:p w14:paraId="5DE286C2" w14:textId="77777777" w:rsidR="00A277B7" w:rsidRPr="00E84424" w:rsidRDefault="00A277B7" w:rsidP="00837424">
            <w:pPr>
              <w:spacing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   เป็นครั้งแรก</w:t>
            </w:r>
          </w:p>
        </w:tc>
        <w:tc>
          <w:tcPr>
            <w:tcW w:w="1440" w:type="dxa"/>
            <w:shd w:val="clear" w:color="auto" w:fill="FAFAFA"/>
          </w:tcPr>
          <w:p w14:paraId="5658A64E" w14:textId="428768F9" w:rsidR="00A277B7" w:rsidRPr="00E84424" w:rsidRDefault="00A277B7" w:rsidP="0083742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516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21F0D268" w14:textId="77777777" w:rsidR="00A277B7" w:rsidRPr="00E84424" w:rsidRDefault="00A277B7" w:rsidP="0083742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2EC4B1FB" w14:textId="77777777" w:rsidR="00A277B7" w:rsidRPr="00E84424" w:rsidRDefault="00A277B7" w:rsidP="0083742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4AECA7A0" w14:textId="77777777" w:rsidR="00A277B7" w:rsidRPr="00E84424" w:rsidRDefault="00A277B7" w:rsidP="0083742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A277B7" w:rsidRPr="00E84424" w14:paraId="75E6C8C7" w14:textId="77777777" w:rsidTr="00783382">
        <w:trPr>
          <w:trHeight w:val="20"/>
        </w:trPr>
        <w:tc>
          <w:tcPr>
            <w:tcW w:w="3197" w:type="dxa"/>
            <w:shd w:val="clear" w:color="auto" w:fill="auto"/>
          </w:tcPr>
          <w:p w14:paraId="12AE1F07" w14:textId="77777777" w:rsidR="00A277B7" w:rsidRPr="00E84424" w:rsidRDefault="00A277B7" w:rsidP="00837424">
            <w:pPr>
              <w:spacing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การซื้อหุ้นเพิ่มทุนของบริษัทร่วม</w:t>
            </w:r>
          </w:p>
        </w:tc>
        <w:tc>
          <w:tcPr>
            <w:tcW w:w="1440" w:type="dxa"/>
            <w:shd w:val="clear" w:color="auto" w:fill="FAFAFA"/>
          </w:tcPr>
          <w:p w14:paraId="3CE90305" w14:textId="77777777" w:rsidR="00A277B7" w:rsidRPr="00E84424" w:rsidRDefault="00A277B7" w:rsidP="0083742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5225A87D" w14:textId="52807F77" w:rsidR="00A277B7" w:rsidRPr="00E84424" w:rsidRDefault="00CF1017" w:rsidP="0083742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</w:t>
            </w:r>
            <w:r w:rsidR="00A277B7"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971</w:t>
            </w:r>
          </w:p>
        </w:tc>
        <w:tc>
          <w:tcPr>
            <w:tcW w:w="1440" w:type="dxa"/>
            <w:shd w:val="clear" w:color="auto" w:fill="FAFAFA"/>
          </w:tcPr>
          <w:p w14:paraId="09BD9CCE" w14:textId="77777777" w:rsidR="00A277B7" w:rsidRPr="00E84424" w:rsidRDefault="00A277B7" w:rsidP="0083742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4A3532B3" w14:textId="672C6159" w:rsidR="00A277B7" w:rsidRPr="00E84424" w:rsidRDefault="00CF1017" w:rsidP="0083742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A277B7" w:rsidRPr="00E844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591</w:t>
            </w:r>
          </w:p>
        </w:tc>
      </w:tr>
      <w:tr w:rsidR="00A277B7" w:rsidRPr="00E84424" w14:paraId="4DD9C968" w14:textId="77777777" w:rsidTr="00783382">
        <w:trPr>
          <w:trHeight w:val="20"/>
        </w:trPr>
        <w:tc>
          <w:tcPr>
            <w:tcW w:w="3197" w:type="dxa"/>
            <w:shd w:val="clear" w:color="auto" w:fill="auto"/>
          </w:tcPr>
          <w:p w14:paraId="31B16CA2" w14:textId="77777777" w:rsidR="00A277B7" w:rsidRPr="00E84424" w:rsidRDefault="00A277B7" w:rsidP="00837424">
            <w:pPr>
              <w:spacing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การขายหุ้นบริษัทร่วม</w:t>
            </w:r>
          </w:p>
        </w:tc>
        <w:tc>
          <w:tcPr>
            <w:tcW w:w="1440" w:type="dxa"/>
            <w:shd w:val="clear" w:color="auto" w:fill="FAFAFA"/>
          </w:tcPr>
          <w:p w14:paraId="7EA163E1" w14:textId="004507F2" w:rsidR="00A277B7" w:rsidRPr="00E84424" w:rsidRDefault="00A277B7" w:rsidP="0083742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F1017"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784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1081B790" w14:textId="77777777" w:rsidR="00A277B7" w:rsidRPr="00E84424" w:rsidRDefault="00A277B7" w:rsidP="0083742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5B6BB680" w14:textId="272EF985" w:rsidR="00A277B7" w:rsidRPr="00E84424" w:rsidRDefault="00A277B7" w:rsidP="0083742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F1017"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792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4E452643" w14:textId="77777777" w:rsidR="00A277B7" w:rsidRPr="00E84424" w:rsidRDefault="00A277B7" w:rsidP="0083742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A277B7" w:rsidRPr="00E84424" w14:paraId="6BE45E90" w14:textId="77777777" w:rsidTr="00783382">
        <w:trPr>
          <w:trHeight w:val="20"/>
        </w:trPr>
        <w:tc>
          <w:tcPr>
            <w:tcW w:w="3197" w:type="dxa"/>
            <w:shd w:val="clear" w:color="auto" w:fill="auto"/>
          </w:tcPr>
          <w:p w14:paraId="3710784B" w14:textId="77777777" w:rsidR="00A277B7" w:rsidRPr="00E84424" w:rsidRDefault="00A277B7" w:rsidP="00837424">
            <w:pPr>
              <w:spacing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ส่วนแบ่งกำไรสุทธิจากเงินลงทุนใน</w:t>
            </w:r>
          </w:p>
        </w:tc>
        <w:tc>
          <w:tcPr>
            <w:tcW w:w="1440" w:type="dxa"/>
            <w:shd w:val="clear" w:color="auto" w:fill="FAFAFA"/>
          </w:tcPr>
          <w:p w14:paraId="0DE3A31A" w14:textId="77777777" w:rsidR="00A277B7" w:rsidRPr="00E84424" w:rsidRDefault="00A277B7" w:rsidP="0083742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70F4C55A" w14:textId="77777777" w:rsidR="00A277B7" w:rsidRPr="00E84424" w:rsidRDefault="00A277B7" w:rsidP="0083742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794414A3" w14:textId="77777777" w:rsidR="00A277B7" w:rsidRPr="00E84424" w:rsidRDefault="00A277B7" w:rsidP="0083742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43D8B6AA" w14:textId="77777777" w:rsidR="00A277B7" w:rsidRPr="00E84424" w:rsidRDefault="00A277B7" w:rsidP="0083742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277B7" w:rsidRPr="00E84424" w14:paraId="2357A8D4" w14:textId="77777777" w:rsidTr="00783382">
        <w:trPr>
          <w:trHeight w:val="20"/>
        </w:trPr>
        <w:tc>
          <w:tcPr>
            <w:tcW w:w="3197" w:type="dxa"/>
            <w:shd w:val="clear" w:color="auto" w:fill="auto"/>
          </w:tcPr>
          <w:p w14:paraId="330CAD1B" w14:textId="77777777" w:rsidR="00A277B7" w:rsidRPr="00E84424" w:rsidRDefault="00A277B7" w:rsidP="00837424">
            <w:pPr>
              <w:spacing w:line="240" w:lineRule="auto"/>
              <w:ind w:left="-4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  ใก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   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การร่วมค้าและบริษัทร่วม</w:t>
            </w:r>
          </w:p>
        </w:tc>
        <w:tc>
          <w:tcPr>
            <w:tcW w:w="1440" w:type="dxa"/>
            <w:shd w:val="clear" w:color="auto" w:fill="FAFAFA"/>
          </w:tcPr>
          <w:p w14:paraId="0859A2C7" w14:textId="7CC56FBE" w:rsidR="00A277B7" w:rsidRPr="00E84424" w:rsidRDefault="00CF1017" w:rsidP="0083742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A277B7"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573</w:t>
            </w:r>
          </w:p>
        </w:tc>
        <w:tc>
          <w:tcPr>
            <w:tcW w:w="1440" w:type="dxa"/>
            <w:shd w:val="clear" w:color="auto" w:fill="auto"/>
          </w:tcPr>
          <w:p w14:paraId="71C66815" w14:textId="6EBD8808" w:rsidR="00A277B7" w:rsidRPr="00E84424" w:rsidRDefault="00CF1017" w:rsidP="0083742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A277B7"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299</w:t>
            </w:r>
          </w:p>
        </w:tc>
        <w:tc>
          <w:tcPr>
            <w:tcW w:w="1440" w:type="dxa"/>
            <w:shd w:val="clear" w:color="auto" w:fill="FAFAFA"/>
          </w:tcPr>
          <w:p w14:paraId="6393EBE2" w14:textId="77777777" w:rsidR="00A277B7" w:rsidRPr="00E84424" w:rsidRDefault="00A277B7" w:rsidP="0083742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3CCD197D" w14:textId="77777777" w:rsidR="00A277B7" w:rsidRPr="00E84424" w:rsidRDefault="00A277B7" w:rsidP="0083742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A277B7" w:rsidRPr="00E84424" w14:paraId="310505F8" w14:textId="77777777" w:rsidTr="00783382">
        <w:trPr>
          <w:trHeight w:val="20"/>
        </w:trPr>
        <w:tc>
          <w:tcPr>
            <w:tcW w:w="3197" w:type="dxa"/>
            <w:shd w:val="clear" w:color="auto" w:fill="auto"/>
          </w:tcPr>
          <w:p w14:paraId="74F48D60" w14:textId="77777777" w:rsidR="00A277B7" w:rsidRPr="00E84424" w:rsidRDefault="00A277B7" w:rsidP="00837424">
            <w:pPr>
              <w:spacing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เงินปันผลรับ</w:t>
            </w:r>
          </w:p>
        </w:tc>
        <w:tc>
          <w:tcPr>
            <w:tcW w:w="1440" w:type="dxa"/>
            <w:shd w:val="clear" w:color="auto" w:fill="FAFAFA"/>
          </w:tcPr>
          <w:p w14:paraId="64E09D33" w14:textId="25CCDA22" w:rsidR="00A277B7" w:rsidRPr="00E84424" w:rsidRDefault="00A277B7" w:rsidP="0083742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F1017"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505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17FB9B26" w14:textId="632B911B" w:rsidR="00A277B7" w:rsidRPr="00E84424" w:rsidRDefault="00A277B7" w:rsidP="0083742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596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2A7BD0AE" w14:textId="77777777" w:rsidR="00A277B7" w:rsidRPr="00E84424" w:rsidRDefault="00A277B7" w:rsidP="0083742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6B016ED0" w14:textId="77777777" w:rsidR="00A277B7" w:rsidRPr="00E84424" w:rsidRDefault="00A277B7" w:rsidP="0083742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A277B7" w:rsidRPr="00E84424" w14:paraId="7C841B14" w14:textId="77777777" w:rsidTr="00783382">
        <w:trPr>
          <w:trHeight w:val="20"/>
        </w:trPr>
        <w:tc>
          <w:tcPr>
            <w:tcW w:w="3197" w:type="dxa"/>
            <w:shd w:val="clear" w:color="auto" w:fill="auto"/>
            <w:vAlign w:val="bottom"/>
          </w:tcPr>
          <w:p w14:paraId="28C2BDDB" w14:textId="77777777" w:rsidR="00A277B7" w:rsidRPr="00E84424" w:rsidRDefault="00A277B7" w:rsidP="00837424">
            <w:pPr>
              <w:spacing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ผลต่างอัตราแลกเปลี่ยน</w:t>
            </w:r>
          </w:p>
        </w:tc>
        <w:tc>
          <w:tcPr>
            <w:tcW w:w="1440" w:type="dxa"/>
            <w:shd w:val="clear" w:color="auto" w:fill="FAFAFA"/>
          </w:tcPr>
          <w:p w14:paraId="51FA4E54" w14:textId="29B20411" w:rsidR="00A277B7" w:rsidRPr="00E84424" w:rsidRDefault="00CF1017" w:rsidP="0083742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</w:p>
        </w:tc>
        <w:tc>
          <w:tcPr>
            <w:tcW w:w="1440" w:type="dxa"/>
            <w:shd w:val="clear" w:color="auto" w:fill="auto"/>
          </w:tcPr>
          <w:p w14:paraId="0A9BC935" w14:textId="2C5FCFC0" w:rsidR="00A277B7" w:rsidRPr="00E84424" w:rsidRDefault="00A277B7" w:rsidP="0083742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15829DD2" w14:textId="77777777" w:rsidR="00A277B7" w:rsidRPr="00E84424" w:rsidRDefault="00A277B7" w:rsidP="0083742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4EED312B" w14:textId="77777777" w:rsidR="00A277B7" w:rsidRPr="00E84424" w:rsidRDefault="00A277B7" w:rsidP="0083742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A277B7" w:rsidRPr="00E84424" w14:paraId="43AAB8BF" w14:textId="77777777" w:rsidTr="00783382">
        <w:trPr>
          <w:trHeight w:val="20"/>
        </w:trPr>
        <w:tc>
          <w:tcPr>
            <w:tcW w:w="3197" w:type="dxa"/>
            <w:shd w:val="clear" w:color="auto" w:fill="auto"/>
            <w:vAlign w:val="bottom"/>
          </w:tcPr>
          <w:p w14:paraId="730FD403" w14:textId="77777777" w:rsidR="00A277B7" w:rsidRPr="00E84424" w:rsidRDefault="00A277B7" w:rsidP="00837424">
            <w:pPr>
              <w:spacing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ส่วนแบ่งขาดทุนเบ็ดเสร็จอื่นจาก</w:t>
            </w:r>
          </w:p>
        </w:tc>
        <w:tc>
          <w:tcPr>
            <w:tcW w:w="1440" w:type="dxa"/>
            <w:shd w:val="clear" w:color="auto" w:fill="FAFAFA"/>
          </w:tcPr>
          <w:p w14:paraId="414559C5" w14:textId="77777777" w:rsidR="00A277B7" w:rsidRPr="00E84424" w:rsidRDefault="00A277B7" w:rsidP="0083742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1C91BCF3" w14:textId="77777777" w:rsidR="00A277B7" w:rsidRPr="00E84424" w:rsidRDefault="00A277B7" w:rsidP="0083742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1E0A7CB6" w14:textId="77777777" w:rsidR="00A277B7" w:rsidRPr="00E84424" w:rsidRDefault="00A277B7" w:rsidP="0083742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135F2212" w14:textId="77777777" w:rsidR="00A277B7" w:rsidRPr="00E84424" w:rsidRDefault="00A277B7" w:rsidP="0083742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277B7" w:rsidRPr="00E84424" w14:paraId="52BA39BA" w14:textId="77777777" w:rsidTr="00783382">
        <w:trPr>
          <w:trHeight w:val="20"/>
        </w:trPr>
        <w:tc>
          <w:tcPr>
            <w:tcW w:w="3197" w:type="dxa"/>
            <w:shd w:val="clear" w:color="auto" w:fill="auto"/>
            <w:vAlign w:val="bottom"/>
          </w:tcPr>
          <w:p w14:paraId="077E57AC" w14:textId="77777777" w:rsidR="00A277B7" w:rsidRPr="00E84424" w:rsidRDefault="00A277B7" w:rsidP="00837424">
            <w:pPr>
              <w:spacing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บริษัทร่วมตามวิธีส่วนได้เสียสุทธิ</w:t>
            </w:r>
          </w:p>
        </w:tc>
        <w:tc>
          <w:tcPr>
            <w:tcW w:w="1440" w:type="dxa"/>
            <w:shd w:val="clear" w:color="auto" w:fill="FAFAFA"/>
          </w:tcPr>
          <w:p w14:paraId="14F624A0" w14:textId="77777777" w:rsidR="00A277B7" w:rsidRPr="00E84424" w:rsidRDefault="00A277B7" w:rsidP="0083742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41E7B803" w14:textId="77777777" w:rsidR="00A277B7" w:rsidRPr="00E84424" w:rsidRDefault="00A277B7" w:rsidP="0083742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718B132B" w14:textId="77777777" w:rsidR="00A277B7" w:rsidRPr="00E84424" w:rsidRDefault="00A277B7" w:rsidP="0083742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7F6B4EC8" w14:textId="77777777" w:rsidR="00A277B7" w:rsidRPr="00E84424" w:rsidRDefault="00A277B7" w:rsidP="0083742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277B7" w:rsidRPr="00E84424" w14:paraId="0A347CF9" w14:textId="77777777" w:rsidTr="00783382">
        <w:trPr>
          <w:trHeight w:val="20"/>
        </w:trPr>
        <w:tc>
          <w:tcPr>
            <w:tcW w:w="3197" w:type="dxa"/>
            <w:shd w:val="clear" w:color="auto" w:fill="auto"/>
            <w:vAlign w:val="bottom"/>
          </w:tcPr>
          <w:p w14:paraId="4D458423" w14:textId="77777777" w:rsidR="00A277B7" w:rsidRPr="00E84424" w:rsidRDefault="00A277B7" w:rsidP="00837424">
            <w:pPr>
              <w:spacing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จากภาษีเงินได้</w:t>
            </w:r>
          </w:p>
        </w:tc>
        <w:tc>
          <w:tcPr>
            <w:tcW w:w="1440" w:type="dxa"/>
            <w:shd w:val="clear" w:color="auto" w:fill="FAFAFA"/>
          </w:tcPr>
          <w:p w14:paraId="7EEB1E4F" w14:textId="2698EE31" w:rsidR="00A277B7" w:rsidRPr="00E84424" w:rsidRDefault="00A277B7" w:rsidP="0083742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1CF6B69C" w14:textId="08115FE6" w:rsidR="00A277B7" w:rsidRPr="00E84424" w:rsidRDefault="00A277B7" w:rsidP="0083742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3FC84687" w14:textId="77777777" w:rsidR="00A277B7" w:rsidRPr="00E84424" w:rsidRDefault="00A277B7" w:rsidP="0083742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01468A4E" w14:textId="77777777" w:rsidR="00A277B7" w:rsidRPr="00E84424" w:rsidRDefault="00A277B7" w:rsidP="0083742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A277B7" w:rsidRPr="00E84424" w14:paraId="5A9DAA6F" w14:textId="77777777" w:rsidTr="00783382">
        <w:trPr>
          <w:trHeight w:val="20"/>
        </w:trPr>
        <w:tc>
          <w:tcPr>
            <w:tcW w:w="3197" w:type="dxa"/>
            <w:shd w:val="clear" w:color="auto" w:fill="auto"/>
            <w:vAlign w:val="bottom"/>
          </w:tcPr>
          <w:p w14:paraId="1AAB1D80" w14:textId="77777777" w:rsidR="00A277B7" w:rsidRPr="00E84424" w:rsidRDefault="00A277B7" w:rsidP="00837424">
            <w:pPr>
              <w:spacing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ขาดทุนจากการเปลี่ยนแปลงสัดส่วน</w:t>
            </w:r>
          </w:p>
        </w:tc>
        <w:tc>
          <w:tcPr>
            <w:tcW w:w="1440" w:type="dxa"/>
            <w:shd w:val="clear" w:color="auto" w:fill="FAFAFA"/>
          </w:tcPr>
          <w:p w14:paraId="31976997" w14:textId="77777777" w:rsidR="00A277B7" w:rsidRPr="00E84424" w:rsidRDefault="00A277B7" w:rsidP="0083742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18BA9CE3" w14:textId="77777777" w:rsidR="00A277B7" w:rsidRPr="00E84424" w:rsidRDefault="00A277B7" w:rsidP="0083742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4A21762F" w14:textId="77777777" w:rsidR="00A277B7" w:rsidRPr="00E84424" w:rsidRDefault="00A277B7" w:rsidP="0083742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00BFD6BC" w14:textId="77777777" w:rsidR="00A277B7" w:rsidRPr="00E84424" w:rsidRDefault="00A277B7" w:rsidP="0083742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277B7" w:rsidRPr="00E84424" w14:paraId="0F66326C" w14:textId="77777777" w:rsidTr="00783382">
        <w:trPr>
          <w:trHeight w:val="20"/>
        </w:trPr>
        <w:tc>
          <w:tcPr>
            <w:tcW w:w="3197" w:type="dxa"/>
            <w:shd w:val="clear" w:color="auto" w:fill="auto"/>
            <w:vAlign w:val="bottom"/>
          </w:tcPr>
          <w:p w14:paraId="6DA050BF" w14:textId="77777777" w:rsidR="00A277B7" w:rsidRPr="00E84424" w:rsidRDefault="00A277B7" w:rsidP="00837424">
            <w:pPr>
              <w:spacing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  การถือหุ้นในบริษัทร่วม</w:t>
            </w:r>
          </w:p>
        </w:tc>
        <w:tc>
          <w:tcPr>
            <w:tcW w:w="1440" w:type="dxa"/>
            <w:shd w:val="clear" w:color="auto" w:fill="FAFAFA"/>
          </w:tcPr>
          <w:p w14:paraId="3A468E52" w14:textId="77777777" w:rsidR="00A277B7" w:rsidRPr="00E84424" w:rsidRDefault="00A277B7" w:rsidP="0083742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3FCEBF06" w14:textId="035F5158" w:rsidR="00A277B7" w:rsidRPr="00E84424" w:rsidRDefault="00A277B7" w:rsidP="0083742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79831DD8" w14:textId="77777777" w:rsidR="00A277B7" w:rsidRPr="00E84424" w:rsidRDefault="00A277B7" w:rsidP="0083742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361CF16A" w14:textId="77777777" w:rsidR="00A277B7" w:rsidRPr="00E84424" w:rsidRDefault="00A277B7" w:rsidP="0083742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A277B7" w:rsidRPr="00E84424" w14:paraId="30D7D2AD" w14:textId="77777777" w:rsidTr="00783382">
        <w:trPr>
          <w:trHeight w:val="20"/>
        </w:trPr>
        <w:tc>
          <w:tcPr>
            <w:tcW w:w="3197" w:type="dxa"/>
            <w:shd w:val="clear" w:color="auto" w:fill="auto"/>
            <w:vAlign w:val="bottom"/>
          </w:tcPr>
          <w:p w14:paraId="5EA91493" w14:textId="77777777" w:rsidR="00A277B7" w:rsidRPr="00E84424" w:rsidRDefault="00A277B7" w:rsidP="00837424">
            <w:pPr>
              <w:spacing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ส่วนแบ่งขาดทุนจากการเปลี่ยนแปลง</w:t>
            </w:r>
          </w:p>
        </w:tc>
        <w:tc>
          <w:tcPr>
            <w:tcW w:w="1440" w:type="dxa"/>
            <w:shd w:val="clear" w:color="auto" w:fill="FAFAFA"/>
          </w:tcPr>
          <w:p w14:paraId="17874636" w14:textId="77777777" w:rsidR="00A277B7" w:rsidRPr="00E84424" w:rsidRDefault="00A277B7" w:rsidP="0083742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3B9D544B" w14:textId="77777777" w:rsidR="00A277B7" w:rsidRPr="00E84424" w:rsidRDefault="00A277B7" w:rsidP="0083742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1DB79073" w14:textId="77777777" w:rsidR="00A277B7" w:rsidRPr="00E84424" w:rsidRDefault="00A277B7" w:rsidP="0083742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262D3F08" w14:textId="77777777" w:rsidR="00A277B7" w:rsidRPr="00E84424" w:rsidRDefault="00A277B7" w:rsidP="0083742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277B7" w:rsidRPr="00E84424" w14:paraId="1A7C65F9" w14:textId="77777777" w:rsidTr="00783382">
        <w:trPr>
          <w:trHeight w:val="20"/>
        </w:trPr>
        <w:tc>
          <w:tcPr>
            <w:tcW w:w="3197" w:type="dxa"/>
            <w:shd w:val="clear" w:color="auto" w:fill="auto"/>
            <w:vAlign w:val="bottom"/>
          </w:tcPr>
          <w:p w14:paraId="62B9F63C" w14:textId="77777777" w:rsidR="00A277B7" w:rsidRPr="00E84424" w:rsidRDefault="00A277B7" w:rsidP="00837424">
            <w:pPr>
              <w:spacing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ในสินทรัพย์สุทธิของบริษัทร่วม</w:t>
            </w:r>
          </w:p>
        </w:tc>
        <w:tc>
          <w:tcPr>
            <w:tcW w:w="1440" w:type="dxa"/>
            <w:shd w:val="clear" w:color="auto" w:fill="FAFAFA"/>
          </w:tcPr>
          <w:p w14:paraId="13284F44" w14:textId="77777777" w:rsidR="00A277B7" w:rsidRPr="00E84424" w:rsidRDefault="00A277B7" w:rsidP="0083742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0C7593A9" w14:textId="69182F0E" w:rsidR="00A277B7" w:rsidRPr="00E84424" w:rsidRDefault="00A277B7" w:rsidP="0083742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F1017"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481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15AE7777" w14:textId="77777777" w:rsidR="00A277B7" w:rsidRPr="00E84424" w:rsidRDefault="00A277B7" w:rsidP="0083742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6129C521" w14:textId="77777777" w:rsidR="00A277B7" w:rsidRPr="00E84424" w:rsidRDefault="00A277B7" w:rsidP="0083742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A277B7" w:rsidRPr="00E84424" w14:paraId="1F6BEBCB" w14:textId="77777777" w:rsidTr="00783382">
        <w:trPr>
          <w:trHeight w:val="20"/>
        </w:trPr>
        <w:tc>
          <w:tcPr>
            <w:tcW w:w="3197" w:type="dxa"/>
            <w:shd w:val="clear" w:color="auto" w:fill="auto"/>
            <w:vAlign w:val="bottom"/>
          </w:tcPr>
          <w:p w14:paraId="3160B2E9" w14:textId="77777777" w:rsidR="00A277B7" w:rsidRPr="00E84424" w:rsidRDefault="00A277B7" w:rsidP="00837424">
            <w:pPr>
              <w:spacing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จัดประเภทเป็นสินทรัพย์ไม่หมุนเวียน</w:t>
            </w:r>
          </w:p>
        </w:tc>
        <w:tc>
          <w:tcPr>
            <w:tcW w:w="1440" w:type="dxa"/>
            <w:shd w:val="clear" w:color="auto" w:fill="FAFAFA"/>
          </w:tcPr>
          <w:p w14:paraId="65BC69FC" w14:textId="77777777" w:rsidR="00A277B7" w:rsidRPr="00E84424" w:rsidRDefault="00A277B7" w:rsidP="0083742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083AE47B" w14:textId="77777777" w:rsidR="00A277B7" w:rsidRPr="00E84424" w:rsidRDefault="00A277B7" w:rsidP="0083742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565C06CB" w14:textId="77777777" w:rsidR="00A277B7" w:rsidRPr="00E84424" w:rsidRDefault="00A277B7" w:rsidP="0083742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237D77DC" w14:textId="77777777" w:rsidR="00A277B7" w:rsidRPr="00E84424" w:rsidRDefault="00A277B7" w:rsidP="0083742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277B7" w:rsidRPr="00E84424" w14:paraId="01637355" w14:textId="77777777" w:rsidTr="00783382">
        <w:trPr>
          <w:trHeight w:val="20"/>
        </w:trPr>
        <w:tc>
          <w:tcPr>
            <w:tcW w:w="3197" w:type="dxa"/>
            <w:shd w:val="clear" w:color="auto" w:fill="auto"/>
            <w:vAlign w:val="bottom"/>
          </w:tcPr>
          <w:p w14:paraId="0A419F6B" w14:textId="3E3FBE12" w:rsidR="00A277B7" w:rsidRPr="00E84424" w:rsidRDefault="00A277B7" w:rsidP="00837424">
            <w:pPr>
              <w:spacing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ที่ถือไว้เพื่อขาย</w:t>
            </w:r>
            <w:r w:rsidR="00875C88"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(หมายเหตุฯ ข้อ </w:t>
            </w:r>
            <w:r w:rsidR="00CF1017"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</w:t>
            </w:r>
            <w:r w:rsidR="00875C88" w:rsidRPr="00E844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128D8917" w14:textId="342EC26E" w:rsidR="00A277B7" w:rsidRPr="00E84424" w:rsidRDefault="00A277B7" w:rsidP="0083742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194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5AD0FA31" w14:textId="7600CC3D" w:rsidR="00A277B7" w:rsidRPr="00E84424" w:rsidRDefault="00D15047" w:rsidP="0083742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1E1B048B" w14:textId="17A83BDF" w:rsidR="00A277B7" w:rsidRPr="00E84424" w:rsidRDefault="00D15047" w:rsidP="0083742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0D89FAB4" w14:textId="2C0D894B" w:rsidR="00A277B7" w:rsidRPr="00E84424" w:rsidRDefault="00D15047" w:rsidP="0083742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A277B7" w:rsidRPr="00E84424" w14:paraId="65152329" w14:textId="77777777" w:rsidTr="00783382">
        <w:trPr>
          <w:trHeight w:val="20"/>
        </w:trPr>
        <w:tc>
          <w:tcPr>
            <w:tcW w:w="3197" w:type="dxa"/>
            <w:shd w:val="clear" w:color="auto" w:fill="auto"/>
            <w:vAlign w:val="bottom"/>
          </w:tcPr>
          <w:p w14:paraId="5F4C303C" w14:textId="77777777" w:rsidR="00A277B7" w:rsidRPr="00E84424" w:rsidRDefault="00A277B7" w:rsidP="00837424">
            <w:pPr>
              <w:spacing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การเปลี่ยนประเภทเงินลงทุน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8E35C05" w14:textId="09791322" w:rsidR="00A277B7" w:rsidRPr="00E84424" w:rsidRDefault="00CF1017" w:rsidP="0083742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54DF22D" w14:textId="77777777" w:rsidR="00A277B7" w:rsidRPr="00E84424" w:rsidRDefault="00A277B7" w:rsidP="0083742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A507153" w14:textId="164C3BA3" w:rsidR="00A277B7" w:rsidRPr="00E84424" w:rsidRDefault="00CF1017" w:rsidP="0083742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B187A36" w14:textId="77777777" w:rsidR="00A277B7" w:rsidRPr="00E84424" w:rsidRDefault="00A277B7" w:rsidP="0083742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A277B7" w:rsidRPr="00E84424" w14:paraId="682D8C3F" w14:textId="77777777" w:rsidTr="00783382">
        <w:trPr>
          <w:trHeight w:val="20"/>
        </w:trPr>
        <w:tc>
          <w:tcPr>
            <w:tcW w:w="3197" w:type="dxa"/>
            <w:shd w:val="clear" w:color="auto" w:fill="auto"/>
            <w:vAlign w:val="bottom"/>
          </w:tcPr>
          <w:p w14:paraId="76F2C8EA" w14:textId="0E09A584" w:rsidR="00A277B7" w:rsidRPr="00E84424" w:rsidRDefault="00875C88" w:rsidP="00837424">
            <w:pPr>
              <w:spacing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ราคาตามบัญชีปลายงวด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B129DDC" w14:textId="1F6536D3" w:rsidR="00A277B7" w:rsidRPr="00E84424" w:rsidRDefault="00CF1017" w:rsidP="0083742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</w:t>
            </w:r>
            <w:r w:rsidR="00A277B7"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43EEDA4" w14:textId="4C5DF1E9" w:rsidR="00A277B7" w:rsidRPr="00E84424" w:rsidRDefault="00CF1017" w:rsidP="0083742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</w:t>
            </w:r>
            <w:r w:rsidR="00A277B7"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D2F9BEC" w14:textId="3264279C" w:rsidR="00A277B7" w:rsidRPr="00E84424" w:rsidRDefault="00CF1017" w:rsidP="0083742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67D8394" w14:textId="1AEBDC39" w:rsidR="00A277B7" w:rsidRPr="00E84424" w:rsidRDefault="00CF1017" w:rsidP="0083742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A277B7" w:rsidRPr="00E844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852</w:t>
            </w:r>
          </w:p>
        </w:tc>
      </w:tr>
    </w:tbl>
    <w:p w14:paraId="08895F71" w14:textId="77777777" w:rsidR="00A277B7" w:rsidRPr="00E84424" w:rsidRDefault="00A277B7" w:rsidP="00A277B7">
      <w:pPr>
        <w:spacing w:line="240" w:lineRule="auto"/>
        <w:ind w:left="540" w:right="14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59550AD6" w14:textId="441F86F6" w:rsidR="00A277B7" w:rsidRPr="00E84424" w:rsidRDefault="00A277B7" w:rsidP="00A277B7">
      <w:pPr>
        <w:spacing w:line="240" w:lineRule="auto"/>
        <w:ind w:left="540" w:right="14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E8442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บริษัทร่วมที่บริษัทถือหุ้นทางตรง</w:t>
      </w:r>
    </w:p>
    <w:p w14:paraId="7C4A5F92" w14:textId="77777777" w:rsidR="00993840" w:rsidRPr="00E84424" w:rsidRDefault="00993840" w:rsidP="00993840">
      <w:pPr>
        <w:pStyle w:val="Heading2"/>
        <w:keepNext w:val="0"/>
        <w:tabs>
          <w:tab w:val="clear" w:pos="567"/>
        </w:tabs>
        <w:spacing w:line="240" w:lineRule="auto"/>
        <w:ind w:left="540"/>
        <w:rPr>
          <w:rFonts w:ascii="Browallia New" w:eastAsia="Arial Unicode MS" w:hAnsi="Browallia New" w:cs="Browallia New"/>
          <w:color w:val="CF4A02"/>
          <w:lang w:val="en-GB"/>
        </w:rPr>
      </w:pPr>
    </w:p>
    <w:p w14:paraId="5AE69F45" w14:textId="7DC887F6" w:rsidR="00993840" w:rsidRPr="00E84424" w:rsidRDefault="00993840" w:rsidP="00993840">
      <w:pPr>
        <w:tabs>
          <w:tab w:val="clear" w:pos="454"/>
        </w:tabs>
        <w:spacing w:line="240" w:lineRule="auto"/>
        <w:ind w:left="540" w:right="14"/>
        <w:jc w:val="thaiDistribute"/>
        <w:rPr>
          <w:rFonts w:ascii="Browallia New" w:eastAsia="Arial Unicode MS" w:hAnsi="Browallia New" w:cs="Browallia New"/>
          <w:b/>
          <w:bCs/>
          <w:i/>
          <w:iCs/>
          <w:sz w:val="26"/>
          <w:szCs w:val="26"/>
          <w:lang w:val="en-GB"/>
        </w:rPr>
      </w:pPr>
      <w:r w:rsidRPr="00E84424">
        <w:rPr>
          <w:rFonts w:ascii="Browallia New" w:eastAsia="Arial Unicode MS" w:hAnsi="Browallia New" w:cs="Browallia New"/>
          <w:b/>
          <w:bCs/>
          <w:i/>
          <w:iCs/>
          <w:sz w:val="26"/>
          <w:szCs w:val="26"/>
          <w:cs/>
          <w:lang w:val="en-GB"/>
        </w:rPr>
        <w:t>บริษัท โกลบอล เพาเวอร์ ซินเนอร์ยี่ จำกัด (มหาชน)</w:t>
      </w:r>
      <w:r w:rsidR="00D15047" w:rsidRPr="00E84424">
        <w:rPr>
          <w:rFonts w:ascii="Browallia New" w:eastAsia="Arial Unicode MS" w:hAnsi="Browallia New" w:cs="Browallia New"/>
          <w:b/>
          <w:bCs/>
          <w:i/>
          <w:iCs/>
          <w:sz w:val="26"/>
          <w:szCs w:val="26"/>
          <w:lang w:val="en-GB"/>
        </w:rPr>
        <w:t xml:space="preserve"> (GPSC)</w:t>
      </w:r>
    </w:p>
    <w:p w14:paraId="5CCE8318" w14:textId="77777777" w:rsidR="00A277B7" w:rsidRPr="00E84424" w:rsidRDefault="00A277B7" w:rsidP="00A277B7">
      <w:pPr>
        <w:spacing w:line="240" w:lineRule="auto"/>
        <w:ind w:left="540" w:right="14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55EFA03" w14:textId="708CF8B1" w:rsidR="00037614" w:rsidRPr="00E84424" w:rsidRDefault="00A277B7" w:rsidP="00A277B7">
      <w:pPr>
        <w:tabs>
          <w:tab w:val="clear" w:pos="227"/>
          <w:tab w:val="clear" w:pos="454"/>
          <w:tab w:val="clear" w:pos="680"/>
          <w:tab w:val="left" w:pos="567"/>
        </w:tabs>
        <w:ind w:left="540" w:right="14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84424">
        <w:rPr>
          <w:rFonts w:ascii="Browallia New" w:eastAsia="Arial Unicode MS" w:hAnsi="Browallia New" w:cs="Browallia New"/>
          <w:sz w:val="26"/>
          <w:szCs w:val="26"/>
          <w:cs/>
        </w:rPr>
        <w:tab/>
        <w:t xml:space="preserve">เมื่อวันที่ </w:t>
      </w:r>
      <w:r w:rsidR="00CF1017" w:rsidRPr="00CF1017">
        <w:rPr>
          <w:rFonts w:ascii="Browallia New" w:eastAsia="Arial Unicode MS" w:hAnsi="Browallia New" w:cs="Browallia New"/>
          <w:sz w:val="26"/>
          <w:szCs w:val="26"/>
          <w:lang w:val="en-GB"/>
        </w:rPr>
        <w:t>28</w:t>
      </w:r>
      <w:r w:rsidRPr="00E8442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84424">
        <w:rPr>
          <w:rFonts w:ascii="Browallia New" w:eastAsia="Arial Unicode MS" w:hAnsi="Browallia New" w:cs="Browallia New"/>
          <w:sz w:val="26"/>
          <w:szCs w:val="26"/>
          <w:cs/>
        </w:rPr>
        <w:t>ตุลาคม พ</w:t>
      </w:r>
      <w:r w:rsidRPr="00E84424">
        <w:rPr>
          <w:rFonts w:ascii="Browallia New" w:eastAsia="Arial Unicode MS" w:hAnsi="Browallia New" w:cs="Browallia New"/>
          <w:sz w:val="26"/>
          <w:szCs w:val="26"/>
        </w:rPr>
        <w:t>.</w:t>
      </w:r>
      <w:r w:rsidRPr="00E84424">
        <w:rPr>
          <w:rFonts w:ascii="Browallia New" w:eastAsia="Arial Unicode MS" w:hAnsi="Browallia New" w:cs="Browallia New"/>
          <w:sz w:val="26"/>
          <w:szCs w:val="26"/>
          <w:cs/>
        </w:rPr>
        <w:t>ศ</w:t>
      </w:r>
      <w:r w:rsidRPr="00E84424">
        <w:rPr>
          <w:rFonts w:ascii="Browallia New" w:eastAsia="Arial Unicode MS" w:hAnsi="Browallia New" w:cs="Browallia New"/>
          <w:sz w:val="26"/>
          <w:szCs w:val="26"/>
        </w:rPr>
        <w:t xml:space="preserve">. </w:t>
      </w:r>
      <w:r w:rsidR="00CF1017" w:rsidRPr="00CF1017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E8442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84424">
        <w:rPr>
          <w:rFonts w:ascii="Browallia New" w:eastAsia="Arial Unicode MS" w:hAnsi="Browallia New" w:cs="Browallia New"/>
          <w:sz w:val="26"/>
          <w:szCs w:val="26"/>
          <w:cs/>
        </w:rPr>
        <w:t>ที่</w:t>
      </w:r>
      <w:r w:rsidRPr="00E84424">
        <w:rPr>
          <w:rFonts w:ascii="Browallia New" w:hAnsi="Browallia New" w:cs="Browallia New"/>
          <w:sz w:val="26"/>
          <w:szCs w:val="26"/>
          <w:cs/>
        </w:rPr>
        <w:t>ประชุมวิสามัญผู้ถือหุ้น</w:t>
      </w:r>
      <w:r w:rsidRPr="00E84424">
        <w:rPr>
          <w:rFonts w:ascii="Browallia New" w:hAnsi="Browallia New" w:cs="Browallia New"/>
          <w:sz w:val="26"/>
          <w:szCs w:val="26"/>
        </w:rPr>
        <w:t xml:space="preserve"> </w:t>
      </w:r>
      <w:r w:rsidRPr="00E84424">
        <w:rPr>
          <w:rFonts w:ascii="Browallia New" w:hAnsi="Browallia New" w:cs="Browallia New"/>
          <w:sz w:val="26"/>
          <w:szCs w:val="26"/>
          <w:cs/>
        </w:rPr>
        <w:t xml:space="preserve">ครั้งที่ </w:t>
      </w:r>
      <w:r w:rsidR="00CF1017" w:rsidRPr="00CF1017">
        <w:rPr>
          <w:rFonts w:ascii="Browallia New" w:hAnsi="Browallia New" w:cs="Browallia New"/>
          <w:sz w:val="26"/>
          <w:szCs w:val="26"/>
          <w:lang w:val="en-GB"/>
        </w:rPr>
        <w:t>1</w:t>
      </w:r>
      <w:r w:rsidRPr="00E84424">
        <w:rPr>
          <w:rFonts w:ascii="Browallia New" w:hAnsi="Browallia New" w:cs="Browallia New"/>
          <w:sz w:val="26"/>
          <w:szCs w:val="26"/>
          <w:lang w:val="en-GB"/>
        </w:rPr>
        <w:t>/</w:t>
      </w:r>
      <w:r w:rsidR="00CF1017" w:rsidRPr="00CF1017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E84424">
        <w:rPr>
          <w:rFonts w:ascii="Browallia New" w:hAnsi="Browallia New" w:cs="Browallia New"/>
          <w:sz w:val="26"/>
          <w:szCs w:val="26"/>
        </w:rPr>
        <w:t xml:space="preserve"> </w:t>
      </w:r>
      <w:r w:rsidRPr="00E84424">
        <w:rPr>
          <w:rFonts w:ascii="Browallia New" w:hAnsi="Browallia New" w:cs="Browallia New"/>
          <w:sz w:val="26"/>
          <w:szCs w:val="26"/>
          <w:cs/>
        </w:rPr>
        <w:t>มีมติอนุมัติ</w:t>
      </w:r>
      <w:r w:rsidRPr="00E84424">
        <w:rPr>
          <w:rFonts w:ascii="Browallia New" w:eastAsia="Arial Unicode MS" w:hAnsi="Browallia New" w:cs="Browallia New"/>
          <w:sz w:val="26"/>
          <w:szCs w:val="26"/>
          <w:cs/>
        </w:rPr>
        <w:t>การปรับสัดส่วนและโครงสร้างการถือหุ้นของกลุ่มธุรกิจไฟฟ้าของบริษัท โดยผู้ถือหุ้นได้อนุมัติการจำหน่ายหุ้นสามัญขอ</w:t>
      </w:r>
      <w:r w:rsidR="00D15047" w:rsidRPr="00E84424">
        <w:rPr>
          <w:rFonts w:ascii="Browallia New" w:eastAsia="Arial Unicode MS" w:hAnsi="Browallia New" w:cs="Browallia New"/>
          <w:sz w:val="26"/>
          <w:szCs w:val="26"/>
          <w:cs/>
        </w:rPr>
        <w:t>งบริษัทร่วมแห่งหนึ่ง</w:t>
      </w:r>
      <w:r w:rsidRPr="00E8442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ที่บริษัท</w:t>
      </w:r>
      <w:r w:rsidRPr="00E84424">
        <w:rPr>
          <w:rFonts w:ascii="Browallia New" w:eastAsia="Arial Unicode MS" w:hAnsi="Browallia New" w:cs="Browallia New"/>
          <w:sz w:val="26"/>
          <w:szCs w:val="26"/>
          <w:cs/>
        </w:rPr>
        <w:t>ถืออยู่โดยตรงทั้งหมดให้แก่บริษัทใหญ่</w:t>
      </w:r>
      <w:r w:rsidRPr="0078338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รายการจำหน่ายหุ้นสามัญของ</w:t>
      </w:r>
      <w:r w:rsidR="00D15047" w:rsidRPr="0078338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บริษัทร่วมแห่งหนึ่งไ</w:t>
      </w:r>
      <w:r w:rsidRPr="0078338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ด้โอนแล้วเสร็จเมื่อวันที่ </w:t>
      </w:r>
      <w:r w:rsidR="00CF1017" w:rsidRPr="00CF1017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</w:t>
      </w:r>
      <w:r w:rsidRPr="00783382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78338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ธันวาคม พ</w:t>
      </w:r>
      <w:r w:rsidRPr="00783382">
        <w:rPr>
          <w:rFonts w:ascii="Browallia New" w:eastAsia="Arial Unicode MS" w:hAnsi="Browallia New" w:cs="Browallia New"/>
          <w:spacing w:val="-6"/>
          <w:sz w:val="26"/>
          <w:szCs w:val="26"/>
        </w:rPr>
        <w:t>.</w:t>
      </w:r>
      <w:r w:rsidRPr="0078338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ศ</w:t>
      </w:r>
      <w:r w:rsidRPr="00783382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. </w:t>
      </w:r>
      <w:r w:rsidR="00CF1017" w:rsidRPr="00CF1017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2563</w:t>
      </w:r>
      <w:r w:rsidRPr="00E8442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875C88" w:rsidRPr="00E84424">
        <w:rPr>
          <w:rFonts w:ascii="Browallia New" w:eastAsia="Arial Unicode MS" w:hAnsi="Browallia New" w:cs="Browallia New"/>
          <w:sz w:val="26"/>
          <w:szCs w:val="26"/>
          <w:cs/>
        </w:rPr>
        <w:t>ทำ</w:t>
      </w:r>
      <w:r w:rsidRPr="00E84424">
        <w:rPr>
          <w:rFonts w:ascii="Browallia New" w:eastAsia="Arial Unicode MS" w:hAnsi="Browallia New" w:cs="Browallia New"/>
          <w:sz w:val="26"/>
          <w:szCs w:val="26"/>
          <w:cs/>
        </w:rPr>
        <w:t>ให้</w:t>
      </w:r>
      <w:r w:rsidR="00D15047" w:rsidRPr="00E84424">
        <w:rPr>
          <w:rFonts w:ascii="Browallia New" w:eastAsia="Arial Unicode MS" w:hAnsi="Browallia New" w:cs="Browallia New"/>
          <w:sz w:val="26"/>
          <w:szCs w:val="26"/>
          <w:cs/>
        </w:rPr>
        <w:t>บริษัทรับรู้กำไร</w:t>
      </w:r>
      <w:r w:rsidRPr="00E84424">
        <w:rPr>
          <w:rFonts w:ascii="Browallia New" w:eastAsia="Arial Unicode MS" w:hAnsi="Browallia New" w:cs="Browallia New"/>
          <w:sz w:val="26"/>
          <w:szCs w:val="26"/>
          <w:cs/>
        </w:rPr>
        <w:t>จากการ</w:t>
      </w:r>
      <w:r w:rsidR="00D15047" w:rsidRPr="00E84424">
        <w:rPr>
          <w:rFonts w:ascii="Browallia New" w:eastAsia="Arial Unicode MS" w:hAnsi="Browallia New" w:cs="Browallia New"/>
          <w:sz w:val="26"/>
          <w:szCs w:val="26"/>
          <w:cs/>
        </w:rPr>
        <w:t>จำหน่าย</w:t>
      </w:r>
      <w:r w:rsidRPr="00E84424">
        <w:rPr>
          <w:rFonts w:ascii="Browallia New" w:eastAsia="Arial Unicode MS" w:hAnsi="Browallia New" w:cs="Browallia New"/>
          <w:sz w:val="26"/>
          <w:szCs w:val="26"/>
          <w:cs/>
        </w:rPr>
        <w:t>สำหรับกลุ่ม</w:t>
      </w:r>
      <w:r w:rsidR="00875C88" w:rsidRPr="00E84424">
        <w:rPr>
          <w:rFonts w:ascii="Browallia New" w:eastAsia="Arial Unicode MS" w:hAnsi="Browallia New" w:cs="Browallia New"/>
          <w:sz w:val="26"/>
          <w:szCs w:val="26"/>
          <w:cs/>
        </w:rPr>
        <w:t>กิจการ</w:t>
      </w:r>
      <w:r w:rsidRPr="00E84424">
        <w:rPr>
          <w:rFonts w:ascii="Browallia New" w:eastAsia="Arial Unicode MS" w:hAnsi="Browallia New" w:cs="Browallia New"/>
          <w:sz w:val="26"/>
          <w:szCs w:val="26"/>
          <w:cs/>
        </w:rPr>
        <w:t xml:space="preserve">และบริษัทจำนวน </w:t>
      </w:r>
      <w:r w:rsidR="00CF1017" w:rsidRPr="00CF1017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E84424">
        <w:rPr>
          <w:rFonts w:ascii="Browallia New" w:eastAsia="Arial Unicode MS" w:hAnsi="Browallia New" w:cs="Browallia New"/>
          <w:sz w:val="26"/>
          <w:szCs w:val="26"/>
        </w:rPr>
        <w:t>,</w:t>
      </w:r>
      <w:r w:rsidR="00CF1017" w:rsidRPr="00CF1017">
        <w:rPr>
          <w:rFonts w:ascii="Browallia New" w:eastAsia="Arial Unicode MS" w:hAnsi="Browallia New" w:cs="Browallia New"/>
          <w:sz w:val="26"/>
          <w:szCs w:val="26"/>
          <w:lang w:val="en-GB"/>
        </w:rPr>
        <w:t>801</w:t>
      </w:r>
      <w:r w:rsidRPr="00E8442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84424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ล้านบาทและ </w:t>
      </w:r>
      <w:r w:rsidR="00CF1017" w:rsidRPr="00CF1017">
        <w:rPr>
          <w:rFonts w:ascii="Browallia New" w:eastAsia="Arial Unicode MS" w:hAnsi="Browallia New" w:cs="Browallia New"/>
          <w:sz w:val="26"/>
          <w:szCs w:val="26"/>
          <w:lang w:val="en-GB"/>
        </w:rPr>
        <w:t>8</w:t>
      </w:r>
      <w:r w:rsidRPr="00E84424">
        <w:rPr>
          <w:rFonts w:ascii="Browallia New" w:eastAsia="Arial Unicode MS" w:hAnsi="Browallia New" w:cs="Browallia New"/>
          <w:sz w:val="26"/>
          <w:szCs w:val="26"/>
        </w:rPr>
        <w:t>,</w:t>
      </w:r>
      <w:r w:rsidR="00CF1017" w:rsidRPr="00CF1017">
        <w:rPr>
          <w:rFonts w:ascii="Browallia New" w:eastAsia="Arial Unicode MS" w:hAnsi="Browallia New" w:cs="Browallia New"/>
          <w:sz w:val="26"/>
          <w:szCs w:val="26"/>
          <w:lang w:val="en-GB"/>
        </w:rPr>
        <w:t>965</w:t>
      </w:r>
      <w:r w:rsidRPr="00E8442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84424">
        <w:rPr>
          <w:rFonts w:ascii="Browallia New" w:eastAsia="Arial Unicode MS" w:hAnsi="Browallia New" w:cs="Browallia New"/>
          <w:sz w:val="26"/>
          <w:szCs w:val="26"/>
          <w:cs/>
        </w:rPr>
        <w:t>ล้านบาท ตามลำดั</w:t>
      </w:r>
      <w:r w:rsidR="00875C88" w:rsidRPr="00E84424">
        <w:rPr>
          <w:rFonts w:ascii="Browallia New" w:eastAsia="Arial Unicode MS" w:hAnsi="Browallia New" w:cs="Browallia New"/>
          <w:sz w:val="26"/>
          <w:szCs w:val="26"/>
          <w:cs/>
        </w:rPr>
        <w:t>บ</w:t>
      </w:r>
    </w:p>
    <w:p w14:paraId="16E13160" w14:textId="77777777" w:rsidR="00037614" w:rsidRPr="00E84424" w:rsidRDefault="000376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eastAsia="Arial Unicode MS" w:hAnsi="Browallia New" w:cs="Browallia New"/>
          <w:sz w:val="26"/>
          <w:szCs w:val="26"/>
        </w:rPr>
      </w:pPr>
      <w:r w:rsidRPr="00E84424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24B30E32" w14:textId="77777777" w:rsidR="00520F41" w:rsidRDefault="00520F41" w:rsidP="00520F41">
      <w:pPr>
        <w:tabs>
          <w:tab w:val="clear" w:pos="454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b/>
          <w:bCs/>
          <w:i/>
          <w:iCs/>
          <w:sz w:val="26"/>
          <w:szCs w:val="26"/>
        </w:rPr>
      </w:pPr>
    </w:p>
    <w:p w14:paraId="5E3166FF" w14:textId="3C3DAA17" w:rsidR="00993840" w:rsidRPr="00E84424" w:rsidRDefault="00993840" w:rsidP="00520F41">
      <w:pPr>
        <w:tabs>
          <w:tab w:val="clear" w:pos="454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b/>
          <w:bCs/>
          <w:i/>
          <w:iCs/>
          <w:sz w:val="26"/>
          <w:szCs w:val="26"/>
        </w:rPr>
      </w:pPr>
      <w:r w:rsidRPr="00E84424">
        <w:rPr>
          <w:rFonts w:ascii="Browallia New" w:eastAsia="Arial Unicode MS" w:hAnsi="Browallia New" w:cs="Browallia New"/>
          <w:b/>
          <w:bCs/>
          <w:i/>
          <w:iCs/>
          <w:sz w:val="26"/>
          <w:szCs w:val="26"/>
          <w:cs/>
        </w:rPr>
        <w:t>บริษัท ท่อส่งปิโตรเลียมไทย จำกัด</w:t>
      </w:r>
    </w:p>
    <w:p w14:paraId="2849334F" w14:textId="77777777" w:rsidR="00993840" w:rsidRPr="00E84424" w:rsidRDefault="00993840" w:rsidP="00520F41">
      <w:pPr>
        <w:tabs>
          <w:tab w:val="clear" w:pos="454"/>
        </w:tabs>
        <w:spacing w:line="240" w:lineRule="auto"/>
        <w:ind w:left="540" w:right="-43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4627170" w14:textId="4FED0F32" w:rsidR="00993840" w:rsidRPr="00E84424" w:rsidRDefault="00993840" w:rsidP="00520F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9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84424">
        <w:rPr>
          <w:rFonts w:ascii="Browallia New" w:hAnsi="Browallia New" w:cs="Browallia New"/>
          <w:spacing w:val="-2"/>
          <w:sz w:val="26"/>
          <w:szCs w:val="26"/>
          <w:cs/>
        </w:rPr>
        <w:t>บริษัทได้เปลี่ยนประเภทเงินลงทุนในบริษัท ท่อส่งปิโตรเลียมไทย จำกัด</w:t>
      </w:r>
      <w:r w:rsidRPr="00E84424">
        <w:rPr>
          <w:rFonts w:ascii="Browallia New" w:hAnsi="Browallia New" w:cs="Browallia New"/>
          <w:spacing w:val="-2"/>
          <w:sz w:val="26"/>
          <w:szCs w:val="26"/>
        </w:rPr>
        <w:t xml:space="preserve"> (THAPP) </w:t>
      </w:r>
      <w:r w:rsidRPr="00E84424">
        <w:rPr>
          <w:rFonts w:ascii="Browallia New" w:hAnsi="Browallia New" w:cs="Browallia New"/>
          <w:spacing w:val="-2"/>
          <w:sz w:val="26"/>
          <w:szCs w:val="26"/>
          <w:cs/>
        </w:rPr>
        <w:t xml:space="preserve">ซึ่งมีมูลค่าเงินลงทุน </w:t>
      </w:r>
      <w:r w:rsidR="00CF1017" w:rsidRPr="00CF1017">
        <w:rPr>
          <w:rFonts w:ascii="Browallia New" w:hAnsi="Browallia New" w:cs="Browallia New"/>
          <w:spacing w:val="-2"/>
          <w:sz w:val="26"/>
          <w:szCs w:val="26"/>
          <w:lang w:val="en-GB"/>
        </w:rPr>
        <w:t>779</w:t>
      </w:r>
      <w:r w:rsidRPr="00E84424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E84424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ล้าน</w:t>
      </w:r>
      <w:r w:rsidRPr="00E8442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บาท </w:t>
      </w:r>
      <w:r w:rsidRPr="00E8442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Pr="00E84424">
        <w:rPr>
          <w:rFonts w:ascii="Browallia New" w:eastAsia="Arial Unicode MS" w:hAnsi="Browallia New" w:cs="Browallia New"/>
          <w:sz w:val="26"/>
          <w:szCs w:val="26"/>
          <w:cs/>
        </w:rPr>
        <w:t>จากเงินลงทุนระยะยาวอื่นเป็นเงินลงทุนในบริษัทร่วม</w:t>
      </w:r>
      <w:r w:rsidRPr="00E8442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84424">
        <w:rPr>
          <w:rFonts w:ascii="Browallia New" w:eastAsia="Arial Unicode MS" w:hAnsi="Browallia New" w:cs="Browallia New"/>
          <w:sz w:val="26"/>
          <w:szCs w:val="26"/>
          <w:cs/>
        </w:rPr>
        <w:t>เนื่องจากบริษัทได้มีการพิจารณาว่ามีผู้บริหารเป็นตัวแทนอยู่ในคณะกรรมการบริษัทของ</w:t>
      </w:r>
      <w:r w:rsidRPr="00E84424">
        <w:rPr>
          <w:rFonts w:ascii="Browallia New" w:eastAsia="Arial Unicode MS" w:hAnsi="Browallia New" w:cs="Browallia New"/>
          <w:sz w:val="26"/>
          <w:szCs w:val="26"/>
        </w:rPr>
        <w:t xml:space="preserve"> THAPP </w:t>
      </w:r>
      <w:r w:rsidRPr="00E84424">
        <w:rPr>
          <w:rFonts w:ascii="Browallia New" w:eastAsia="Arial Unicode MS" w:hAnsi="Browallia New" w:cs="Browallia New"/>
          <w:sz w:val="26"/>
          <w:szCs w:val="26"/>
          <w:cs/>
        </w:rPr>
        <w:t>โดยมีส่วนร่วมในการกำหนดนโยบาย รวมถึงส่วนร่วมในการตัดสินใจเกี่ยวกับเงินปันผล</w:t>
      </w:r>
      <w:r w:rsidRPr="00E84424">
        <w:rPr>
          <w:rFonts w:ascii="Browallia New" w:eastAsia="Arial Unicode MS" w:hAnsi="Browallia New" w:cs="Browallia New"/>
          <w:sz w:val="26"/>
          <w:szCs w:val="26"/>
          <w:cs/>
        </w:rPr>
        <w:br/>
        <w:t>หรือการแบ่งปันส่วนทุนอื่น</w:t>
      </w:r>
      <w:r w:rsidRPr="00E8442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84424">
        <w:rPr>
          <w:rFonts w:ascii="Browallia New" w:eastAsia="Arial Unicode MS" w:hAnsi="Browallia New" w:cs="Browallia New"/>
          <w:sz w:val="26"/>
          <w:szCs w:val="26"/>
          <w:cs/>
        </w:rPr>
        <w:t xml:space="preserve">ทั้งนี้บริษัทได้รับรู้มูลค่าของเงินลงทุนใน </w:t>
      </w:r>
      <w:r w:rsidRPr="00E8442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THAPP </w:t>
      </w:r>
      <w:r w:rsidRPr="00E8442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เพิ่มขึ้นจากการเปลี่ยนประเภทเงินลงทุน</w:t>
      </w:r>
      <w:r w:rsidRPr="00E8442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  <w:t>เป็น</w:t>
      </w:r>
      <w:r w:rsidRPr="00E84424">
        <w:rPr>
          <w:rFonts w:ascii="Browallia New" w:eastAsia="Arial Unicode MS" w:hAnsi="Browallia New" w:cs="Browallia New"/>
          <w:sz w:val="26"/>
          <w:szCs w:val="26"/>
          <w:cs/>
        </w:rPr>
        <w:t xml:space="preserve">จำนวน </w:t>
      </w:r>
      <w:r w:rsidR="00CF1017" w:rsidRPr="00CF1017">
        <w:rPr>
          <w:rFonts w:ascii="Browallia New" w:eastAsia="Arial Unicode MS" w:hAnsi="Browallia New" w:cs="Browallia New"/>
          <w:sz w:val="26"/>
          <w:szCs w:val="26"/>
          <w:lang w:val="en-GB"/>
        </w:rPr>
        <w:t>154</w:t>
      </w:r>
      <w:r w:rsidRPr="00E8442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84424">
        <w:rPr>
          <w:rFonts w:ascii="Browallia New" w:eastAsia="Arial Unicode MS" w:hAnsi="Browallia New" w:cs="Browallia New"/>
          <w:sz w:val="26"/>
          <w:szCs w:val="26"/>
          <w:cs/>
        </w:rPr>
        <w:t>ล้านบาท โดยรับรู้เป็นส่วนหนึ่งของรายได้อื่นในกำไรหรือขาดทุน</w:t>
      </w:r>
    </w:p>
    <w:p w14:paraId="68BCE1E0" w14:textId="77777777" w:rsidR="00993840" w:rsidRPr="00E84424" w:rsidRDefault="00993840" w:rsidP="00520F41">
      <w:pPr>
        <w:tabs>
          <w:tab w:val="clear" w:pos="454"/>
          <w:tab w:val="clear" w:pos="680"/>
          <w:tab w:val="left" w:pos="574"/>
        </w:tabs>
        <w:spacing w:line="240" w:lineRule="auto"/>
        <w:ind w:left="540" w:right="14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8E44458" w14:textId="7AD794AA" w:rsidR="00D31270" w:rsidRPr="00E84424" w:rsidRDefault="00ED5D74" w:rsidP="00520F41">
      <w:pPr>
        <w:tabs>
          <w:tab w:val="clear" w:pos="454"/>
        </w:tabs>
        <w:spacing w:line="240" w:lineRule="auto"/>
        <w:ind w:left="540" w:right="14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การ</w:t>
      </w:r>
      <w:r w:rsidR="00D31270" w:rsidRPr="00E8442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ร่วม</w:t>
      </w:r>
      <w:r w:rsidR="00875C88" w:rsidRPr="00E8442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ค้า</w:t>
      </w:r>
      <w:r w:rsidR="00D31270" w:rsidRPr="00E8442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ที่บริษัทถือหุ้นทางอ้อม</w:t>
      </w:r>
    </w:p>
    <w:p w14:paraId="58FF9B7E" w14:textId="77777777" w:rsidR="00D31270" w:rsidRPr="00E84424" w:rsidRDefault="00D31270" w:rsidP="00520F41">
      <w:pPr>
        <w:tabs>
          <w:tab w:val="clear" w:pos="454"/>
          <w:tab w:val="clear" w:pos="680"/>
          <w:tab w:val="left" w:pos="574"/>
        </w:tabs>
        <w:spacing w:line="240" w:lineRule="auto"/>
        <w:ind w:left="540" w:right="14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0FD2895" w14:textId="30EED4AB" w:rsidR="00D31270" w:rsidRPr="00E84424" w:rsidRDefault="00D31270" w:rsidP="00520F41">
      <w:pPr>
        <w:tabs>
          <w:tab w:val="clear" w:pos="454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b/>
          <w:bCs/>
          <w:i/>
          <w:iCs/>
          <w:sz w:val="26"/>
          <w:szCs w:val="26"/>
          <w:lang w:val="en-GB"/>
        </w:rPr>
      </w:pPr>
      <w:r w:rsidRPr="00E84424">
        <w:rPr>
          <w:rFonts w:ascii="Browallia New" w:eastAsia="Arial Unicode MS" w:hAnsi="Browallia New" w:cs="Browallia New"/>
          <w:b/>
          <w:bCs/>
          <w:i/>
          <w:iCs/>
          <w:sz w:val="26"/>
          <w:szCs w:val="26"/>
          <w:lang w:val="en-GB"/>
        </w:rPr>
        <w:t>TOP-NYK MarineOne Pte. Ltd.</w:t>
      </w:r>
    </w:p>
    <w:p w14:paraId="6B0AC6F9" w14:textId="77777777" w:rsidR="00D31270" w:rsidRPr="00E84424" w:rsidRDefault="00D31270" w:rsidP="00520F41">
      <w:pPr>
        <w:tabs>
          <w:tab w:val="clear" w:pos="454"/>
        </w:tabs>
        <w:spacing w:line="240" w:lineRule="auto"/>
        <w:ind w:left="540" w:right="-43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443AA54" w14:textId="1EE5A491" w:rsidR="00D31270" w:rsidRDefault="00D31270" w:rsidP="00520F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9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84424">
        <w:rPr>
          <w:rFonts w:ascii="Browallia New" w:hAnsi="Browallia New" w:cs="Browallia New"/>
          <w:spacing w:val="-2"/>
          <w:sz w:val="26"/>
          <w:szCs w:val="26"/>
          <w:cs/>
        </w:rPr>
        <w:t xml:space="preserve">เมื่อวันที่ </w:t>
      </w:r>
      <w:r w:rsidR="00CF1017" w:rsidRPr="00CF1017">
        <w:rPr>
          <w:rFonts w:ascii="Browallia New" w:hAnsi="Browallia New" w:cs="Browallia New"/>
          <w:spacing w:val="-2"/>
          <w:sz w:val="26"/>
          <w:szCs w:val="26"/>
          <w:lang w:val="en-GB"/>
        </w:rPr>
        <w:t>6</w:t>
      </w:r>
      <w:r w:rsidRPr="00E84424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E84424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พฤศจิกายน พ.ศ. </w:t>
      </w:r>
      <w:r w:rsidR="00CF1017" w:rsidRPr="00CF1017">
        <w:rPr>
          <w:rFonts w:ascii="Browallia New" w:hAnsi="Browallia New" w:cs="Browallia New"/>
          <w:spacing w:val="-2"/>
          <w:sz w:val="26"/>
          <w:szCs w:val="26"/>
          <w:lang w:val="en-GB"/>
        </w:rPr>
        <w:t>2563</w:t>
      </w:r>
      <w:r w:rsidRPr="00E84424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E84424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บริษัทย่อยแห่งหนี่งได้</w:t>
      </w:r>
      <w:r w:rsidR="00D15047" w:rsidRPr="00E84424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จำหน่าย</w:t>
      </w:r>
      <w:r w:rsidRPr="00E84424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หุ้น</w:t>
      </w:r>
      <w:r w:rsidR="00D15047" w:rsidRPr="00E84424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สามัญ</w:t>
      </w:r>
      <w:r w:rsidRPr="00E8442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ทั้งหมดที่ถืออยู่ในบริษัท </w:t>
      </w:r>
      <w:r w:rsidRPr="00E8442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TOP-NYK MarineOne Pte. Ltd. (TOP-NYK) </w:t>
      </w:r>
      <w:r w:rsidRPr="00E8442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ซึ่งเป็นบริษัทร่วมค้าทางอ้อมให้กับผู้ถือหุ้นเดิม</w:t>
      </w:r>
      <w:r w:rsidR="00D15047" w:rsidRPr="00E8442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บริษัทย่อยไม่ได้รับรู้กำไรจากการจำหน่ายหุ้นดังกล่าว</w:t>
      </w:r>
    </w:p>
    <w:p w14:paraId="5074ADB9" w14:textId="77777777" w:rsidR="00520F41" w:rsidRDefault="00520F41" w:rsidP="00520F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9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FAB86F0" w14:textId="77777777" w:rsidR="00520F41" w:rsidRDefault="00520F41" w:rsidP="00520F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9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FF1F4B0" w14:textId="77777777" w:rsidR="00520F41" w:rsidRDefault="00520F41" w:rsidP="00520F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9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B817E0A" w14:textId="77777777" w:rsidR="00520F41" w:rsidRDefault="00520F41" w:rsidP="00520F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9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76F4DD0" w14:textId="4044D3E3" w:rsidR="00520F41" w:rsidRPr="00E84424" w:rsidRDefault="00520F41" w:rsidP="00520F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9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  <w:sectPr w:rsidR="00520F41" w:rsidRPr="00E84424" w:rsidSect="00CC2C04">
          <w:pgSz w:w="11909" w:h="16834" w:code="9"/>
          <w:pgMar w:top="1440" w:right="720" w:bottom="720" w:left="1728" w:header="706" w:footer="576" w:gutter="0"/>
          <w:cols w:space="720"/>
          <w:docGrid w:linePitch="245"/>
        </w:sectPr>
      </w:pPr>
    </w:p>
    <w:p w14:paraId="2408F2CA" w14:textId="77777777" w:rsidR="00993840" w:rsidRPr="00E84424" w:rsidRDefault="00993840" w:rsidP="00993840">
      <w:pPr>
        <w:pStyle w:val="Heading2"/>
        <w:keepNext w:val="0"/>
        <w:tabs>
          <w:tab w:val="clear" w:pos="567"/>
        </w:tabs>
        <w:spacing w:line="240" w:lineRule="auto"/>
        <w:rPr>
          <w:rFonts w:ascii="Browallia New" w:eastAsia="Arial Unicode MS" w:hAnsi="Browallia New" w:cs="Browallia New"/>
          <w:lang w:val="en-GB"/>
        </w:rPr>
      </w:pPr>
    </w:p>
    <w:p w14:paraId="0656FB24" w14:textId="3898B9CF" w:rsidR="00993840" w:rsidRPr="00E84424" w:rsidRDefault="00CF1017" w:rsidP="00993840">
      <w:pPr>
        <w:pStyle w:val="Heading2"/>
        <w:keepNext w:val="0"/>
        <w:tabs>
          <w:tab w:val="clear" w:pos="567"/>
        </w:tabs>
        <w:spacing w:line="240" w:lineRule="auto"/>
        <w:ind w:left="540" w:hanging="540"/>
        <w:rPr>
          <w:rFonts w:ascii="Browallia New" w:eastAsia="Arial Unicode MS" w:hAnsi="Browallia New" w:cs="Browallia New"/>
          <w:color w:val="CF4A02"/>
        </w:rPr>
      </w:pPr>
      <w:r w:rsidRPr="00CF1017">
        <w:rPr>
          <w:rFonts w:ascii="Browallia New" w:eastAsia="Arial Unicode MS" w:hAnsi="Browallia New" w:cs="Browallia New"/>
          <w:color w:val="CF4A02"/>
          <w:lang w:val="en-GB"/>
        </w:rPr>
        <w:t>18</w:t>
      </w:r>
      <w:r w:rsidR="00993840" w:rsidRPr="00E84424">
        <w:rPr>
          <w:rFonts w:ascii="Browallia New" w:eastAsia="Arial Unicode MS" w:hAnsi="Browallia New" w:cs="Browallia New"/>
          <w:color w:val="CF4A02"/>
        </w:rPr>
        <w:t>.</w:t>
      </w:r>
      <w:r w:rsidRPr="00CF1017">
        <w:rPr>
          <w:rFonts w:ascii="Browallia New" w:eastAsia="Arial Unicode MS" w:hAnsi="Browallia New" w:cs="Browallia New"/>
          <w:color w:val="CF4A02"/>
          <w:lang w:val="en-GB"/>
        </w:rPr>
        <w:t>2</w:t>
      </w:r>
      <w:r w:rsidR="00993840" w:rsidRPr="00E84424">
        <w:rPr>
          <w:rFonts w:ascii="Browallia New" w:eastAsia="Arial Unicode MS" w:hAnsi="Browallia New" w:cs="Browallia New"/>
          <w:color w:val="CF4A02"/>
        </w:rPr>
        <w:tab/>
      </w:r>
      <w:r w:rsidR="00993840" w:rsidRPr="00E84424">
        <w:rPr>
          <w:rFonts w:ascii="Browallia New" w:eastAsia="Arial Unicode MS" w:hAnsi="Browallia New" w:cs="Browallia New"/>
          <w:color w:val="CF4A02"/>
          <w:cs/>
        </w:rPr>
        <w:t>เงินลงทุนในการร่วมค้า</w:t>
      </w:r>
    </w:p>
    <w:p w14:paraId="51ED39B1" w14:textId="77777777" w:rsidR="00993840" w:rsidRPr="00E84424" w:rsidRDefault="00993840" w:rsidP="009938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4CB1C30" w14:textId="77777777" w:rsidR="00993840" w:rsidRPr="00E84424" w:rsidRDefault="00993840" w:rsidP="009938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84424">
        <w:rPr>
          <w:rFonts w:ascii="Browallia New" w:eastAsia="Arial Unicode MS" w:hAnsi="Browallia New" w:cs="Browallia New"/>
          <w:sz w:val="26"/>
          <w:szCs w:val="26"/>
          <w:cs/>
        </w:rPr>
        <w:t>รายละเอียดของเงินลงทุนในการร่วมค้า มีดังต่อไปนี้</w:t>
      </w:r>
    </w:p>
    <w:p w14:paraId="4F050B98" w14:textId="77777777" w:rsidR="00993840" w:rsidRPr="00E84424" w:rsidRDefault="00993840" w:rsidP="009938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2239"/>
        <w:gridCol w:w="1479"/>
        <w:gridCol w:w="2220"/>
        <w:gridCol w:w="1182"/>
        <w:gridCol w:w="1182"/>
        <w:gridCol w:w="1182"/>
        <w:gridCol w:w="1182"/>
        <w:gridCol w:w="1182"/>
        <w:gridCol w:w="1182"/>
        <w:gridCol w:w="1182"/>
        <w:gridCol w:w="1182"/>
      </w:tblGrid>
      <w:tr w:rsidR="00A277B7" w:rsidRPr="00E84424" w14:paraId="41101FB2" w14:textId="77777777" w:rsidTr="00837424">
        <w:trPr>
          <w:cantSplit/>
        </w:trPr>
        <w:tc>
          <w:tcPr>
            <w:tcW w:w="727" w:type="pct"/>
            <w:tcBorders>
              <w:top w:val="single" w:sz="4" w:space="0" w:color="auto"/>
              <w:bottom w:val="single" w:sz="4" w:space="0" w:color="auto"/>
            </w:tcBorders>
          </w:tcPr>
          <w:p w14:paraId="7989D4EF" w14:textId="77777777" w:rsidR="00A277B7" w:rsidRPr="00E84424" w:rsidRDefault="00A277B7" w:rsidP="00837424">
            <w:pPr>
              <w:spacing w:line="240" w:lineRule="auto"/>
              <w:ind w:left="-94" w:right="-74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480" w:type="pct"/>
            <w:tcBorders>
              <w:top w:val="single" w:sz="4" w:space="0" w:color="auto"/>
              <w:bottom w:val="single" w:sz="4" w:space="0" w:color="auto"/>
            </w:tcBorders>
          </w:tcPr>
          <w:p w14:paraId="37BAC6A4" w14:textId="77777777" w:rsidR="00A277B7" w:rsidRPr="00E84424" w:rsidRDefault="00A277B7" w:rsidP="0083742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</w:pPr>
          </w:p>
        </w:tc>
        <w:tc>
          <w:tcPr>
            <w:tcW w:w="721" w:type="pct"/>
            <w:tcBorders>
              <w:top w:val="single" w:sz="4" w:space="0" w:color="auto"/>
              <w:bottom w:val="single" w:sz="4" w:space="0" w:color="auto"/>
            </w:tcBorders>
          </w:tcPr>
          <w:p w14:paraId="13635820" w14:textId="77777777" w:rsidR="00A277B7" w:rsidRPr="00E84424" w:rsidRDefault="00A277B7" w:rsidP="0083742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</w:pPr>
          </w:p>
        </w:tc>
        <w:tc>
          <w:tcPr>
            <w:tcW w:w="3071" w:type="pct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65386F3B" w14:textId="77777777" w:rsidR="00A277B7" w:rsidRPr="00E84424" w:rsidRDefault="00A277B7" w:rsidP="0083742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งบการเงินรวม</w:t>
            </w:r>
          </w:p>
        </w:tc>
      </w:tr>
      <w:tr w:rsidR="00A277B7" w:rsidRPr="00E84424" w14:paraId="55663E1A" w14:textId="77777777" w:rsidTr="00837424">
        <w:trPr>
          <w:cantSplit/>
        </w:trPr>
        <w:tc>
          <w:tcPr>
            <w:tcW w:w="727" w:type="pct"/>
            <w:tcBorders>
              <w:top w:val="single" w:sz="4" w:space="0" w:color="auto"/>
            </w:tcBorders>
          </w:tcPr>
          <w:p w14:paraId="229CD3C5" w14:textId="77777777" w:rsidR="00A277B7" w:rsidRPr="00E84424" w:rsidRDefault="00A277B7" w:rsidP="00837424">
            <w:pPr>
              <w:spacing w:line="240" w:lineRule="auto"/>
              <w:ind w:left="-94" w:right="-74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480" w:type="pct"/>
            <w:tcBorders>
              <w:top w:val="single" w:sz="4" w:space="0" w:color="auto"/>
            </w:tcBorders>
            <w:vAlign w:val="bottom"/>
          </w:tcPr>
          <w:p w14:paraId="7574F9D1" w14:textId="77777777" w:rsidR="00A277B7" w:rsidRPr="00E84424" w:rsidRDefault="00A277B7" w:rsidP="0083742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สถานที่ประกอบ</w:t>
            </w:r>
          </w:p>
        </w:tc>
        <w:tc>
          <w:tcPr>
            <w:tcW w:w="721" w:type="pct"/>
            <w:tcBorders>
              <w:top w:val="single" w:sz="4" w:space="0" w:color="auto"/>
            </w:tcBorders>
          </w:tcPr>
          <w:p w14:paraId="23A0AB2F" w14:textId="77777777" w:rsidR="00A277B7" w:rsidRPr="00E84424" w:rsidRDefault="00A277B7" w:rsidP="0083742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</w:pPr>
          </w:p>
        </w:tc>
        <w:tc>
          <w:tcPr>
            <w:tcW w:w="768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D3DF0C" w14:textId="77777777" w:rsidR="00A277B7" w:rsidRPr="00E84424" w:rsidRDefault="00A277B7" w:rsidP="0083742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en-US" w:bidi="th-TH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สัดส่วนของความเป็นเจ้าของ</w:t>
            </w:r>
          </w:p>
        </w:tc>
        <w:tc>
          <w:tcPr>
            <w:tcW w:w="768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20B950" w14:textId="77777777" w:rsidR="00A277B7" w:rsidRPr="00E84424" w:rsidRDefault="00A277B7" w:rsidP="0083742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</w:pPr>
          </w:p>
          <w:p w14:paraId="5E71DF65" w14:textId="77777777" w:rsidR="00A277B7" w:rsidRPr="00E84424" w:rsidRDefault="00A277B7" w:rsidP="0083742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en-US" w:bidi="th-TH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ราคาทุน</w:t>
            </w:r>
          </w:p>
        </w:tc>
        <w:tc>
          <w:tcPr>
            <w:tcW w:w="768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93FB69" w14:textId="77777777" w:rsidR="00A277B7" w:rsidRPr="00E84424" w:rsidRDefault="00A277B7" w:rsidP="0083742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</w:pPr>
          </w:p>
          <w:p w14:paraId="3520BD31" w14:textId="77777777" w:rsidR="00A277B7" w:rsidRPr="00E84424" w:rsidRDefault="00A277B7" w:rsidP="0083742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en-US" w:bidi="th-TH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วิธีส่วนได้เสีย</w:t>
            </w:r>
          </w:p>
        </w:tc>
        <w:tc>
          <w:tcPr>
            <w:tcW w:w="768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06D6AB" w14:textId="77777777" w:rsidR="00A277B7" w:rsidRPr="00E84424" w:rsidRDefault="00A277B7" w:rsidP="0083742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en-US" w:bidi="th-TH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เงินปันผลรับระหว่างปี</w:t>
            </w:r>
          </w:p>
        </w:tc>
      </w:tr>
      <w:tr w:rsidR="00A277B7" w:rsidRPr="00E84424" w14:paraId="6D52CDA0" w14:textId="77777777" w:rsidTr="00837424">
        <w:trPr>
          <w:cantSplit/>
        </w:trPr>
        <w:tc>
          <w:tcPr>
            <w:tcW w:w="727" w:type="pct"/>
            <w:vAlign w:val="bottom"/>
          </w:tcPr>
          <w:p w14:paraId="4E695F6F" w14:textId="77777777" w:rsidR="00A277B7" w:rsidRPr="00E84424" w:rsidRDefault="00A277B7" w:rsidP="00837424">
            <w:pPr>
              <w:spacing w:line="240" w:lineRule="auto"/>
              <w:ind w:left="-94"/>
              <w:jc w:val="center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480" w:type="pct"/>
          </w:tcPr>
          <w:p w14:paraId="3B7F060F" w14:textId="77777777" w:rsidR="00A277B7" w:rsidRPr="00E84424" w:rsidRDefault="00A277B7" w:rsidP="0083742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rtl/>
                <w:cs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ธุรกิจ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  <w:t>/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ประเทศที่</w:t>
            </w:r>
          </w:p>
        </w:tc>
        <w:tc>
          <w:tcPr>
            <w:tcW w:w="721" w:type="pct"/>
          </w:tcPr>
          <w:p w14:paraId="13183409" w14:textId="77777777" w:rsidR="00A277B7" w:rsidRPr="00E84424" w:rsidRDefault="00A277B7" w:rsidP="00837424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</w:pPr>
          </w:p>
        </w:tc>
        <w:tc>
          <w:tcPr>
            <w:tcW w:w="384" w:type="pct"/>
          </w:tcPr>
          <w:p w14:paraId="2290F4CB" w14:textId="3D866A1B" w:rsidR="00A277B7" w:rsidRPr="00E84424" w:rsidRDefault="00A277B7" w:rsidP="00837424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พ.ศ.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color w:val="7030A0"/>
                <w:sz w:val="25"/>
                <w:szCs w:val="25"/>
                <w:cs/>
                <w:lang w:bidi="th-TH"/>
              </w:rPr>
              <w:t xml:space="preserve"> </w:t>
            </w:r>
            <w:r w:rsidR="00CF1017" w:rsidRPr="00CF1017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  <w:t>2563</w:t>
            </w:r>
          </w:p>
        </w:tc>
        <w:tc>
          <w:tcPr>
            <w:tcW w:w="384" w:type="pct"/>
          </w:tcPr>
          <w:p w14:paraId="2E0BDA14" w14:textId="10D8F696" w:rsidR="00A277B7" w:rsidRPr="00E84424" w:rsidRDefault="00A277B7" w:rsidP="00837424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พ.ศ.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color w:val="7030A0"/>
                <w:sz w:val="25"/>
                <w:szCs w:val="25"/>
                <w:cs/>
                <w:lang w:bidi="th-TH"/>
              </w:rPr>
              <w:t xml:space="preserve"> </w:t>
            </w:r>
            <w:r w:rsidR="00CF1017" w:rsidRPr="00CF1017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  <w:t>2562</w:t>
            </w:r>
          </w:p>
        </w:tc>
        <w:tc>
          <w:tcPr>
            <w:tcW w:w="384" w:type="pct"/>
          </w:tcPr>
          <w:p w14:paraId="17B9EBF0" w14:textId="2319E9B2" w:rsidR="00A277B7" w:rsidRPr="00E84424" w:rsidRDefault="00A277B7" w:rsidP="00837424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พ.ศ.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color w:val="7030A0"/>
                <w:sz w:val="25"/>
                <w:szCs w:val="25"/>
                <w:cs/>
                <w:lang w:bidi="th-TH"/>
              </w:rPr>
              <w:t xml:space="preserve"> </w:t>
            </w:r>
            <w:r w:rsidR="00CF1017" w:rsidRPr="00CF1017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  <w:t>2563</w:t>
            </w:r>
          </w:p>
        </w:tc>
        <w:tc>
          <w:tcPr>
            <w:tcW w:w="384" w:type="pct"/>
          </w:tcPr>
          <w:p w14:paraId="529D1247" w14:textId="5CA8D1F3" w:rsidR="00A277B7" w:rsidRPr="00E84424" w:rsidRDefault="00A277B7" w:rsidP="00837424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พ.ศ.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color w:val="7030A0"/>
                <w:sz w:val="25"/>
                <w:szCs w:val="25"/>
                <w:cs/>
                <w:lang w:bidi="th-TH"/>
              </w:rPr>
              <w:t xml:space="preserve"> </w:t>
            </w:r>
            <w:r w:rsidR="00CF1017" w:rsidRPr="00CF1017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  <w:t>2562</w:t>
            </w:r>
          </w:p>
        </w:tc>
        <w:tc>
          <w:tcPr>
            <w:tcW w:w="384" w:type="pct"/>
          </w:tcPr>
          <w:p w14:paraId="6ED3218E" w14:textId="1FA2C9A8" w:rsidR="00A277B7" w:rsidRPr="00E84424" w:rsidRDefault="00A277B7" w:rsidP="00837424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พ.ศ.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color w:val="7030A0"/>
                <w:sz w:val="25"/>
                <w:szCs w:val="25"/>
                <w:cs/>
                <w:lang w:bidi="th-TH"/>
              </w:rPr>
              <w:t xml:space="preserve"> </w:t>
            </w:r>
            <w:r w:rsidR="00CF1017" w:rsidRPr="00CF1017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  <w:t>2563</w:t>
            </w:r>
          </w:p>
        </w:tc>
        <w:tc>
          <w:tcPr>
            <w:tcW w:w="384" w:type="pct"/>
          </w:tcPr>
          <w:p w14:paraId="34BB36C7" w14:textId="15E6E06A" w:rsidR="00A277B7" w:rsidRPr="00E84424" w:rsidRDefault="00A277B7" w:rsidP="00837424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พ.ศ.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color w:val="7030A0"/>
                <w:sz w:val="25"/>
                <w:szCs w:val="25"/>
                <w:cs/>
                <w:lang w:bidi="th-TH"/>
              </w:rPr>
              <w:t xml:space="preserve"> </w:t>
            </w:r>
            <w:r w:rsidR="00CF1017" w:rsidRPr="00CF1017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  <w:t>2562</w:t>
            </w:r>
          </w:p>
        </w:tc>
        <w:tc>
          <w:tcPr>
            <w:tcW w:w="384" w:type="pct"/>
          </w:tcPr>
          <w:p w14:paraId="0D31433E" w14:textId="7B32B55E" w:rsidR="00A277B7" w:rsidRPr="00E84424" w:rsidRDefault="00A277B7" w:rsidP="00837424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พ.ศ.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color w:val="7030A0"/>
                <w:sz w:val="25"/>
                <w:szCs w:val="25"/>
                <w:cs/>
                <w:lang w:bidi="th-TH"/>
              </w:rPr>
              <w:t xml:space="preserve"> </w:t>
            </w:r>
            <w:r w:rsidR="00CF1017" w:rsidRPr="00CF1017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  <w:t>2563</w:t>
            </w:r>
          </w:p>
        </w:tc>
        <w:tc>
          <w:tcPr>
            <w:tcW w:w="384" w:type="pct"/>
          </w:tcPr>
          <w:p w14:paraId="35ED57EC" w14:textId="2CF17D1A" w:rsidR="00A277B7" w:rsidRPr="00E84424" w:rsidRDefault="00A277B7" w:rsidP="00837424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พ.ศ.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color w:val="7030A0"/>
                <w:sz w:val="25"/>
                <w:szCs w:val="25"/>
                <w:cs/>
                <w:lang w:bidi="th-TH"/>
              </w:rPr>
              <w:t xml:space="preserve"> </w:t>
            </w:r>
            <w:r w:rsidR="00CF1017" w:rsidRPr="00CF1017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  <w:t>2562</w:t>
            </w:r>
          </w:p>
        </w:tc>
      </w:tr>
      <w:tr w:rsidR="00A277B7" w:rsidRPr="00E84424" w14:paraId="728CB18C" w14:textId="77777777" w:rsidTr="00837424">
        <w:trPr>
          <w:cantSplit/>
        </w:trPr>
        <w:tc>
          <w:tcPr>
            <w:tcW w:w="727" w:type="pct"/>
            <w:tcBorders>
              <w:bottom w:val="single" w:sz="4" w:space="0" w:color="auto"/>
            </w:tcBorders>
            <w:vAlign w:val="bottom"/>
          </w:tcPr>
          <w:p w14:paraId="1CA76B9D" w14:textId="77777777" w:rsidR="00A277B7" w:rsidRPr="00E84424" w:rsidRDefault="00A277B7" w:rsidP="00837424">
            <w:pPr>
              <w:pStyle w:val="acctfourfigures"/>
              <w:tabs>
                <w:tab w:val="clear" w:pos="765"/>
              </w:tabs>
              <w:spacing w:line="240" w:lineRule="auto"/>
              <w:ind w:left="-94"/>
              <w:jc w:val="center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rtl/>
                <w:cs/>
              </w:rPr>
            </w:pPr>
          </w:p>
        </w:tc>
        <w:tc>
          <w:tcPr>
            <w:tcW w:w="480" w:type="pct"/>
            <w:tcBorders>
              <w:bottom w:val="single" w:sz="4" w:space="0" w:color="auto"/>
            </w:tcBorders>
            <w:vAlign w:val="bottom"/>
          </w:tcPr>
          <w:p w14:paraId="5DD81C82" w14:textId="77777777" w:rsidR="00A277B7" w:rsidRPr="00E84424" w:rsidRDefault="00A277B7" w:rsidP="00837424">
            <w:pPr>
              <w:pStyle w:val="acctfourfigures"/>
              <w:tabs>
                <w:tab w:val="clear" w:pos="765"/>
              </w:tabs>
              <w:spacing w:line="240" w:lineRule="auto"/>
              <w:ind w:left="-61" w:right="-50"/>
              <w:jc w:val="center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จดทะเบียนจัดตั้ง</w:t>
            </w:r>
          </w:p>
        </w:tc>
        <w:tc>
          <w:tcPr>
            <w:tcW w:w="721" w:type="pct"/>
            <w:tcBorders>
              <w:bottom w:val="single" w:sz="4" w:space="0" w:color="auto"/>
            </w:tcBorders>
          </w:tcPr>
          <w:p w14:paraId="46CA8317" w14:textId="77777777" w:rsidR="00A277B7" w:rsidRPr="00E84424" w:rsidRDefault="00A277B7" w:rsidP="00837424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en-US" w:bidi="th-TH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ลักษณะของธุรกิจ</w:t>
            </w:r>
          </w:p>
        </w:tc>
        <w:tc>
          <w:tcPr>
            <w:tcW w:w="384" w:type="pct"/>
            <w:tcBorders>
              <w:bottom w:val="single" w:sz="4" w:space="0" w:color="auto"/>
            </w:tcBorders>
          </w:tcPr>
          <w:p w14:paraId="6213D75B" w14:textId="77777777" w:rsidR="00A277B7" w:rsidRPr="00E84424" w:rsidRDefault="00A277B7" w:rsidP="00837424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en-US" w:bidi="th-TH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en-US" w:bidi="th-TH"/>
              </w:rPr>
              <w:t>ร้อยละ</w:t>
            </w:r>
          </w:p>
        </w:tc>
        <w:tc>
          <w:tcPr>
            <w:tcW w:w="384" w:type="pct"/>
            <w:tcBorders>
              <w:bottom w:val="single" w:sz="4" w:space="0" w:color="auto"/>
            </w:tcBorders>
          </w:tcPr>
          <w:p w14:paraId="2E399B45" w14:textId="77777777" w:rsidR="00A277B7" w:rsidRPr="00E84424" w:rsidRDefault="00A277B7" w:rsidP="00837424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en-US" w:bidi="th-TH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en-US" w:bidi="th-TH"/>
              </w:rPr>
              <w:t>ร้อยละ</w:t>
            </w:r>
          </w:p>
        </w:tc>
        <w:tc>
          <w:tcPr>
            <w:tcW w:w="384" w:type="pct"/>
            <w:tcBorders>
              <w:bottom w:val="single" w:sz="4" w:space="0" w:color="auto"/>
            </w:tcBorders>
          </w:tcPr>
          <w:p w14:paraId="73067E67" w14:textId="77777777" w:rsidR="00A277B7" w:rsidRPr="00E84424" w:rsidRDefault="00A277B7" w:rsidP="00837424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en-US" w:bidi="th-TH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ล้านบาท</w:t>
            </w:r>
          </w:p>
        </w:tc>
        <w:tc>
          <w:tcPr>
            <w:tcW w:w="384" w:type="pct"/>
            <w:tcBorders>
              <w:bottom w:val="single" w:sz="4" w:space="0" w:color="auto"/>
            </w:tcBorders>
          </w:tcPr>
          <w:p w14:paraId="5B2C3B8A" w14:textId="77777777" w:rsidR="00A277B7" w:rsidRPr="00E84424" w:rsidRDefault="00A277B7" w:rsidP="00837424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en-US" w:bidi="th-TH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ล้านบาท</w:t>
            </w:r>
          </w:p>
        </w:tc>
        <w:tc>
          <w:tcPr>
            <w:tcW w:w="384" w:type="pct"/>
            <w:tcBorders>
              <w:bottom w:val="single" w:sz="4" w:space="0" w:color="auto"/>
            </w:tcBorders>
          </w:tcPr>
          <w:p w14:paraId="4AF4FC5E" w14:textId="77777777" w:rsidR="00A277B7" w:rsidRPr="00E84424" w:rsidRDefault="00A277B7" w:rsidP="00837424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en-US" w:bidi="th-TH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ล้านบาท</w:t>
            </w:r>
          </w:p>
        </w:tc>
        <w:tc>
          <w:tcPr>
            <w:tcW w:w="384" w:type="pct"/>
            <w:tcBorders>
              <w:bottom w:val="single" w:sz="4" w:space="0" w:color="auto"/>
            </w:tcBorders>
          </w:tcPr>
          <w:p w14:paraId="338276D2" w14:textId="77777777" w:rsidR="00A277B7" w:rsidRPr="00E84424" w:rsidRDefault="00A277B7" w:rsidP="00837424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en-US" w:bidi="th-TH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ล้านบาท</w:t>
            </w:r>
          </w:p>
        </w:tc>
        <w:tc>
          <w:tcPr>
            <w:tcW w:w="384" w:type="pct"/>
            <w:tcBorders>
              <w:bottom w:val="single" w:sz="4" w:space="0" w:color="auto"/>
            </w:tcBorders>
          </w:tcPr>
          <w:p w14:paraId="2F151382" w14:textId="77777777" w:rsidR="00A277B7" w:rsidRPr="00E84424" w:rsidRDefault="00A277B7" w:rsidP="00837424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en-US" w:bidi="th-TH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ล้านบาท</w:t>
            </w:r>
          </w:p>
        </w:tc>
        <w:tc>
          <w:tcPr>
            <w:tcW w:w="384" w:type="pct"/>
            <w:tcBorders>
              <w:bottom w:val="single" w:sz="4" w:space="0" w:color="auto"/>
            </w:tcBorders>
          </w:tcPr>
          <w:p w14:paraId="569A2510" w14:textId="77777777" w:rsidR="00A277B7" w:rsidRPr="00E84424" w:rsidRDefault="00A277B7" w:rsidP="00837424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en-US" w:bidi="th-TH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ล้านบาท</w:t>
            </w:r>
          </w:p>
        </w:tc>
      </w:tr>
      <w:tr w:rsidR="00A277B7" w:rsidRPr="00E84424" w14:paraId="00417949" w14:textId="77777777" w:rsidTr="00837424">
        <w:trPr>
          <w:cantSplit/>
        </w:trPr>
        <w:tc>
          <w:tcPr>
            <w:tcW w:w="727" w:type="pct"/>
            <w:tcBorders>
              <w:top w:val="single" w:sz="4" w:space="0" w:color="auto"/>
            </w:tcBorders>
          </w:tcPr>
          <w:p w14:paraId="1A8446CA" w14:textId="77777777" w:rsidR="00A277B7" w:rsidRPr="00E84424" w:rsidRDefault="00A277B7" w:rsidP="00837424">
            <w:pPr>
              <w:spacing w:line="240" w:lineRule="auto"/>
              <w:ind w:left="-94" w:right="-72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</w:p>
        </w:tc>
        <w:tc>
          <w:tcPr>
            <w:tcW w:w="480" w:type="pct"/>
            <w:tcBorders>
              <w:top w:val="single" w:sz="4" w:space="0" w:color="auto"/>
            </w:tcBorders>
          </w:tcPr>
          <w:p w14:paraId="5F9C81D5" w14:textId="77777777" w:rsidR="00A277B7" w:rsidRPr="00E84424" w:rsidRDefault="00A277B7" w:rsidP="00837424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721" w:type="pct"/>
            <w:tcBorders>
              <w:top w:val="single" w:sz="4" w:space="0" w:color="auto"/>
            </w:tcBorders>
            <w:shd w:val="clear" w:color="auto" w:fill="auto"/>
          </w:tcPr>
          <w:p w14:paraId="122DA90A" w14:textId="77777777" w:rsidR="00A277B7" w:rsidRPr="00E84424" w:rsidRDefault="00A277B7" w:rsidP="0083742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384" w:type="pct"/>
            <w:tcBorders>
              <w:top w:val="single" w:sz="4" w:space="0" w:color="auto"/>
            </w:tcBorders>
            <w:shd w:val="clear" w:color="auto" w:fill="FAFAFA"/>
          </w:tcPr>
          <w:p w14:paraId="7CBAA43E" w14:textId="77777777" w:rsidR="00A277B7" w:rsidRPr="00E84424" w:rsidRDefault="00A277B7" w:rsidP="0083742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384" w:type="pct"/>
            <w:tcBorders>
              <w:top w:val="single" w:sz="4" w:space="0" w:color="auto"/>
            </w:tcBorders>
          </w:tcPr>
          <w:p w14:paraId="1F3BE6E5" w14:textId="77777777" w:rsidR="00A277B7" w:rsidRPr="00E84424" w:rsidRDefault="00A277B7" w:rsidP="0083742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384" w:type="pct"/>
            <w:tcBorders>
              <w:top w:val="single" w:sz="4" w:space="0" w:color="auto"/>
            </w:tcBorders>
            <w:shd w:val="clear" w:color="auto" w:fill="FAFAFA"/>
          </w:tcPr>
          <w:p w14:paraId="5815A925" w14:textId="77777777" w:rsidR="00A277B7" w:rsidRPr="00E84424" w:rsidRDefault="00A277B7" w:rsidP="0083742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384" w:type="pct"/>
            <w:tcBorders>
              <w:top w:val="single" w:sz="4" w:space="0" w:color="auto"/>
            </w:tcBorders>
          </w:tcPr>
          <w:p w14:paraId="5206D4FF" w14:textId="77777777" w:rsidR="00A277B7" w:rsidRPr="00E84424" w:rsidRDefault="00A277B7" w:rsidP="0083742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384" w:type="pct"/>
            <w:tcBorders>
              <w:top w:val="single" w:sz="4" w:space="0" w:color="auto"/>
            </w:tcBorders>
            <w:shd w:val="clear" w:color="auto" w:fill="FAFAFA"/>
          </w:tcPr>
          <w:p w14:paraId="6B260B55" w14:textId="77777777" w:rsidR="00A277B7" w:rsidRPr="00E84424" w:rsidRDefault="00A277B7" w:rsidP="0083742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384" w:type="pct"/>
            <w:tcBorders>
              <w:top w:val="single" w:sz="4" w:space="0" w:color="auto"/>
            </w:tcBorders>
          </w:tcPr>
          <w:p w14:paraId="2D8DADC5" w14:textId="77777777" w:rsidR="00A277B7" w:rsidRPr="00E84424" w:rsidRDefault="00A277B7" w:rsidP="0083742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384" w:type="pct"/>
            <w:tcBorders>
              <w:top w:val="single" w:sz="4" w:space="0" w:color="auto"/>
            </w:tcBorders>
            <w:shd w:val="clear" w:color="auto" w:fill="FAFAFA"/>
          </w:tcPr>
          <w:p w14:paraId="2F503C01" w14:textId="77777777" w:rsidR="00A277B7" w:rsidRPr="00E84424" w:rsidRDefault="00A277B7" w:rsidP="00837424">
            <w:pPr>
              <w:spacing w:line="240" w:lineRule="auto"/>
              <w:ind w:left="641" w:right="-72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</w:p>
        </w:tc>
        <w:tc>
          <w:tcPr>
            <w:tcW w:w="384" w:type="pct"/>
            <w:tcBorders>
              <w:top w:val="single" w:sz="4" w:space="0" w:color="auto"/>
            </w:tcBorders>
          </w:tcPr>
          <w:p w14:paraId="341AB93F" w14:textId="77777777" w:rsidR="00A277B7" w:rsidRPr="00E84424" w:rsidRDefault="00A277B7" w:rsidP="00837424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</w:pPr>
          </w:p>
        </w:tc>
      </w:tr>
      <w:tr w:rsidR="00587665" w:rsidRPr="00E84424" w14:paraId="4DDE54ED" w14:textId="77777777" w:rsidTr="00837424">
        <w:trPr>
          <w:cantSplit/>
        </w:trPr>
        <w:tc>
          <w:tcPr>
            <w:tcW w:w="727" w:type="pct"/>
          </w:tcPr>
          <w:p w14:paraId="6AD69F5D" w14:textId="77777777" w:rsidR="00587665" w:rsidRPr="00E84424" w:rsidRDefault="00587665" w:rsidP="00587665">
            <w:pPr>
              <w:pStyle w:val="acctfourfigures"/>
              <w:tabs>
                <w:tab w:val="clear" w:pos="765"/>
              </w:tabs>
              <w:spacing w:line="240" w:lineRule="auto"/>
              <w:ind w:left="-94" w:right="-72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  <w:r w:rsidRPr="00E84424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TOP-NTL Pte. Ltd.</w:t>
            </w:r>
          </w:p>
        </w:tc>
        <w:tc>
          <w:tcPr>
            <w:tcW w:w="480" w:type="pct"/>
          </w:tcPr>
          <w:p w14:paraId="46AC9551" w14:textId="77777777" w:rsidR="00587665" w:rsidRPr="00E84424" w:rsidRDefault="00587665" w:rsidP="00587665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</w:pPr>
            <w:r w:rsidRPr="00E84424"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  <w:t>สาธารณรัฐสิงคโปร์</w:t>
            </w:r>
          </w:p>
        </w:tc>
        <w:tc>
          <w:tcPr>
            <w:tcW w:w="721" w:type="pct"/>
            <w:shd w:val="clear" w:color="auto" w:fill="auto"/>
          </w:tcPr>
          <w:p w14:paraId="65E92741" w14:textId="77777777" w:rsidR="00587665" w:rsidRPr="00E84424" w:rsidRDefault="00587665" w:rsidP="00587665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 xml:space="preserve">ให้บริการจัดการกองทุนธุรกิจ </w:t>
            </w:r>
            <w:r w:rsidRPr="00E84424">
              <w:rPr>
                <w:rFonts w:ascii="Browallia New" w:eastAsia="Arial Unicode MS" w:hAnsi="Browallia New" w:cs="Browallia New"/>
                <w:sz w:val="25"/>
                <w:szCs w:val="25"/>
              </w:rPr>
              <w:t xml:space="preserve"> </w:t>
            </w:r>
          </w:p>
        </w:tc>
        <w:tc>
          <w:tcPr>
            <w:tcW w:w="384" w:type="pct"/>
            <w:shd w:val="clear" w:color="auto" w:fill="FAFAFA"/>
          </w:tcPr>
          <w:p w14:paraId="3C93D8DB" w14:textId="3511D679" w:rsidR="00587665" w:rsidRPr="00E84424" w:rsidRDefault="00587665" w:rsidP="0058766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CF1017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50</w:t>
            </w:r>
            <w:r w:rsidRPr="00E84424">
              <w:rPr>
                <w:rFonts w:ascii="Browallia New" w:eastAsia="Arial Unicode MS" w:hAnsi="Browallia New" w:cs="Browallia New"/>
                <w:sz w:val="25"/>
                <w:szCs w:val="25"/>
              </w:rPr>
              <w:t>.</w:t>
            </w:r>
            <w:r w:rsidRPr="00CF1017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00</w:t>
            </w:r>
          </w:p>
        </w:tc>
        <w:tc>
          <w:tcPr>
            <w:tcW w:w="384" w:type="pct"/>
          </w:tcPr>
          <w:p w14:paraId="0EF32726" w14:textId="0FB04D25" w:rsidR="00587665" w:rsidRPr="00E84424" w:rsidRDefault="00587665" w:rsidP="0058766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CF1017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50</w:t>
            </w:r>
            <w:r w:rsidRPr="00E84424">
              <w:rPr>
                <w:rFonts w:ascii="Browallia New" w:eastAsia="Arial Unicode MS" w:hAnsi="Browallia New" w:cs="Browallia New"/>
                <w:sz w:val="25"/>
                <w:szCs w:val="25"/>
              </w:rPr>
              <w:t>.</w:t>
            </w:r>
            <w:r w:rsidRPr="00CF1017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00</w:t>
            </w:r>
          </w:p>
        </w:tc>
        <w:tc>
          <w:tcPr>
            <w:tcW w:w="384" w:type="pct"/>
            <w:shd w:val="clear" w:color="auto" w:fill="FAFAFA"/>
          </w:tcPr>
          <w:p w14:paraId="21318B43" w14:textId="6069AD05" w:rsidR="00587665" w:rsidRPr="00E84424" w:rsidRDefault="001B04EC" w:rsidP="0058766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0</w:t>
            </w:r>
            <w:r w:rsidR="00587665" w:rsidRPr="00E84424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  <w:lang w:val="en-GB"/>
              </w:rPr>
              <w:t>(</w:t>
            </w:r>
            <w:r w:rsidR="00587665" w:rsidRPr="00CF1017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  <w:lang w:val="en-GB"/>
              </w:rPr>
              <w:t>1</w:t>
            </w:r>
            <w:r w:rsidR="00587665" w:rsidRPr="00E84424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  <w:lang w:val="en-GB"/>
              </w:rPr>
              <w:t>)</w:t>
            </w:r>
          </w:p>
        </w:tc>
        <w:tc>
          <w:tcPr>
            <w:tcW w:w="384" w:type="pct"/>
          </w:tcPr>
          <w:p w14:paraId="04B8547F" w14:textId="04436EEA" w:rsidR="00587665" w:rsidRPr="00E84424" w:rsidRDefault="001B04EC" w:rsidP="0058766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0</w:t>
            </w:r>
            <w:r w:rsidR="00587665" w:rsidRPr="00E84424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  <w:lang w:val="en-GB"/>
              </w:rPr>
              <w:t>(</w:t>
            </w:r>
            <w:r w:rsidR="00587665" w:rsidRPr="00CF1017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  <w:lang w:val="en-GB"/>
              </w:rPr>
              <w:t>1</w:t>
            </w:r>
            <w:r w:rsidR="00587665" w:rsidRPr="00E84424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  <w:lang w:val="en-GB"/>
              </w:rPr>
              <w:t>)</w:t>
            </w:r>
          </w:p>
        </w:tc>
        <w:tc>
          <w:tcPr>
            <w:tcW w:w="384" w:type="pct"/>
            <w:shd w:val="clear" w:color="auto" w:fill="FAFAFA"/>
          </w:tcPr>
          <w:p w14:paraId="2E8E46BB" w14:textId="6F5EC29B" w:rsidR="00587665" w:rsidRPr="00E84424" w:rsidRDefault="00587665" w:rsidP="0058766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E84424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-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  <w:lang w:val="en-GB"/>
              </w:rPr>
              <w:t>(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  <w:lang w:val="en-GB"/>
              </w:rPr>
              <w:t>2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  <w:lang w:val="en-GB"/>
              </w:rPr>
              <w:t>)</w:t>
            </w:r>
          </w:p>
        </w:tc>
        <w:tc>
          <w:tcPr>
            <w:tcW w:w="384" w:type="pct"/>
          </w:tcPr>
          <w:p w14:paraId="233C4F6C" w14:textId="347416DC" w:rsidR="00587665" w:rsidRPr="00E84424" w:rsidRDefault="00587665" w:rsidP="0058766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18</w:t>
            </w:r>
          </w:p>
        </w:tc>
        <w:tc>
          <w:tcPr>
            <w:tcW w:w="384" w:type="pct"/>
            <w:shd w:val="clear" w:color="auto" w:fill="FAFAFA"/>
          </w:tcPr>
          <w:p w14:paraId="5BBFB3C1" w14:textId="77777777" w:rsidR="00587665" w:rsidRPr="00E84424" w:rsidRDefault="00587665" w:rsidP="0058766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E84424">
              <w:rPr>
                <w:rFonts w:ascii="Browallia New" w:eastAsia="Arial Unicode MS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384" w:type="pct"/>
          </w:tcPr>
          <w:p w14:paraId="645FE4ED" w14:textId="77777777" w:rsidR="00587665" w:rsidRPr="00E84424" w:rsidRDefault="00587665" w:rsidP="0058766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E84424">
              <w:rPr>
                <w:rFonts w:ascii="Browallia New" w:eastAsia="Arial Unicode MS" w:hAnsi="Browallia New" w:cs="Browallia New"/>
                <w:sz w:val="25"/>
                <w:szCs w:val="25"/>
              </w:rPr>
              <w:t>-</w:t>
            </w:r>
          </w:p>
        </w:tc>
      </w:tr>
      <w:tr w:rsidR="00587665" w:rsidRPr="00E84424" w14:paraId="0F8188BD" w14:textId="77777777" w:rsidTr="00837424">
        <w:trPr>
          <w:cantSplit/>
        </w:trPr>
        <w:tc>
          <w:tcPr>
            <w:tcW w:w="727" w:type="pct"/>
          </w:tcPr>
          <w:p w14:paraId="656CF976" w14:textId="77777777" w:rsidR="00587665" w:rsidRPr="00E84424" w:rsidRDefault="00587665" w:rsidP="00587665">
            <w:pPr>
              <w:pStyle w:val="acctfourfigures"/>
              <w:tabs>
                <w:tab w:val="clear" w:pos="765"/>
              </w:tabs>
              <w:spacing w:line="240" w:lineRule="auto"/>
              <w:ind w:left="-94" w:right="-72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  <w:r w:rsidRPr="00E84424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 xml:space="preserve">TOP-NTL Shipping Trust  </w:t>
            </w:r>
          </w:p>
        </w:tc>
        <w:tc>
          <w:tcPr>
            <w:tcW w:w="480" w:type="pct"/>
          </w:tcPr>
          <w:p w14:paraId="20AB1D41" w14:textId="77777777" w:rsidR="00587665" w:rsidRPr="00E84424" w:rsidRDefault="00587665" w:rsidP="00587665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</w:pPr>
            <w:r w:rsidRPr="00E84424"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  <w:t>สาธารณรัฐสิงคโปร์</w:t>
            </w:r>
          </w:p>
        </w:tc>
        <w:tc>
          <w:tcPr>
            <w:tcW w:w="721" w:type="pct"/>
            <w:shd w:val="clear" w:color="auto" w:fill="auto"/>
          </w:tcPr>
          <w:p w14:paraId="5F8E03FA" w14:textId="77777777" w:rsidR="00587665" w:rsidRPr="00E84424" w:rsidRDefault="00587665" w:rsidP="00587665">
            <w:pPr>
              <w:spacing w:line="240" w:lineRule="auto"/>
              <w:ind w:left="156" w:right="-72" w:hanging="141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ลงทุนในธุรกิจให้บริการขนส่งน้ำมันดิบและผลิตภัณฑ์ปิโตรเลียมทางเรือ</w:t>
            </w:r>
          </w:p>
        </w:tc>
        <w:tc>
          <w:tcPr>
            <w:tcW w:w="384" w:type="pct"/>
            <w:shd w:val="clear" w:color="auto" w:fill="FAFAFA"/>
          </w:tcPr>
          <w:p w14:paraId="663B84F4" w14:textId="15216ED6" w:rsidR="00587665" w:rsidRPr="00E84424" w:rsidRDefault="00587665" w:rsidP="0058766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CF1017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50</w:t>
            </w:r>
            <w:r w:rsidRPr="00E84424">
              <w:rPr>
                <w:rFonts w:ascii="Browallia New" w:eastAsia="Arial Unicode MS" w:hAnsi="Browallia New" w:cs="Browallia New"/>
                <w:sz w:val="25"/>
                <w:szCs w:val="25"/>
              </w:rPr>
              <w:t>.</w:t>
            </w:r>
            <w:r w:rsidRPr="00CF1017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00</w:t>
            </w:r>
          </w:p>
        </w:tc>
        <w:tc>
          <w:tcPr>
            <w:tcW w:w="384" w:type="pct"/>
          </w:tcPr>
          <w:p w14:paraId="14687D81" w14:textId="79340C2F" w:rsidR="00587665" w:rsidRPr="00E84424" w:rsidRDefault="00587665" w:rsidP="0058766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CF1017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50</w:t>
            </w:r>
            <w:r w:rsidRPr="00E84424">
              <w:rPr>
                <w:rFonts w:ascii="Browallia New" w:eastAsia="Arial Unicode MS" w:hAnsi="Browallia New" w:cs="Browallia New"/>
                <w:sz w:val="25"/>
                <w:szCs w:val="25"/>
              </w:rPr>
              <w:t>.</w:t>
            </w:r>
            <w:r w:rsidRPr="00CF1017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00</w:t>
            </w:r>
          </w:p>
        </w:tc>
        <w:tc>
          <w:tcPr>
            <w:tcW w:w="384" w:type="pct"/>
            <w:shd w:val="clear" w:color="auto" w:fill="FAFAFA"/>
          </w:tcPr>
          <w:p w14:paraId="07A370D1" w14:textId="20612C9A" w:rsidR="00587665" w:rsidRPr="00E84424" w:rsidRDefault="00587665" w:rsidP="0058766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  <w:r w:rsidRPr="00CF1017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24</w:t>
            </w:r>
          </w:p>
        </w:tc>
        <w:tc>
          <w:tcPr>
            <w:tcW w:w="384" w:type="pct"/>
          </w:tcPr>
          <w:p w14:paraId="242BC92F" w14:textId="449EB5B5" w:rsidR="00587665" w:rsidRPr="00E84424" w:rsidRDefault="00587665" w:rsidP="0058766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CF1017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24</w:t>
            </w:r>
          </w:p>
        </w:tc>
        <w:tc>
          <w:tcPr>
            <w:tcW w:w="384" w:type="pct"/>
            <w:shd w:val="clear" w:color="auto" w:fill="FAFAFA"/>
          </w:tcPr>
          <w:p w14:paraId="3ED1DFF3" w14:textId="7D1B509C" w:rsidR="00587665" w:rsidRPr="00E84424" w:rsidRDefault="00587665" w:rsidP="0058766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E84424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-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  <w:lang w:val="en-GB"/>
              </w:rPr>
              <w:t>(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  <w:lang w:val="en-GB"/>
              </w:rPr>
              <w:t>2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  <w:lang w:val="en-GB"/>
              </w:rPr>
              <w:t>)</w:t>
            </w:r>
          </w:p>
        </w:tc>
        <w:tc>
          <w:tcPr>
            <w:tcW w:w="384" w:type="pct"/>
          </w:tcPr>
          <w:p w14:paraId="148938E2" w14:textId="79515ABD" w:rsidR="00587665" w:rsidRPr="00E84424" w:rsidRDefault="00587665" w:rsidP="0058766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CF1017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73</w:t>
            </w:r>
          </w:p>
        </w:tc>
        <w:tc>
          <w:tcPr>
            <w:tcW w:w="384" w:type="pct"/>
            <w:shd w:val="clear" w:color="auto" w:fill="FAFAFA"/>
          </w:tcPr>
          <w:p w14:paraId="6F57F424" w14:textId="77777777" w:rsidR="00587665" w:rsidRPr="00E84424" w:rsidRDefault="00587665" w:rsidP="0058766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E84424">
              <w:rPr>
                <w:rFonts w:ascii="Browallia New" w:eastAsia="Arial Unicode MS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384" w:type="pct"/>
          </w:tcPr>
          <w:p w14:paraId="1C3DF234" w14:textId="77777777" w:rsidR="00587665" w:rsidRPr="00E84424" w:rsidRDefault="00587665" w:rsidP="0058766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E84424">
              <w:rPr>
                <w:rFonts w:ascii="Browallia New" w:eastAsia="Arial Unicode MS" w:hAnsi="Browallia New" w:cs="Browallia New"/>
                <w:sz w:val="25"/>
                <w:szCs w:val="25"/>
              </w:rPr>
              <w:t>-</w:t>
            </w:r>
          </w:p>
        </w:tc>
      </w:tr>
      <w:tr w:rsidR="00587665" w:rsidRPr="00E84424" w14:paraId="1591BA57" w14:textId="77777777" w:rsidTr="00837424">
        <w:trPr>
          <w:cantSplit/>
        </w:trPr>
        <w:tc>
          <w:tcPr>
            <w:tcW w:w="727" w:type="pct"/>
          </w:tcPr>
          <w:p w14:paraId="776777F3" w14:textId="77777777" w:rsidR="00587665" w:rsidRPr="00E84424" w:rsidRDefault="00587665" w:rsidP="00587665">
            <w:pPr>
              <w:pStyle w:val="acctfourfigures"/>
              <w:tabs>
                <w:tab w:val="clear" w:pos="765"/>
              </w:tabs>
              <w:spacing w:line="240" w:lineRule="auto"/>
              <w:ind w:left="-94" w:right="-72"/>
              <w:rPr>
                <w:rFonts w:ascii="Browallia New" w:eastAsia="Arial Unicode MS" w:hAnsi="Browallia New" w:cs="Browallia New"/>
                <w:sz w:val="25"/>
                <w:szCs w:val="25"/>
                <w:rtl/>
                <w:cs/>
              </w:rPr>
            </w:pPr>
            <w:r w:rsidRPr="00E84424"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  <w:t xml:space="preserve">บริษัท ท็อป นอติคอล สตาร์ </w:t>
            </w:r>
            <w:r w:rsidRPr="00E84424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br/>
              <w:t xml:space="preserve">   </w:t>
            </w:r>
            <w:r w:rsidRPr="00E84424"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  <w:t>จำกัด</w:t>
            </w:r>
          </w:p>
        </w:tc>
        <w:tc>
          <w:tcPr>
            <w:tcW w:w="480" w:type="pct"/>
          </w:tcPr>
          <w:p w14:paraId="57719572" w14:textId="77777777" w:rsidR="00587665" w:rsidRPr="00E84424" w:rsidRDefault="00587665" w:rsidP="00587665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</w:pPr>
            <w:r w:rsidRPr="00E84424"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  <w:t>ประเทศไทย</w:t>
            </w:r>
          </w:p>
        </w:tc>
        <w:tc>
          <w:tcPr>
            <w:tcW w:w="721" w:type="pct"/>
            <w:shd w:val="clear" w:color="auto" w:fill="auto"/>
          </w:tcPr>
          <w:p w14:paraId="3B7F0D1B" w14:textId="77777777" w:rsidR="00587665" w:rsidRPr="00E84424" w:rsidRDefault="00587665" w:rsidP="00587665">
            <w:pPr>
              <w:spacing w:line="240" w:lineRule="auto"/>
              <w:ind w:left="156" w:right="-72" w:hanging="141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ลงทุนจัดหาเรือเพื่อดำเนินธุรกิจให้บริการจัดเก็บและขนส่งน้ำมันดิบ วัตถุดิบ</w:t>
            </w:r>
            <w:r w:rsidRPr="00E84424">
              <w:rPr>
                <w:rFonts w:ascii="Browallia New" w:eastAsia="Arial Unicode MS" w:hAnsi="Browallia New" w:cs="Browallia New"/>
                <w:sz w:val="25"/>
                <w:szCs w:val="25"/>
              </w:rPr>
              <w:br/>
            </w:r>
            <w:r w:rsidRPr="00E84424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ตั้งต้นและผลิตภัณฑ์</w:t>
            </w:r>
            <w:r w:rsidRPr="00E84424">
              <w:rPr>
                <w:rFonts w:ascii="Browallia New" w:eastAsia="Arial Unicode MS" w:hAnsi="Browallia New" w:cs="Browallia New"/>
                <w:sz w:val="25"/>
                <w:szCs w:val="25"/>
              </w:rPr>
              <w:br/>
            </w:r>
            <w:r w:rsidRPr="00E84424">
              <w:rPr>
                <w:rFonts w:ascii="Browallia New" w:eastAsia="Arial Unicode MS" w:hAnsi="Browallia New" w:cs="Browallia New"/>
                <w:spacing w:val="-4"/>
                <w:sz w:val="25"/>
                <w:szCs w:val="25"/>
                <w:cs/>
              </w:rPr>
              <w:t>ปิโตรเลียมโดยเรือขนาดใหญ่</w:t>
            </w:r>
          </w:p>
        </w:tc>
        <w:tc>
          <w:tcPr>
            <w:tcW w:w="384" w:type="pct"/>
            <w:shd w:val="clear" w:color="auto" w:fill="FAFAFA"/>
          </w:tcPr>
          <w:p w14:paraId="1426A4B8" w14:textId="7211CAB2" w:rsidR="00587665" w:rsidRPr="00E84424" w:rsidRDefault="00587665" w:rsidP="0058766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CF1017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35</w:t>
            </w:r>
            <w:r w:rsidRPr="00E84424">
              <w:rPr>
                <w:rFonts w:ascii="Browallia New" w:eastAsia="Arial Unicode MS" w:hAnsi="Browallia New" w:cs="Browallia New"/>
                <w:sz w:val="25"/>
                <w:szCs w:val="25"/>
              </w:rPr>
              <w:t>.</w:t>
            </w:r>
            <w:r w:rsidRPr="00CF1017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00</w:t>
            </w:r>
          </w:p>
        </w:tc>
        <w:tc>
          <w:tcPr>
            <w:tcW w:w="384" w:type="pct"/>
          </w:tcPr>
          <w:p w14:paraId="2989ED81" w14:textId="454FFFC7" w:rsidR="00587665" w:rsidRPr="00E84424" w:rsidRDefault="00587665" w:rsidP="0058766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CF1017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35</w:t>
            </w:r>
            <w:r w:rsidRPr="00E84424">
              <w:rPr>
                <w:rFonts w:ascii="Browallia New" w:eastAsia="Arial Unicode MS" w:hAnsi="Browallia New" w:cs="Browallia New"/>
                <w:sz w:val="25"/>
                <w:szCs w:val="25"/>
              </w:rPr>
              <w:t>.</w:t>
            </w:r>
            <w:r w:rsidRPr="00CF1017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00</w:t>
            </w:r>
          </w:p>
        </w:tc>
        <w:tc>
          <w:tcPr>
            <w:tcW w:w="384" w:type="pct"/>
            <w:shd w:val="clear" w:color="auto" w:fill="FAFAFA"/>
          </w:tcPr>
          <w:p w14:paraId="2B692C5B" w14:textId="08B1599C" w:rsidR="00587665" w:rsidRPr="00E84424" w:rsidRDefault="00587665" w:rsidP="0058766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CF1017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53</w:t>
            </w:r>
          </w:p>
        </w:tc>
        <w:tc>
          <w:tcPr>
            <w:tcW w:w="384" w:type="pct"/>
          </w:tcPr>
          <w:p w14:paraId="7CD76543" w14:textId="798A1A73" w:rsidR="00587665" w:rsidRPr="00E84424" w:rsidRDefault="00587665" w:rsidP="0058766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CF1017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53</w:t>
            </w:r>
          </w:p>
        </w:tc>
        <w:tc>
          <w:tcPr>
            <w:tcW w:w="384" w:type="pct"/>
            <w:shd w:val="clear" w:color="auto" w:fill="FAFAFA"/>
          </w:tcPr>
          <w:p w14:paraId="6E54C31B" w14:textId="6FC2CEBE" w:rsidR="00587665" w:rsidRPr="00E84424" w:rsidRDefault="00587665" w:rsidP="0058766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E84424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-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  <w:lang w:val="en-GB"/>
              </w:rPr>
              <w:t>(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  <w:lang w:val="en-GB"/>
              </w:rPr>
              <w:t>2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  <w:lang w:val="en-GB"/>
              </w:rPr>
              <w:t>)</w:t>
            </w:r>
          </w:p>
        </w:tc>
        <w:tc>
          <w:tcPr>
            <w:tcW w:w="384" w:type="pct"/>
          </w:tcPr>
          <w:p w14:paraId="44CDE81B" w14:textId="6DB3A0CC" w:rsidR="00587665" w:rsidRPr="00E84424" w:rsidRDefault="00587665" w:rsidP="0058766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CF1017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120</w:t>
            </w:r>
          </w:p>
        </w:tc>
        <w:tc>
          <w:tcPr>
            <w:tcW w:w="384" w:type="pct"/>
            <w:shd w:val="clear" w:color="auto" w:fill="FAFAFA"/>
          </w:tcPr>
          <w:p w14:paraId="2A4E330B" w14:textId="3F888B6E" w:rsidR="00587665" w:rsidRPr="00E84424" w:rsidRDefault="00587665" w:rsidP="0058766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CF1017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26</w:t>
            </w:r>
          </w:p>
        </w:tc>
        <w:tc>
          <w:tcPr>
            <w:tcW w:w="384" w:type="pct"/>
          </w:tcPr>
          <w:p w14:paraId="150901AB" w14:textId="77777777" w:rsidR="00587665" w:rsidRPr="00E84424" w:rsidRDefault="00587665" w:rsidP="0058766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  <w:r w:rsidRPr="00E84424">
              <w:rPr>
                <w:rFonts w:ascii="Browallia New" w:eastAsia="Arial Unicode MS" w:hAnsi="Browallia New" w:cs="Browallia New"/>
                <w:sz w:val="25"/>
                <w:szCs w:val="25"/>
              </w:rPr>
              <w:t>-</w:t>
            </w:r>
          </w:p>
        </w:tc>
      </w:tr>
      <w:tr w:rsidR="00587665" w:rsidRPr="00E84424" w14:paraId="6B094E39" w14:textId="77777777" w:rsidTr="00837424">
        <w:trPr>
          <w:cantSplit/>
        </w:trPr>
        <w:tc>
          <w:tcPr>
            <w:tcW w:w="727" w:type="pct"/>
          </w:tcPr>
          <w:p w14:paraId="12A65E72" w14:textId="77777777" w:rsidR="00587665" w:rsidRPr="00E84424" w:rsidRDefault="00587665" w:rsidP="00587665">
            <w:pPr>
              <w:pStyle w:val="acctfourfigures"/>
              <w:tabs>
                <w:tab w:val="clear" w:pos="765"/>
              </w:tabs>
              <w:spacing w:line="240" w:lineRule="auto"/>
              <w:ind w:left="-94" w:right="-105"/>
              <w:rPr>
                <w:rFonts w:ascii="Browallia New" w:eastAsia="Arial Unicode MS" w:hAnsi="Browallia New" w:cs="Browallia New"/>
                <w:spacing w:val="-7"/>
                <w:sz w:val="25"/>
                <w:szCs w:val="25"/>
                <w:lang w:bidi="th-TH"/>
              </w:rPr>
            </w:pPr>
            <w:r w:rsidRPr="00E84424">
              <w:rPr>
                <w:rFonts w:ascii="Browallia New" w:eastAsia="Arial Unicode MS" w:hAnsi="Browallia New" w:cs="Browallia New"/>
                <w:spacing w:val="-7"/>
                <w:sz w:val="25"/>
                <w:szCs w:val="25"/>
                <w:lang w:bidi="th-TH"/>
              </w:rPr>
              <w:t xml:space="preserve">TOP-NYK </w:t>
            </w:r>
            <w:proofErr w:type="gramStart"/>
            <w:r w:rsidRPr="00E84424">
              <w:rPr>
                <w:rFonts w:ascii="Browallia New" w:eastAsia="Arial Unicode MS" w:hAnsi="Browallia New" w:cs="Browallia New"/>
                <w:spacing w:val="-7"/>
                <w:sz w:val="25"/>
                <w:szCs w:val="25"/>
                <w:lang w:bidi="th-TH"/>
              </w:rPr>
              <w:t xml:space="preserve">MarineOne </w:t>
            </w:r>
            <w:r w:rsidRPr="00E84424">
              <w:rPr>
                <w:rFonts w:ascii="Browallia New" w:eastAsia="Arial Unicode MS" w:hAnsi="Browallia New" w:cs="Browallia New"/>
                <w:spacing w:val="-7"/>
                <w:sz w:val="25"/>
                <w:szCs w:val="25"/>
                <w:rtl/>
              </w:rPr>
              <w:t xml:space="preserve"> </w:t>
            </w:r>
            <w:r w:rsidRPr="00E84424">
              <w:rPr>
                <w:rFonts w:ascii="Browallia New" w:eastAsia="Arial Unicode MS" w:hAnsi="Browallia New" w:cs="Browallia New"/>
                <w:spacing w:val="-7"/>
                <w:sz w:val="25"/>
                <w:szCs w:val="25"/>
                <w:lang w:bidi="th-TH"/>
              </w:rPr>
              <w:t>Pte.</w:t>
            </w:r>
            <w:proofErr w:type="gramEnd"/>
            <w:r w:rsidRPr="00E84424">
              <w:rPr>
                <w:rFonts w:ascii="Browallia New" w:eastAsia="Arial Unicode MS" w:hAnsi="Browallia New" w:cs="Browallia New"/>
                <w:spacing w:val="-7"/>
                <w:sz w:val="25"/>
                <w:szCs w:val="25"/>
                <w:lang w:bidi="th-TH"/>
              </w:rPr>
              <w:t xml:space="preserve"> Ltd.</w:t>
            </w:r>
          </w:p>
        </w:tc>
        <w:tc>
          <w:tcPr>
            <w:tcW w:w="480" w:type="pct"/>
          </w:tcPr>
          <w:p w14:paraId="1381EFCB" w14:textId="77777777" w:rsidR="00587665" w:rsidRPr="00E84424" w:rsidRDefault="00587665" w:rsidP="00587665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</w:pPr>
            <w:r w:rsidRPr="00E84424"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  <w:t>สาธารณรัฐสิงคโปร์</w:t>
            </w:r>
          </w:p>
        </w:tc>
        <w:tc>
          <w:tcPr>
            <w:tcW w:w="721" w:type="pct"/>
            <w:shd w:val="clear" w:color="auto" w:fill="auto"/>
          </w:tcPr>
          <w:p w14:paraId="7AD8F0F2" w14:textId="77777777" w:rsidR="00587665" w:rsidRPr="00E84424" w:rsidRDefault="00587665" w:rsidP="00587665">
            <w:pPr>
              <w:spacing w:line="240" w:lineRule="auto"/>
              <w:ind w:left="156" w:right="-72" w:hanging="141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ให้บริการขนส่งน้ำมันดิบและผลิตภัณฑ์ปิโตรเลียม</w:t>
            </w:r>
            <w:r w:rsidRPr="00E84424">
              <w:rPr>
                <w:rFonts w:ascii="Browallia New" w:eastAsia="Arial Unicode MS" w:hAnsi="Browallia New" w:cs="Browallia New"/>
                <w:sz w:val="25"/>
                <w:szCs w:val="25"/>
              </w:rPr>
              <w:br/>
            </w:r>
            <w:r w:rsidRPr="00E84424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ทางเรือ</w:t>
            </w:r>
          </w:p>
        </w:tc>
        <w:tc>
          <w:tcPr>
            <w:tcW w:w="384" w:type="pct"/>
            <w:shd w:val="clear" w:color="auto" w:fill="FAFAFA"/>
          </w:tcPr>
          <w:p w14:paraId="6FA06893" w14:textId="2457AA85" w:rsidR="00587665" w:rsidRPr="00E84424" w:rsidRDefault="00587665" w:rsidP="0058766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E84424">
              <w:rPr>
                <w:rFonts w:ascii="Browallia New" w:eastAsia="Arial Unicode MS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384" w:type="pct"/>
          </w:tcPr>
          <w:p w14:paraId="77D8C88F" w14:textId="3A1A6D4F" w:rsidR="00587665" w:rsidRPr="00E84424" w:rsidRDefault="00587665" w:rsidP="0058766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CF1017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50</w:t>
            </w:r>
            <w:r w:rsidRPr="00E84424">
              <w:rPr>
                <w:rFonts w:ascii="Browallia New" w:eastAsia="Arial Unicode MS" w:hAnsi="Browallia New" w:cs="Browallia New"/>
                <w:sz w:val="25"/>
                <w:szCs w:val="25"/>
              </w:rPr>
              <w:t>.</w:t>
            </w:r>
            <w:r w:rsidRPr="00CF1017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00</w:t>
            </w:r>
          </w:p>
        </w:tc>
        <w:tc>
          <w:tcPr>
            <w:tcW w:w="384" w:type="pct"/>
            <w:tcBorders>
              <w:bottom w:val="single" w:sz="4" w:space="0" w:color="auto"/>
            </w:tcBorders>
            <w:shd w:val="clear" w:color="auto" w:fill="FAFAFA"/>
          </w:tcPr>
          <w:p w14:paraId="52930B36" w14:textId="45A17331" w:rsidR="00587665" w:rsidRPr="00E84424" w:rsidRDefault="00587665" w:rsidP="0058766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E84424">
              <w:rPr>
                <w:rFonts w:ascii="Browallia New" w:eastAsia="Arial Unicode MS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384" w:type="pct"/>
            <w:tcBorders>
              <w:bottom w:val="single" w:sz="4" w:space="0" w:color="auto"/>
            </w:tcBorders>
          </w:tcPr>
          <w:p w14:paraId="6E21FACB" w14:textId="117206D3" w:rsidR="00587665" w:rsidRPr="00E84424" w:rsidRDefault="00587665" w:rsidP="0058766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CF1017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274</w:t>
            </w:r>
          </w:p>
        </w:tc>
        <w:tc>
          <w:tcPr>
            <w:tcW w:w="384" w:type="pct"/>
            <w:tcBorders>
              <w:bottom w:val="single" w:sz="4" w:space="0" w:color="auto"/>
            </w:tcBorders>
            <w:shd w:val="clear" w:color="auto" w:fill="FAFAFA"/>
          </w:tcPr>
          <w:p w14:paraId="289F3855" w14:textId="77777777" w:rsidR="00587665" w:rsidRPr="00E84424" w:rsidRDefault="00587665" w:rsidP="0058766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E84424">
              <w:rPr>
                <w:rFonts w:ascii="Browallia New" w:eastAsia="Arial Unicode MS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384" w:type="pct"/>
            <w:tcBorders>
              <w:bottom w:val="single" w:sz="4" w:space="0" w:color="auto"/>
            </w:tcBorders>
          </w:tcPr>
          <w:p w14:paraId="7F40CEA5" w14:textId="32F288EB" w:rsidR="00587665" w:rsidRPr="00E84424" w:rsidRDefault="00587665" w:rsidP="0058766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CF1017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406</w:t>
            </w:r>
          </w:p>
        </w:tc>
        <w:tc>
          <w:tcPr>
            <w:tcW w:w="384" w:type="pct"/>
            <w:tcBorders>
              <w:bottom w:val="single" w:sz="4" w:space="0" w:color="auto"/>
            </w:tcBorders>
            <w:shd w:val="clear" w:color="auto" w:fill="FAFAFA"/>
          </w:tcPr>
          <w:p w14:paraId="744491DD" w14:textId="3FA18B74" w:rsidR="00587665" w:rsidRPr="00E84424" w:rsidRDefault="00587665" w:rsidP="0058766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CF1017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213</w:t>
            </w:r>
          </w:p>
        </w:tc>
        <w:tc>
          <w:tcPr>
            <w:tcW w:w="384" w:type="pct"/>
            <w:tcBorders>
              <w:bottom w:val="single" w:sz="4" w:space="0" w:color="auto"/>
            </w:tcBorders>
          </w:tcPr>
          <w:p w14:paraId="059CCA4B" w14:textId="77777777" w:rsidR="00587665" w:rsidRPr="00E84424" w:rsidRDefault="00587665" w:rsidP="0058766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5"/>
                <w:szCs w:val="25"/>
              </w:rPr>
              <w:t>-</w:t>
            </w:r>
          </w:p>
        </w:tc>
      </w:tr>
      <w:tr w:rsidR="00587665" w:rsidRPr="00E84424" w14:paraId="390FB73C" w14:textId="77777777" w:rsidTr="00837424">
        <w:trPr>
          <w:cantSplit/>
        </w:trPr>
        <w:tc>
          <w:tcPr>
            <w:tcW w:w="727" w:type="pct"/>
          </w:tcPr>
          <w:p w14:paraId="5F0ADCA3" w14:textId="77777777" w:rsidR="00587665" w:rsidRPr="00E84424" w:rsidRDefault="00587665" w:rsidP="00587665">
            <w:pPr>
              <w:spacing w:line="240" w:lineRule="auto"/>
              <w:ind w:left="-94" w:right="-72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E84424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รวมเงินลงทุนในการร่วมค้า</w:t>
            </w:r>
          </w:p>
        </w:tc>
        <w:tc>
          <w:tcPr>
            <w:tcW w:w="480" w:type="pct"/>
          </w:tcPr>
          <w:p w14:paraId="3EBF43D7" w14:textId="77777777" w:rsidR="00587665" w:rsidRPr="00E84424" w:rsidRDefault="00587665" w:rsidP="00587665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</w:p>
        </w:tc>
        <w:tc>
          <w:tcPr>
            <w:tcW w:w="721" w:type="pct"/>
            <w:shd w:val="clear" w:color="auto" w:fill="auto"/>
          </w:tcPr>
          <w:p w14:paraId="4A9A54CA" w14:textId="77777777" w:rsidR="00587665" w:rsidRPr="00E84424" w:rsidRDefault="00587665" w:rsidP="0058766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384" w:type="pct"/>
            <w:shd w:val="clear" w:color="auto" w:fill="FAFAFA"/>
          </w:tcPr>
          <w:p w14:paraId="1DB3A061" w14:textId="77777777" w:rsidR="00587665" w:rsidRPr="00E84424" w:rsidRDefault="00587665" w:rsidP="0058766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384" w:type="pct"/>
          </w:tcPr>
          <w:p w14:paraId="0F1C584C" w14:textId="77777777" w:rsidR="00587665" w:rsidRPr="00E84424" w:rsidRDefault="00587665" w:rsidP="0058766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38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D7411C8" w14:textId="1B9DF34F" w:rsidR="00587665" w:rsidRPr="00E84424" w:rsidRDefault="00587665" w:rsidP="0058766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CF1017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77</w:t>
            </w:r>
          </w:p>
        </w:tc>
        <w:tc>
          <w:tcPr>
            <w:tcW w:w="384" w:type="pct"/>
            <w:tcBorders>
              <w:top w:val="single" w:sz="4" w:space="0" w:color="auto"/>
              <w:bottom w:val="single" w:sz="4" w:space="0" w:color="auto"/>
            </w:tcBorders>
          </w:tcPr>
          <w:p w14:paraId="78DB0C01" w14:textId="100AB4F9" w:rsidR="00587665" w:rsidRPr="00E84424" w:rsidRDefault="00587665" w:rsidP="0058766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CF1017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351</w:t>
            </w:r>
          </w:p>
        </w:tc>
        <w:tc>
          <w:tcPr>
            <w:tcW w:w="38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6688737" w14:textId="77777777" w:rsidR="00587665" w:rsidRPr="00E84424" w:rsidRDefault="00587665" w:rsidP="0058766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E84424">
              <w:rPr>
                <w:rFonts w:ascii="Browallia New" w:eastAsia="Arial Unicode MS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384" w:type="pct"/>
            <w:tcBorders>
              <w:top w:val="single" w:sz="4" w:space="0" w:color="auto"/>
              <w:bottom w:val="single" w:sz="4" w:space="0" w:color="auto"/>
            </w:tcBorders>
          </w:tcPr>
          <w:p w14:paraId="7317FE67" w14:textId="30601776" w:rsidR="00587665" w:rsidRPr="00E84424" w:rsidRDefault="00587665" w:rsidP="0058766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CF1017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617</w:t>
            </w:r>
          </w:p>
        </w:tc>
        <w:tc>
          <w:tcPr>
            <w:tcW w:w="38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A87A2CF" w14:textId="6E8C21D3" w:rsidR="00587665" w:rsidRPr="00E84424" w:rsidRDefault="00587665" w:rsidP="0058766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CF1017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239</w:t>
            </w:r>
          </w:p>
        </w:tc>
        <w:tc>
          <w:tcPr>
            <w:tcW w:w="384" w:type="pct"/>
            <w:tcBorders>
              <w:top w:val="single" w:sz="4" w:space="0" w:color="auto"/>
              <w:bottom w:val="single" w:sz="4" w:space="0" w:color="auto"/>
            </w:tcBorders>
          </w:tcPr>
          <w:p w14:paraId="407DE6E5" w14:textId="77777777" w:rsidR="00587665" w:rsidRPr="00E84424" w:rsidRDefault="00587665" w:rsidP="0058766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E84424">
              <w:rPr>
                <w:rFonts w:ascii="Browallia New" w:eastAsia="Arial Unicode MS" w:hAnsi="Browallia New" w:cs="Browallia New"/>
                <w:sz w:val="25"/>
                <w:szCs w:val="25"/>
              </w:rPr>
              <w:t>-</w:t>
            </w:r>
          </w:p>
        </w:tc>
      </w:tr>
    </w:tbl>
    <w:p w14:paraId="143AB456" w14:textId="77777777" w:rsidR="00993840" w:rsidRPr="00587665" w:rsidRDefault="00993840" w:rsidP="009938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14:paraId="71D22540" w14:textId="72841B33" w:rsidR="009F2E33" w:rsidRDefault="009F2E33" w:rsidP="009F2E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8442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การร่วมค้าข้างต้นทั้งหมดเป็นบริษัทจำกัดและหุ้นของบริษัทไม่มีราคาเสนอซื้อขายในตลาด กลุ่มกิจการไม่มีหนี้สินที่อาจเกิดขึ้นซึ่งเกี่ยวข้องกับส่วนได้เสียของกลุ่มกิจการในการร่วมค้า</w:t>
      </w:r>
    </w:p>
    <w:p w14:paraId="511458C1" w14:textId="77777777" w:rsidR="00587665" w:rsidRPr="00587665" w:rsidRDefault="00587665" w:rsidP="009F2E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rPr>
          <w:rFonts w:ascii="Browallia New" w:eastAsia="Arial Unicode MS" w:hAnsi="Browallia New" w:cs="Browallia New"/>
          <w:sz w:val="12"/>
          <w:szCs w:val="12"/>
          <w:lang w:val="en-GB"/>
        </w:rPr>
      </w:pPr>
    </w:p>
    <w:p w14:paraId="36DEDE35" w14:textId="0CE875DD" w:rsidR="00587665" w:rsidRPr="00E84424" w:rsidRDefault="00587665" w:rsidP="00587665">
      <w:pPr>
        <w:spacing w:line="240" w:lineRule="auto"/>
        <w:ind w:right="-72"/>
        <w:rPr>
          <w:rFonts w:ascii="Browallia New" w:eastAsia="Arial Unicode MS" w:hAnsi="Browallia New" w:cs="Browallia New"/>
          <w:sz w:val="25"/>
          <w:szCs w:val="25"/>
          <w:cs/>
        </w:rPr>
      </w:pPr>
      <w:r w:rsidRPr="00E84424">
        <w:rPr>
          <w:rFonts w:ascii="Browallia New" w:eastAsia="Arial Unicode MS" w:hAnsi="Browallia New" w:cs="Browallia New"/>
          <w:sz w:val="26"/>
          <w:szCs w:val="26"/>
          <w:vertAlign w:val="superscript"/>
          <w:lang w:val="en-GB"/>
        </w:rPr>
        <w:t>(</w:t>
      </w:r>
      <w:r>
        <w:rPr>
          <w:rFonts w:ascii="Browallia New" w:eastAsia="Arial Unicode MS" w:hAnsi="Browallia New" w:cs="Browallia New"/>
          <w:sz w:val="26"/>
          <w:szCs w:val="26"/>
          <w:vertAlign w:val="superscript"/>
          <w:lang w:val="en-GB"/>
        </w:rPr>
        <w:t>1</w:t>
      </w:r>
      <w:r w:rsidRPr="00E84424">
        <w:rPr>
          <w:rFonts w:ascii="Browallia New" w:eastAsia="Arial Unicode MS" w:hAnsi="Browallia New" w:cs="Browallia New"/>
          <w:sz w:val="26"/>
          <w:szCs w:val="26"/>
          <w:vertAlign w:val="superscript"/>
          <w:lang w:val="en-GB"/>
        </w:rPr>
        <w:t>)</w:t>
      </w:r>
      <w:r w:rsidRPr="00E84424">
        <w:rPr>
          <w:rFonts w:ascii="Browallia New" w:eastAsia="Arial Unicode MS" w:hAnsi="Browallia New" w:cs="Browallia New"/>
          <w:sz w:val="25"/>
          <w:szCs w:val="25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ยอดเงินต่ำกว่า </w:t>
      </w:r>
      <w:r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1 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ล้านบาท</w:t>
      </w:r>
    </w:p>
    <w:p w14:paraId="25EBFA11" w14:textId="0C3950D0" w:rsidR="009F2E33" w:rsidRPr="00E84424" w:rsidRDefault="00875C88" w:rsidP="00875C88">
      <w:pPr>
        <w:spacing w:line="240" w:lineRule="auto"/>
        <w:ind w:right="-72"/>
        <w:rPr>
          <w:rFonts w:ascii="Browallia New" w:eastAsia="Arial Unicode MS" w:hAnsi="Browallia New" w:cs="Browallia New"/>
          <w:sz w:val="25"/>
          <w:szCs w:val="25"/>
        </w:rPr>
      </w:pPr>
      <w:r w:rsidRPr="00E84424">
        <w:rPr>
          <w:rFonts w:ascii="Browallia New" w:eastAsia="Arial Unicode MS" w:hAnsi="Browallia New" w:cs="Browallia New"/>
          <w:sz w:val="26"/>
          <w:szCs w:val="26"/>
          <w:vertAlign w:val="superscript"/>
          <w:lang w:val="en-GB"/>
        </w:rPr>
        <w:t>(</w:t>
      </w:r>
      <w:r w:rsidR="00587665">
        <w:rPr>
          <w:rFonts w:ascii="Browallia New" w:eastAsia="Arial Unicode MS" w:hAnsi="Browallia New" w:cs="Browallia New"/>
          <w:sz w:val="26"/>
          <w:szCs w:val="26"/>
          <w:vertAlign w:val="superscript"/>
          <w:lang w:val="en-GB"/>
        </w:rPr>
        <w:t>2</w:t>
      </w:r>
      <w:r w:rsidRPr="00E84424">
        <w:rPr>
          <w:rFonts w:ascii="Browallia New" w:eastAsia="Arial Unicode MS" w:hAnsi="Browallia New" w:cs="Browallia New"/>
          <w:sz w:val="26"/>
          <w:szCs w:val="26"/>
          <w:vertAlign w:val="superscript"/>
          <w:lang w:val="en-GB"/>
        </w:rPr>
        <w:t>)</w:t>
      </w:r>
      <w:r w:rsidRPr="00E84424">
        <w:rPr>
          <w:rFonts w:ascii="Browallia New" w:eastAsia="Arial Unicode MS" w:hAnsi="Browallia New" w:cs="Browallia New"/>
          <w:sz w:val="25"/>
          <w:szCs w:val="25"/>
        </w:rPr>
        <w:t xml:space="preserve"> </w:t>
      </w:r>
      <w:r w:rsidR="009F2E33" w:rsidRPr="00E8442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ในระหว่างปี พ.ศ. </w:t>
      </w:r>
      <w:r w:rsidR="00CF1017" w:rsidRPr="00CF1017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="009F2E33" w:rsidRPr="00E8442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9F2E33" w:rsidRPr="00E8442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กลุ่มกิจการจัดประเภทเงินลงทุนในการร่วมค้า</w:t>
      </w:r>
      <w:r w:rsidRPr="00E8442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ดังกล่าว</w:t>
      </w:r>
      <w:r w:rsidR="009F2E33" w:rsidRPr="00E8442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เป็นสินทรัพย์ที่ถือไว้เพื่อขาย </w:t>
      </w:r>
      <w:r w:rsidR="009F2E33" w:rsidRPr="00E84424">
        <w:rPr>
          <w:rFonts w:ascii="Browallia New" w:eastAsia="Arial Unicode MS" w:hAnsi="Browallia New" w:cs="Browallia New"/>
          <w:sz w:val="26"/>
          <w:szCs w:val="26"/>
          <w:lang w:val="en-GB"/>
        </w:rPr>
        <w:t>(</w:t>
      </w:r>
      <w:r w:rsidR="009F2E33" w:rsidRPr="00E84424">
        <w:rPr>
          <w:rFonts w:ascii="Browallia New" w:eastAsia="Arial Unicode MS" w:hAnsi="Browallia New" w:cs="Browallia New"/>
          <w:sz w:val="26"/>
          <w:szCs w:val="26"/>
          <w:cs/>
        </w:rPr>
        <w:t>หมายเหตุฯ ข้อ</w:t>
      </w:r>
      <w:r w:rsidR="009F2E33" w:rsidRPr="00E8442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CF1017" w:rsidRPr="00CF1017">
        <w:rPr>
          <w:rFonts w:ascii="Browallia New" w:eastAsia="Arial Unicode MS" w:hAnsi="Browallia New" w:cs="Browallia New"/>
          <w:sz w:val="26"/>
          <w:szCs w:val="26"/>
          <w:lang w:val="en-GB"/>
        </w:rPr>
        <w:t>32</w:t>
      </w:r>
      <w:r w:rsidR="009F2E33" w:rsidRPr="00E84424">
        <w:rPr>
          <w:rFonts w:ascii="Browallia New" w:eastAsia="Arial Unicode MS" w:hAnsi="Browallia New" w:cs="Browallia New"/>
          <w:sz w:val="26"/>
          <w:szCs w:val="26"/>
          <w:lang w:val="en-GB"/>
        </w:rPr>
        <w:t>)</w:t>
      </w:r>
    </w:p>
    <w:p w14:paraId="27DDEE58" w14:textId="797FE12B" w:rsidR="007415A4" w:rsidRPr="00E84424" w:rsidRDefault="007415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eastAsia="Arial Unicode MS" w:hAnsi="Browallia New" w:cs="Browallia New"/>
          <w:cs/>
          <w:lang w:val="en-GB"/>
        </w:rPr>
      </w:pPr>
      <w:r w:rsidRPr="00E84424">
        <w:rPr>
          <w:rFonts w:ascii="Browallia New" w:eastAsia="Arial Unicode MS" w:hAnsi="Browallia New" w:cs="Browallia New"/>
          <w:cs/>
          <w:lang w:val="en-GB"/>
        </w:rPr>
        <w:br w:type="page"/>
      </w:r>
    </w:p>
    <w:p w14:paraId="39EE2DB3" w14:textId="77777777" w:rsidR="00993840" w:rsidRPr="00783382" w:rsidRDefault="00993840" w:rsidP="000838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80D64EA" w14:textId="1110AD5E" w:rsidR="00993840" w:rsidRPr="00783382" w:rsidRDefault="00CF1017" w:rsidP="00993840">
      <w:pPr>
        <w:pStyle w:val="Heading2"/>
        <w:keepNext w:val="0"/>
        <w:tabs>
          <w:tab w:val="clear" w:pos="567"/>
        </w:tabs>
        <w:spacing w:line="240" w:lineRule="auto"/>
        <w:ind w:left="540" w:hanging="540"/>
        <w:rPr>
          <w:rFonts w:ascii="Browallia New" w:eastAsia="Arial Unicode MS" w:hAnsi="Browallia New" w:cs="Browallia New"/>
          <w:color w:val="CF4A02"/>
        </w:rPr>
      </w:pPr>
      <w:r w:rsidRPr="00CF1017">
        <w:rPr>
          <w:rFonts w:ascii="Browallia New" w:eastAsia="Arial Unicode MS" w:hAnsi="Browallia New" w:cs="Browallia New"/>
          <w:color w:val="CF4A02"/>
          <w:lang w:val="en-GB"/>
        </w:rPr>
        <w:t>18</w:t>
      </w:r>
      <w:r w:rsidR="00993840" w:rsidRPr="00783382">
        <w:rPr>
          <w:rFonts w:ascii="Browallia New" w:eastAsia="Arial Unicode MS" w:hAnsi="Browallia New" w:cs="Browallia New"/>
          <w:color w:val="CF4A02"/>
        </w:rPr>
        <w:t>.</w:t>
      </w:r>
      <w:r w:rsidRPr="00CF1017">
        <w:rPr>
          <w:rFonts w:ascii="Browallia New" w:eastAsia="Arial Unicode MS" w:hAnsi="Browallia New" w:cs="Browallia New"/>
          <w:color w:val="CF4A02"/>
          <w:lang w:val="en-GB"/>
        </w:rPr>
        <w:t>3</w:t>
      </w:r>
      <w:r w:rsidR="00993840" w:rsidRPr="00783382">
        <w:rPr>
          <w:rFonts w:ascii="Browallia New" w:eastAsia="Arial Unicode MS" w:hAnsi="Browallia New" w:cs="Browallia New"/>
          <w:color w:val="CF4A02"/>
        </w:rPr>
        <w:tab/>
      </w:r>
      <w:r w:rsidR="00993840" w:rsidRPr="00783382">
        <w:rPr>
          <w:rFonts w:ascii="Browallia New" w:eastAsia="Arial Unicode MS" w:hAnsi="Browallia New" w:cs="Browallia New"/>
          <w:color w:val="CF4A02"/>
          <w:cs/>
        </w:rPr>
        <w:t>เงินลงทุนใน</w:t>
      </w:r>
      <w:r w:rsidR="00993840" w:rsidRPr="00783382">
        <w:rPr>
          <w:rFonts w:ascii="Browallia New" w:eastAsia="Arial Unicode MS" w:hAnsi="Browallia New" w:cs="Browallia New"/>
          <w:color w:val="CF4A02"/>
          <w:cs/>
          <w:lang w:val="en-GB"/>
        </w:rPr>
        <w:t>บริษัท</w:t>
      </w:r>
      <w:r w:rsidR="00993840" w:rsidRPr="00783382">
        <w:rPr>
          <w:rFonts w:ascii="Browallia New" w:eastAsia="Arial Unicode MS" w:hAnsi="Browallia New" w:cs="Browallia New"/>
          <w:color w:val="CF4A02"/>
          <w:cs/>
        </w:rPr>
        <w:t>ร่วม</w:t>
      </w:r>
    </w:p>
    <w:p w14:paraId="04E5084E" w14:textId="77777777" w:rsidR="00993840" w:rsidRPr="00783382" w:rsidRDefault="00993840" w:rsidP="009938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17C3AA7" w14:textId="77777777" w:rsidR="00993840" w:rsidRPr="00783382" w:rsidRDefault="00993840" w:rsidP="009938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83382">
        <w:rPr>
          <w:rFonts w:ascii="Browallia New" w:eastAsia="Arial Unicode MS" w:hAnsi="Browallia New" w:cs="Browallia New"/>
          <w:sz w:val="26"/>
          <w:szCs w:val="26"/>
          <w:cs/>
        </w:rPr>
        <w:t>รายละเอียดของเงินลงทุนในบริษัทร่วม มีดังต่อไปนี้</w:t>
      </w:r>
    </w:p>
    <w:p w14:paraId="75E2F9D9" w14:textId="77777777" w:rsidR="00993840" w:rsidRPr="00783382" w:rsidRDefault="00993840" w:rsidP="009938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2239"/>
        <w:gridCol w:w="1479"/>
        <w:gridCol w:w="2220"/>
        <w:gridCol w:w="1182"/>
        <w:gridCol w:w="1182"/>
        <w:gridCol w:w="1182"/>
        <w:gridCol w:w="1182"/>
        <w:gridCol w:w="1182"/>
        <w:gridCol w:w="1182"/>
        <w:gridCol w:w="1182"/>
        <w:gridCol w:w="1182"/>
      </w:tblGrid>
      <w:tr w:rsidR="00A277B7" w:rsidRPr="00E84424" w14:paraId="126FE4C0" w14:textId="77777777" w:rsidTr="00837424">
        <w:trPr>
          <w:cantSplit/>
        </w:trPr>
        <w:tc>
          <w:tcPr>
            <w:tcW w:w="727" w:type="pct"/>
            <w:tcBorders>
              <w:top w:val="single" w:sz="4" w:space="0" w:color="auto"/>
              <w:bottom w:val="single" w:sz="4" w:space="0" w:color="auto"/>
            </w:tcBorders>
          </w:tcPr>
          <w:p w14:paraId="5BDBAA5D" w14:textId="77777777" w:rsidR="00A277B7" w:rsidRPr="00E84424" w:rsidRDefault="00A277B7" w:rsidP="00837424">
            <w:pPr>
              <w:spacing w:line="240" w:lineRule="auto"/>
              <w:ind w:left="-94" w:right="-74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480" w:type="pct"/>
            <w:tcBorders>
              <w:top w:val="single" w:sz="4" w:space="0" w:color="auto"/>
              <w:bottom w:val="single" w:sz="4" w:space="0" w:color="auto"/>
            </w:tcBorders>
          </w:tcPr>
          <w:p w14:paraId="15239717" w14:textId="77777777" w:rsidR="00A277B7" w:rsidRPr="00E84424" w:rsidRDefault="00A277B7" w:rsidP="0083742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</w:pPr>
          </w:p>
        </w:tc>
        <w:tc>
          <w:tcPr>
            <w:tcW w:w="721" w:type="pct"/>
            <w:tcBorders>
              <w:top w:val="single" w:sz="4" w:space="0" w:color="auto"/>
              <w:bottom w:val="single" w:sz="4" w:space="0" w:color="auto"/>
            </w:tcBorders>
          </w:tcPr>
          <w:p w14:paraId="11681703" w14:textId="77777777" w:rsidR="00A277B7" w:rsidRPr="00E84424" w:rsidRDefault="00A277B7" w:rsidP="0083742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</w:pPr>
          </w:p>
        </w:tc>
        <w:tc>
          <w:tcPr>
            <w:tcW w:w="3071" w:type="pct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614796C5" w14:textId="77777777" w:rsidR="00A277B7" w:rsidRPr="00E84424" w:rsidRDefault="00A277B7" w:rsidP="0083742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งบการเงินรวม</w:t>
            </w:r>
          </w:p>
        </w:tc>
      </w:tr>
      <w:tr w:rsidR="00A277B7" w:rsidRPr="00E84424" w14:paraId="6B19C4F7" w14:textId="77777777" w:rsidTr="00837424">
        <w:trPr>
          <w:cantSplit/>
        </w:trPr>
        <w:tc>
          <w:tcPr>
            <w:tcW w:w="727" w:type="pct"/>
            <w:tcBorders>
              <w:top w:val="single" w:sz="4" w:space="0" w:color="auto"/>
            </w:tcBorders>
          </w:tcPr>
          <w:p w14:paraId="69A763C7" w14:textId="77777777" w:rsidR="00A277B7" w:rsidRPr="00E84424" w:rsidRDefault="00A277B7" w:rsidP="00837424">
            <w:pPr>
              <w:spacing w:line="240" w:lineRule="auto"/>
              <w:ind w:left="-94" w:right="-74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480" w:type="pct"/>
            <w:tcBorders>
              <w:top w:val="single" w:sz="4" w:space="0" w:color="auto"/>
            </w:tcBorders>
            <w:vAlign w:val="bottom"/>
          </w:tcPr>
          <w:p w14:paraId="55ABB4D0" w14:textId="77777777" w:rsidR="00A277B7" w:rsidRPr="00E84424" w:rsidRDefault="00A277B7" w:rsidP="00837424">
            <w:pPr>
              <w:pStyle w:val="acctfourfigures"/>
              <w:spacing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สถานที่ประกอบ</w:t>
            </w:r>
          </w:p>
        </w:tc>
        <w:tc>
          <w:tcPr>
            <w:tcW w:w="721" w:type="pct"/>
            <w:tcBorders>
              <w:top w:val="single" w:sz="4" w:space="0" w:color="auto"/>
            </w:tcBorders>
          </w:tcPr>
          <w:p w14:paraId="37448281" w14:textId="77777777" w:rsidR="00A277B7" w:rsidRPr="00E84424" w:rsidRDefault="00A277B7" w:rsidP="0083742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</w:pPr>
          </w:p>
        </w:tc>
        <w:tc>
          <w:tcPr>
            <w:tcW w:w="768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4F5AC4" w14:textId="77777777" w:rsidR="00A277B7" w:rsidRPr="00E84424" w:rsidRDefault="00A277B7" w:rsidP="0083742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en-US" w:bidi="th-TH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สัดส่วนของความเป็นเจ้าของ</w:t>
            </w:r>
          </w:p>
        </w:tc>
        <w:tc>
          <w:tcPr>
            <w:tcW w:w="768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59EB1E" w14:textId="77777777" w:rsidR="00A277B7" w:rsidRPr="00E84424" w:rsidRDefault="00A277B7" w:rsidP="0083742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</w:pPr>
          </w:p>
          <w:p w14:paraId="619DB689" w14:textId="77777777" w:rsidR="00A277B7" w:rsidRPr="00E84424" w:rsidRDefault="00A277B7" w:rsidP="0083742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en-US" w:bidi="th-TH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ราคาทุน</w:t>
            </w:r>
          </w:p>
        </w:tc>
        <w:tc>
          <w:tcPr>
            <w:tcW w:w="768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70A166" w14:textId="77777777" w:rsidR="00A277B7" w:rsidRPr="00E84424" w:rsidRDefault="00A277B7" w:rsidP="0083742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</w:pPr>
          </w:p>
          <w:p w14:paraId="4DECBB04" w14:textId="77777777" w:rsidR="00A277B7" w:rsidRPr="00E84424" w:rsidRDefault="00A277B7" w:rsidP="0083742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en-US" w:bidi="th-TH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วิธีส่วนได้เสีย</w:t>
            </w:r>
          </w:p>
        </w:tc>
        <w:tc>
          <w:tcPr>
            <w:tcW w:w="768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CF7720" w14:textId="77777777" w:rsidR="00A277B7" w:rsidRPr="00E84424" w:rsidRDefault="00A277B7" w:rsidP="0083742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en-US" w:bidi="th-TH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เงินปันผลรับระหว่างปี</w:t>
            </w:r>
          </w:p>
        </w:tc>
      </w:tr>
      <w:tr w:rsidR="00A277B7" w:rsidRPr="00E84424" w14:paraId="49329865" w14:textId="77777777" w:rsidTr="00837424">
        <w:trPr>
          <w:cantSplit/>
        </w:trPr>
        <w:tc>
          <w:tcPr>
            <w:tcW w:w="727" w:type="pct"/>
            <w:vAlign w:val="bottom"/>
          </w:tcPr>
          <w:p w14:paraId="56A6165D" w14:textId="77777777" w:rsidR="00A277B7" w:rsidRPr="00E84424" w:rsidRDefault="00A277B7" w:rsidP="00837424">
            <w:pPr>
              <w:spacing w:line="240" w:lineRule="auto"/>
              <w:ind w:left="-94"/>
              <w:jc w:val="center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480" w:type="pct"/>
          </w:tcPr>
          <w:p w14:paraId="3CB4D782" w14:textId="77777777" w:rsidR="00A277B7" w:rsidRPr="00E84424" w:rsidRDefault="00A277B7" w:rsidP="0083742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rtl/>
                <w:cs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ธุรกิจ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  <w:t>/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ประเทศที่</w:t>
            </w:r>
          </w:p>
        </w:tc>
        <w:tc>
          <w:tcPr>
            <w:tcW w:w="721" w:type="pct"/>
          </w:tcPr>
          <w:p w14:paraId="00BC7B62" w14:textId="77777777" w:rsidR="00A277B7" w:rsidRPr="00E84424" w:rsidRDefault="00A277B7" w:rsidP="00837424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</w:pPr>
          </w:p>
        </w:tc>
        <w:tc>
          <w:tcPr>
            <w:tcW w:w="384" w:type="pct"/>
          </w:tcPr>
          <w:p w14:paraId="59D61A51" w14:textId="7033550B" w:rsidR="00A277B7" w:rsidRPr="00E84424" w:rsidRDefault="00A277B7" w:rsidP="00837424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พ.ศ.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color w:val="7030A0"/>
                <w:sz w:val="25"/>
                <w:szCs w:val="25"/>
                <w:cs/>
                <w:lang w:bidi="th-TH"/>
              </w:rPr>
              <w:t xml:space="preserve"> </w:t>
            </w:r>
            <w:r w:rsidR="00CF1017" w:rsidRPr="00CF1017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  <w:t>2563</w:t>
            </w:r>
          </w:p>
        </w:tc>
        <w:tc>
          <w:tcPr>
            <w:tcW w:w="384" w:type="pct"/>
          </w:tcPr>
          <w:p w14:paraId="05BC8CB7" w14:textId="043F0B1B" w:rsidR="00A277B7" w:rsidRPr="00E84424" w:rsidRDefault="00A277B7" w:rsidP="00837424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พ.ศ.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color w:val="7030A0"/>
                <w:sz w:val="25"/>
                <w:szCs w:val="25"/>
                <w:cs/>
                <w:lang w:bidi="th-TH"/>
              </w:rPr>
              <w:t xml:space="preserve"> </w:t>
            </w:r>
            <w:r w:rsidR="00CF1017" w:rsidRPr="00CF1017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  <w:t>2562</w:t>
            </w:r>
          </w:p>
        </w:tc>
        <w:tc>
          <w:tcPr>
            <w:tcW w:w="384" w:type="pct"/>
          </w:tcPr>
          <w:p w14:paraId="2D6F0E04" w14:textId="041431F4" w:rsidR="00A277B7" w:rsidRPr="00E84424" w:rsidRDefault="00A277B7" w:rsidP="00837424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พ.ศ.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color w:val="7030A0"/>
                <w:sz w:val="25"/>
                <w:szCs w:val="25"/>
                <w:cs/>
                <w:lang w:bidi="th-TH"/>
              </w:rPr>
              <w:t xml:space="preserve"> </w:t>
            </w:r>
            <w:r w:rsidR="00CF1017" w:rsidRPr="00CF1017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  <w:t>2563</w:t>
            </w:r>
          </w:p>
        </w:tc>
        <w:tc>
          <w:tcPr>
            <w:tcW w:w="384" w:type="pct"/>
          </w:tcPr>
          <w:p w14:paraId="18797883" w14:textId="7447E965" w:rsidR="00A277B7" w:rsidRPr="00E84424" w:rsidRDefault="00A277B7" w:rsidP="00837424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พ.ศ.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color w:val="7030A0"/>
                <w:sz w:val="25"/>
                <w:szCs w:val="25"/>
                <w:cs/>
                <w:lang w:bidi="th-TH"/>
              </w:rPr>
              <w:t xml:space="preserve"> </w:t>
            </w:r>
            <w:r w:rsidR="00CF1017" w:rsidRPr="00CF1017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  <w:t>2562</w:t>
            </w:r>
          </w:p>
        </w:tc>
        <w:tc>
          <w:tcPr>
            <w:tcW w:w="384" w:type="pct"/>
          </w:tcPr>
          <w:p w14:paraId="0710F0E4" w14:textId="5C15F41A" w:rsidR="00A277B7" w:rsidRPr="00E84424" w:rsidRDefault="00A277B7" w:rsidP="00837424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พ.ศ.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color w:val="7030A0"/>
                <w:sz w:val="25"/>
                <w:szCs w:val="25"/>
                <w:cs/>
                <w:lang w:bidi="th-TH"/>
              </w:rPr>
              <w:t xml:space="preserve"> </w:t>
            </w:r>
            <w:r w:rsidR="00CF1017" w:rsidRPr="00CF1017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  <w:t>2563</w:t>
            </w:r>
          </w:p>
        </w:tc>
        <w:tc>
          <w:tcPr>
            <w:tcW w:w="384" w:type="pct"/>
          </w:tcPr>
          <w:p w14:paraId="2FF61041" w14:textId="7E1AF454" w:rsidR="00A277B7" w:rsidRPr="00E84424" w:rsidRDefault="00A277B7" w:rsidP="00837424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พ.ศ.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color w:val="7030A0"/>
                <w:sz w:val="25"/>
                <w:szCs w:val="25"/>
                <w:cs/>
                <w:lang w:bidi="th-TH"/>
              </w:rPr>
              <w:t xml:space="preserve"> </w:t>
            </w:r>
            <w:r w:rsidR="00CF1017" w:rsidRPr="00CF1017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  <w:t>2562</w:t>
            </w:r>
          </w:p>
        </w:tc>
        <w:tc>
          <w:tcPr>
            <w:tcW w:w="384" w:type="pct"/>
          </w:tcPr>
          <w:p w14:paraId="0DDA54A6" w14:textId="372A7DF7" w:rsidR="00A277B7" w:rsidRPr="00E84424" w:rsidRDefault="00A277B7" w:rsidP="00837424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พ.ศ.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color w:val="7030A0"/>
                <w:sz w:val="25"/>
                <w:szCs w:val="25"/>
                <w:cs/>
                <w:lang w:bidi="th-TH"/>
              </w:rPr>
              <w:t xml:space="preserve"> </w:t>
            </w:r>
            <w:r w:rsidR="00CF1017" w:rsidRPr="00CF1017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  <w:t>2563</w:t>
            </w:r>
          </w:p>
        </w:tc>
        <w:tc>
          <w:tcPr>
            <w:tcW w:w="384" w:type="pct"/>
          </w:tcPr>
          <w:p w14:paraId="0BEE1F47" w14:textId="53C1AB93" w:rsidR="00A277B7" w:rsidRPr="00E84424" w:rsidRDefault="00A277B7" w:rsidP="00837424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พ.ศ.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color w:val="7030A0"/>
                <w:sz w:val="25"/>
                <w:szCs w:val="25"/>
                <w:cs/>
                <w:lang w:bidi="th-TH"/>
              </w:rPr>
              <w:t xml:space="preserve"> </w:t>
            </w:r>
            <w:r w:rsidR="00CF1017" w:rsidRPr="00CF1017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  <w:t>2562</w:t>
            </w:r>
          </w:p>
        </w:tc>
      </w:tr>
      <w:tr w:rsidR="00A277B7" w:rsidRPr="00E84424" w14:paraId="38B34923" w14:textId="77777777" w:rsidTr="00837424">
        <w:trPr>
          <w:cantSplit/>
        </w:trPr>
        <w:tc>
          <w:tcPr>
            <w:tcW w:w="727" w:type="pct"/>
            <w:tcBorders>
              <w:bottom w:val="single" w:sz="4" w:space="0" w:color="auto"/>
            </w:tcBorders>
            <w:vAlign w:val="bottom"/>
          </w:tcPr>
          <w:p w14:paraId="350D3DF9" w14:textId="77777777" w:rsidR="00A277B7" w:rsidRPr="00E84424" w:rsidRDefault="00A277B7" w:rsidP="00837424">
            <w:pPr>
              <w:pStyle w:val="acctfourfigures"/>
              <w:tabs>
                <w:tab w:val="clear" w:pos="765"/>
              </w:tabs>
              <w:spacing w:line="240" w:lineRule="auto"/>
              <w:ind w:left="-94"/>
              <w:jc w:val="center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rtl/>
                <w:cs/>
              </w:rPr>
            </w:pPr>
          </w:p>
        </w:tc>
        <w:tc>
          <w:tcPr>
            <w:tcW w:w="480" w:type="pct"/>
            <w:tcBorders>
              <w:bottom w:val="single" w:sz="4" w:space="0" w:color="auto"/>
            </w:tcBorders>
            <w:vAlign w:val="bottom"/>
          </w:tcPr>
          <w:p w14:paraId="580F46C8" w14:textId="77777777" w:rsidR="00A277B7" w:rsidRPr="00E84424" w:rsidRDefault="00A277B7" w:rsidP="00837424">
            <w:pPr>
              <w:pStyle w:val="acctfourfigures"/>
              <w:tabs>
                <w:tab w:val="clear" w:pos="765"/>
              </w:tabs>
              <w:spacing w:line="240" w:lineRule="auto"/>
              <w:ind w:left="-61" w:right="-50"/>
              <w:jc w:val="center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จดทะเบียนจัดตั้ง</w:t>
            </w:r>
          </w:p>
        </w:tc>
        <w:tc>
          <w:tcPr>
            <w:tcW w:w="721" w:type="pct"/>
            <w:tcBorders>
              <w:bottom w:val="single" w:sz="4" w:space="0" w:color="auto"/>
            </w:tcBorders>
          </w:tcPr>
          <w:p w14:paraId="5D1B51E1" w14:textId="77777777" w:rsidR="00A277B7" w:rsidRPr="00E84424" w:rsidRDefault="00A277B7" w:rsidP="00837424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en-US" w:bidi="th-TH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ลักษณะของธุรกิจ</w:t>
            </w:r>
          </w:p>
        </w:tc>
        <w:tc>
          <w:tcPr>
            <w:tcW w:w="384" w:type="pct"/>
            <w:tcBorders>
              <w:bottom w:val="single" w:sz="4" w:space="0" w:color="auto"/>
            </w:tcBorders>
          </w:tcPr>
          <w:p w14:paraId="7C20FBCD" w14:textId="77777777" w:rsidR="00A277B7" w:rsidRPr="00E84424" w:rsidRDefault="00A277B7" w:rsidP="00837424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en-US" w:bidi="th-TH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en-US" w:bidi="th-TH"/>
              </w:rPr>
              <w:t>ร้อยละ</w:t>
            </w:r>
          </w:p>
        </w:tc>
        <w:tc>
          <w:tcPr>
            <w:tcW w:w="384" w:type="pct"/>
            <w:tcBorders>
              <w:bottom w:val="single" w:sz="4" w:space="0" w:color="auto"/>
            </w:tcBorders>
          </w:tcPr>
          <w:p w14:paraId="1868EA3A" w14:textId="77777777" w:rsidR="00A277B7" w:rsidRPr="00E84424" w:rsidRDefault="00A277B7" w:rsidP="00837424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en-US" w:bidi="th-TH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en-US" w:bidi="th-TH"/>
              </w:rPr>
              <w:t>ร้อยละ</w:t>
            </w:r>
          </w:p>
        </w:tc>
        <w:tc>
          <w:tcPr>
            <w:tcW w:w="384" w:type="pct"/>
            <w:tcBorders>
              <w:bottom w:val="single" w:sz="4" w:space="0" w:color="auto"/>
            </w:tcBorders>
          </w:tcPr>
          <w:p w14:paraId="0BEE6533" w14:textId="77777777" w:rsidR="00A277B7" w:rsidRPr="00E84424" w:rsidRDefault="00A277B7" w:rsidP="00837424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en-US" w:bidi="th-TH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ล้านบาท</w:t>
            </w:r>
          </w:p>
        </w:tc>
        <w:tc>
          <w:tcPr>
            <w:tcW w:w="384" w:type="pct"/>
            <w:tcBorders>
              <w:bottom w:val="single" w:sz="4" w:space="0" w:color="auto"/>
            </w:tcBorders>
          </w:tcPr>
          <w:p w14:paraId="53AD1CDC" w14:textId="77777777" w:rsidR="00A277B7" w:rsidRPr="00E84424" w:rsidRDefault="00A277B7" w:rsidP="00837424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en-US" w:bidi="th-TH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ล้านบาท</w:t>
            </w:r>
          </w:p>
        </w:tc>
        <w:tc>
          <w:tcPr>
            <w:tcW w:w="384" w:type="pct"/>
            <w:tcBorders>
              <w:bottom w:val="single" w:sz="4" w:space="0" w:color="auto"/>
            </w:tcBorders>
          </w:tcPr>
          <w:p w14:paraId="3338FAC4" w14:textId="77777777" w:rsidR="00A277B7" w:rsidRPr="00E84424" w:rsidRDefault="00A277B7" w:rsidP="00837424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en-US" w:bidi="th-TH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ล้านบาท</w:t>
            </w:r>
          </w:p>
        </w:tc>
        <w:tc>
          <w:tcPr>
            <w:tcW w:w="384" w:type="pct"/>
            <w:tcBorders>
              <w:bottom w:val="single" w:sz="4" w:space="0" w:color="auto"/>
            </w:tcBorders>
          </w:tcPr>
          <w:p w14:paraId="2BF8F8B0" w14:textId="77777777" w:rsidR="00A277B7" w:rsidRPr="00E84424" w:rsidRDefault="00A277B7" w:rsidP="00837424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en-US" w:bidi="th-TH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ล้านบาท</w:t>
            </w:r>
          </w:p>
        </w:tc>
        <w:tc>
          <w:tcPr>
            <w:tcW w:w="384" w:type="pct"/>
            <w:tcBorders>
              <w:bottom w:val="single" w:sz="4" w:space="0" w:color="auto"/>
            </w:tcBorders>
          </w:tcPr>
          <w:p w14:paraId="0969365B" w14:textId="77777777" w:rsidR="00A277B7" w:rsidRPr="00E84424" w:rsidRDefault="00A277B7" w:rsidP="00837424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en-US" w:bidi="th-TH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ล้านบาท</w:t>
            </w:r>
          </w:p>
        </w:tc>
        <w:tc>
          <w:tcPr>
            <w:tcW w:w="384" w:type="pct"/>
            <w:tcBorders>
              <w:bottom w:val="single" w:sz="4" w:space="0" w:color="auto"/>
            </w:tcBorders>
          </w:tcPr>
          <w:p w14:paraId="2457004D" w14:textId="77777777" w:rsidR="00A277B7" w:rsidRPr="00E84424" w:rsidRDefault="00A277B7" w:rsidP="00837424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en-US" w:bidi="th-TH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ล้านบาท</w:t>
            </w:r>
          </w:p>
        </w:tc>
      </w:tr>
      <w:tr w:rsidR="00A277B7" w:rsidRPr="00E84424" w14:paraId="2A89B984" w14:textId="77777777" w:rsidTr="00837424">
        <w:trPr>
          <w:cantSplit/>
        </w:trPr>
        <w:tc>
          <w:tcPr>
            <w:tcW w:w="727" w:type="pct"/>
            <w:tcBorders>
              <w:top w:val="single" w:sz="4" w:space="0" w:color="auto"/>
            </w:tcBorders>
          </w:tcPr>
          <w:p w14:paraId="5109A246" w14:textId="77777777" w:rsidR="00A277B7" w:rsidRPr="00E84424" w:rsidRDefault="00A277B7" w:rsidP="00837424">
            <w:pPr>
              <w:spacing w:line="240" w:lineRule="auto"/>
              <w:ind w:left="-94" w:right="-72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</w:p>
        </w:tc>
        <w:tc>
          <w:tcPr>
            <w:tcW w:w="480" w:type="pct"/>
            <w:tcBorders>
              <w:top w:val="single" w:sz="4" w:space="0" w:color="auto"/>
            </w:tcBorders>
          </w:tcPr>
          <w:p w14:paraId="79A33A1B" w14:textId="77777777" w:rsidR="00A277B7" w:rsidRPr="00E84424" w:rsidRDefault="00A277B7" w:rsidP="00837424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721" w:type="pct"/>
            <w:tcBorders>
              <w:top w:val="single" w:sz="4" w:space="0" w:color="auto"/>
            </w:tcBorders>
            <w:shd w:val="clear" w:color="auto" w:fill="auto"/>
          </w:tcPr>
          <w:p w14:paraId="05F9267B" w14:textId="77777777" w:rsidR="00A277B7" w:rsidRPr="00E84424" w:rsidRDefault="00A277B7" w:rsidP="0083742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384" w:type="pct"/>
            <w:tcBorders>
              <w:top w:val="single" w:sz="4" w:space="0" w:color="auto"/>
            </w:tcBorders>
            <w:shd w:val="clear" w:color="auto" w:fill="FAFAFA"/>
          </w:tcPr>
          <w:p w14:paraId="4245FC26" w14:textId="77777777" w:rsidR="00A277B7" w:rsidRPr="00E84424" w:rsidRDefault="00A277B7" w:rsidP="0083742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384" w:type="pct"/>
            <w:tcBorders>
              <w:top w:val="single" w:sz="4" w:space="0" w:color="auto"/>
            </w:tcBorders>
          </w:tcPr>
          <w:p w14:paraId="11E711E1" w14:textId="77777777" w:rsidR="00A277B7" w:rsidRPr="00E84424" w:rsidRDefault="00A277B7" w:rsidP="0083742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384" w:type="pct"/>
            <w:tcBorders>
              <w:top w:val="single" w:sz="4" w:space="0" w:color="auto"/>
            </w:tcBorders>
            <w:shd w:val="clear" w:color="auto" w:fill="FAFAFA"/>
          </w:tcPr>
          <w:p w14:paraId="68A59092" w14:textId="77777777" w:rsidR="00A277B7" w:rsidRPr="00E84424" w:rsidRDefault="00A277B7" w:rsidP="0083742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384" w:type="pct"/>
            <w:tcBorders>
              <w:top w:val="single" w:sz="4" w:space="0" w:color="auto"/>
            </w:tcBorders>
          </w:tcPr>
          <w:p w14:paraId="32A814D8" w14:textId="77777777" w:rsidR="00A277B7" w:rsidRPr="00E84424" w:rsidRDefault="00A277B7" w:rsidP="0083742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384" w:type="pct"/>
            <w:tcBorders>
              <w:top w:val="single" w:sz="4" w:space="0" w:color="auto"/>
            </w:tcBorders>
            <w:shd w:val="clear" w:color="auto" w:fill="FAFAFA"/>
          </w:tcPr>
          <w:p w14:paraId="75347A35" w14:textId="77777777" w:rsidR="00A277B7" w:rsidRPr="00E84424" w:rsidRDefault="00A277B7" w:rsidP="0083742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384" w:type="pct"/>
            <w:tcBorders>
              <w:top w:val="single" w:sz="4" w:space="0" w:color="auto"/>
            </w:tcBorders>
          </w:tcPr>
          <w:p w14:paraId="794137FD" w14:textId="77777777" w:rsidR="00A277B7" w:rsidRPr="00E84424" w:rsidRDefault="00A277B7" w:rsidP="0083742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384" w:type="pct"/>
            <w:tcBorders>
              <w:top w:val="single" w:sz="4" w:space="0" w:color="auto"/>
            </w:tcBorders>
            <w:shd w:val="clear" w:color="auto" w:fill="FAFAFA"/>
          </w:tcPr>
          <w:p w14:paraId="560DE51D" w14:textId="77777777" w:rsidR="00A277B7" w:rsidRPr="00E84424" w:rsidRDefault="00A277B7" w:rsidP="00837424">
            <w:pPr>
              <w:spacing w:line="240" w:lineRule="auto"/>
              <w:ind w:left="641" w:right="-72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</w:p>
        </w:tc>
        <w:tc>
          <w:tcPr>
            <w:tcW w:w="384" w:type="pct"/>
            <w:tcBorders>
              <w:top w:val="single" w:sz="4" w:space="0" w:color="auto"/>
            </w:tcBorders>
          </w:tcPr>
          <w:p w14:paraId="6E1B5B48" w14:textId="77777777" w:rsidR="00A277B7" w:rsidRPr="00E84424" w:rsidRDefault="00A277B7" w:rsidP="00837424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</w:pPr>
          </w:p>
        </w:tc>
      </w:tr>
      <w:tr w:rsidR="00A277B7" w:rsidRPr="00E84424" w14:paraId="1E53C1E1" w14:textId="77777777" w:rsidTr="00837424">
        <w:trPr>
          <w:cantSplit/>
        </w:trPr>
        <w:tc>
          <w:tcPr>
            <w:tcW w:w="727" w:type="pct"/>
          </w:tcPr>
          <w:p w14:paraId="009EC736" w14:textId="77777777" w:rsidR="00A277B7" w:rsidRPr="00E84424" w:rsidRDefault="00A277B7" w:rsidP="00837424">
            <w:pPr>
              <w:pStyle w:val="acctfourfigures"/>
              <w:tabs>
                <w:tab w:val="clear" w:pos="765"/>
              </w:tabs>
              <w:spacing w:line="240" w:lineRule="auto"/>
              <w:ind w:left="-94" w:right="-72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  <w:r w:rsidRPr="00E84424"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  <w:t xml:space="preserve">บริษัท พีทีที ดิจิตอล โซลูชั่น </w:t>
            </w:r>
          </w:p>
          <w:p w14:paraId="664D1651" w14:textId="77777777" w:rsidR="00A277B7" w:rsidRPr="00E84424" w:rsidRDefault="00A277B7" w:rsidP="00837424">
            <w:pPr>
              <w:pStyle w:val="acctfourfigures"/>
              <w:tabs>
                <w:tab w:val="clear" w:pos="765"/>
              </w:tabs>
              <w:spacing w:line="240" w:lineRule="auto"/>
              <w:ind w:left="-94" w:right="-72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  <w:r w:rsidRPr="00E84424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 xml:space="preserve">   </w:t>
            </w:r>
            <w:r w:rsidRPr="00E84424"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  <w:t>จำกัด</w:t>
            </w:r>
          </w:p>
        </w:tc>
        <w:tc>
          <w:tcPr>
            <w:tcW w:w="480" w:type="pct"/>
          </w:tcPr>
          <w:p w14:paraId="365E0801" w14:textId="77777777" w:rsidR="00A277B7" w:rsidRPr="00E84424" w:rsidRDefault="00A277B7" w:rsidP="00837424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</w:pPr>
            <w:r w:rsidRPr="00E84424"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  <w:t>ประเทศไทย</w:t>
            </w:r>
          </w:p>
        </w:tc>
        <w:tc>
          <w:tcPr>
            <w:tcW w:w="721" w:type="pct"/>
            <w:shd w:val="clear" w:color="auto" w:fill="auto"/>
          </w:tcPr>
          <w:p w14:paraId="5065E6DA" w14:textId="77777777" w:rsidR="00A277B7" w:rsidRPr="00E84424" w:rsidRDefault="00A277B7" w:rsidP="00837424">
            <w:pPr>
              <w:spacing w:line="240" w:lineRule="auto"/>
              <w:ind w:left="180" w:right="-72" w:hanging="180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ให้บริการด้านเทคโนโลยีสารสนเทศและการสื่อสาร</w:t>
            </w:r>
          </w:p>
        </w:tc>
        <w:tc>
          <w:tcPr>
            <w:tcW w:w="384" w:type="pct"/>
            <w:shd w:val="clear" w:color="auto" w:fill="FAFAFA"/>
          </w:tcPr>
          <w:p w14:paraId="705626E3" w14:textId="7EB117F8" w:rsidR="00A277B7" w:rsidRPr="00E84424" w:rsidRDefault="00CF1017" w:rsidP="0083742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CF1017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20</w:t>
            </w:r>
            <w:r w:rsidR="00A277B7" w:rsidRPr="00E84424">
              <w:rPr>
                <w:rFonts w:ascii="Browallia New" w:eastAsia="Arial Unicode MS" w:hAnsi="Browallia New" w:cs="Browallia New"/>
                <w:sz w:val="25"/>
                <w:szCs w:val="25"/>
              </w:rPr>
              <w:t>.</w:t>
            </w:r>
            <w:r w:rsidRPr="00CF1017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00</w:t>
            </w:r>
          </w:p>
        </w:tc>
        <w:tc>
          <w:tcPr>
            <w:tcW w:w="384" w:type="pct"/>
          </w:tcPr>
          <w:p w14:paraId="341ECFAC" w14:textId="506AF125" w:rsidR="00A277B7" w:rsidRPr="00E84424" w:rsidRDefault="00CF1017" w:rsidP="0083742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CF1017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20</w:t>
            </w:r>
            <w:r w:rsidR="00A277B7" w:rsidRPr="00E84424">
              <w:rPr>
                <w:rFonts w:ascii="Browallia New" w:eastAsia="Arial Unicode MS" w:hAnsi="Browallia New" w:cs="Browallia New"/>
                <w:sz w:val="25"/>
                <w:szCs w:val="25"/>
              </w:rPr>
              <w:t>.</w:t>
            </w:r>
            <w:r w:rsidRPr="00CF1017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00</w:t>
            </w:r>
          </w:p>
        </w:tc>
        <w:tc>
          <w:tcPr>
            <w:tcW w:w="384" w:type="pct"/>
            <w:shd w:val="clear" w:color="auto" w:fill="FAFAFA"/>
          </w:tcPr>
          <w:p w14:paraId="1D11C10B" w14:textId="29064361" w:rsidR="00A277B7" w:rsidRPr="00E84424" w:rsidRDefault="00CF1017" w:rsidP="0083742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CF1017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30</w:t>
            </w:r>
          </w:p>
        </w:tc>
        <w:tc>
          <w:tcPr>
            <w:tcW w:w="384" w:type="pct"/>
          </w:tcPr>
          <w:p w14:paraId="4D278861" w14:textId="53E607AA" w:rsidR="00A277B7" w:rsidRPr="00E84424" w:rsidRDefault="00CF1017" w:rsidP="0083742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CF1017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30</w:t>
            </w:r>
          </w:p>
        </w:tc>
        <w:tc>
          <w:tcPr>
            <w:tcW w:w="384" w:type="pct"/>
            <w:shd w:val="clear" w:color="auto" w:fill="FAFAFA"/>
          </w:tcPr>
          <w:p w14:paraId="00A7D2B9" w14:textId="0F3BF234" w:rsidR="00A277B7" w:rsidRPr="00E84424" w:rsidRDefault="00CF1017" w:rsidP="0083742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CF1017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507</w:t>
            </w:r>
          </w:p>
        </w:tc>
        <w:tc>
          <w:tcPr>
            <w:tcW w:w="384" w:type="pct"/>
          </w:tcPr>
          <w:p w14:paraId="414BC2BF" w14:textId="34FFB763" w:rsidR="00A277B7" w:rsidRPr="00E84424" w:rsidRDefault="00CF1017" w:rsidP="0083742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428</w:t>
            </w:r>
          </w:p>
        </w:tc>
        <w:tc>
          <w:tcPr>
            <w:tcW w:w="384" w:type="pct"/>
            <w:shd w:val="clear" w:color="auto" w:fill="FAFAFA"/>
          </w:tcPr>
          <w:p w14:paraId="127AF46E" w14:textId="759C5BF2" w:rsidR="00A277B7" w:rsidRPr="00E84424" w:rsidRDefault="00CF1017" w:rsidP="0083742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CF1017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19</w:t>
            </w:r>
          </w:p>
        </w:tc>
        <w:tc>
          <w:tcPr>
            <w:tcW w:w="384" w:type="pct"/>
          </w:tcPr>
          <w:p w14:paraId="11FFD324" w14:textId="7DC5CD25" w:rsidR="00A277B7" w:rsidRPr="00E84424" w:rsidRDefault="00CF1017" w:rsidP="0083742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CF1017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18</w:t>
            </w:r>
          </w:p>
        </w:tc>
      </w:tr>
      <w:tr w:rsidR="00A277B7" w:rsidRPr="00E84424" w14:paraId="587CA541" w14:textId="77777777" w:rsidTr="00837424">
        <w:trPr>
          <w:cantSplit/>
        </w:trPr>
        <w:tc>
          <w:tcPr>
            <w:tcW w:w="727" w:type="pct"/>
          </w:tcPr>
          <w:p w14:paraId="0E419841" w14:textId="77777777" w:rsidR="00A277B7" w:rsidRPr="00E84424" w:rsidRDefault="00A277B7" w:rsidP="00837424">
            <w:pPr>
              <w:pStyle w:val="acctfourfigures"/>
              <w:tabs>
                <w:tab w:val="clear" w:pos="765"/>
              </w:tabs>
              <w:spacing w:line="240" w:lineRule="auto"/>
              <w:ind w:left="-94" w:right="-72"/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</w:pPr>
            <w:r w:rsidRPr="00E84424"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  <w:t xml:space="preserve">บริษัท พีทีที เอนเนอร์ยี่ </w:t>
            </w:r>
            <w:r w:rsidRPr="00E84424">
              <w:rPr>
                <w:rFonts w:ascii="Browallia New" w:eastAsia="Arial Unicode MS" w:hAnsi="Browallia New" w:cs="Browallia New"/>
                <w:sz w:val="25"/>
                <w:szCs w:val="25"/>
              </w:rPr>
              <w:br/>
              <w:t xml:space="preserve">   </w:t>
            </w:r>
            <w:r w:rsidRPr="00E84424"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  <w:t>โซลูชั่นส์ จำกัด</w:t>
            </w:r>
          </w:p>
        </w:tc>
        <w:tc>
          <w:tcPr>
            <w:tcW w:w="480" w:type="pct"/>
          </w:tcPr>
          <w:p w14:paraId="057A9BFB" w14:textId="77777777" w:rsidR="00A277B7" w:rsidRPr="00E84424" w:rsidRDefault="00A277B7" w:rsidP="00837424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</w:pPr>
            <w:r w:rsidRPr="00E84424"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  <w:t>ประเทศไทย</w:t>
            </w:r>
          </w:p>
        </w:tc>
        <w:tc>
          <w:tcPr>
            <w:tcW w:w="721" w:type="pct"/>
            <w:shd w:val="clear" w:color="auto" w:fill="auto"/>
          </w:tcPr>
          <w:p w14:paraId="4BBE9FA9" w14:textId="77777777" w:rsidR="00A277B7" w:rsidRPr="00E84424" w:rsidRDefault="00A277B7" w:rsidP="00837424">
            <w:pPr>
              <w:spacing w:line="240" w:lineRule="auto"/>
              <w:ind w:left="180" w:right="-72" w:hanging="180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  <w:r w:rsidRPr="00E84424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ให้บริการทางเทคนิคและการดำเนินงาน</w:t>
            </w:r>
          </w:p>
        </w:tc>
        <w:tc>
          <w:tcPr>
            <w:tcW w:w="384" w:type="pct"/>
            <w:shd w:val="clear" w:color="auto" w:fill="FAFAFA"/>
          </w:tcPr>
          <w:p w14:paraId="6AFFE810" w14:textId="0DF03098" w:rsidR="00A277B7" w:rsidRPr="00E84424" w:rsidRDefault="00CF1017" w:rsidP="0083742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20</w:t>
            </w:r>
            <w:r w:rsidR="00A277B7" w:rsidRPr="00E84424">
              <w:rPr>
                <w:rFonts w:ascii="Browallia New" w:eastAsia="Arial Unicode MS" w:hAnsi="Browallia New" w:cs="Browallia New"/>
                <w:sz w:val="25"/>
                <w:szCs w:val="25"/>
              </w:rPr>
              <w:t>.</w:t>
            </w:r>
            <w:r w:rsidRPr="00CF1017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00</w:t>
            </w:r>
          </w:p>
        </w:tc>
        <w:tc>
          <w:tcPr>
            <w:tcW w:w="384" w:type="pct"/>
          </w:tcPr>
          <w:p w14:paraId="7676AD90" w14:textId="53685B17" w:rsidR="00A277B7" w:rsidRPr="00E84424" w:rsidRDefault="00CF1017" w:rsidP="0083742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20</w:t>
            </w:r>
            <w:r w:rsidR="00A277B7" w:rsidRPr="00E84424">
              <w:rPr>
                <w:rFonts w:ascii="Browallia New" w:eastAsia="Arial Unicode MS" w:hAnsi="Browallia New" w:cs="Browallia New"/>
                <w:sz w:val="25"/>
                <w:szCs w:val="25"/>
              </w:rPr>
              <w:t>.</w:t>
            </w:r>
            <w:r w:rsidRPr="00CF1017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00</w:t>
            </w:r>
          </w:p>
        </w:tc>
        <w:tc>
          <w:tcPr>
            <w:tcW w:w="384" w:type="pct"/>
            <w:shd w:val="clear" w:color="auto" w:fill="FAFAFA"/>
          </w:tcPr>
          <w:p w14:paraId="41ED61FA" w14:textId="17084426" w:rsidR="00A277B7" w:rsidRPr="00E84424" w:rsidRDefault="00CF1017" w:rsidP="0083742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30</w:t>
            </w:r>
          </w:p>
        </w:tc>
        <w:tc>
          <w:tcPr>
            <w:tcW w:w="384" w:type="pct"/>
          </w:tcPr>
          <w:p w14:paraId="4AD4869E" w14:textId="1A445080" w:rsidR="00A277B7" w:rsidRPr="00E84424" w:rsidRDefault="00CF1017" w:rsidP="0083742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30</w:t>
            </w:r>
          </w:p>
        </w:tc>
        <w:tc>
          <w:tcPr>
            <w:tcW w:w="384" w:type="pct"/>
            <w:shd w:val="clear" w:color="auto" w:fill="FAFAFA"/>
          </w:tcPr>
          <w:p w14:paraId="563D2A39" w14:textId="582030CD" w:rsidR="00A277B7" w:rsidRPr="00E84424" w:rsidRDefault="00CF1017" w:rsidP="0083742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45</w:t>
            </w:r>
          </w:p>
        </w:tc>
        <w:tc>
          <w:tcPr>
            <w:tcW w:w="384" w:type="pct"/>
          </w:tcPr>
          <w:p w14:paraId="0389A9D9" w14:textId="5387FC5A" w:rsidR="00A277B7" w:rsidRPr="00E84424" w:rsidRDefault="00CF1017" w:rsidP="0083742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42</w:t>
            </w:r>
          </w:p>
        </w:tc>
        <w:tc>
          <w:tcPr>
            <w:tcW w:w="384" w:type="pct"/>
            <w:shd w:val="clear" w:color="auto" w:fill="FAFAFA"/>
          </w:tcPr>
          <w:p w14:paraId="534594D7" w14:textId="77777777" w:rsidR="00A277B7" w:rsidRPr="00E84424" w:rsidRDefault="00A277B7" w:rsidP="0083742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-</w:t>
            </w:r>
          </w:p>
        </w:tc>
        <w:tc>
          <w:tcPr>
            <w:tcW w:w="384" w:type="pct"/>
          </w:tcPr>
          <w:p w14:paraId="2F6BDFFC" w14:textId="77777777" w:rsidR="00A277B7" w:rsidRPr="00E84424" w:rsidRDefault="00A277B7" w:rsidP="0083742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5"/>
                <w:szCs w:val="25"/>
              </w:rPr>
              <w:t>-</w:t>
            </w:r>
          </w:p>
        </w:tc>
      </w:tr>
      <w:tr w:rsidR="00A277B7" w:rsidRPr="00E84424" w14:paraId="7A59ECF8" w14:textId="77777777" w:rsidTr="00837424">
        <w:trPr>
          <w:cantSplit/>
        </w:trPr>
        <w:tc>
          <w:tcPr>
            <w:tcW w:w="727" w:type="pct"/>
          </w:tcPr>
          <w:p w14:paraId="40DC9F3B" w14:textId="77777777" w:rsidR="00A277B7" w:rsidRPr="00E84424" w:rsidRDefault="00A277B7" w:rsidP="00837424">
            <w:pPr>
              <w:pStyle w:val="acctfourfigures"/>
              <w:tabs>
                <w:tab w:val="clear" w:pos="765"/>
              </w:tabs>
              <w:spacing w:line="240" w:lineRule="auto"/>
              <w:ind w:left="-94" w:right="-72"/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</w:pPr>
            <w:r w:rsidRPr="00E84424"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  <w:t xml:space="preserve">บริษัท โกลบอล เพาเวอร์ </w:t>
            </w:r>
            <w:r w:rsidRPr="00E84424">
              <w:rPr>
                <w:rFonts w:ascii="Browallia New" w:eastAsia="Arial Unicode MS" w:hAnsi="Browallia New" w:cs="Browallia New"/>
                <w:sz w:val="25"/>
                <w:szCs w:val="25"/>
              </w:rPr>
              <w:br/>
              <w:t xml:space="preserve">   </w:t>
            </w:r>
            <w:r w:rsidRPr="00E84424"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  <w:t>ซินเนอร์ยี่ จำกัด (มหาชน)</w:t>
            </w:r>
          </w:p>
        </w:tc>
        <w:tc>
          <w:tcPr>
            <w:tcW w:w="480" w:type="pct"/>
          </w:tcPr>
          <w:p w14:paraId="6AD5747F" w14:textId="77777777" w:rsidR="00A277B7" w:rsidRPr="00E84424" w:rsidRDefault="00A277B7" w:rsidP="00837424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</w:pPr>
            <w:r w:rsidRPr="00E84424"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  <w:t>ประเทศไทย</w:t>
            </w:r>
          </w:p>
        </w:tc>
        <w:tc>
          <w:tcPr>
            <w:tcW w:w="721" w:type="pct"/>
            <w:shd w:val="clear" w:color="auto" w:fill="auto"/>
          </w:tcPr>
          <w:p w14:paraId="19E312B7" w14:textId="77777777" w:rsidR="00A277B7" w:rsidRPr="00E84424" w:rsidRDefault="00A277B7" w:rsidP="00837424">
            <w:pPr>
              <w:spacing w:line="240" w:lineRule="auto"/>
              <w:ind w:left="180" w:right="-72" w:hanging="180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  <w:r w:rsidRPr="00E84424">
              <w:rPr>
                <w:rFonts w:ascii="Browallia New" w:eastAsia="Arial Unicode MS" w:hAnsi="Browallia New" w:cs="Browallia New"/>
                <w:spacing w:val="-6"/>
                <w:sz w:val="25"/>
                <w:szCs w:val="25"/>
                <w:cs/>
              </w:rPr>
              <w:t>ผลิตและจำหน่ายกระแสไฟฟ้า ไอน้ำ</w:t>
            </w:r>
            <w:r w:rsidRPr="00E84424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 xml:space="preserve"> และน้ำเพื่อการอุตสาหกรรม</w:t>
            </w:r>
          </w:p>
        </w:tc>
        <w:tc>
          <w:tcPr>
            <w:tcW w:w="384" w:type="pct"/>
            <w:shd w:val="clear" w:color="auto" w:fill="FAFAFA"/>
          </w:tcPr>
          <w:p w14:paraId="3751C395" w14:textId="6DD777ED" w:rsidR="00A277B7" w:rsidRPr="00E84424" w:rsidRDefault="00CF1017" w:rsidP="0083742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20</w:t>
            </w:r>
            <w:r w:rsidR="00A277B7" w:rsidRPr="00E84424">
              <w:rPr>
                <w:rFonts w:ascii="Browallia New" w:eastAsia="Arial Unicode MS" w:hAnsi="Browallia New" w:cs="Browallia New"/>
                <w:sz w:val="25"/>
                <w:szCs w:val="25"/>
              </w:rPr>
              <w:t>.</w:t>
            </w:r>
            <w:r w:rsidRPr="00CF1017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78</w:t>
            </w:r>
          </w:p>
        </w:tc>
        <w:tc>
          <w:tcPr>
            <w:tcW w:w="384" w:type="pct"/>
          </w:tcPr>
          <w:p w14:paraId="56C90172" w14:textId="1FADC266" w:rsidR="00A277B7" w:rsidRPr="00E84424" w:rsidRDefault="00CF1017" w:rsidP="0083742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29</w:t>
            </w:r>
            <w:r w:rsidR="00A277B7" w:rsidRPr="00E84424">
              <w:rPr>
                <w:rFonts w:ascii="Browallia New" w:eastAsia="Arial Unicode MS" w:hAnsi="Browallia New" w:cs="Browallia New"/>
                <w:sz w:val="25"/>
                <w:szCs w:val="25"/>
              </w:rPr>
              <w:t>.</w:t>
            </w:r>
            <w:r w:rsidRPr="00CF1017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69</w:t>
            </w:r>
          </w:p>
        </w:tc>
        <w:tc>
          <w:tcPr>
            <w:tcW w:w="384" w:type="pct"/>
            <w:shd w:val="clear" w:color="auto" w:fill="FAFAFA"/>
          </w:tcPr>
          <w:p w14:paraId="784955D7" w14:textId="47C27107" w:rsidR="00A277B7" w:rsidRPr="00E84424" w:rsidRDefault="00CF1017" w:rsidP="0083742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18</w:t>
            </w:r>
            <w:r w:rsidR="00A277B7" w:rsidRPr="00E84424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034</w:t>
            </w:r>
          </w:p>
        </w:tc>
        <w:tc>
          <w:tcPr>
            <w:tcW w:w="384" w:type="pct"/>
          </w:tcPr>
          <w:p w14:paraId="306F1ABC" w14:textId="3643A72B" w:rsidR="00A277B7" w:rsidRPr="00E84424" w:rsidRDefault="00CF1017" w:rsidP="0083742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25</w:t>
            </w:r>
            <w:r w:rsidR="00A277B7" w:rsidRPr="00E84424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826</w:t>
            </w:r>
          </w:p>
        </w:tc>
        <w:tc>
          <w:tcPr>
            <w:tcW w:w="384" w:type="pct"/>
            <w:shd w:val="clear" w:color="auto" w:fill="FAFAFA"/>
          </w:tcPr>
          <w:p w14:paraId="31615B11" w14:textId="71BAC06B" w:rsidR="00A277B7" w:rsidRPr="00E84424" w:rsidRDefault="00CF1017" w:rsidP="0083742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22</w:t>
            </w:r>
            <w:r w:rsidR="00A277B7" w:rsidRPr="00E84424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185</w:t>
            </w:r>
          </w:p>
        </w:tc>
        <w:tc>
          <w:tcPr>
            <w:tcW w:w="384" w:type="pct"/>
          </w:tcPr>
          <w:p w14:paraId="7EEF5A90" w14:textId="03047DF1" w:rsidR="00A277B7" w:rsidRPr="00E84424" w:rsidRDefault="00CF1017" w:rsidP="0083742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31</w:t>
            </w:r>
            <w:r w:rsidR="00A277B7" w:rsidRPr="00E84424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159</w:t>
            </w:r>
          </w:p>
        </w:tc>
        <w:tc>
          <w:tcPr>
            <w:tcW w:w="384" w:type="pct"/>
            <w:shd w:val="clear" w:color="auto" w:fill="FAFAFA"/>
          </w:tcPr>
          <w:p w14:paraId="3F7239C7" w14:textId="36C0B8A7" w:rsidR="00A277B7" w:rsidRPr="00E84424" w:rsidRDefault="00CF1017" w:rsidP="0083742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CF1017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1</w:t>
            </w:r>
            <w:r w:rsidR="00A277B7" w:rsidRPr="00E84424">
              <w:rPr>
                <w:rFonts w:ascii="Browallia New" w:eastAsia="Arial Unicode MS" w:hAnsi="Browallia New" w:cs="Browallia New"/>
                <w:sz w:val="25"/>
                <w:szCs w:val="25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088</w:t>
            </w:r>
          </w:p>
        </w:tc>
        <w:tc>
          <w:tcPr>
            <w:tcW w:w="384" w:type="pct"/>
          </w:tcPr>
          <w:p w14:paraId="1C1F5DB0" w14:textId="20D8AC9B" w:rsidR="00A277B7" w:rsidRPr="00E84424" w:rsidRDefault="00CF1017" w:rsidP="0083742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CF1017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578</w:t>
            </w:r>
          </w:p>
        </w:tc>
      </w:tr>
      <w:tr w:rsidR="00A277B7" w:rsidRPr="00E84424" w14:paraId="3EE29563" w14:textId="77777777" w:rsidTr="00837424">
        <w:trPr>
          <w:cantSplit/>
        </w:trPr>
        <w:tc>
          <w:tcPr>
            <w:tcW w:w="727" w:type="pct"/>
          </w:tcPr>
          <w:p w14:paraId="66E4E399" w14:textId="77777777" w:rsidR="00A277B7" w:rsidRPr="00E84424" w:rsidRDefault="00A277B7" w:rsidP="00837424">
            <w:pPr>
              <w:pStyle w:val="acctfourfigures"/>
              <w:tabs>
                <w:tab w:val="clear" w:pos="765"/>
              </w:tabs>
              <w:spacing w:line="240" w:lineRule="auto"/>
              <w:ind w:left="-94" w:right="-72"/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</w:pPr>
            <w:r w:rsidRPr="00E84424"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  <w:t xml:space="preserve">บริษัท อุบล ไบโอ เอทานอล </w:t>
            </w:r>
            <w:r w:rsidRPr="00E84424">
              <w:rPr>
                <w:rFonts w:ascii="Browallia New" w:eastAsia="Arial Unicode MS" w:hAnsi="Browallia New" w:cs="Browallia New"/>
                <w:sz w:val="25"/>
                <w:szCs w:val="25"/>
              </w:rPr>
              <w:br/>
              <w:t xml:space="preserve">   </w:t>
            </w:r>
            <w:r w:rsidRPr="00E84424"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  <w:t>จำกัด (มหาชน)</w:t>
            </w:r>
          </w:p>
        </w:tc>
        <w:tc>
          <w:tcPr>
            <w:tcW w:w="480" w:type="pct"/>
          </w:tcPr>
          <w:p w14:paraId="75FC4802" w14:textId="77777777" w:rsidR="00A277B7" w:rsidRPr="00E84424" w:rsidRDefault="00A277B7" w:rsidP="00837424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</w:pPr>
            <w:r w:rsidRPr="00E84424"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  <w:t>ประเทศไทย</w:t>
            </w:r>
          </w:p>
        </w:tc>
        <w:tc>
          <w:tcPr>
            <w:tcW w:w="721" w:type="pct"/>
            <w:shd w:val="clear" w:color="auto" w:fill="auto"/>
          </w:tcPr>
          <w:p w14:paraId="6A63765A" w14:textId="77777777" w:rsidR="00A277B7" w:rsidRPr="00E84424" w:rsidRDefault="00A277B7" w:rsidP="00837424">
            <w:pPr>
              <w:spacing w:line="240" w:lineRule="auto"/>
              <w:ind w:left="180" w:right="-72" w:hanging="180"/>
              <w:rPr>
                <w:rFonts w:ascii="Browallia New" w:eastAsia="Arial Unicode MS" w:hAnsi="Browallia New" w:cs="Browallia New"/>
                <w:spacing w:val="-6"/>
                <w:sz w:val="25"/>
                <w:szCs w:val="25"/>
                <w:cs/>
              </w:rPr>
            </w:pPr>
            <w:r w:rsidRPr="00E84424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ผลิตและจำหน่ายผลิตภัณฑ์</w:t>
            </w:r>
            <w:r w:rsidRPr="00E84424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br/>
              <w:t>เอทานอล</w:t>
            </w:r>
          </w:p>
        </w:tc>
        <w:tc>
          <w:tcPr>
            <w:tcW w:w="384" w:type="pct"/>
            <w:shd w:val="clear" w:color="auto" w:fill="FAFAFA"/>
          </w:tcPr>
          <w:p w14:paraId="04C03DD4" w14:textId="615037E3" w:rsidR="00A277B7" w:rsidRPr="00E84424" w:rsidRDefault="00CF1017" w:rsidP="0083742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21</w:t>
            </w:r>
            <w:r w:rsidR="00A277B7" w:rsidRPr="00E84424">
              <w:rPr>
                <w:rFonts w:ascii="Browallia New" w:eastAsia="Arial Unicode MS" w:hAnsi="Browallia New" w:cs="Browallia New"/>
                <w:sz w:val="25"/>
                <w:szCs w:val="25"/>
              </w:rPr>
              <w:t>.</w:t>
            </w:r>
            <w:r w:rsidRPr="00CF1017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28</w:t>
            </w:r>
          </w:p>
        </w:tc>
        <w:tc>
          <w:tcPr>
            <w:tcW w:w="384" w:type="pct"/>
          </w:tcPr>
          <w:p w14:paraId="5E10AD67" w14:textId="1E580115" w:rsidR="00A277B7" w:rsidRPr="00E84424" w:rsidRDefault="00CF1017" w:rsidP="0083742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21</w:t>
            </w:r>
            <w:r w:rsidR="00A277B7" w:rsidRPr="00E84424">
              <w:rPr>
                <w:rFonts w:ascii="Browallia New" w:eastAsia="Arial Unicode MS" w:hAnsi="Browallia New" w:cs="Browallia New"/>
                <w:sz w:val="25"/>
                <w:szCs w:val="25"/>
              </w:rPr>
              <w:t>.</w:t>
            </w:r>
            <w:r w:rsidRPr="00CF1017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28</w:t>
            </w:r>
          </w:p>
        </w:tc>
        <w:tc>
          <w:tcPr>
            <w:tcW w:w="384" w:type="pct"/>
            <w:shd w:val="clear" w:color="auto" w:fill="FAFAFA"/>
          </w:tcPr>
          <w:p w14:paraId="40D93BE2" w14:textId="2D232A45" w:rsidR="00A277B7" w:rsidRPr="00E84424" w:rsidRDefault="00CF1017" w:rsidP="0083742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769</w:t>
            </w:r>
          </w:p>
        </w:tc>
        <w:tc>
          <w:tcPr>
            <w:tcW w:w="384" w:type="pct"/>
          </w:tcPr>
          <w:p w14:paraId="68DB236B" w14:textId="1E51B75D" w:rsidR="00A277B7" w:rsidRPr="00E84424" w:rsidRDefault="00CF1017" w:rsidP="0083742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769</w:t>
            </w:r>
          </w:p>
        </w:tc>
        <w:tc>
          <w:tcPr>
            <w:tcW w:w="384" w:type="pct"/>
            <w:shd w:val="clear" w:color="auto" w:fill="FAFAFA"/>
          </w:tcPr>
          <w:p w14:paraId="39EAA34D" w14:textId="55FB0EAD" w:rsidR="00A277B7" w:rsidRPr="00E84424" w:rsidRDefault="00CF1017" w:rsidP="0083742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827</w:t>
            </w:r>
          </w:p>
        </w:tc>
        <w:tc>
          <w:tcPr>
            <w:tcW w:w="384" w:type="pct"/>
          </w:tcPr>
          <w:p w14:paraId="79879C3B" w14:textId="091D6634" w:rsidR="00A277B7" w:rsidRPr="00E84424" w:rsidRDefault="00CF1017" w:rsidP="0083742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810</w:t>
            </w:r>
          </w:p>
        </w:tc>
        <w:tc>
          <w:tcPr>
            <w:tcW w:w="384" w:type="pct"/>
            <w:shd w:val="clear" w:color="auto" w:fill="FAFAFA"/>
          </w:tcPr>
          <w:p w14:paraId="62818CC6" w14:textId="07D60FCC" w:rsidR="00A277B7" w:rsidRPr="00E84424" w:rsidRDefault="00CF1017" w:rsidP="0083742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2</w:t>
            </w:r>
          </w:p>
        </w:tc>
        <w:tc>
          <w:tcPr>
            <w:tcW w:w="384" w:type="pct"/>
          </w:tcPr>
          <w:p w14:paraId="1F028630" w14:textId="77777777" w:rsidR="00A277B7" w:rsidRPr="00E84424" w:rsidRDefault="00A277B7" w:rsidP="0083742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5"/>
                <w:szCs w:val="25"/>
              </w:rPr>
              <w:t>-</w:t>
            </w:r>
          </w:p>
        </w:tc>
      </w:tr>
      <w:tr w:rsidR="009F2E33" w:rsidRPr="00E84424" w14:paraId="0C6F97CC" w14:textId="77777777" w:rsidTr="00837424">
        <w:trPr>
          <w:cantSplit/>
        </w:trPr>
        <w:tc>
          <w:tcPr>
            <w:tcW w:w="727" w:type="pct"/>
          </w:tcPr>
          <w:p w14:paraId="1589C86A" w14:textId="77777777" w:rsidR="009F2E33" w:rsidRPr="00E84424" w:rsidRDefault="009F2E33" w:rsidP="009F2E33">
            <w:pPr>
              <w:pStyle w:val="acctfourfigures"/>
              <w:tabs>
                <w:tab w:val="clear" w:pos="765"/>
              </w:tabs>
              <w:spacing w:line="240" w:lineRule="auto"/>
              <w:ind w:left="-105" w:right="-72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  <w:r w:rsidRPr="00E84424"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  <w:t xml:space="preserve">บริษัท ที. ไอ. เอ็ม. ชิพ </w:t>
            </w:r>
          </w:p>
          <w:p w14:paraId="61DA4EFE" w14:textId="77777777" w:rsidR="009F2E33" w:rsidRPr="00E84424" w:rsidRDefault="009F2E33" w:rsidP="009F2E33">
            <w:pPr>
              <w:pStyle w:val="acctfourfigures"/>
              <w:tabs>
                <w:tab w:val="clear" w:pos="765"/>
              </w:tabs>
              <w:spacing w:line="240" w:lineRule="auto"/>
              <w:ind w:left="-94" w:right="-72"/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</w:pPr>
            <w:r w:rsidRPr="00E84424">
              <w:rPr>
                <w:rFonts w:ascii="Browallia New" w:eastAsia="Arial Unicode MS" w:hAnsi="Browallia New" w:cs="Browallia New"/>
                <w:sz w:val="25"/>
                <w:szCs w:val="25"/>
              </w:rPr>
              <w:t xml:space="preserve">   </w:t>
            </w:r>
            <w:r w:rsidRPr="00E84424"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  <w:t>แมนเนจเมนท์ จำกัด</w:t>
            </w:r>
          </w:p>
        </w:tc>
        <w:tc>
          <w:tcPr>
            <w:tcW w:w="480" w:type="pct"/>
          </w:tcPr>
          <w:p w14:paraId="0F1540DD" w14:textId="77777777" w:rsidR="009F2E33" w:rsidRPr="00E84424" w:rsidRDefault="009F2E33" w:rsidP="009F2E33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</w:pPr>
            <w:r w:rsidRPr="00E84424"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  <w:t>ประเทศไทย</w:t>
            </w:r>
          </w:p>
        </w:tc>
        <w:tc>
          <w:tcPr>
            <w:tcW w:w="721" w:type="pct"/>
            <w:shd w:val="clear" w:color="auto" w:fill="auto"/>
          </w:tcPr>
          <w:p w14:paraId="3D6628EA" w14:textId="77777777" w:rsidR="009F2E33" w:rsidRPr="00E84424" w:rsidRDefault="009F2E33" w:rsidP="009F2E33">
            <w:pPr>
              <w:spacing w:line="240" w:lineRule="auto"/>
              <w:ind w:left="180" w:right="-72" w:hanging="180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  <w:r w:rsidRPr="00E84424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ให้บริการบริหารจัดการเรือ</w:t>
            </w:r>
          </w:p>
        </w:tc>
        <w:tc>
          <w:tcPr>
            <w:tcW w:w="384" w:type="pct"/>
            <w:shd w:val="clear" w:color="auto" w:fill="FAFAFA"/>
          </w:tcPr>
          <w:p w14:paraId="133C6F8E" w14:textId="3C8F39DB" w:rsidR="009F2E33" w:rsidRPr="00E84424" w:rsidRDefault="00CF1017" w:rsidP="009F2E3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33</w:t>
            </w:r>
            <w:r w:rsidR="009F2E33" w:rsidRPr="00E84424">
              <w:rPr>
                <w:rFonts w:ascii="Browallia New" w:eastAsia="Arial Unicode MS" w:hAnsi="Browallia New" w:cs="Browallia New"/>
                <w:sz w:val="25"/>
                <w:szCs w:val="25"/>
              </w:rPr>
              <w:t>.</w:t>
            </w:r>
            <w:r w:rsidRPr="00CF1017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33</w:t>
            </w:r>
          </w:p>
        </w:tc>
        <w:tc>
          <w:tcPr>
            <w:tcW w:w="384" w:type="pct"/>
          </w:tcPr>
          <w:p w14:paraId="10904633" w14:textId="361D11DE" w:rsidR="009F2E33" w:rsidRPr="00E84424" w:rsidRDefault="00CF1017" w:rsidP="009F2E3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33</w:t>
            </w:r>
            <w:r w:rsidR="009F2E33" w:rsidRPr="00E84424">
              <w:rPr>
                <w:rFonts w:ascii="Browallia New" w:eastAsia="Arial Unicode MS" w:hAnsi="Browallia New" w:cs="Browallia New"/>
                <w:sz w:val="25"/>
                <w:szCs w:val="25"/>
              </w:rPr>
              <w:t>.</w:t>
            </w:r>
            <w:r w:rsidRPr="00CF1017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33</w:t>
            </w:r>
          </w:p>
        </w:tc>
        <w:tc>
          <w:tcPr>
            <w:tcW w:w="384" w:type="pct"/>
            <w:shd w:val="clear" w:color="auto" w:fill="FAFAFA"/>
          </w:tcPr>
          <w:p w14:paraId="09E1BB11" w14:textId="654FF9E2" w:rsidR="009F2E33" w:rsidRPr="00E84424" w:rsidRDefault="00CF1017" w:rsidP="009F2E3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1</w:t>
            </w:r>
          </w:p>
        </w:tc>
        <w:tc>
          <w:tcPr>
            <w:tcW w:w="384" w:type="pct"/>
          </w:tcPr>
          <w:p w14:paraId="33D238EB" w14:textId="4AFB084E" w:rsidR="009F2E33" w:rsidRPr="00E84424" w:rsidRDefault="00CF1017" w:rsidP="009F2E3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1</w:t>
            </w:r>
          </w:p>
        </w:tc>
        <w:tc>
          <w:tcPr>
            <w:tcW w:w="384" w:type="pct"/>
            <w:shd w:val="clear" w:color="auto" w:fill="FAFAFA"/>
          </w:tcPr>
          <w:p w14:paraId="22DE5CA0" w14:textId="3604D3FA" w:rsidR="009F2E33" w:rsidRPr="00E84424" w:rsidRDefault="009F2E33" w:rsidP="009F2E3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-</w:t>
            </w:r>
            <w:r w:rsidRPr="00E84424">
              <w:rPr>
                <w:rFonts w:ascii="Browallia New" w:eastAsia="Arial Unicode MS" w:hAnsi="Browallia New" w:cs="Browallia New"/>
                <w:sz w:val="25"/>
                <w:szCs w:val="25"/>
                <w:vertAlign w:val="superscript"/>
                <w:lang w:val="en-GB"/>
              </w:rPr>
              <w:t>(</w:t>
            </w:r>
            <w:r w:rsidR="00ED5D74">
              <w:rPr>
                <w:rFonts w:ascii="Browallia New" w:eastAsia="Arial Unicode MS" w:hAnsi="Browallia New" w:cs="Browallia New"/>
                <w:sz w:val="25"/>
                <w:szCs w:val="25"/>
                <w:vertAlign w:val="superscript"/>
              </w:rPr>
              <w:t>1</w:t>
            </w:r>
            <w:r w:rsidRPr="00E84424">
              <w:rPr>
                <w:rFonts w:ascii="Browallia New" w:eastAsia="Arial Unicode MS" w:hAnsi="Browallia New" w:cs="Browallia New"/>
                <w:sz w:val="25"/>
                <w:szCs w:val="25"/>
                <w:vertAlign w:val="superscript"/>
                <w:lang w:val="en-GB"/>
              </w:rPr>
              <w:t>)</w:t>
            </w:r>
          </w:p>
        </w:tc>
        <w:tc>
          <w:tcPr>
            <w:tcW w:w="384" w:type="pct"/>
          </w:tcPr>
          <w:p w14:paraId="47942404" w14:textId="741B72EF" w:rsidR="009F2E33" w:rsidRPr="00E84424" w:rsidRDefault="00CF1017" w:rsidP="009F2E3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3</w:t>
            </w:r>
          </w:p>
        </w:tc>
        <w:tc>
          <w:tcPr>
            <w:tcW w:w="384" w:type="pct"/>
            <w:shd w:val="clear" w:color="auto" w:fill="FAFAFA"/>
          </w:tcPr>
          <w:p w14:paraId="193688A5" w14:textId="77777777" w:rsidR="009F2E33" w:rsidRPr="00E84424" w:rsidRDefault="009F2E33" w:rsidP="009F2E3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E84424">
              <w:rPr>
                <w:rFonts w:ascii="Browallia New" w:eastAsia="Arial Unicode MS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384" w:type="pct"/>
          </w:tcPr>
          <w:p w14:paraId="5C24D797" w14:textId="77777777" w:rsidR="009F2E33" w:rsidRPr="00E84424" w:rsidRDefault="009F2E33" w:rsidP="009F2E3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E84424">
              <w:rPr>
                <w:rFonts w:ascii="Browallia New" w:eastAsia="Arial Unicode MS" w:hAnsi="Browallia New" w:cs="Browallia New"/>
                <w:sz w:val="25"/>
                <w:szCs w:val="25"/>
              </w:rPr>
              <w:t>-</w:t>
            </w:r>
          </w:p>
        </w:tc>
      </w:tr>
      <w:tr w:rsidR="00A277B7" w:rsidRPr="00E84424" w14:paraId="584D3107" w14:textId="77777777" w:rsidTr="00837424">
        <w:trPr>
          <w:cantSplit/>
        </w:trPr>
        <w:tc>
          <w:tcPr>
            <w:tcW w:w="727" w:type="pct"/>
          </w:tcPr>
          <w:p w14:paraId="301F1BB7" w14:textId="77777777" w:rsidR="00A277B7" w:rsidRPr="00E84424" w:rsidRDefault="00A277B7" w:rsidP="00837424">
            <w:pPr>
              <w:pStyle w:val="acctfourfigures"/>
              <w:tabs>
                <w:tab w:val="clear" w:pos="765"/>
              </w:tabs>
              <w:spacing w:line="240" w:lineRule="auto"/>
              <w:ind w:left="-105" w:right="-72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  <w:r w:rsidRPr="00E84424"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  <w:t xml:space="preserve">บริษัท ท่อส่งปิโตรเลียมไทย </w:t>
            </w:r>
          </w:p>
          <w:p w14:paraId="34771492" w14:textId="77777777" w:rsidR="00A277B7" w:rsidRPr="00E84424" w:rsidRDefault="00A277B7" w:rsidP="00837424">
            <w:pPr>
              <w:pStyle w:val="acctfourfigures"/>
              <w:tabs>
                <w:tab w:val="clear" w:pos="765"/>
              </w:tabs>
              <w:spacing w:line="240" w:lineRule="auto"/>
              <w:ind w:left="-105" w:right="-72"/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</w:pPr>
            <w:r w:rsidRPr="00E84424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 xml:space="preserve">   </w:t>
            </w:r>
            <w:r w:rsidRPr="00E84424"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  <w:t>จำกัด</w:t>
            </w:r>
          </w:p>
        </w:tc>
        <w:tc>
          <w:tcPr>
            <w:tcW w:w="480" w:type="pct"/>
          </w:tcPr>
          <w:p w14:paraId="575CFDC1" w14:textId="77777777" w:rsidR="00A277B7" w:rsidRPr="00E84424" w:rsidRDefault="00A277B7" w:rsidP="00837424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</w:pPr>
            <w:r w:rsidRPr="00E84424"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  <w:t>ประเทศไทย</w:t>
            </w:r>
          </w:p>
        </w:tc>
        <w:tc>
          <w:tcPr>
            <w:tcW w:w="721" w:type="pct"/>
            <w:shd w:val="clear" w:color="auto" w:fill="auto"/>
          </w:tcPr>
          <w:p w14:paraId="257FB15A" w14:textId="77777777" w:rsidR="00A277B7" w:rsidRPr="00E84424" w:rsidRDefault="00A277B7" w:rsidP="00837424">
            <w:pPr>
              <w:spacing w:line="240" w:lineRule="auto"/>
              <w:ind w:left="180" w:right="-72" w:hanging="180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  <w:r w:rsidRPr="00E84424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ขนส่งน้ำมันทางท่อ</w:t>
            </w:r>
          </w:p>
        </w:tc>
        <w:tc>
          <w:tcPr>
            <w:tcW w:w="384" w:type="pct"/>
            <w:shd w:val="clear" w:color="auto" w:fill="FAFAFA"/>
          </w:tcPr>
          <w:p w14:paraId="2EC3942D" w14:textId="3BB067B8" w:rsidR="00A277B7" w:rsidRPr="00E84424" w:rsidRDefault="00CF1017" w:rsidP="0083742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9</w:t>
            </w:r>
            <w:r w:rsidR="00A277B7" w:rsidRPr="00E84424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.</w:t>
            </w:r>
            <w:r w:rsidRPr="00CF1017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19</w:t>
            </w:r>
          </w:p>
        </w:tc>
        <w:tc>
          <w:tcPr>
            <w:tcW w:w="384" w:type="pct"/>
          </w:tcPr>
          <w:p w14:paraId="20184AF5" w14:textId="77777777" w:rsidR="00A277B7" w:rsidRPr="00E84424" w:rsidRDefault="00A277B7" w:rsidP="0083742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-</w:t>
            </w:r>
          </w:p>
        </w:tc>
        <w:tc>
          <w:tcPr>
            <w:tcW w:w="384" w:type="pct"/>
            <w:tcBorders>
              <w:bottom w:val="single" w:sz="4" w:space="0" w:color="auto"/>
            </w:tcBorders>
            <w:shd w:val="clear" w:color="auto" w:fill="FAFAFA"/>
          </w:tcPr>
          <w:p w14:paraId="5F004CDA" w14:textId="6D66EF5A" w:rsidR="00A277B7" w:rsidRPr="00E84424" w:rsidRDefault="00CF1017" w:rsidP="0083742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933</w:t>
            </w:r>
          </w:p>
        </w:tc>
        <w:tc>
          <w:tcPr>
            <w:tcW w:w="384" w:type="pct"/>
            <w:tcBorders>
              <w:bottom w:val="single" w:sz="4" w:space="0" w:color="auto"/>
            </w:tcBorders>
          </w:tcPr>
          <w:p w14:paraId="29913BB6" w14:textId="77777777" w:rsidR="00A277B7" w:rsidRPr="00E84424" w:rsidRDefault="00A277B7" w:rsidP="0083742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-</w:t>
            </w:r>
          </w:p>
        </w:tc>
        <w:tc>
          <w:tcPr>
            <w:tcW w:w="384" w:type="pct"/>
            <w:tcBorders>
              <w:bottom w:val="single" w:sz="4" w:space="0" w:color="auto"/>
            </w:tcBorders>
            <w:shd w:val="clear" w:color="auto" w:fill="FAFAFA"/>
          </w:tcPr>
          <w:p w14:paraId="43AC79E7" w14:textId="17587DDB" w:rsidR="00A277B7" w:rsidRPr="00E84424" w:rsidRDefault="00CF1017" w:rsidP="0083742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957</w:t>
            </w:r>
          </w:p>
        </w:tc>
        <w:tc>
          <w:tcPr>
            <w:tcW w:w="384" w:type="pct"/>
            <w:tcBorders>
              <w:bottom w:val="single" w:sz="4" w:space="0" w:color="auto"/>
            </w:tcBorders>
          </w:tcPr>
          <w:p w14:paraId="4ACD6304" w14:textId="77777777" w:rsidR="00A277B7" w:rsidRPr="00E84424" w:rsidRDefault="00A277B7" w:rsidP="0083742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-</w:t>
            </w:r>
          </w:p>
        </w:tc>
        <w:tc>
          <w:tcPr>
            <w:tcW w:w="384" w:type="pct"/>
            <w:tcBorders>
              <w:bottom w:val="single" w:sz="4" w:space="0" w:color="auto"/>
            </w:tcBorders>
            <w:shd w:val="clear" w:color="auto" w:fill="FAFAFA"/>
          </w:tcPr>
          <w:p w14:paraId="445C70F6" w14:textId="301D8ECE" w:rsidR="00A277B7" w:rsidRPr="00E84424" w:rsidRDefault="00CF1017" w:rsidP="0083742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CF1017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157</w:t>
            </w:r>
          </w:p>
        </w:tc>
        <w:tc>
          <w:tcPr>
            <w:tcW w:w="384" w:type="pct"/>
            <w:tcBorders>
              <w:bottom w:val="single" w:sz="4" w:space="0" w:color="auto"/>
            </w:tcBorders>
          </w:tcPr>
          <w:p w14:paraId="29666569" w14:textId="77777777" w:rsidR="00A277B7" w:rsidRPr="00E84424" w:rsidRDefault="00A277B7" w:rsidP="0083742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E84424">
              <w:rPr>
                <w:rFonts w:ascii="Browallia New" w:eastAsia="Arial Unicode MS" w:hAnsi="Browallia New" w:cs="Browallia New"/>
                <w:sz w:val="25"/>
                <w:szCs w:val="25"/>
              </w:rPr>
              <w:t>-</w:t>
            </w:r>
          </w:p>
        </w:tc>
      </w:tr>
      <w:tr w:rsidR="00A277B7" w:rsidRPr="00E84424" w14:paraId="6E401AA1" w14:textId="77777777" w:rsidTr="00837424">
        <w:trPr>
          <w:cantSplit/>
        </w:trPr>
        <w:tc>
          <w:tcPr>
            <w:tcW w:w="727" w:type="pct"/>
          </w:tcPr>
          <w:p w14:paraId="245EC91D" w14:textId="77777777" w:rsidR="00A277B7" w:rsidRPr="00E84424" w:rsidRDefault="00A277B7" w:rsidP="00837424">
            <w:pPr>
              <w:pStyle w:val="acctfourfigures"/>
              <w:tabs>
                <w:tab w:val="clear" w:pos="765"/>
              </w:tabs>
              <w:spacing w:line="240" w:lineRule="auto"/>
              <w:ind w:left="-105" w:right="-72"/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</w:pPr>
            <w:r w:rsidRPr="00E84424"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  <w:t>รวมเงินลงทุนในบริษัทร่วม</w:t>
            </w:r>
          </w:p>
        </w:tc>
        <w:tc>
          <w:tcPr>
            <w:tcW w:w="480" w:type="pct"/>
          </w:tcPr>
          <w:p w14:paraId="635622C4" w14:textId="77777777" w:rsidR="00A277B7" w:rsidRPr="00E84424" w:rsidRDefault="00A277B7" w:rsidP="00837424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721" w:type="pct"/>
            <w:shd w:val="clear" w:color="auto" w:fill="auto"/>
          </w:tcPr>
          <w:p w14:paraId="7A80B31C" w14:textId="77777777" w:rsidR="00A277B7" w:rsidRPr="00E84424" w:rsidRDefault="00A277B7" w:rsidP="00837424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</w:p>
        </w:tc>
        <w:tc>
          <w:tcPr>
            <w:tcW w:w="384" w:type="pct"/>
            <w:shd w:val="clear" w:color="auto" w:fill="FAFAFA"/>
          </w:tcPr>
          <w:p w14:paraId="36642751" w14:textId="77777777" w:rsidR="00A277B7" w:rsidRPr="00E84424" w:rsidRDefault="00A277B7" w:rsidP="0083742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</w:p>
        </w:tc>
        <w:tc>
          <w:tcPr>
            <w:tcW w:w="384" w:type="pct"/>
          </w:tcPr>
          <w:p w14:paraId="3B4528DD" w14:textId="77777777" w:rsidR="00A277B7" w:rsidRPr="00E84424" w:rsidRDefault="00A277B7" w:rsidP="0083742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</w:p>
        </w:tc>
        <w:tc>
          <w:tcPr>
            <w:tcW w:w="38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73D8957" w14:textId="5101896D" w:rsidR="00A277B7" w:rsidRPr="00E84424" w:rsidRDefault="00CF1017" w:rsidP="0083742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19</w:t>
            </w:r>
            <w:r w:rsidR="00A277B7" w:rsidRPr="00E84424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797</w:t>
            </w:r>
          </w:p>
        </w:tc>
        <w:tc>
          <w:tcPr>
            <w:tcW w:w="384" w:type="pct"/>
            <w:tcBorders>
              <w:top w:val="single" w:sz="4" w:space="0" w:color="auto"/>
              <w:bottom w:val="single" w:sz="4" w:space="0" w:color="auto"/>
            </w:tcBorders>
          </w:tcPr>
          <w:p w14:paraId="3ECAAD64" w14:textId="2AB54301" w:rsidR="00A277B7" w:rsidRPr="00E84424" w:rsidRDefault="00CF1017" w:rsidP="0083742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26</w:t>
            </w:r>
            <w:r w:rsidR="00A277B7" w:rsidRPr="00E84424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656</w:t>
            </w:r>
          </w:p>
        </w:tc>
        <w:tc>
          <w:tcPr>
            <w:tcW w:w="38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06AA68E" w14:textId="63D0799B" w:rsidR="00A277B7" w:rsidRPr="00E84424" w:rsidRDefault="00CF1017" w:rsidP="0083742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24</w:t>
            </w:r>
            <w:r w:rsidR="00A277B7" w:rsidRPr="00E84424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521</w:t>
            </w:r>
          </w:p>
        </w:tc>
        <w:tc>
          <w:tcPr>
            <w:tcW w:w="384" w:type="pct"/>
            <w:tcBorders>
              <w:top w:val="single" w:sz="4" w:space="0" w:color="auto"/>
              <w:bottom w:val="single" w:sz="4" w:space="0" w:color="auto"/>
            </w:tcBorders>
          </w:tcPr>
          <w:p w14:paraId="1684452B" w14:textId="29EBBDF6" w:rsidR="00A277B7" w:rsidRPr="00E84424" w:rsidRDefault="00CF1017" w:rsidP="0083742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CF1017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32</w:t>
            </w:r>
            <w:r w:rsidR="00A277B7" w:rsidRPr="00E84424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442</w:t>
            </w:r>
          </w:p>
        </w:tc>
        <w:tc>
          <w:tcPr>
            <w:tcW w:w="38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B5E4335" w14:textId="29B2FE88" w:rsidR="00A277B7" w:rsidRPr="00E84424" w:rsidRDefault="00CF1017" w:rsidP="0083742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  <w:r w:rsidRPr="00CF1017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1</w:t>
            </w:r>
            <w:r w:rsidR="00A277B7" w:rsidRPr="00E84424">
              <w:rPr>
                <w:rFonts w:ascii="Browallia New" w:eastAsia="Arial Unicode MS" w:hAnsi="Browallia New" w:cs="Browallia New"/>
                <w:sz w:val="25"/>
                <w:szCs w:val="25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266</w:t>
            </w:r>
          </w:p>
        </w:tc>
        <w:tc>
          <w:tcPr>
            <w:tcW w:w="384" w:type="pct"/>
            <w:tcBorders>
              <w:top w:val="single" w:sz="4" w:space="0" w:color="auto"/>
              <w:bottom w:val="single" w:sz="4" w:space="0" w:color="auto"/>
            </w:tcBorders>
          </w:tcPr>
          <w:p w14:paraId="1A4543A0" w14:textId="3D645A5A" w:rsidR="00A277B7" w:rsidRPr="00E84424" w:rsidRDefault="00CF1017" w:rsidP="0083742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  <w:r w:rsidRPr="00CF1017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596</w:t>
            </w:r>
          </w:p>
        </w:tc>
      </w:tr>
    </w:tbl>
    <w:p w14:paraId="4A3BB9D7" w14:textId="5B4D798C" w:rsidR="009F2E33" w:rsidRPr="00E84424" w:rsidRDefault="009F2E33" w:rsidP="009F2E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0554931" w14:textId="595411C8" w:rsidR="009F2E33" w:rsidRPr="00E84424" w:rsidRDefault="007415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84424">
        <w:rPr>
          <w:rFonts w:ascii="Browallia New" w:eastAsia="Arial Unicode MS" w:hAnsi="Browallia New" w:cs="Browallia New"/>
          <w:sz w:val="26"/>
          <w:szCs w:val="26"/>
          <w:vertAlign w:val="superscript"/>
          <w:lang w:val="en-GB"/>
        </w:rPr>
        <w:t>(</w:t>
      </w:r>
      <w:r w:rsidR="00ED5D74">
        <w:rPr>
          <w:rFonts w:ascii="Browallia New" w:eastAsia="Arial Unicode MS" w:hAnsi="Browallia New" w:cs="Browallia New"/>
          <w:sz w:val="26"/>
          <w:szCs w:val="26"/>
          <w:vertAlign w:val="superscript"/>
          <w:lang w:val="en-GB"/>
        </w:rPr>
        <w:t>1</w:t>
      </w:r>
      <w:r w:rsidRPr="00E84424">
        <w:rPr>
          <w:rFonts w:ascii="Browallia New" w:eastAsia="Arial Unicode MS" w:hAnsi="Browallia New" w:cs="Browallia New"/>
          <w:sz w:val="26"/>
          <w:szCs w:val="26"/>
          <w:vertAlign w:val="superscript"/>
          <w:lang w:val="en-GB"/>
        </w:rPr>
        <w:t>)</w:t>
      </w:r>
      <w:r w:rsidRPr="00E8442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9F2E33" w:rsidRPr="00E8442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ในระหว่างปี พ.ศ. </w:t>
      </w:r>
      <w:r w:rsidR="00CF1017" w:rsidRPr="00CF1017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="009F2E33" w:rsidRPr="00E8442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9F2E33" w:rsidRPr="00E8442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กลุ่มกิจการจัดประเภทเงินลงทุนในบริษัทร่วมดังกล่าวเป็นสินทรัพย์ที่ถือไว้เพื่อขาย </w:t>
      </w:r>
      <w:r w:rsidR="009F2E33" w:rsidRPr="00E84424">
        <w:rPr>
          <w:rFonts w:ascii="Browallia New" w:eastAsia="Arial Unicode MS" w:hAnsi="Browallia New" w:cs="Browallia New"/>
          <w:sz w:val="26"/>
          <w:szCs w:val="26"/>
          <w:lang w:val="en-GB"/>
        </w:rPr>
        <w:t>(</w:t>
      </w:r>
      <w:r w:rsidR="009F2E33" w:rsidRPr="00E84424">
        <w:rPr>
          <w:rFonts w:ascii="Browallia New" w:eastAsia="Arial Unicode MS" w:hAnsi="Browallia New" w:cs="Browallia New"/>
          <w:sz w:val="26"/>
          <w:szCs w:val="26"/>
          <w:cs/>
        </w:rPr>
        <w:t>หมายเหตุฯ ข้อ</w:t>
      </w:r>
      <w:r w:rsidR="009F2E33" w:rsidRPr="00E8442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CF1017" w:rsidRPr="00CF1017">
        <w:rPr>
          <w:rFonts w:ascii="Browallia New" w:eastAsia="Arial Unicode MS" w:hAnsi="Browallia New" w:cs="Browallia New"/>
          <w:sz w:val="26"/>
          <w:szCs w:val="26"/>
          <w:lang w:val="en-GB"/>
        </w:rPr>
        <w:t>32</w:t>
      </w:r>
      <w:r w:rsidR="009F2E33" w:rsidRPr="00E84424">
        <w:rPr>
          <w:rFonts w:ascii="Browallia New" w:eastAsia="Arial Unicode MS" w:hAnsi="Browallia New" w:cs="Browallia New"/>
          <w:sz w:val="26"/>
          <w:szCs w:val="26"/>
          <w:lang w:val="en-GB"/>
        </w:rPr>
        <w:t>)</w:t>
      </w:r>
    </w:p>
    <w:p w14:paraId="1544A0A7" w14:textId="70E46C98" w:rsidR="00144759" w:rsidRPr="00E84424" w:rsidRDefault="001447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eastAsia="Arial Unicode MS" w:hAnsi="Browallia New" w:cs="Browallia New"/>
          <w:sz w:val="28"/>
          <w:szCs w:val="28"/>
          <w:cs/>
          <w:lang w:val="en-GB"/>
        </w:rPr>
      </w:pPr>
      <w:r w:rsidRPr="00E84424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br w:type="page"/>
      </w:r>
    </w:p>
    <w:p w14:paraId="0626FD35" w14:textId="77777777" w:rsidR="00993840" w:rsidRPr="00E84424" w:rsidRDefault="00993840" w:rsidP="00993840">
      <w:pPr>
        <w:spacing w:line="240" w:lineRule="auto"/>
        <w:ind w:right="-43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3104"/>
        <w:gridCol w:w="1700"/>
        <w:gridCol w:w="1887"/>
        <w:gridCol w:w="1382"/>
        <w:gridCol w:w="1385"/>
        <w:gridCol w:w="1327"/>
        <w:gridCol w:w="1472"/>
        <w:gridCol w:w="1610"/>
        <w:gridCol w:w="1527"/>
      </w:tblGrid>
      <w:tr w:rsidR="00A277B7" w:rsidRPr="00E84424" w14:paraId="32C3F2DF" w14:textId="77777777" w:rsidTr="00837424">
        <w:trPr>
          <w:cantSplit/>
          <w:trHeight w:val="20"/>
          <w:tblHeader/>
        </w:trPr>
        <w:tc>
          <w:tcPr>
            <w:tcW w:w="1008" w:type="pct"/>
            <w:tcBorders>
              <w:top w:val="single" w:sz="4" w:space="0" w:color="auto"/>
              <w:bottom w:val="single" w:sz="4" w:space="0" w:color="auto"/>
            </w:tcBorders>
          </w:tcPr>
          <w:p w14:paraId="6345CBF1" w14:textId="77777777" w:rsidR="00A277B7" w:rsidRPr="00E84424" w:rsidRDefault="00A277B7" w:rsidP="00837424">
            <w:pPr>
              <w:spacing w:line="240" w:lineRule="auto"/>
              <w:ind w:left="-72" w:right="-74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</w:pPr>
            <w:r w:rsidRPr="00E84424">
              <w:rPr>
                <w:rFonts w:ascii="Browallia New" w:hAnsi="Browallia New" w:cs="Browallia New"/>
                <w:sz w:val="28"/>
                <w:szCs w:val="28"/>
              </w:rPr>
              <w:br w:type="page"/>
            </w:r>
            <w:r w:rsidRPr="00E84424">
              <w:rPr>
                <w:rFonts w:ascii="Browallia New" w:hAnsi="Browallia New" w:cs="Browallia New"/>
                <w:sz w:val="25"/>
                <w:szCs w:val="25"/>
              </w:rPr>
              <w:br w:type="page"/>
            </w:r>
            <w:r w:rsidRPr="00E84424">
              <w:rPr>
                <w:rFonts w:ascii="Browallia New" w:eastAsia="Arial Unicode MS" w:hAnsi="Browallia New" w:cs="Browallia New"/>
                <w:sz w:val="25"/>
                <w:szCs w:val="25"/>
              </w:rPr>
              <w:br w:type="page"/>
            </w:r>
          </w:p>
        </w:tc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</w:tcPr>
          <w:p w14:paraId="07ADBF03" w14:textId="77777777" w:rsidR="00A277B7" w:rsidRPr="00E84424" w:rsidRDefault="00A277B7" w:rsidP="0083742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</w:pPr>
          </w:p>
        </w:tc>
        <w:tc>
          <w:tcPr>
            <w:tcW w:w="613" w:type="pct"/>
            <w:tcBorders>
              <w:top w:val="single" w:sz="4" w:space="0" w:color="auto"/>
              <w:bottom w:val="single" w:sz="4" w:space="0" w:color="auto"/>
            </w:tcBorders>
          </w:tcPr>
          <w:p w14:paraId="2F857D21" w14:textId="77777777" w:rsidR="00A277B7" w:rsidRPr="00E84424" w:rsidRDefault="00A277B7" w:rsidP="0083742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</w:pPr>
          </w:p>
        </w:tc>
        <w:tc>
          <w:tcPr>
            <w:tcW w:w="2827" w:type="pct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2F1E26D1" w14:textId="77777777" w:rsidR="00A277B7" w:rsidRPr="00E84424" w:rsidRDefault="00A277B7" w:rsidP="0083742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งบการเงินเฉพาะกิจการ</w:t>
            </w:r>
          </w:p>
        </w:tc>
      </w:tr>
      <w:tr w:rsidR="00A277B7" w:rsidRPr="00E84424" w14:paraId="4A75018F" w14:textId="77777777" w:rsidTr="00837424">
        <w:trPr>
          <w:cantSplit/>
          <w:trHeight w:val="20"/>
          <w:tblHeader/>
        </w:trPr>
        <w:tc>
          <w:tcPr>
            <w:tcW w:w="1008" w:type="pct"/>
            <w:tcBorders>
              <w:top w:val="single" w:sz="4" w:space="0" w:color="auto"/>
            </w:tcBorders>
            <w:vAlign w:val="bottom"/>
          </w:tcPr>
          <w:p w14:paraId="224931C6" w14:textId="77777777" w:rsidR="00A277B7" w:rsidRPr="00E84424" w:rsidRDefault="00A277B7" w:rsidP="00837424">
            <w:pPr>
              <w:spacing w:line="240" w:lineRule="auto"/>
              <w:ind w:left="-72" w:right="-74"/>
              <w:jc w:val="center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552" w:type="pct"/>
            <w:tcBorders>
              <w:top w:val="single" w:sz="4" w:space="0" w:color="auto"/>
            </w:tcBorders>
            <w:vAlign w:val="bottom"/>
          </w:tcPr>
          <w:p w14:paraId="6D074DD2" w14:textId="77777777" w:rsidR="00A277B7" w:rsidRPr="00E84424" w:rsidRDefault="00A277B7" w:rsidP="0083742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สถานที่ประกอบ</w:t>
            </w:r>
          </w:p>
        </w:tc>
        <w:tc>
          <w:tcPr>
            <w:tcW w:w="613" w:type="pct"/>
            <w:tcBorders>
              <w:top w:val="single" w:sz="4" w:space="0" w:color="auto"/>
            </w:tcBorders>
          </w:tcPr>
          <w:p w14:paraId="4C4169C6" w14:textId="77777777" w:rsidR="00A277B7" w:rsidRPr="00E84424" w:rsidRDefault="00A277B7" w:rsidP="0083742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</w:pPr>
          </w:p>
        </w:tc>
        <w:tc>
          <w:tcPr>
            <w:tcW w:w="89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83ADC5" w14:textId="77777777" w:rsidR="00A277B7" w:rsidRPr="00E84424" w:rsidRDefault="00A277B7" w:rsidP="0083742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en-US" w:bidi="th-TH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สัดส่วนของความเป็นเจ้าของ</w:t>
            </w:r>
          </w:p>
        </w:tc>
        <w:tc>
          <w:tcPr>
            <w:tcW w:w="90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AE1411" w14:textId="77777777" w:rsidR="00A277B7" w:rsidRPr="00E84424" w:rsidRDefault="00A277B7" w:rsidP="0083742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en-US" w:bidi="th-TH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ราคาทุน</w:t>
            </w:r>
          </w:p>
        </w:tc>
        <w:tc>
          <w:tcPr>
            <w:tcW w:w="101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449E2E" w14:textId="77777777" w:rsidR="00A277B7" w:rsidRPr="00E84424" w:rsidRDefault="00A277B7" w:rsidP="0083742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en-US" w:bidi="th-TH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เงินปันผลรับระหว่างปี</w:t>
            </w:r>
          </w:p>
        </w:tc>
      </w:tr>
      <w:tr w:rsidR="00A277B7" w:rsidRPr="00E84424" w14:paraId="02B42BB2" w14:textId="77777777" w:rsidTr="00837424">
        <w:trPr>
          <w:cantSplit/>
          <w:trHeight w:val="20"/>
          <w:tblHeader/>
        </w:trPr>
        <w:tc>
          <w:tcPr>
            <w:tcW w:w="1008" w:type="pct"/>
            <w:vAlign w:val="bottom"/>
          </w:tcPr>
          <w:p w14:paraId="05C9A34B" w14:textId="77777777" w:rsidR="00A277B7" w:rsidRPr="00E84424" w:rsidRDefault="00A277B7" w:rsidP="00837424">
            <w:pPr>
              <w:spacing w:line="240" w:lineRule="auto"/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552" w:type="pct"/>
            <w:vAlign w:val="bottom"/>
          </w:tcPr>
          <w:p w14:paraId="238A2DA5" w14:textId="77777777" w:rsidR="00A277B7" w:rsidRPr="00E84424" w:rsidRDefault="00A277B7" w:rsidP="0083742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ธุรกิจ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  <w:t>/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ประเทศที่</w:t>
            </w:r>
          </w:p>
        </w:tc>
        <w:tc>
          <w:tcPr>
            <w:tcW w:w="613" w:type="pct"/>
          </w:tcPr>
          <w:p w14:paraId="0705CBAA" w14:textId="77777777" w:rsidR="00A277B7" w:rsidRPr="00E84424" w:rsidRDefault="00A277B7" w:rsidP="00837424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</w:pPr>
          </w:p>
        </w:tc>
        <w:tc>
          <w:tcPr>
            <w:tcW w:w="449" w:type="pct"/>
          </w:tcPr>
          <w:p w14:paraId="0462FF7E" w14:textId="3D28649C" w:rsidR="00A277B7" w:rsidRPr="00E84424" w:rsidRDefault="00A277B7" w:rsidP="00837424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พ.ศ.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color w:val="7030A0"/>
                <w:sz w:val="25"/>
                <w:szCs w:val="25"/>
                <w:cs/>
                <w:lang w:bidi="th-TH"/>
              </w:rPr>
              <w:t xml:space="preserve"> </w:t>
            </w:r>
            <w:r w:rsidR="00CF1017" w:rsidRPr="00CF1017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  <w:t>2563</w:t>
            </w:r>
          </w:p>
        </w:tc>
        <w:tc>
          <w:tcPr>
            <w:tcW w:w="450" w:type="pct"/>
          </w:tcPr>
          <w:p w14:paraId="64F04A3B" w14:textId="4AA6A6CE" w:rsidR="00A277B7" w:rsidRPr="00E84424" w:rsidRDefault="00A277B7" w:rsidP="00837424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พ.ศ.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color w:val="7030A0"/>
                <w:sz w:val="25"/>
                <w:szCs w:val="25"/>
                <w:cs/>
                <w:lang w:bidi="th-TH"/>
              </w:rPr>
              <w:t xml:space="preserve"> </w:t>
            </w:r>
            <w:r w:rsidR="00CF1017" w:rsidRPr="00CF1017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  <w:t>2562</w:t>
            </w:r>
          </w:p>
        </w:tc>
        <w:tc>
          <w:tcPr>
            <w:tcW w:w="431" w:type="pct"/>
          </w:tcPr>
          <w:p w14:paraId="715CA1E2" w14:textId="76715002" w:rsidR="00A277B7" w:rsidRPr="00E84424" w:rsidRDefault="00A277B7" w:rsidP="00837424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พ.ศ.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color w:val="7030A0"/>
                <w:sz w:val="25"/>
                <w:szCs w:val="25"/>
                <w:cs/>
                <w:lang w:bidi="th-TH"/>
              </w:rPr>
              <w:t xml:space="preserve"> </w:t>
            </w:r>
            <w:r w:rsidR="00CF1017" w:rsidRPr="00CF1017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  <w:t>2563</w:t>
            </w:r>
          </w:p>
        </w:tc>
        <w:tc>
          <w:tcPr>
            <w:tcW w:w="478" w:type="pct"/>
          </w:tcPr>
          <w:p w14:paraId="09BB3CE3" w14:textId="3EB3EF73" w:rsidR="00A277B7" w:rsidRPr="00E84424" w:rsidRDefault="00A277B7" w:rsidP="00837424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พ.ศ.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color w:val="7030A0"/>
                <w:sz w:val="25"/>
                <w:szCs w:val="25"/>
                <w:cs/>
                <w:lang w:bidi="th-TH"/>
              </w:rPr>
              <w:t xml:space="preserve"> </w:t>
            </w:r>
            <w:r w:rsidR="00CF1017" w:rsidRPr="00CF1017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  <w:t>2562</w:t>
            </w:r>
          </w:p>
        </w:tc>
        <w:tc>
          <w:tcPr>
            <w:tcW w:w="523" w:type="pct"/>
          </w:tcPr>
          <w:p w14:paraId="6F1B8596" w14:textId="50FDBAA7" w:rsidR="00A277B7" w:rsidRPr="00E84424" w:rsidRDefault="00A277B7" w:rsidP="00837424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พ.ศ.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color w:val="7030A0"/>
                <w:sz w:val="25"/>
                <w:szCs w:val="25"/>
                <w:cs/>
                <w:lang w:bidi="th-TH"/>
              </w:rPr>
              <w:t xml:space="preserve"> </w:t>
            </w:r>
            <w:r w:rsidR="00CF1017" w:rsidRPr="00CF1017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  <w:t>2563</w:t>
            </w:r>
          </w:p>
        </w:tc>
        <w:tc>
          <w:tcPr>
            <w:tcW w:w="496" w:type="pct"/>
          </w:tcPr>
          <w:p w14:paraId="0DE0C361" w14:textId="4A8E4A27" w:rsidR="00A277B7" w:rsidRPr="00E84424" w:rsidRDefault="00A277B7" w:rsidP="00837424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พ.ศ.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color w:val="7030A0"/>
                <w:sz w:val="25"/>
                <w:szCs w:val="25"/>
                <w:cs/>
                <w:lang w:bidi="th-TH"/>
              </w:rPr>
              <w:t xml:space="preserve"> </w:t>
            </w:r>
            <w:r w:rsidR="00CF1017" w:rsidRPr="00CF1017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  <w:t>2562</w:t>
            </w:r>
          </w:p>
        </w:tc>
      </w:tr>
      <w:tr w:rsidR="00A277B7" w:rsidRPr="00E84424" w14:paraId="70D9B740" w14:textId="77777777" w:rsidTr="00837424">
        <w:trPr>
          <w:cantSplit/>
          <w:trHeight w:val="20"/>
          <w:tblHeader/>
        </w:trPr>
        <w:tc>
          <w:tcPr>
            <w:tcW w:w="1008" w:type="pct"/>
            <w:tcBorders>
              <w:bottom w:val="single" w:sz="4" w:space="0" w:color="auto"/>
            </w:tcBorders>
            <w:vAlign w:val="bottom"/>
          </w:tcPr>
          <w:p w14:paraId="54FCFBC4" w14:textId="77777777" w:rsidR="00A277B7" w:rsidRPr="00E84424" w:rsidRDefault="00A277B7" w:rsidP="00837424">
            <w:pPr>
              <w:pStyle w:val="acctfourfigures"/>
              <w:tabs>
                <w:tab w:val="clear" w:pos="765"/>
              </w:tabs>
              <w:spacing w:line="240" w:lineRule="auto"/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rtl/>
                <w:cs/>
              </w:rPr>
            </w:pPr>
          </w:p>
        </w:tc>
        <w:tc>
          <w:tcPr>
            <w:tcW w:w="552" w:type="pct"/>
            <w:tcBorders>
              <w:bottom w:val="single" w:sz="4" w:space="0" w:color="auto"/>
            </w:tcBorders>
            <w:vAlign w:val="bottom"/>
          </w:tcPr>
          <w:p w14:paraId="08537F93" w14:textId="77777777" w:rsidR="00A277B7" w:rsidRPr="00E84424" w:rsidRDefault="00A277B7" w:rsidP="0083742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จดทะเบียนจัดตั้ง</w:t>
            </w:r>
          </w:p>
        </w:tc>
        <w:tc>
          <w:tcPr>
            <w:tcW w:w="613" w:type="pct"/>
            <w:tcBorders>
              <w:bottom w:val="single" w:sz="4" w:space="0" w:color="auto"/>
            </w:tcBorders>
          </w:tcPr>
          <w:p w14:paraId="0651EE11" w14:textId="77777777" w:rsidR="00A277B7" w:rsidRPr="00E84424" w:rsidRDefault="00A277B7" w:rsidP="00837424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en-US" w:bidi="th-TH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ลักษณะของธุรกิจ</w:t>
            </w:r>
          </w:p>
        </w:tc>
        <w:tc>
          <w:tcPr>
            <w:tcW w:w="449" w:type="pct"/>
            <w:tcBorders>
              <w:bottom w:val="single" w:sz="4" w:space="0" w:color="auto"/>
            </w:tcBorders>
          </w:tcPr>
          <w:p w14:paraId="1026B67B" w14:textId="77777777" w:rsidR="00A277B7" w:rsidRPr="00E84424" w:rsidRDefault="00A277B7" w:rsidP="00837424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en-US" w:bidi="th-TH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en-US" w:bidi="th-TH"/>
              </w:rPr>
              <w:t>ร้อยละ</w:t>
            </w:r>
          </w:p>
        </w:tc>
        <w:tc>
          <w:tcPr>
            <w:tcW w:w="450" w:type="pct"/>
            <w:tcBorders>
              <w:bottom w:val="single" w:sz="4" w:space="0" w:color="auto"/>
            </w:tcBorders>
          </w:tcPr>
          <w:p w14:paraId="383337EB" w14:textId="77777777" w:rsidR="00A277B7" w:rsidRPr="00E84424" w:rsidRDefault="00A277B7" w:rsidP="00837424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en-US" w:bidi="th-TH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en-US" w:bidi="th-TH"/>
              </w:rPr>
              <w:t>ร้อยละ</w:t>
            </w:r>
          </w:p>
        </w:tc>
        <w:tc>
          <w:tcPr>
            <w:tcW w:w="431" w:type="pct"/>
            <w:tcBorders>
              <w:bottom w:val="single" w:sz="4" w:space="0" w:color="auto"/>
            </w:tcBorders>
          </w:tcPr>
          <w:p w14:paraId="1FF504CB" w14:textId="77777777" w:rsidR="00A277B7" w:rsidRPr="00E84424" w:rsidRDefault="00A277B7" w:rsidP="00837424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en-US" w:bidi="th-TH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ล้านบาท</w:t>
            </w:r>
          </w:p>
        </w:tc>
        <w:tc>
          <w:tcPr>
            <w:tcW w:w="478" w:type="pct"/>
            <w:tcBorders>
              <w:bottom w:val="single" w:sz="4" w:space="0" w:color="auto"/>
            </w:tcBorders>
          </w:tcPr>
          <w:p w14:paraId="15C5B218" w14:textId="77777777" w:rsidR="00A277B7" w:rsidRPr="00E84424" w:rsidRDefault="00A277B7" w:rsidP="00837424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en-US" w:bidi="th-TH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ล้านบาท</w:t>
            </w:r>
          </w:p>
        </w:tc>
        <w:tc>
          <w:tcPr>
            <w:tcW w:w="523" w:type="pct"/>
            <w:tcBorders>
              <w:bottom w:val="single" w:sz="4" w:space="0" w:color="auto"/>
            </w:tcBorders>
          </w:tcPr>
          <w:p w14:paraId="5C4E0E18" w14:textId="77777777" w:rsidR="00A277B7" w:rsidRPr="00E84424" w:rsidRDefault="00A277B7" w:rsidP="00837424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en-US" w:bidi="th-TH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ล้านบาท</w:t>
            </w:r>
          </w:p>
        </w:tc>
        <w:tc>
          <w:tcPr>
            <w:tcW w:w="496" w:type="pct"/>
            <w:tcBorders>
              <w:bottom w:val="single" w:sz="4" w:space="0" w:color="auto"/>
            </w:tcBorders>
          </w:tcPr>
          <w:p w14:paraId="397FA495" w14:textId="77777777" w:rsidR="00A277B7" w:rsidRPr="00E84424" w:rsidRDefault="00A277B7" w:rsidP="00837424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ล้านบาท</w:t>
            </w:r>
          </w:p>
        </w:tc>
      </w:tr>
      <w:tr w:rsidR="00A277B7" w:rsidRPr="00E84424" w14:paraId="4A101C66" w14:textId="77777777" w:rsidTr="00837424">
        <w:trPr>
          <w:cantSplit/>
          <w:trHeight w:val="20"/>
          <w:tblHeader/>
        </w:trPr>
        <w:tc>
          <w:tcPr>
            <w:tcW w:w="1008" w:type="pct"/>
            <w:tcBorders>
              <w:top w:val="single" w:sz="4" w:space="0" w:color="auto"/>
            </w:tcBorders>
          </w:tcPr>
          <w:p w14:paraId="6B580B42" w14:textId="77777777" w:rsidR="00A277B7" w:rsidRPr="00E84424" w:rsidRDefault="00A277B7" w:rsidP="00837424">
            <w:pPr>
              <w:spacing w:line="240" w:lineRule="auto"/>
              <w:ind w:left="-72" w:right="-72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</w:p>
        </w:tc>
        <w:tc>
          <w:tcPr>
            <w:tcW w:w="552" w:type="pct"/>
            <w:tcBorders>
              <w:top w:val="single" w:sz="4" w:space="0" w:color="auto"/>
            </w:tcBorders>
          </w:tcPr>
          <w:p w14:paraId="2BB4CA4E" w14:textId="77777777" w:rsidR="00A277B7" w:rsidRPr="00E84424" w:rsidRDefault="00A277B7" w:rsidP="00837424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613" w:type="pct"/>
            <w:tcBorders>
              <w:top w:val="single" w:sz="4" w:space="0" w:color="auto"/>
            </w:tcBorders>
          </w:tcPr>
          <w:p w14:paraId="51C1D865" w14:textId="77777777" w:rsidR="00A277B7" w:rsidRPr="00E84424" w:rsidRDefault="00A277B7" w:rsidP="00837424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449" w:type="pct"/>
            <w:tcBorders>
              <w:top w:val="single" w:sz="4" w:space="0" w:color="auto"/>
            </w:tcBorders>
            <w:shd w:val="clear" w:color="auto" w:fill="FAFAFA"/>
          </w:tcPr>
          <w:p w14:paraId="14976E2A" w14:textId="77777777" w:rsidR="00A277B7" w:rsidRPr="00E84424" w:rsidRDefault="00A277B7" w:rsidP="00837424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450" w:type="pct"/>
            <w:tcBorders>
              <w:top w:val="single" w:sz="4" w:space="0" w:color="auto"/>
            </w:tcBorders>
          </w:tcPr>
          <w:p w14:paraId="106A0213" w14:textId="77777777" w:rsidR="00A277B7" w:rsidRPr="00E84424" w:rsidRDefault="00A277B7" w:rsidP="00837424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431" w:type="pct"/>
            <w:tcBorders>
              <w:top w:val="single" w:sz="4" w:space="0" w:color="auto"/>
            </w:tcBorders>
            <w:shd w:val="clear" w:color="auto" w:fill="FAFAFA"/>
          </w:tcPr>
          <w:p w14:paraId="4DDE4AF3" w14:textId="77777777" w:rsidR="00A277B7" w:rsidRPr="00E84424" w:rsidRDefault="00A277B7" w:rsidP="00837424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478" w:type="pct"/>
            <w:tcBorders>
              <w:top w:val="single" w:sz="4" w:space="0" w:color="auto"/>
            </w:tcBorders>
          </w:tcPr>
          <w:p w14:paraId="63EE2105" w14:textId="77777777" w:rsidR="00A277B7" w:rsidRPr="00E84424" w:rsidRDefault="00A277B7" w:rsidP="00837424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523" w:type="pct"/>
            <w:tcBorders>
              <w:top w:val="single" w:sz="4" w:space="0" w:color="auto"/>
            </w:tcBorders>
            <w:shd w:val="clear" w:color="auto" w:fill="FAFAFA"/>
          </w:tcPr>
          <w:p w14:paraId="4175A75D" w14:textId="77777777" w:rsidR="00A277B7" w:rsidRPr="00E84424" w:rsidRDefault="00A277B7" w:rsidP="00837424">
            <w:pPr>
              <w:spacing w:line="240" w:lineRule="auto"/>
              <w:ind w:left="641" w:right="-72"/>
              <w:jc w:val="center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</w:p>
        </w:tc>
        <w:tc>
          <w:tcPr>
            <w:tcW w:w="496" w:type="pct"/>
            <w:tcBorders>
              <w:top w:val="single" w:sz="4" w:space="0" w:color="auto"/>
            </w:tcBorders>
          </w:tcPr>
          <w:p w14:paraId="59A27FDD" w14:textId="77777777" w:rsidR="00A277B7" w:rsidRPr="00E84424" w:rsidRDefault="00A277B7" w:rsidP="00837424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</w:pPr>
          </w:p>
        </w:tc>
      </w:tr>
      <w:tr w:rsidR="00A277B7" w:rsidRPr="00E84424" w14:paraId="23078B70" w14:textId="77777777" w:rsidTr="00837424">
        <w:trPr>
          <w:cantSplit/>
          <w:trHeight w:val="20"/>
        </w:trPr>
        <w:tc>
          <w:tcPr>
            <w:tcW w:w="1008" w:type="pct"/>
          </w:tcPr>
          <w:p w14:paraId="671E4A19" w14:textId="77777777" w:rsidR="00A277B7" w:rsidRPr="00E84424" w:rsidRDefault="00A277B7" w:rsidP="00837424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  <w:r w:rsidRPr="00E84424"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  <w:t>บริษัท พีทีที ดิจิตอล โซลูชั่น จำกัด</w:t>
            </w:r>
          </w:p>
        </w:tc>
        <w:tc>
          <w:tcPr>
            <w:tcW w:w="552" w:type="pct"/>
          </w:tcPr>
          <w:p w14:paraId="100D8125" w14:textId="77777777" w:rsidR="00A277B7" w:rsidRPr="00E84424" w:rsidRDefault="00A277B7" w:rsidP="00837424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</w:pPr>
            <w:r w:rsidRPr="00E84424"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  <w:t>ประเทศไทย</w:t>
            </w:r>
          </w:p>
        </w:tc>
        <w:tc>
          <w:tcPr>
            <w:tcW w:w="613" w:type="pct"/>
            <w:shd w:val="clear" w:color="auto" w:fill="auto"/>
          </w:tcPr>
          <w:p w14:paraId="712016AB" w14:textId="77777777" w:rsidR="00A277B7" w:rsidRPr="00E84424" w:rsidRDefault="00A277B7" w:rsidP="00837424">
            <w:pPr>
              <w:spacing w:line="240" w:lineRule="auto"/>
              <w:ind w:left="156" w:right="-72" w:hanging="141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ให้บริการด้านเทคโนโลยีสารสนเทศและการสื่อสาร</w:t>
            </w:r>
          </w:p>
        </w:tc>
        <w:tc>
          <w:tcPr>
            <w:tcW w:w="449" w:type="pct"/>
            <w:shd w:val="clear" w:color="auto" w:fill="FAFAFA"/>
          </w:tcPr>
          <w:p w14:paraId="7712A118" w14:textId="0AE49F5C" w:rsidR="00A277B7" w:rsidRPr="00E84424" w:rsidRDefault="00CF1017" w:rsidP="0083742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CF1017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20</w:t>
            </w:r>
            <w:r w:rsidR="00A277B7" w:rsidRPr="00E84424">
              <w:rPr>
                <w:rFonts w:ascii="Browallia New" w:eastAsia="Arial Unicode MS" w:hAnsi="Browallia New" w:cs="Browallia New"/>
                <w:sz w:val="25"/>
                <w:szCs w:val="25"/>
              </w:rPr>
              <w:t>.</w:t>
            </w:r>
            <w:r w:rsidRPr="00CF1017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00</w:t>
            </w:r>
          </w:p>
        </w:tc>
        <w:tc>
          <w:tcPr>
            <w:tcW w:w="450" w:type="pct"/>
          </w:tcPr>
          <w:p w14:paraId="20BB030B" w14:textId="5D1F6970" w:rsidR="00A277B7" w:rsidRPr="00E84424" w:rsidRDefault="00CF1017" w:rsidP="0083742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CF1017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20</w:t>
            </w:r>
            <w:r w:rsidR="00A277B7" w:rsidRPr="00E84424">
              <w:rPr>
                <w:rFonts w:ascii="Browallia New" w:eastAsia="Arial Unicode MS" w:hAnsi="Browallia New" w:cs="Browallia New"/>
                <w:sz w:val="25"/>
                <w:szCs w:val="25"/>
              </w:rPr>
              <w:t>.</w:t>
            </w:r>
            <w:r w:rsidRPr="00CF1017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00</w:t>
            </w:r>
          </w:p>
        </w:tc>
        <w:tc>
          <w:tcPr>
            <w:tcW w:w="431" w:type="pct"/>
            <w:shd w:val="clear" w:color="auto" w:fill="FAFAFA"/>
          </w:tcPr>
          <w:p w14:paraId="41707112" w14:textId="58707FA2" w:rsidR="00A277B7" w:rsidRPr="00E84424" w:rsidRDefault="00CF1017" w:rsidP="0083742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CF1017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30</w:t>
            </w:r>
          </w:p>
        </w:tc>
        <w:tc>
          <w:tcPr>
            <w:tcW w:w="478" w:type="pct"/>
          </w:tcPr>
          <w:p w14:paraId="11AEA299" w14:textId="39A8ACE7" w:rsidR="00A277B7" w:rsidRPr="00E84424" w:rsidRDefault="00CF1017" w:rsidP="0083742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CF1017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30</w:t>
            </w:r>
          </w:p>
        </w:tc>
        <w:tc>
          <w:tcPr>
            <w:tcW w:w="523" w:type="pct"/>
            <w:shd w:val="clear" w:color="auto" w:fill="FAFAFA"/>
          </w:tcPr>
          <w:p w14:paraId="73A08000" w14:textId="4ABC3813" w:rsidR="00A277B7" w:rsidRPr="00E84424" w:rsidRDefault="00CF1017" w:rsidP="0083742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CF1017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19</w:t>
            </w:r>
          </w:p>
        </w:tc>
        <w:tc>
          <w:tcPr>
            <w:tcW w:w="496" w:type="pct"/>
          </w:tcPr>
          <w:p w14:paraId="6F5B7795" w14:textId="75C5BFBC" w:rsidR="00A277B7" w:rsidRPr="00E84424" w:rsidRDefault="00CF1017" w:rsidP="0083742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CF1017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18</w:t>
            </w:r>
          </w:p>
        </w:tc>
      </w:tr>
      <w:tr w:rsidR="00A277B7" w:rsidRPr="00E84424" w14:paraId="0F70AD13" w14:textId="77777777" w:rsidTr="00837424">
        <w:trPr>
          <w:cantSplit/>
          <w:trHeight w:val="20"/>
        </w:trPr>
        <w:tc>
          <w:tcPr>
            <w:tcW w:w="1008" w:type="pct"/>
          </w:tcPr>
          <w:p w14:paraId="737D0859" w14:textId="77777777" w:rsidR="00A277B7" w:rsidRPr="00E84424" w:rsidRDefault="00A277B7" w:rsidP="00837424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  <w:r w:rsidRPr="00E84424"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  <w:t>บริษัท พีทีที เอนเนอร์ยี่ โซลูชั่นส์ จำกัด</w:t>
            </w:r>
          </w:p>
        </w:tc>
        <w:tc>
          <w:tcPr>
            <w:tcW w:w="552" w:type="pct"/>
          </w:tcPr>
          <w:p w14:paraId="1EB6352C" w14:textId="77777777" w:rsidR="00A277B7" w:rsidRPr="00E84424" w:rsidRDefault="00A277B7" w:rsidP="00837424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</w:pPr>
            <w:r w:rsidRPr="00E84424"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  <w:t>ประเทศไทย</w:t>
            </w:r>
          </w:p>
        </w:tc>
        <w:tc>
          <w:tcPr>
            <w:tcW w:w="613" w:type="pct"/>
            <w:shd w:val="clear" w:color="auto" w:fill="auto"/>
          </w:tcPr>
          <w:p w14:paraId="4F228FC2" w14:textId="77777777" w:rsidR="00A277B7" w:rsidRPr="00E84424" w:rsidRDefault="00A277B7" w:rsidP="00837424">
            <w:pPr>
              <w:spacing w:line="240" w:lineRule="auto"/>
              <w:ind w:left="156" w:right="-72" w:hanging="141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ให้บริการทางเทคนิคและการดำเนินงาน</w:t>
            </w:r>
            <w:r w:rsidRPr="00E84424">
              <w:rPr>
                <w:rFonts w:ascii="Browallia New" w:eastAsia="Arial Unicode MS" w:hAnsi="Browallia New" w:cs="Browallia New"/>
                <w:sz w:val="25"/>
                <w:szCs w:val="25"/>
              </w:rPr>
              <w:t> </w:t>
            </w:r>
          </w:p>
        </w:tc>
        <w:tc>
          <w:tcPr>
            <w:tcW w:w="449" w:type="pct"/>
            <w:shd w:val="clear" w:color="auto" w:fill="FAFAFA"/>
          </w:tcPr>
          <w:p w14:paraId="7BF1D6D8" w14:textId="00A95183" w:rsidR="00A277B7" w:rsidRPr="00E84424" w:rsidRDefault="00CF1017" w:rsidP="0083742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CF1017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20</w:t>
            </w:r>
            <w:r w:rsidR="00A277B7" w:rsidRPr="00E84424">
              <w:rPr>
                <w:rFonts w:ascii="Browallia New" w:eastAsia="Arial Unicode MS" w:hAnsi="Browallia New" w:cs="Browallia New"/>
                <w:sz w:val="25"/>
                <w:szCs w:val="25"/>
              </w:rPr>
              <w:t>.</w:t>
            </w:r>
            <w:r w:rsidRPr="00CF1017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00</w:t>
            </w:r>
          </w:p>
        </w:tc>
        <w:tc>
          <w:tcPr>
            <w:tcW w:w="450" w:type="pct"/>
          </w:tcPr>
          <w:p w14:paraId="07CC26B7" w14:textId="3632A2F9" w:rsidR="00A277B7" w:rsidRPr="00E84424" w:rsidRDefault="00CF1017" w:rsidP="0083742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CF1017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20</w:t>
            </w:r>
            <w:r w:rsidR="00A277B7" w:rsidRPr="00E84424">
              <w:rPr>
                <w:rFonts w:ascii="Browallia New" w:eastAsia="Arial Unicode MS" w:hAnsi="Browallia New" w:cs="Browallia New"/>
                <w:sz w:val="25"/>
                <w:szCs w:val="25"/>
              </w:rPr>
              <w:t>.</w:t>
            </w:r>
            <w:r w:rsidRPr="00CF1017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00</w:t>
            </w:r>
          </w:p>
        </w:tc>
        <w:tc>
          <w:tcPr>
            <w:tcW w:w="431" w:type="pct"/>
            <w:shd w:val="clear" w:color="auto" w:fill="FAFAFA"/>
          </w:tcPr>
          <w:p w14:paraId="3DF5F2E7" w14:textId="290F990B" w:rsidR="00A277B7" w:rsidRPr="00E84424" w:rsidRDefault="00CF1017" w:rsidP="0083742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CF1017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30</w:t>
            </w:r>
          </w:p>
        </w:tc>
        <w:tc>
          <w:tcPr>
            <w:tcW w:w="478" w:type="pct"/>
          </w:tcPr>
          <w:p w14:paraId="1F745924" w14:textId="7E346AC6" w:rsidR="00A277B7" w:rsidRPr="00E84424" w:rsidRDefault="00CF1017" w:rsidP="0083742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CF1017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30</w:t>
            </w:r>
          </w:p>
        </w:tc>
        <w:tc>
          <w:tcPr>
            <w:tcW w:w="523" w:type="pct"/>
            <w:shd w:val="clear" w:color="auto" w:fill="FAFAFA"/>
          </w:tcPr>
          <w:p w14:paraId="4D8C9005" w14:textId="77777777" w:rsidR="00A277B7" w:rsidRPr="00E84424" w:rsidRDefault="00A277B7" w:rsidP="0083742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E84424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-</w:t>
            </w:r>
          </w:p>
        </w:tc>
        <w:tc>
          <w:tcPr>
            <w:tcW w:w="496" w:type="pct"/>
          </w:tcPr>
          <w:p w14:paraId="247DF6C5" w14:textId="77777777" w:rsidR="00A277B7" w:rsidRPr="00E84424" w:rsidRDefault="00A277B7" w:rsidP="0083742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E84424">
              <w:rPr>
                <w:rFonts w:ascii="Browallia New" w:eastAsia="Arial Unicode MS" w:hAnsi="Browallia New" w:cs="Browallia New"/>
                <w:sz w:val="25"/>
                <w:szCs w:val="25"/>
              </w:rPr>
              <w:t>-</w:t>
            </w:r>
          </w:p>
        </w:tc>
      </w:tr>
      <w:tr w:rsidR="009F2E33" w:rsidRPr="00E84424" w14:paraId="32FD9204" w14:textId="77777777" w:rsidTr="00837424">
        <w:trPr>
          <w:cantSplit/>
          <w:trHeight w:val="20"/>
        </w:trPr>
        <w:tc>
          <w:tcPr>
            <w:tcW w:w="1008" w:type="pct"/>
          </w:tcPr>
          <w:p w14:paraId="70AC6CA5" w14:textId="77777777" w:rsidR="009F2E33" w:rsidRPr="00E84424" w:rsidRDefault="009F2E33" w:rsidP="009F2E33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  <w:r w:rsidRPr="00E84424"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  <w:t xml:space="preserve">บริษัท โกลบอล เพาเวอร์ ซินเนอร์ยี่ </w:t>
            </w:r>
          </w:p>
          <w:p w14:paraId="21D0DF5E" w14:textId="77777777" w:rsidR="009F2E33" w:rsidRPr="00E84424" w:rsidRDefault="009F2E33" w:rsidP="009F2E33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  <w:r w:rsidRPr="00E84424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 xml:space="preserve">   </w:t>
            </w:r>
            <w:r w:rsidRPr="00E84424"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  <w:t>จำกัด (มหาชน)</w:t>
            </w:r>
          </w:p>
        </w:tc>
        <w:tc>
          <w:tcPr>
            <w:tcW w:w="552" w:type="pct"/>
          </w:tcPr>
          <w:p w14:paraId="6515E280" w14:textId="77777777" w:rsidR="009F2E33" w:rsidRPr="00E84424" w:rsidRDefault="009F2E33" w:rsidP="009F2E33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</w:pPr>
            <w:r w:rsidRPr="00E84424"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  <w:t>ประเทศไทย</w:t>
            </w:r>
          </w:p>
        </w:tc>
        <w:tc>
          <w:tcPr>
            <w:tcW w:w="613" w:type="pct"/>
            <w:shd w:val="clear" w:color="auto" w:fill="auto"/>
          </w:tcPr>
          <w:p w14:paraId="139F4209" w14:textId="77777777" w:rsidR="009F2E33" w:rsidRPr="00E84424" w:rsidRDefault="009F2E33" w:rsidP="009F2E33">
            <w:pPr>
              <w:spacing w:line="240" w:lineRule="auto"/>
              <w:ind w:left="156" w:right="-72" w:hanging="141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ผลิตและจำหน่ายกระแสไฟฟ้า ไอน้ำ และน้ำเพื่อการอุตสาหกรรม</w:t>
            </w:r>
          </w:p>
        </w:tc>
        <w:tc>
          <w:tcPr>
            <w:tcW w:w="449" w:type="pct"/>
            <w:shd w:val="clear" w:color="auto" w:fill="FAFAFA"/>
          </w:tcPr>
          <w:p w14:paraId="5FB51E92" w14:textId="77777777" w:rsidR="009F2E33" w:rsidRPr="00E84424" w:rsidRDefault="009F2E33" w:rsidP="009F2E3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E84424">
              <w:rPr>
                <w:rFonts w:ascii="Browallia New" w:eastAsia="Arial Unicode MS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450" w:type="pct"/>
          </w:tcPr>
          <w:p w14:paraId="4262B5EF" w14:textId="2E2F9ACB" w:rsidR="009F2E33" w:rsidRPr="00E84424" w:rsidRDefault="00CF1017" w:rsidP="009F2E3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CF1017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8</w:t>
            </w:r>
            <w:r w:rsidR="009F2E33" w:rsidRPr="00E84424">
              <w:rPr>
                <w:rFonts w:ascii="Browallia New" w:eastAsia="Arial Unicode MS" w:hAnsi="Browallia New" w:cs="Browallia New"/>
                <w:sz w:val="25"/>
                <w:szCs w:val="25"/>
              </w:rPr>
              <w:t>.</w:t>
            </w:r>
            <w:r w:rsidRPr="00CF1017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91</w:t>
            </w:r>
            <w:r w:rsidR="009F2E33" w:rsidRPr="00E84424">
              <w:rPr>
                <w:rFonts w:ascii="Browallia New" w:eastAsia="Arial Unicode MS" w:hAnsi="Browallia New" w:cs="Browallia New"/>
                <w:sz w:val="25"/>
                <w:szCs w:val="25"/>
                <w:vertAlign w:val="superscript"/>
                <w:lang w:val="en-GB"/>
              </w:rPr>
              <w:t>(</w:t>
            </w:r>
            <w:r w:rsidRPr="00CF1017">
              <w:rPr>
                <w:rFonts w:ascii="Browallia New" w:eastAsia="Arial Unicode MS" w:hAnsi="Browallia New" w:cs="Browallia New"/>
                <w:sz w:val="25"/>
                <w:szCs w:val="25"/>
                <w:vertAlign w:val="superscript"/>
                <w:lang w:val="en-GB"/>
              </w:rPr>
              <w:t>1</w:t>
            </w:r>
            <w:r w:rsidR="009F2E33" w:rsidRPr="00E84424">
              <w:rPr>
                <w:rFonts w:ascii="Browallia New" w:eastAsia="Arial Unicode MS" w:hAnsi="Browallia New" w:cs="Browallia New"/>
                <w:sz w:val="25"/>
                <w:szCs w:val="25"/>
                <w:vertAlign w:val="superscript"/>
                <w:lang w:val="en-GB"/>
              </w:rPr>
              <w:t>)</w:t>
            </w:r>
          </w:p>
        </w:tc>
        <w:tc>
          <w:tcPr>
            <w:tcW w:w="431" w:type="pct"/>
            <w:shd w:val="clear" w:color="auto" w:fill="FAFAFA"/>
          </w:tcPr>
          <w:p w14:paraId="5FEA6511" w14:textId="77777777" w:rsidR="009F2E33" w:rsidRPr="00E84424" w:rsidRDefault="009F2E33" w:rsidP="009F2E3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E84424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-</w:t>
            </w:r>
          </w:p>
        </w:tc>
        <w:tc>
          <w:tcPr>
            <w:tcW w:w="478" w:type="pct"/>
          </w:tcPr>
          <w:p w14:paraId="3E3435D0" w14:textId="326DBB36" w:rsidR="009F2E33" w:rsidRPr="00E84424" w:rsidRDefault="00CF1017" w:rsidP="009F2E3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CF1017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7</w:t>
            </w:r>
            <w:r w:rsidR="009F2E33" w:rsidRPr="00E84424">
              <w:rPr>
                <w:rFonts w:ascii="Browallia New" w:eastAsia="Arial Unicode MS" w:hAnsi="Browallia New" w:cs="Browallia New"/>
                <w:sz w:val="25"/>
                <w:szCs w:val="25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792</w:t>
            </w:r>
          </w:p>
        </w:tc>
        <w:tc>
          <w:tcPr>
            <w:tcW w:w="523" w:type="pct"/>
            <w:shd w:val="clear" w:color="auto" w:fill="FAFAFA"/>
          </w:tcPr>
          <w:p w14:paraId="740130F8" w14:textId="185773F8" w:rsidR="009F2E33" w:rsidRPr="00E84424" w:rsidRDefault="00CF1017" w:rsidP="009F2E3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CF1017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327</w:t>
            </w:r>
          </w:p>
        </w:tc>
        <w:tc>
          <w:tcPr>
            <w:tcW w:w="496" w:type="pct"/>
          </w:tcPr>
          <w:p w14:paraId="6CC09413" w14:textId="60F6B4A9" w:rsidR="009F2E33" w:rsidRPr="00E84424" w:rsidRDefault="00CF1017" w:rsidP="009F2E3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  <w:r w:rsidRPr="00CF1017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174</w:t>
            </w:r>
          </w:p>
        </w:tc>
      </w:tr>
      <w:tr w:rsidR="009F2E33" w:rsidRPr="00E84424" w14:paraId="00441D5F" w14:textId="77777777" w:rsidTr="00837424">
        <w:trPr>
          <w:cantSplit/>
          <w:trHeight w:val="20"/>
        </w:trPr>
        <w:tc>
          <w:tcPr>
            <w:tcW w:w="1008" w:type="pct"/>
          </w:tcPr>
          <w:p w14:paraId="44D779B2" w14:textId="77777777" w:rsidR="009F2E33" w:rsidRPr="00E84424" w:rsidRDefault="009F2E33" w:rsidP="009F2E33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</w:pPr>
            <w:r w:rsidRPr="00E84424"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  <w:t>บริษัท ท่อส่งปิโตรเลียมไทย จำกัด</w:t>
            </w:r>
          </w:p>
        </w:tc>
        <w:tc>
          <w:tcPr>
            <w:tcW w:w="552" w:type="pct"/>
          </w:tcPr>
          <w:p w14:paraId="19647E21" w14:textId="77777777" w:rsidR="009F2E33" w:rsidRPr="00E84424" w:rsidRDefault="009F2E33" w:rsidP="009F2E33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</w:pPr>
            <w:r w:rsidRPr="00E84424"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  <w:t>ประเทศไทย</w:t>
            </w:r>
          </w:p>
        </w:tc>
        <w:tc>
          <w:tcPr>
            <w:tcW w:w="613" w:type="pct"/>
            <w:shd w:val="clear" w:color="auto" w:fill="auto"/>
          </w:tcPr>
          <w:p w14:paraId="3F477102" w14:textId="77777777" w:rsidR="009F2E33" w:rsidRPr="00E84424" w:rsidRDefault="009F2E33" w:rsidP="009F2E33">
            <w:pPr>
              <w:spacing w:line="240" w:lineRule="auto"/>
              <w:ind w:left="156" w:right="-72" w:hanging="141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  <w:r w:rsidRPr="00E84424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ขนส่งน้ำมันทางท่อ</w:t>
            </w:r>
          </w:p>
        </w:tc>
        <w:tc>
          <w:tcPr>
            <w:tcW w:w="449" w:type="pct"/>
            <w:shd w:val="clear" w:color="auto" w:fill="FAFAFA"/>
          </w:tcPr>
          <w:p w14:paraId="32C73C55" w14:textId="0CA16094" w:rsidR="009F2E33" w:rsidRPr="00E84424" w:rsidRDefault="00CF1017" w:rsidP="009F2E3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9</w:t>
            </w:r>
            <w:r w:rsidR="009F2E33" w:rsidRPr="00E84424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.</w:t>
            </w:r>
            <w:r w:rsidRPr="00CF1017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19</w:t>
            </w:r>
          </w:p>
        </w:tc>
        <w:tc>
          <w:tcPr>
            <w:tcW w:w="450" w:type="pct"/>
          </w:tcPr>
          <w:p w14:paraId="20626438" w14:textId="77777777" w:rsidR="009F2E33" w:rsidRPr="00E84424" w:rsidRDefault="009F2E33" w:rsidP="009F2E3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-</w:t>
            </w:r>
          </w:p>
        </w:tc>
        <w:tc>
          <w:tcPr>
            <w:tcW w:w="431" w:type="pct"/>
            <w:tcBorders>
              <w:bottom w:val="single" w:sz="4" w:space="0" w:color="auto"/>
            </w:tcBorders>
            <w:shd w:val="clear" w:color="auto" w:fill="FAFAFA"/>
          </w:tcPr>
          <w:p w14:paraId="79AB7BED" w14:textId="55BE9689" w:rsidR="009F2E33" w:rsidRPr="00E84424" w:rsidRDefault="00CF1017" w:rsidP="009F2E3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933</w:t>
            </w:r>
          </w:p>
        </w:tc>
        <w:tc>
          <w:tcPr>
            <w:tcW w:w="478" w:type="pct"/>
            <w:tcBorders>
              <w:bottom w:val="single" w:sz="4" w:space="0" w:color="auto"/>
            </w:tcBorders>
          </w:tcPr>
          <w:p w14:paraId="42BE2D28" w14:textId="77777777" w:rsidR="009F2E33" w:rsidRPr="00E84424" w:rsidRDefault="009F2E33" w:rsidP="009F2E3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-</w:t>
            </w:r>
          </w:p>
        </w:tc>
        <w:tc>
          <w:tcPr>
            <w:tcW w:w="523" w:type="pct"/>
            <w:tcBorders>
              <w:bottom w:val="single" w:sz="4" w:space="0" w:color="auto"/>
            </w:tcBorders>
            <w:shd w:val="clear" w:color="auto" w:fill="FAFAFA"/>
          </w:tcPr>
          <w:p w14:paraId="14D72D54" w14:textId="35A0A0CB" w:rsidR="009F2E33" w:rsidRPr="00E84424" w:rsidRDefault="00CF1017" w:rsidP="009F2E3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CF1017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157</w:t>
            </w:r>
          </w:p>
        </w:tc>
        <w:tc>
          <w:tcPr>
            <w:tcW w:w="496" w:type="pct"/>
            <w:tcBorders>
              <w:bottom w:val="single" w:sz="4" w:space="0" w:color="auto"/>
            </w:tcBorders>
          </w:tcPr>
          <w:p w14:paraId="1DF2A22B" w14:textId="77777777" w:rsidR="009F2E33" w:rsidRPr="00E84424" w:rsidRDefault="009F2E33" w:rsidP="009F2E3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-</w:t>
            </w:r>
          </w:p>
        </w:tc>
      </w:tr>
      <w:tr w:rsidR="009F2E33" w:rsidRPr="00E84424" w14:paraId="0F8F7D8C" w14:textId="77777777" w:rsidTr="00837424">
        <w:trPr>
          <w:cantSplit/>
          <w:trHeight w:val="20"/>
        </w:trPr>
        <w:tc>
          <w:tcPr>
            <w:tcW w:w="1008" w:type="pct"/>
          </w:tcPr>
          <w:p w14:paraId="50277F81" w14:textId="77777777" w:rsidR="009F2E33" w:rsidRPr="00E84424" w:rsidRDefault="009F2E33" w:rsidP="009F2E33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</w:pPr>
            <w:r w:rsidRPr="00E84424"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  <w:t>รวมเงินลงทุนในบริษัทร่วม</w:t>
            </w:r>
          </w:p>
        </w:tc>
        <w:tc>
          <w:tcPr>
            <w:tcW w:w="552" w:type="pct"/>
          </w:tcPr>
          <w:p w14:paraId="16536856" w14:textId="77777777" w:rsidR="009F2E33" w:rsidRPr="00E84424" w:rsidRDefault="009F2E33" w:rsidP="009F2E33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613" w:type="pct"/>
            <w:shd w:val="clear" w:color="auto" w:fill="auto"/>
          </w:tcPr>
          <w:p w14:paraId="18D65F65" w14:textId="77777777" w:rsidR="009F2E33" w:rsidRPr="00E84424" w:rsidRDefault="009F2E33" w:rsidP="009F2E3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449" w:type="pct"/>
            <w:shd w:val="clear" w:color="auto" w:fill="FAFAFA"/>
          </w:tcPr>
          <w:p w14:paraId="73166959" w14:textId="77777777" w:rsidR="009F2E33" w:rsidRPr="00E84424" w:rsidRDefault="009F2E33" w:rsidP="009F2E3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450" w:type="pct"/>
          </w:tcPr>
          <w:p w14:paraId="3DD47C5C" w14:textId="77777777" w:rsidR="009F2E33" w:rsidRPr="00E84424" w:rsidRDefault="009F2E33" w:rsidP="009F2E3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43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BB3A72C" w14:textId="75046E54" w:rsidR="009F2E33" w:rsidRPr="00E84424" w:rsidRDefault="00CF1017" w:rsidP="009F2E3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CF1017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993</w:t>
            </w:r>
          </w:p>
        </w:tc>
        <w:tc>
          <w:tcPr>
            <w:tcW w:w="478" w:type="pct"/>
            <w:tcBorders>
              <w:top w:val="single" w:sz="4" w:space="0" w:color="auto"/>
              <w:bottom w:val="single" w:sz="4" w:space="0" w:color="auto"/>
            </w:tcBorders>
          </w:tcPr>
          <w:p w14:paraId="5620FCFA" w14:textId="6A37DAEC" w:rsidR="009F2E33" w:rsidRPr="00E84424" w:rsidRDefault="00CF1017" w:rsidP="009F2E3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CF1017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7</w:t>
            </w:r>
            <w:r w:rsidR="009F2E33" w:rsidRPr="00E84424">
              <w:rPr>
                <w:rFonts w:ascii="Browallia New" w:eastAsia="Arial Unicode MS" w:hAnsi="Browallia New" w:cs="Browallia New"/>
                <w:sz w:val="25"/>
                <w:szCs w:val="25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852</w:t>
            </w:r>
          </w:p>
        </w:tc>
        <w:tc>
          <w:tcPr>
            <w:tcW w:w="52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A95F34A" w14:textId="0764E582" w:rsidR="009F2E33" w:rsidRPr="00E84424" w:rsidRDefault="00CF1017" w:rsidP="009F2E3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CF1017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503</w:t>
            </w:r>
          </w:p>
        </w:tc>
        <w:tc>
          <w:tcPr>
            <w:tcW w:w="496" w:type="pct"/>
            <w:tcBorders>
              <w:top w:val="single" w:sz="4" w:space="0" w:color="auto"/>
              <w:bottom w:val="single" w:sz="4" w:space="0" w:color="auto"/>
            </w:tcBorders>
          </w:tcPr>
          <w:p w14:paraId="75A32A02" w14:textId="733530F5" w:rsidR="009F2E33" w:rsidRPr="00E84424" w:rsidRDefault="00CF1017" w:rsidP="009F2E3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  <w:r w:rsidRPr="00CF1017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192</w:t>
            </w:r>
          </w:p>
        </w:tc>
      </w:tr>
    </w:tbl>
    <w:p w14:paraId="06BBF5BB" w14:textId="77777777" w:rsidR="00993840" w:rsidRPr="00E84424" w:rsidRDefault="00993840" w:rsidP="00993840">
      <w:pPr>
        <w:pStyle w:val="block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3CEB72F" w14:textId="1E79FACD" w:rsidR="00993840" w:rsidRPr="00783382" w:rsidRDefault="00993840" w:rsidP="00167E49">
      <w:pPr>
        <w:pStyle w:val="block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</w:pPr>
      <w:r w:rsidRPr="00783382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ณ วันที่ </w:t>
      </w:r>
      <w:r w:rsidR="00CF1017" w:rsidRPr="00CF1017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>31</w:t>
      </w:r>
      <w:r w:rsidRPr="00783382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 ธันวาคม พ.ศ.</w:t>
      </w:r>
      <w:r w:rsidRPr="00783382">
        <w:rPr>
          <w:rFonts w:ascii="Browallia New" w:eastAsia="Arial Unicode MS" w:hAnsi="Browallia New" w:cs="Browallia New"/>
          <w:color w:val="7030A0"/>
          <w:spacing w:val="-6"/>
          <w:sz w:val="26"/>
          <w:szCs w:val="26"/>
          <w:cs/>
          <w:lang w:bidi="th-TH"/>
        </w:rPr>
        <w:t xml:space="preserve"> </w:t>
      </w:r>
      <w:r w:rsidR="00CF1017" w:rsidRPr="00CF1017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>2563</w:t>
      </w:r>
      <w:r w:rsidRPr="00783382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 มูลค่ายุติธรรมของส่</w:t>
      </w:r>
      <w:r w:rsidR="004051C3" w:rsidRPr="00783382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วนได้เสียของกลุ่มกิจการและบริษัท</w:t>
      </w:r>
      <w:r w:rsidRPr="00783382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ใน</w:t>
      </w:r>
      <w:r w:rsidR="00167E49" w:rsidRPr="00783382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 xml:space="preserve"> GPSC</w:t>
      </w:r>
      <w:r w:rsidRPr="00783382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 xml:space="preserve"> </w:t>
      </w:r>
      <w:r w:rsidRPr="00783382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ซึ่งเป็นบริษัทจดทะเบียนในตลาดหลักทรัพย์แห่งประเทศไทยมีจำนวน </w:t>
      </w:r>
      <w:r w:rsidR="00CF1017" w:rsidRPr="00CF1017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>43</w:t>
      </w:r>
      <w:r w:rsidR="00037614" w:rsidRPr="00783382">
        <w:rPr>
          <w:rFonts w:ascii="Browallia New" w:eastAsia="Arial Unicode MS" w:hAnsi="Browallia New" w:cs="Browallia New"/>
          <w:spacing w:val="-6"/>
          <w:sz w:val="26"/>
          <w:szCs w:val="26"/>
          <w:lang w:val="en-US" w:bidi="th-TH"/>
        </w:rPr>
        <w:t>,</w:t>
      </w:r>
      <w:r w:rsidR="00CF1017" w:rsidRPr="00CF1017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>223</w:t>
      </w:r>
      <w:r w:rsidRPr="00783382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 </w:t>
      </w:r>
      <w:r w:rsidR="004B333C" w:rsidRPr="0078338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 w:bidi="th-TH"/>
        </w:rPr>
        <w:t>ล้านบาท</w:t>
      </w:r>
      <w:r w:rsidRPr="00783382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 (พ.ศ.</w:t>
      </w:r>
      <w:r w:rsidRPr="00783382">
        <w:rPr>
          <w:rFonts w:ascii="Browallia New" w:eastAsia="Arial Unicode MS" w:hAnsi="Browallia New" w:cs="Browallia New"/>
          <w:color w:val="7030A0"/>
          <w:spacing w:val="-6"/>
          <w:sz w:val="26"/>
          <w:szCs w:val="26"/>
          <w:cs/>
          <w:lang w:bidi="th-TH"/>
        </w:rPr>
        <w:t xml:space="preserve"> </w:t>
      </w:r>
      <w:r w:rsidR="00CF1017" w:rsidRPr="00CF1017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>2562</w:t>
      </w:r>
      <w:r w:rsidRPr="00783382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 จำนวน </w:t>
      </w:r>
      <w:r w:rsidR="00CF1017" w:rsidRPr="00CF1017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>71</w:t>
      </w:r>
      <w:r w:rsidRPr="00783382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>,</w:t>
      </w:r>
      <w:r w:rsidR="00CF1017" w:rsidRPr="00CF1017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>794</w:t>
      </w:r>
      <w:r w:rsidRPr="00783382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 </w:t>
      </w:r>
      <w:r w:rsidRPr="0078338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 w:bidi="th-TH"/>
        </w:rPr>
        <w:t xml:space="preserve">ล้านบาท </w:t>
      </w:r>
      <w:r w:rsidRPr="00783382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และ</w:t>
      </w:r>
      <w:r w:rsidRPr="00783382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 xml:space="preserve"> </w:t>
      </w:r>
      <w:r w:rsidR="00CF1017" w:rsidRPr="00CF1017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>21</w:t>
      </w:r>
      <w:r w:rsidRPr="00783382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>,</w:t>
      </w:r>
      <w:r w:rsidR="00CF1017" w:rsidRPr="00CF1017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>538</w:t>
      </w:r>
      <w:r w:rsidRPr="00783382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 </w:t>
      </w:r>
      <w:r w:rsidRPr="0078338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 w:bidi="th-TH"/>
        </w:rPr>
        <w:t>ล้าน</w:t>
      </w:r>
      <w:r w:rsidRPr="00783382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บาท</w:t>
      </w:r>
      <w:r w:rsidR="00DF01EF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 xml:space="preserve"> </w:t>
      </w:r>
      <w:r w:rsidR="00DF01EF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bidi="th-TH"/>
        </w:rPr>
        <w:t>ตามลำดับ</w:t>
      </w:r>
      <w:r w:rsidRPr="00783382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)</w:t>
      </w:r>
    </w:p>
    <w:p w14:paraId="5C568560" w14:textId="77777777" w:rsidR="00993840" w:rsidRPr="00E84424" w:rsidRDefault="00993840" w:rsidP="00993840">
      <w:pPr>
        <w:pStyle w:val="block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E47A517" w14:textId="77777777" w:rsidR="00993840" w:rsidRPr="00E84424" w:rsidRDefault="00993840" w:rsidP="00167E49">
      <w:pPr>
        <w:pStyle w:val="block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E8442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บริษัทร่วมอื่น</w:t>
      </w:r>
      <w:r w:rsidRPr="00E84424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E8442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ๆ เป็นบริษัทจำกัดและหุ้นของบริษัทไม่มีราคาเสนอซื้อขายในตลาด กลุ่มกิจการไม่มีหนี้สินที่อาจเกิดขึ้นซึ่งเกี่ยวข้องกับส่วนได้เสียของกลุ่มกิจการในบริษัทร่วม</w:t>
      </w:r>
    </w:p>
    <w:p w14:paraId="1D954ECE" w14:textId="77777777" w:rsidR="00993840" w:rsidRPr="00E84424" w:rsidRDefault="00993840" w:rsidP="00993840">
      <w:pPr>
        <w:pStyle w:val="block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B26772E" w14:textId="6760F263" w:rsidR="00993840" w:rsidRPr="00E84424" w:rsidRDefault="00993840" w:rsidP="00167E49">
      <w:pPr>
        <w:numPr>
          <w:ilvl w:val="0"/>
          <w:numId w:val="1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line="240" w:lineRule="auto"/>
        <w:ind w:left="426" w:hanging="426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E84424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บริษัทมีส่วนได้เสียในส่วนของเจ้าของและสิทธิในการออกเสียงน้อยกว่าร้อยละ </w:t>
      </w:r>
      <w:r w:rsidR="00CF1017" w:rsidRPr="00CF1017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20</w:t>
      </w:r>
      <w:r w:rsidRPr="00E84424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E84424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อย่างไรก็ตาม</w:t>
      </w:r>
      <w:r w:rsidRPr="00E84424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E84424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บริษัทมีอิทธิพลอย่างมีนัยสำคัญเหนือ </w:t>
      </w:r>
      <w:r w:rsidRPr="00E84424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GPSC </w:t>
      </w:r>
      <w:r w:rsidRPr="00E84424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เนื่องจากบริษัทมีสิทธิตามสัญญาในการแต่งตั้งกรรมการเข้าไป</w:t>
      </w:r>
      <w:r w:rsidR="0078338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br/>
      </w:r>
      <w:r w:rsidRPr="00E84424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ดำรงตำแหน่งใน </w:t>
      </w:r>
      <w:r w:rsidRPr="00E84424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GPSC</w:t>
      </w:r>
    </w:p>
    <w:p w14:paraId="2DB6F102" w14:textId="77777777" w:rsidR="00993840" w:rsidRPr="00E84424" w:rsidRDefault="00993840" w:rsidP="009938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80" w:hanging="1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  <w:sectPr w:rsidR="00993840" w:rsidRPr="00E84424" w:rsidSect="00CC2C04">
          <w:pgSz w:w="16834" w:h="11909" w:orient="landscape" w:code="9"/>
          <w:pgMar w:top="1440" w:right="720" w:bottom="720" w:left="720" w:header="706" w:footer="576" w:gutter="0"/>
          <w:cols w:space="720"/>
          <w:docGrid w:linePitch="245"/>
        </w:sectPr>
      </w:pPr>
    </w:p>
    <w:p w14:paraId="5E48B6A3" w14:textId="77777777" w:rsidR="00993840" w:rsidRPr="00E84424" w:rsidRDefault="00993840" w:rsidP="00993840">
      <w:pPr>
        <w:pStyle w:val="block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</w:p>
    <w:p w14:paraId="26936E0C" w14:textId="7E216728" w:rsidR="00993840" w:rsidRPr="00E84424" w:rsidRDefault="00CF1017" w:rsidP="00167E49">
      <w:pPr>
        <w:pStyle w:val="Heading2"/>
        <w:keepNext w:val="0"/>
        <w:tabs>
          <w:tab w:val="clear" w:pos="567"/>
        </w:tabs>
        <w:spacing w:line="240" w:lineRule="auto"/>
        <w:ind w:left="540" w:hanging="540"/>
        <w:rPr>
          <w:rFonts w:ascii="Browallia New" w:eastAsia="Arial Unicode MS" w:hAnsi="Browallia New" w:cs="Browallia New"/>
          <w:color w:val="CF4A02"/>
          <w:lang w:val="en-GB"/>
        </w:rPr>
      </w:pPr>
      <w:r w:rsidRPr="00CF1017">
        <w:rPr>
          <w:rFonts w:ascii="Browallia New" w:eastAsia="Arial Unicode MS" w:hAnsi="Browallia New" w:cs="Browallia New"/>
          <w:color w:val="CF4A02"/>
          <w:lang w:val="en-GB"/>
        </w:rPr>
        <w:t>18</w:t>
      </w:r>
      <w:r w:rsidR="00167E49" w:rsidRPr="00E84424">
        <w:rPr>
          <w:rFonts w:ascii="Browallia New" w:eastAsia="Arial Unicode MS" w:hAnsi="Browallia New" w:cs="Browallia New"/>
          <w:color w:val="CF4A02"/>
        </w:rPr>
        <w:t>.</w:t>
      </w:r>
      <w:r w:rsidRPr="00CF1017">
        <w:rPr>
          <w:rFonts w:ascii="Browallia New" w:eastAsia="Arial Unicode MS" w:hAnsi="Browallia New" w:cs="Browallia New"/>
          <w:color w:val="CF4A02"/>
          <w:lang w:val="en-GB"/>
        </w:rPr>
        <w:t>4</w:t>
      </w:r>
      <w:r w:rsidR="00167E49" w:rsidRPr="00E84424">
        <w:rPr>
          <w:rFonts w:ascii="Browallia New" w:eastAsia="Arial Unicode MS" w:hAnsi="Browallia New" w:cs="Browallia New"/>
          <w:color w:val="CF4A02"/>
        </w:rPr>
        <w:tab/>
      </w:r>
      <w:r w:rsidR="00993840" w:rsidRPr="00E84424">
        <w:rPr>
          <w:rFonts w:ascii="Browallia New" w:eastAsia="Arial Unicode MS" w:hAnsi="Browallia New" w:cs="Browallia New"/>
          <w:color w:val="CF4A02"/>
          <w:cs/>
          <w:lang w:val="en-GB"/>
        </w:rPr>
        <w:t>ข้อมูลทางการเงินโดยสรุปสำหรับบริษัทร่วม</w:t>
      </w:r>
    </w:p>
    <w:p w14:paraId="00F18C3E" w14:textId="77777777" w:rsidR="00993840" w:rsidRPr="00E84424" w:rsidRDefault="00993840" w:rsidP="000D049E">
      <w:pPr>
        <w:pStyle w:val="block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D9DDDBF" w14:textId="7009E03A" w:rsidR="00993840" w:rsidRPr="00E84424" w:rsidRDefault="00993840" w:rsidP="000D049E">
      <w:pPr>
        <w:pStyle w:val="block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E8442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ตารางต่อไปนี้แสดงข้อมูลทางการเงินแบบสรุปสำหรับบริษัทร่วมที่มีสาระสำคัญต่อกลุ่มกิจการ ข้อมูลที่เปิดเผยเป็นจำนวน</w:t>
      </w:r>
      <w:r w:rsidRPr="00E84424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E8442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ที่แสดงอยู่ในงบการเงินของบริษัทร่วม (ซึ่งไม่ใช่เพียงแค่ส่วนแบ่งของกลุ่มกิจการในบริษัทร่วมดังกล่าว) ซึ่งได้ปรับปรุงด้วยรายการปรับปรุงที่จำเป็นสำหรับการปฏิบัติตามวิธีส่วนได้เสีย รวมถึงการปรับปรุงมูลค่ายุติธรรมและการปรับปรุงเกี่ยวกับ</w:t>
      </w:r>
      <w:r w:rsidR="00783382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E8442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ความแตกต่างของนโยบายการบัญชีของกลุ่มกิจการและบริษัทร่วม</w:t>
      </w:r>
    </w:p>
    <w:p w14:paraId="3C50BD35" w14:textId="77777777" w:rsidR="00993840" w:rsidRPr="00E84424" w:rsidRDefault="00993840" w:rsidP="000D049E">
      <w:pPr>
        <w:pStyle w:val="block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07770E0" w14:textId="77777777" w:rsidR="00993840" w:rsidRPr="00E84424" w:rsidRDefault="00993840" w:rsidP="00167E49">
      <w:pPr>
        <w:pStyle w:val="block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E8442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งบแสดงฐานะการเงินโดยสรุป</w:t>
      </w:r>
    </w:p>
    <w:p w14:paraId="0131F3F5" w14:textId="77777777" w:rsidR="00993840" w:rsidRPr="00E84424" w:rsidRDefault="00993840" w:rsidP="00993840">
      <w:pPr>
        <w:pStyle w:val="block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4668"/>
        <w:gridCol w:w="2391"/>
        <w:gridCol w:w="2391"/>
      </w:tblGrid>
      <w:tr w:rsidR="00A277B7" w:rsidRPr="00E84424" w14:paraId="1DBB5DB2" w14:textId="77777777" w:rsidTr="00837424">
        <w:trPr>
          <w:cantSplit/>
        </w:trPr>
        <w:tc>
          <w:tcPr>
            <w:tcW w:w="4668" w:type="dxa"/>
          </w:tcPr>
          <w:p w14:paraId="476F5625" w14:textId="77777777" w:rsidR="00A277B7" w:rsidRPr="00E84424" w:rsidRDefault="00A277B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1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782" w:type="dxa"/>
            <w:gridSpan w:val="2"/>
            <w:tcBorders>
              <w:top w:val="single" w:sz="4" w:space="0" w:color="auto"/>
            </w:tcBorders>
            <w:vAlign w:val="bottom"/>
          </w:tcPr>
          <w:p w14:paraId="15489CFD" w14:textId="77777777" w:rsidR="00A277B7" w:rsidRPr="00E84424" w:rsidRDefault="00A277B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บริษัท โกลบอล เพาเวอร์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ซินเนอร์ยี่ จำกัด (มหาชน)</w:t>
            </w:r>
          </w:p>
        </w:tc>
      </w:tr>
      <w:tr w:rsidR="00A277B7" w:rsidRPr="00E84424" w14:paraId="6AE60A84" w14:textId="77777777" w:rsidTr="00837424">
        <w:trPr>
          <w:cantSplit/>
        </w:trPr>
        <w:tc>
          <w:tcPr>
            <w:tcW w:w="4668" w:type="dxa"/>
          </w:tcPr>
          <w:p w14:paraId="38062997" w14:textId="488B2162" w:rsidR="00A277B7" w:rsidRPr="00E84424" w:rsidRDefault="00A277B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ณ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  <w:t xml:space="preserve"> 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วันที่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  <w:t xml:space="preserve"> </w:t>
            </w:r>
            <w:r w:rsidR="00CF1017" w:rsidRPr="00CF10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391" w:type="dxa"/>
            <w:tcBorders>
              <w:top w:val="single" w:sz="4" w:space="0" w:color="auto"/>
            </w:tcBorders>
            <w:vAlign w:val="bottom"/>
          </w:tcPr>
          <w:p w14:paraId="5F765AF9" w14:textId="7C77DFE8" w:rsidR="00A277B7" w:rsidRPr="00E84424" w:rsidRDefault="00A277B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พ.ศ.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color w:val="7030A0"/>
                <w:sz w:val="26"/>
                <w:szCs w:val="26"/>
                <w:cs/>
              </w:rPr>
              <w:t xml:space="preserve"> </w:t>
            </w:r>
            <w:r w:rsidR="00CF1017" w:rsidRPr="00CF10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2391" w:type="dxa"/>
            <w:tcBorders>
              <w:top w:val="single" w:sz="4" w:space="0" w:color="auto"/>
            </w:tcBorders>
            <w:vAlign w:val="bottom"/>
          </w:tcPr>
          <w:p w14:paraId="5A8CE97B" w14:textId="2DC2CCD4" w:rsidR="00A277B7" w:rsidRPr="00E84424" w:rsidRDefault="00A277B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พ.ศ.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color w:val="7030A0"/>
                <w:sz w:val="26"/>
                <w:szCs w:val="26"/>
                <w:cs/>
              </w:rPr>
              <w:t xml:space="preserve"> </w:t>
            </w:r>
            <w:r w:rsidR="00CF1017" w:rsidRPr="00CF10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A277B7" w:rsidRPr="00E84424" w14:paraId="5FC820C9" w14:textId="77777777" w:rsidTr="00837424">
        <w:trPr>
          <w:cantSplit/>
        </w:trPr>
        <w:tc>
          <w:tcPr>
            <w:tcW w:w="4668" w:type="dxa"/>
          </w:tcPr>
          <w:p w14:paraId="162E6D4E" w14:textId="77777777" w:rsidR="00A277B7" w:rsidRPr="00E84424" w:rsidRDefault="00A277B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391" w:type="dxa"/>
            <w:tcBorders>
              <w:bottom w:val="single" w:sz="4" w:space="0" w:color="auto"/>
            </w:tcBorders>
            <w:vAlign w:val="bottom"/>
          </w:tcPr>
          <w:p w14:paraId="0E240CDA" w14:textId="77777777" w:rsidR="00A277B7" w:rsidRPr="00E84424" w:rsidRDefault="00A277B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2391" w:type="dxa"/>
            <w:tcBorders>
              <w:bottom w:val="single" w:sz="4" w:space="0" w:color="auto"/>
            </w:tcBorders>
            <w:vAlign w:val="bottom"/>
          </w:tcPr>
          <w:p w14:paraId="180DAD90" w14:textId="77777777" w:rsidR="00A277B7" w:rsidRPr="00E84424" w:rsidRDefault="00A277B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A277B7" w:rsidRPr="00E84424" w14:paraId="4628599D" w14:textId="77777777" w:rsidTr="00837424">
        <w:trPr>
          <w:cantSplit/>
          <w:trHeight w:val="40"/>
        </w:trPr>
        <w:tc>
          <w:tcPr>
            <w:tcW w:w="4668" w:type="dxa"/>
          </w:tcPr>
          <w:p w14:paraId="1B9EB70F" w14:textId="77777777" w:rsidR="00A277B7" w:rsidRPr="00E84424" w:rsidRDefault="00A277B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391" w:type="dxa"/>
            <w:shd w:val="clear" w:color="auto" w:fill="FAFAFA"/>
          </w:tcPr>
          <w:p w14:paraId="32E16D7A" w14:textId="77777777" w:rsidR="00A277B7" w:rsidRPr="00E84424" w:rsidRDefault="00A277B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391" w:type="dxa"/>
          </w:tcPr>
          <w:p w14:paraId="0D31AF8D" w14:textId="77777777" w:rsidR="00A277B7" w:rsidRPr="00E84424" w:rsidRDefault="00A277B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277B7" w:rsidRPr="00E84424" w14:paraId="62CBD376" w14:textId="77777777" w:rsidTr="00837424">
        <w:trPr>
          <w:cantSplit/>
          <w:trHeight w:val="40"/>
        </w:trPr>
        <w:tc>
          <w:tcPr>
            <w:tcW w:w="4668" w:type="dxa"/>
          </w:tcPr>
          <w:p w14:paraId="1502A804" w14:textId="77777777" w:rsidR="00A277B7" w:rsidRPr="00E84424" w:rsidRDefault="00A277B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สินทรัพย์หมุนเวียน</w:t>
            </w:r>
          </w:p>
        </w:tc>
        <w:tc>
          <w:tcPr>
            <w:tcW w:w="2391" w:type="dxa"/>
            <w:shd w:val="clear" w:color="auto" w:fill="FAFAFA"/>
          </w:tcPr>
          <w:p w14:paraId="21F45BF9" w14:textId="55D573B5" w:rsidR="00A277B7" w:rsidRPr="00E84424" w:rsidRDefault="00CF101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</w:t>
            </w:r>
            <w:r w:rsidR="00A277B7"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739</w:t>
            </w:r>
          </w:p>
        </w:tc>
        <w:tc>
          <w:tcPr>
            <w:tcW w:w="2391" w:type="dxa"/>
            <w:shd w:val="clear" w:color="auto" w:fill="auto"/>
          </w:tcPr>
          <w:p w14:paraId="367933FA" w14:textId="4F805662" w:rsidR="00A277B7" w:rsidRPr="00E84424" w:rsidRDefault="00CF101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</w:t>
            </w:r>
            <w:r w:rsidR="00A277B7"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919</w:t>
            </w:r>
          </w:p>
        </w:tc>
      </w:tr>
      <w:tr w:rsidR="00A277B7" w:rsidRPr="00E84424" w14:paraId="7AF54201" w14:textId="77777777" w:rsidTr="00837424">
        <w:trPr>
          <w:cantSplit/>
          <w:trHeight w:val="40"/>
        </w:trPr>
        <w:tc>
          <w:tcPr>
            <w:tcW w:w="4668" w:type="dxa"/>
          </w:tcPr>
          <w:p w14:paraId="407C474F" w14:textId="77777777" w:rsidR="00A277B7" w:rsidRPr="00E84424" w:rsidRDefault="00A277B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2391" w:type="dxa"/>
            <w:shd w:val="clear" w:color="auto" w:fill="FAFAFA"/>
          </w:tcPr>
          <w:p w14:paraId="7AC87BAF" w14:textId="62456E3C" w:rsidR="00A277B7" w:rsidRPr="00E84424" w:rsidRDefault="00CF101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215</w:t>
            </w:r>
            <w:r w:rsidR="00A277B7"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916</w:t>
            </w:r>
          </w:p>
        </w:tc>
        <w:tc>
          <w:tcPr>
            <w:tcW w:w="2391" w:type="dxa"/>
            <w:shd w:val="clear" w:color="auto" w:fill="auto"/>
          </w:tcPr>
          <w:p w14:paraId="783DEE8B" w14:textId="2F91D70A" w:rsidR="00A277B7" w:rsidRPr="00E84424" w:rsidRDefault="00CF101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213</w:t>
            </w:r>
            <w:r w:rsidR="00A277B7" w:rsidRPr="00E844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097</w:t>
            </w:r>
          </w:p>
        </w:tc>
      </w:tr>
      <w:tr w:rsidR="00A277B7" w:rsidRPr="00E84424" w14:paraId="1C357321" w14:textId="77777777" w:rsidTr="00837424">
        <w:trPr>
          <w:cantSplit/>
          <w:trHeight w:val="40"/>
        </w:trPr>
        <w:tc>
          <w:tcPr>
            <w:tcW w:w="4668" w:type="dxa"/>
          </w:tcPr>
          <w:p w14:paraId="2DF215C7" w14:textId="77777777" w:rsidR="00A277B7" w:rsidRPr="00E84424" w:rsidRDefault="00A277B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หนี้สินหมุนเวียน</w:t>
            </w:r>
          </w:p>
        </w:tc>
        <w:tc>
          <w:tcPr>
            <w:tcW w:w="2391" w:type="dxa"/>
            <w:shd w:val="clear" w:color="auto" w:fill="FAFAFA"/>
          </w:tcPr>
          <w:p w14:paraId="3B3A3F0C" w14:textId="7D132B48" w:rsidR="00A277B7" w:rsidRPr="00E84424" w:rsidRDefault="00A277B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F1017"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923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391" w:type="dxa"/>
            <w:shd w:val="clear" w:color="auto" w:fill="auto"/>
          </w:tcPr>
          <w:p w14:paraId="44917B56" w14:textId="45791AC3" w:rsidR="00A277B7" w:rsidRPr="00E84424" w:rsidRDefault="00A277B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F1017"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748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A277B7" w:rsidRPr="00E84424" w14:paraId="1A9D13AE" w14:textId="77777777" w:rsidTr="00837424">
        <w:trPr>
          <w:cantSplit/>
          <w:trHeight w:val="40"/>
        </w:trPr>
        <w:tc>
          <w:tcPr>
            <w:tcW w:w="4668" w:type="dxa"/>
          </w:tcPr>
          <w:p w14:paraId="498E6725" w14:textId="77777777" w:rsidR="00A277B7" w:rsidRPr="00E84424" w:rsidRDefault="00A277B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หนี้สินไม่หมุนเวียน</w:t>
            </w:r>
          </w:p>
        </w:tc>
        <w:tc>
          <w:tcPr>
            <w:tcW w:w="2391" w:type="dxa"/>
            <w:tcBorders>
              <w:bottom w:val="single" w:sz="4" w:space="0" w:color="auto"/>
            </w:tcBorders>
            <w:shd w:val="clear" w:color="auto" w:fill="FAFAFA"/>
          </w:tcPr>
          <w:p w14:paraId="7717CC15" w14:textId="140F259E" w:rsidR="00A277B7" w:rsidRPr="00E84424" w:rsidRDefault="00A277B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122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F1017"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865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391" w:type="dxa"/>
            <w:tcBorders>
              <w:bottom w:val="single" w:sz="4" w:space="0" w:color="auto"/>
            </w:tcBorders>
            <w:shd w:val="clear" w:color="auto" w:fill="auto"/>
          </w:tcPr>
          <w:p w14:paraId="66FD3311" w14:textId="6C586B37" w:rsidR="00A277B7" w:rsidRPr="00E84424" w:rsidRDefault="00A277B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105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F1017"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092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A277B7" w:rsidRPr="00E84424" w14:paraId="5C80855D" w14:textId="77777777" w:rsidTr="00837424">
        <w:trPr>
          <w:cantSplit/>
          <w:trHeight w:val="40"/>
        </w:trPr>
        <w:tc>
          <w:tcPr>
            <w:tcW w:w="4668" w:type="dxa"/>
          </w:tcPr>
          <w:p w14:paraId="1708C165" w14:textId="77777777" w:rsidR="00A277B7" w:rsidRPr="00E84424" w:rsidRDefault="00A277B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สินทรัพย์สุทธิ </w:t>
            </w:r>
          </w:p>
        </w:tc>
        <w:tc>
          <w:tcPr>
            <w:tcW w:w="239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5F00899" w14:textId="66C07135" w:rsidR="00A277B7" w:rsidRPr="00E84424" w:rsidRDefault="00CF101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111</w:t>
            </w:r>
            <w:r w:rsidR="00A277B7"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867</w:t>
            </w:r>
          </w:p>
        </w:tc>
        <w:tc>
          <w:tcPr>
            <w:tcW w:w="23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86A54F" w14:textId="4DBAAA6E" w:rsidR="00A277B7" w:rsidRPr="00E84424" w:rsidRDefault="00CF101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110</w:t>
            </w:r>
            <w:r w:rsidR="00A277B7"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176</w:t>
            </w:r>
          </w:p>
        </w:tc>
      </w:tr>
      <w:tr w:rsidR="00A277B7" w:rsidRPr="00E84424" w14:paraId="105A639F" w14:textId="77777777" w:rsidTr="00837424">
        <w:trPr>
          <w:cantSplit/>
          <w:trHeight w:val="40"/>
        </w:trPr>
        <w:tc>
          <w:tcPr>
            <w:tcW w:w="4668" w:type="dxa"/>
          </w:tcPr>
          <w:p w14:paraId="49892D6E" w14:textId="77777777" w:rsidR="00A277B7" w:rsidRPr="00E84424" w:rsidRDefault="00A277B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391" w:type="dxa"/>
            <w:tcBorders>
              <w:top w:val="single" w:sz="4" w:space="0" w:color="auto"/>
            </w:tcBorders>
            <w:shd w:val="clear" w:color="auto" w:fill="FAFAFA"/>
          </w:tcPr>
          <w:p w14:paraId="2EA0BD56" w14:textId="77777777" w:rsidR="00A277B7" w:rsidRPr="00E84424" w:rsidRDefault="00A277B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391" w:type="dxa"/>
            <w:tcBorders>
              <w:top w:val="single" w:sz="4" w:space="0" w:color="auto"/>
            </w:tcBorders>
          </w:tcPr>
          <w:p w14:paraId="678C670E" w14:textId="77777777" w:rsidR="00A277B7" w:rsidRPr="00E84424" w:rsidRDefault="00A277B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277B7" w:rsidRPr="00E84424" w14:paraId="39C8281A" w14:textId="77777777" w:rsidTr="00837424">
        <w:trPr>
          <w:cantSplit/>
          <w:trHeight w:val="40"/>
        </w:trPr>
        <w:tc>
          <w:tcPr>
            <w:tcW w:w="4668" w:type="dxa"/>
          </w:tcPr>
          <w:p w14:paraId="76AC94F0" w14:textId="77777777" w:rsidR="00A277B7" w:rsidRPr="00E84424" w:rsidRDefault="00A277B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2391" w:type="dxa"/>
            <w:shd w:val="clear" w:color="auto" w:fill="FAFAFA"/>
          </w:tcPr>
          <w:p w14:paraId="55DAB4A5" w14:textId="45145523" w:rsidR="00A277B7" w:rsidRPr="00E84424" w:rsidRDefault="00CF101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A277B7"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970</w:t>
            </w:r>
          </w:p>
        </w:tc>
        <w:tc>
          <w:tcPr>
            <w:tcW w:w="2391" w:type="dxa"/>
            <w:shd w:val="clear" w:color="auto" w:fill="auto"/>
          </w:tcPr>
          <w:p w14:paraId="425108B7" w14:textId="49AC3D63" w:rsidR="00A277B7" w:rsidRPr="00E84424" w:rsidRDefault="00CF101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A277B7"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283</w:t>
            </w:r>
          </w:p>
        </w:tc>
      </w:tr>
      <w:tr w:rsidR="00A277B7" w:rsidRPr="00E84424" w14:paraId="547F4A04" w14:textId="77777777" w:rsidTr="00837424">
        <w:trPr>
          <w:cantSplit/>
          <w:trHeight w:val="40"/>
        </w:trPr>
        <w:tc>
          <w:tcPr>
            <w:tcW w:w="4668" w:type="dxa"/>
          </w:tcPr>
          <w:p w14:paraId="4EB73C32" w14:textId="77777777" w:rsidR="00A277B7" w:rsidRPr="00E84424" w:rsidRDefault="00A277B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ส่วนที่เป็นของผู้ถือหุ้นของผู้ถูกลงทุน</w:t>
            </w:r>
          </w:p>
        </w:tc>
        <w:tc>
          <w:tcPr>
            <w:tcW w:w="2391" w:type="dxa"/>
            <w:shd w:val="clear" w:color="auto" w:fill="FAFAFA"/>
          </w:tcPr>
          <w:p w14:paraId="668D2054" w14:textId="17AC63A7" w:rsidR="00A277B7" w:rsidRPr="00E84424" w:rsidRDefault="00CF101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102</w:t>
            </w:r>
            <w:r w:rsidR="00875C88" w:rsidRPr="00E844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897</w:t>
            </w:r>
          </w:p>
        </w:tc>
        <w:tc>
          <w:tcPr>
            <w:tcW w:w="2391" w:type="dxa"/>
            <w:shd w:val="clear" w:color="auto" w:fill="auto"/>
          </w:tcPr>
          <w:p w14:paraId="4F1E325F" w14:textId="4BFB9148" w:rsidR="00A277B7" w:rsidRPr="00E84424" w:rsidRDefault="00CF101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100</w:t>
            </w:r>
            <w:r w:rsidR="00A277B7"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893</w:t>
            </w:r>
          </w:p>
        </w:tc>
      </w:tr>
    </w:tbl>
    <w:p w14:paraId="4360FC62" w14:textId="77777777" w:rsidR="00993840" w:rsidRPr="00E84424" w:rsidRDefault="00993840" w:rsidP="00167E49">
      <w:pPr>
        <w:pStyle w:val="block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ABF24F3" w14:textId="77777777" w:rsidR="00993840" w:rsidRPr="00E84424" w:rsidRDefault="00993840" w:rsidP="00167E49">
      <w:pPr>
        <w:pStyle w:val="block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E8442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งบกำไรขาดทุนเบ็ดเสร็จโดยสรุป</w:t>
      </w:r>
    </w:p>
    <w:p w14:paraId="11F966F5" w14:textId="77777777" w:rsidR="00993840" w:rsidRPr="00E84424" w:rsidRDefault="00993840" w:rsidP="00167E49">
      <w:pPr>
        <w:pStyle w:val="block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668"/>
        <w:gridCol w:w="2391"/>
        <w:gridCol w:w="2391"/>
      </w:tblGrid>
      <w:tr w:rsidR="00A277B7" w:rsidRPr="00E84424" w14:paraId="49001E94" w14:textId="77777777" w:rsidTr="00837424">
        <w:trPr>
          <w:cantSplit/>
        </w:trPr>
        <w:tc>
          <w:tcPr>
            <w:tcW w:w="4668" w:type="dxa"/>
          </w:tcPr>
          <w:p w14:paraId="3B784B9B" w14:textId="77777777" w:rsidR="00A277B7" w:rsidRPr="00E84424" w:rsidRDefault="00A277B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782" w:type="dxa"/>
            <w:gridSpan w:val="2"/>
            <w:tcBorders>
              <w:top w:val="single" w:sz="4" w:space="0" w:color="auto"/>
            </w:tcBorders>
            <w:vAlign w:val="bottom"/>
          </w:tcPr>
          <w:p w14:paraId="10F95A0B" w14:textId="77777777" w:rsidR="00A277B7" w:rsidRPr="00E84424" w:rsidRDefault="00A277B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บริษัท โกลบอล เพาเวอร์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ซินเนอร์ยี่ จำกัด (มหาชน)</w:t>
            </w:r>
          </w:p>
        </w:tc>
      </w:tr>
      <w:tr w:rsidR="00A277B7" w:rsidRPr="00E84424" w14:paraId="5BD1E2A7" w14:textId="77777777" w:rsidTr="00837424">
        <w:trPr>
          <w:cantSplit/>
        </w:trPr>
        <w:tc>
          <w:tcPr>
            <w:tcW w:w="4668" w:type="dxa"/>
          </w:tcPr>
          <w:p w14:paraId="24A1F1A7" w14:textId="37394241" w:rsidR="00A277B7" w:rsidRPr="00E84424" w:rsidRDefault="00A277B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สำหรับปีสิ้นสุดวันที่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  <w:t xml:space="preserve"> </w:t>
            </w:r>
            <w:r w:rsidR="00CF1017" w:rsidRPr="00CF10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  <w:t xml:space="preserve"> 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391" w:type="dxa"/>
            <w:tcBorders>
              <w:top w:val="single" w:sz="4" w:space="0" w:color="auto"/>
            </w:tcBorders>
            <w:vAlign w:val="bottom"/>
          </w:tcPr>
          <w:p w14:paraId="73C05DFE" w14:textId="19D7E0E6" w:rsidR="00A277B7" w:rsidRPr="00E84424" w:rsidRDefault="00A277B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พ.ศ.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color w:val="7030A0"/>
                <w:sz w:val="26"/>
                <w:szCs w:val="26"/>
                <w:cs/>
              </w:rPr>
              <w:t xml:space="preserve"> </w:t>
            </w:r>
            <w:r w:rsidR="00CF1017" w:rsidRPr="00CF10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2391" w:type="dxa"/>
            <w:tcBorders>
              <w:top w:val="single" w:sz="4" w:space="0" w:color="auto"/>
            </w:tcBorders>
            <w:vAlign w:val="bottom"/>
          </w:tcPr>
          <w:p w14:paraId="35E2E0AB" w14:textId="46F89D80" w:rsidR="00A277B7" w:rsidRPr="00E84424" w:rsidRDefault="00A277B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พ.ศ.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color w:val="7030A0"/>
                <w:sz w:val="26"/>
                <w:szCs w:val="26"/>
                <w:cs/>
              </w:rPr>
              <w:t xml:space="preserve"> </w:t>
            </w:r>
            <w:r w:rsidR="00CF1017" w:rsidRPr="00CF10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A277B7" w:rsidRPr="00E84424" w14:paraId="4FFAD156" w14:textId="77777777" w:rsidTr="00837424">
        <w:trPr>
          <w:cantSplit/>
        </w:trPr>
        <w:tc>
          <w:tcPr>
            <w:tcW w:w="4668" w:type="dxa"/>
          </w:tcPr>
          <w:p w14:paraId="1DF0F50A" w14:textId="77777777" w:rsidR="00A277B7" w:rsidRPr="00E84424" w:rsidRDefault="00A277B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391" w:type="dxa"/>
            <w:tcBorders>
              <w:bottom w:val="single" w:sz="4" w:space="0" w:color="auto"/>
            </w:tcBorders>
            <w:vAlign w:val="bottom"/>
          </w:tcPr>
          <w:p w14:paraId="3FF54857" w14:textId="77777777" w:rsidR="00A277B7" w:rsidRPr="00E84424" w:rsidRDefault="00A277B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2391" w:type="dxa"/>
            <w:tcBorders>
              <w:bottom w:val="single" w:sz="4" w:space="0" w:color="auto"/>
            </w:tcBorders>
            <w:vAlign w:val="bottom"/>
          </w:tcPr>
          <w:p w14:paraId="3FE504ED" w14:textId="77777777" w:rsidR="00A277B7" w:rsidRPr="00E84424" w:rsidRDefault="00A277B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A277B7" w:rsidRPr="00E84424" w14:paraId="578A88AF" w14:textId="77777777" w:rsidTr="00837424">
        <w:trPr>
          <w:cantSplit/>
          <w:trHeight w:val="40"/>
        </w:trPr>
        <w:tc>
          <w:tcPr>
            <w:tcW w:w="4668" w:type="dxa"/>
          </w:tcPr>
          <w:p w14:paraId="643DB6E4" w14:textId="77777777" w:rsidR="00A277B7" w:rsidRPr="00E84424" w:rsidRDefault="00A277B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391" w:type="dxa"/>
            <w:shd w:val="clear" w:color="auto" w:fill="FAFAFA"/>
          </w:tcPr>
          <w:p w14:paraId="2E9E4330" w14:textId="77777777" w:rsidR="00A277B7" w:rsidRPr="00E84424" w:rsidRDefault="00A277B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391" w:type="dxa"/>
          </w:tcPr>
          <w:p w14:paraId="088453AB" w14:textId="77777777" w:rsidR="00A277B7" w:rsidRPr="00E84424" w:rsidRDefault="00A277B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277B7" w:rsidRPr="00E84424" w14:paraId="2576FDDA" w14:textId="77777777" w:rsidTr="00837424">
        <w:trPr>
          <w:cantSplit/>
          <w:trHeight w:val="40"/>
        </w:trPr>
        <w:tc>
          <w:tcPr>
            <w:tcW w:w="4668" w:type="dxa"/>
          </w:tcPr>
          <w:p w14:paraId="78AA78F0" w14:textId="77777777" w:rsidR="00A277B7" w:rsidRPr="00E84424" w:rsidRDefault="00A277B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</w:t>
            </w:r>
          </w:p>
        </w:tc>
        <w:tc>
          <w:tcPr>
            <w:tcW w:w="2391" w:type="dxa"/>
            <w:shd w:val="clear" w:color="auto" w:fill="FAFAFA"/>
          </w:tcPr>
          <w:p w14:paraId="3EEE8773" w14:textId="08A3C042" w:rsidR="00A277B7" w:rsidRPr="00E84424" w:rsidRDefault="00CF101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</w:t>
            </w:r>
            <w:r w:rsidR="00A277B7"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578</w:t>
            </w:r>
          </w:p>
        </w:tc>
        <w:tc>
          <w:tcPr>
            <w:tcW w:w="2391" w:type="dxa"/>
            <w:shd w:val="clear" w:color="auto" w:fill="auto"/>
          </w:tcPr>
          <w:p w14:paraId="5FCF0EC8" w14:textId="75908213" w:rsidR="00A277B7" w:rsidRPr="00E84424" w:rsidRDefault="00CF101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</w:t>
            </w:r>
            <w:r w:rsidR="00A277B7" w:rsidRPr="00E844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562</w:t>
            </w:r>
          </w:p>
        </w:tc>
      </w:tr>
      <w:tr w:rsidR="00A277B7" w:rsidRPr="00E84424" w14:paraId="2662FB8C" w14:textId="77777777" w:rsidTr="00837424">
        <w:trPr>
          <w:cantSplit/>
          <w:trHeight w:val="40"/>
        </w:trPr>
        <w:tc>
          <w:tcPr>
            <w:tcW w:w="4668" w:type="dxa"/>
          </w:tcPr>
          <w:p w14:paraId="60F55CF3" w14:textId="77777777" w:rsidR="00A277B7" w:rsidRPr="00E84424" w:rsidRDefault="00A277B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กำไรสุทธิ</w:t>
            </w:r>
          </w:p>
        </w:tc>
        <w:tc>
          <w:tcPr>
            <w:tcW w:w="2391" w:type="dxa"/>
            <w:shd w:val="clear" w:color="auto" w:fill="FAFAFA"/>
          </w:tcPr>
          <w:p w14:paraId="3FFBBE6E" w14:textId="3A1A4E4C" w:rsidR="00A277B7" w:rsidRPr="00E84424" w:rsidRDefault="00CF101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A277B7"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490</w:t>
            </w:r>
          </w:p>
        </w:tc>
        <w:tc>
          <w:tcPr>
            <w:tcW w:w="2391" w:type="dxa"/>
            <w:shd w:val="clear" w:color="auto" w:fill="auto"/>
          </w:tcPr>
          <w:p w14:paraId="37C547DF" w14:textId="43A1855A" w:rsidR="00A277B7" w:rsidRPr="00E84424" w:rsidRDefault="00CF101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A277B7"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001</w:t>
            </w:r>
          </w:p>
        </w:tc>
      </w:tr>
      <w:tr w:rsidR="00A277B7" w:rsidRPr="00E84424" w14:paraId="2690F8C1" w14:textId="77777777" w:rsidTr="00837424">
        <w:trPr>
          <w:cantSplit/>
          <w:trHeight w:val="40"/>
        </w:trPr>
        <w:tc>
          <w:tcPr>
            <w:tcW w:w="4668" w:type="dxa"/>
          </w:tcPr>
          <w:p w14:paraId="3E58F2EA" w14:textId="77777777" w:rsidR="00A277B7" w:rsidRPr="00E84424" w:rsidRDefault="00A277B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ขาดทุนเบ็ดเสร็จอื่น</w:t>
            </w:r>
          </w:p>
        </w:tc>
        <w:tc>
          <w:tcPr>
            <w:tcW w:w="2391" w:type="dxa"/>
            <w:tcBorders>
              <w:bottom w:val="single" w:sz="4" w:space="0" w:color="auto"/>
            </w:tcBorders>
            <w:shd w:val="clear" w:color="auto" w:fill="FAFAFA"/>
          </w:tcPr>
          <w:p w14:paraId="756BD8AA" w14:textId="590142F0" w:rsidR="00A277B7" w:rsidRPr="00E84424" w:rsidRDefault="00A277B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152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391" w:type="dxa"/>
            <w:tcBorders>
              <w:bottom w:val="single" w:sz="4" w:space="0" w:color="auto"/>
            </w:tcBorders>
            <w:shd w:val="clear" w:color="auto" w:fill="auto"/>
          </w:tcPr>
          <w:p w14:paraId="4563F3E9" w14:textId="4BF4C5BE" w:rsidR="00A277B7" w:rsidRPr="00E84424" w:rsidRDefault="00A277B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151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A277B7" w:rsidRPr="00E84424" w14:paraId="4CCB40D5" w14:textId="77777777" w:rsidTr="00837424">
        <w:trPr>
          <w:cantSplit/>
          <w:trHeight w:val="40"/>
        </w:trPr>
        <w:tc>
          <w:tcPr>
            <w:tcW w:w="4668" w:type="dxa"/>
          </w:tcPr>
          <w:p w14:paraId="22A3C60D" w14:textId="77777777" w:rsidR="00A277B7" w:rsidRPr="00E84424" w:rsidRDefault="00A277B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กำไรขาดทุนเบ็ดเสร็จรวม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239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FF1B490" w14:textId="2D65D102" w:rsidR="00A277B7" w:rsidRPr="00E84424" w:rsidRDefault="00CF101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A277B7"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338</w:t>
            </w:r>
          </w:p>
        </w:tc>
        <w:tc>
          <w:tcPr>
            <w:tcW w:w="23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A90254" w14:textId="20335CB8" w:rsidR="00A277B7" w:rsidRPr="00E84424" w:rsidRDefault="00CF101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A277B7"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850</w:t>
            </w:r>
          </w:p>
        </w:tc>
      </w:tr>
      <w:tr w:rsidR="00A277B7" w:rsidRPr="00E84424" w14:paraId="58E532E4" w14:textId="77777777" w:rsidTr="00837424">
        <w:trPr>
          <w:cantSplit/>
          <w:trHeight w:val="40"/>
        </w:trPr>
        <w:tc>
          <w:tcPr>
            <w:tcW w:w="4668" w:type="dxa"/>
          </w:tcPr>
          <w:p w14:paraId="2C831002" w14:textId="77777777" w:rsidR="00A277B7" w:rsidRPr="00E84424" w:rsidRDefault="00A277B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391" w:type="dxa"/>
            <w:tcBorders>
              <w:top w:val="single" w:sz="4" w:space="0" w:color="auto"/>
            </w:tcBorders>
            <w:shd w:val="clear" w:color="auto" w:fill="FAFAFA"/>
          </w:tcPr>
          <w:p w14:paraId="3B09F465" w14:textId="77777777" w:rsidR="00A277B7" w:rsidRPr="00E84424" w:rsidRDefault="00A277B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391" w:type="dxa"/>
            <w:tcBorders>
              <w:top w:val="single" w:sz="4" w:space="0" w:color="auto"/>
            </w:tcBorders>
          </w:tcPr>
          <w:p w14:paraId="07F18E1A" w14:textId="77777777" w:rsidR="00A277B7" w:rsidRPr="00E84424" w:rsidRDefault="00A277B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277B7" w:rsidRPr="00E84424" w14:paraId="3C22E7AB" w14:textId="77777777" w:rsidTr="00837424">
        <w:trPr>
          <w:cantSplit/>
          <w:trHeight w:val="40"/>
        </w:trPr>
        <w:tc>
          <w:tcPr>
            <w:tcW w:w="4668" w:type="dxa"/>
          </w:tcPr>
          <w:p w14:paraId="6BDE3E8D" w14:textId="77777777" w:rsidR="00A277B7" w:rsidRPr="00E84424" w:rsidRDefault="00A277B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2391" w:type="dxa"/>
            <w:shd w:val="clear" w:color="auto" w:fill="FAFAFA"/>
          </w:tcPr>
          <w:p w14:paraId="48128C60" w14:textId="45ADD1AD" w:rsidR="00A277B7" w:rsidRPr="00E84424" w:rsidRDefault="00CF101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927</w:t>
            </w:r>
          </w:p>
        </w:tc>
        <w:tc>
          <w:tcPr>
            <w:tcW w:w="2391" w:type="dxa"/>
            <w:shd w:val="clear" w:color="auto" w:fill="auto"/>
          </w:tcPr>
          <w:p w14:paraId="0AA0211C" w14:textId="32EE2706" w:rsidR="00A277B7" w:rsidRPr="00E84424" w:rsidRDefault="00CF101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A277B7"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914</w:t>
            </w:r>
          </w:p>
        </w:tc>
      </w:tr>
      <w:tr w:rsidR="00A277B7" w:rsidRPr="00E84424" w14:paraId="35D87FF2" w14:textId="77777777" w:rsidTr="00837424">
        <w:trPr>
          <w:cantSplit/>
          <w:trHeight w:val="40"/>
        </w:trPr>
        <w:tc>
          <w:tcPr>
            <w:tcW w:w="4668" w:type="dxa"/>
          </w:tcPr>
          <w:p w14:paraId="221E6350" w14:textId="77777777" w:rsidR="00A277B7" w:rsidRPr="00E84424" w:rsidRDefault="00A277B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ส่วนที่เป็นของผู้ถือหุ้นของผู้ถูกลงทุน</w:t>
            </w:r>
          </w:p>
        </w:tc>
        <w:tc>
          <w:tcPr>
            <w:tcW w:w="2391" w:type="dxa"/>
            <w:shd w:val="clear" w:color="auto" w:fill="FAFAFA"/>
          </w:tcPr>
          <w:p w14:paraId="02D4C5E3" w14:textId="28DFB14F" w:rsidR="00A277B7" w:rsidRPr="00E84424" w:rsidRDefault="00CF101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A277B7"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411</w:t>
            </w:r>
          </w:p>
        </w:tc>
        <w:tc>
          <w:tcPr>
            <w:tcW w:w="2391" w:type="dxa"/>
            <w:shd w:val="clear" w:color="auto" w:fill="auto"/>
          </w:tcPr>
          <w:p w14:paraId="37B8566E" w14:textId="5EC1D99D" w:rsidR="00A277B7" w:rsidRPr="00E84424" w:rsidRDefault="00CF101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A277B7"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936</w:t>
            </w:r>
          </w:p>
        </w:tc>
      </w:tr>
    </w:tbl>
    <w:p w14:paraId="12B8643F" w14:textId="77777777" w:rsidR="00993840" w:rsidRPr="00E84424" w:rsidRDefault="00993840" w:rsidP="00993840">
      <w:pPr>
        <w:pStyle w:val="block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6EA80AE" w14:textId="77777777" w:rsidR="00993840" w:rsidRPr="00E84424" w:rsidRDefault="00993840" w:rsidP="009938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</w:pPr>
      <w:r w:rsidRPr="00E84424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br w:type="page"/>
      </w:r>
    </w:p>
    <w:p w14:paraId="2D576B1A" w14:textId="77777777" w:rsidR="00993840" w:rsidRPr="00E84424" w:rsidRDefault="00993840" w:rsidP="00993840">
      <w:pPr>
        <w:pStyle w:val="block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</w:p>
    <w:p w14:paraId="0DB4A0C3" w14:textId="77777777" w:rsidR="00993840" w:rsidRPr="00E84424" w:rsidRDefault="00993840" w:rsidP="00E75D02">
      <w:pPr>
        <w:pStyle w:val="block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E8442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การกระทบยอดรายการข้อมูลทางการเงินโดยสรุป</w:t>
      </w:r>
    </w:p>
    <w:p w14:paraId="09CD39DF" w14:textId="77777777" w:rsidR="00783382" w:rsidRPr="00783382" w:rsidRDefault="00783382" w:rsidP="00E75D02">
      <w:pPr>
        <w:pStyle w:val="block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0"/>
          <w:lang w:bidi="th-TH"/>
        </w:rPr>
      </w:pPr>
    </w:p>
    <w:p w14:paraId="2E0B5F95" w14:textId="2131D19E" w:rsidR="00993840" w:rsidRDefault="00993840" w:rsidP="00E75D02">
      <w:pPr>
        <w:pStyle w:val="block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E8442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กระทบยอดรายการระหว่างข้อมูลทางการเงินโดยสรุปกับมูลค่าตามบัญชีของส่วนได้เสียของกิจการในบริษัทร่วม</w:t>
      </w:r>
    </w:p>
    <w:p w14:paraId="0F435752" w14:textId="77777777" w:rsidR="00783382" w:rsidRPr="00783382" w:rsidRDefault="00783382" w:rsidP="00E75D02">
      <w:pPr>
        <w:pStyle w:val="block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0"/>
        </w:rPr>
      </w:pPr>
    </w:p>
    <w:tbl>
      <w:tblPr>
        <w:tblW w:w="9468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32"/>
        <w:gridCol w:w="2268"/>
        <w:gridCol w:w="2268"/>
      </w:tblGrid>
      <w:tr w:rsidR="00A277B7" w:rsidRPr="00E84424" w14:paraId="75A85D5F" w14:textId="77777777" w:rsidTr="00837424">
        <w:trPr>
          <w:cantSplit/>
          <w:trHeight w:val="20"/>
        </w:trPr>
        <w:tc>
          <w:tcPr>
            <w:tcW w:w="4932" w:type="dxa"/>
          </w:tcPr>
          <w:p w14:paraId="4453F9FE" w14:textId="77777777" w:rsidR="00A277B7" w:rsidRPr="00E84424" w:rsidRDefault="00A277B7" w:rsidP="00520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72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45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AA55BF" w14:textId="77777777" w:rsidR="00A277B7" w:rsidRPr="00E84424" w:rsidRDefault="00A277B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บริษัท โกลบอล เพาเวอร์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ซินเนอร์ยี่ จำกัด (มหาชน)</w:t>
            </w:r>
          </w:p>
        </w:tc>
      </w:tr>
      <w:tr w:rsidR="00A277B7" w:rsidRPr="00E84424" w14:paraId="55B6A38C" w14:textId="77777777" w:rsidTr="00837424">
        <w:trPr>
          <w:cantSplit/>
          <w:trHeight w:val="20"/>
        </w:trPr>
        <w:tc>
          <w:tcPr>
            <w:tcW w:w="4932" w:type="dxa"/>
          </w:tcPr>
          <w:p w14:paraId="5712EF4F" w14:textId="77777777" w:rsidR="00A277B7" w:rsidRPr="00E84424" w:rsidRDefault="00A277B7" w:rsidP="00520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72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nil"/>
            </w:tcBorders>
            <w:vAlign w:val="bottom"/>
          </w:tcPr>
          <w:p w14:paraId="0C7395D3" w14:textId="68C00868" w:rsidR="00A277B7" w:rsidRPr="00E84424" w:rsidRDefault="00A277B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พ.ศ.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color w:val="7030A0"/>
                <w:sz w:val="26"/>
                <w:szCs w:val="26"/>
                <w:cs/>
              </w:rPr>
              <w:t xml:space="preserve"> </w:t>
            </w:r>
            <w:r w:rsidR="00CF1017" w:rsidRPr="00CF10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2268" w:type="dxa"/>
            <w:tcBorders>
              <w:top w:val="single" w:sz="4" w:space="0" w:color="auto"/>
              <w:bottom w:val="nil"/>
            </w:tcBorders>
            <w:vAlign w:val="bottom"/>
          </w:tcPr>
          <w:p w14:paraId="49477740" w14:textId="2DF9AE63" w:rsidR="00A277B7" w:rsidRPr="00E84424" w:rsidRDefault="00A277B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พ.ศ.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color w:val="7030A0"/>
                <w:sz w:val="26"/>
                <w:szCs w:val="26"/>
                <w:cs/>
              </w:rPr>
              <w:t xml:space="preserve"> </w:t>
            </w:r>
            <w:r w:rsidR="00CF1017" w:rsidRPr="00CF10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A277B7" w:rsidRPr="00E84424" w14:paraId="5C742669" w14:textId="77777777" w:rsidTr="00837424">
        <w:trPr>
          <w:cantSplit/>
          <w:trHeight w:val="20"/>
        </w:trPr>
        <w:tc>
          <w:tcPr>
            <w:tcW w:w="4932" w:type="dxa"/>
          </w:tcPr>
          <w:p w14:paraId="5AAD0EC5" w14:textId="77777777" w:rsidR="00A277B7" w:rsidRPr="00E84424" w:rsidRDefault="00A277B7" w:rsidP="00520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vAlign w:val="bottom"/>
          </w:tcPr>
          <w:p w14:paraId="3C1C7E66" w14:textId="77777777" w:rsidR="00A277B7" w:rsidRPr="00E84424" w:rsidRDefault="00A277B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bottom"/>
          </w:tcPr>
          <w:p w14:paraId="2C29D8EF" w14:textId="77777777" w:rsidR="00A277B7" w:rsidRPr="00E84424" w:rsidRDefault="00A277B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A277B7" w:rsidRPr="00E84424" w14:paraId="3AC3F1CF" w14:textId="77777777" w:rsidTr="00837424">
        <w:trPr>
          <w:cantSplit/>
          <w:trHeight w:val="20"/>
        </w:trPr>
        <w:tc>
          <w:tcPr>
            <w:tcW w:w="4932" w:type="dxa"/>
          </w:tcPr>
          <w:p w14:paraId="6EF25EF6" w14:textId="77777777" w:rsidR="00A277B7" w:rsidRPr="00E84424" w:rsidRDefault="00A277B7" w:rsidP="00520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FAFAFA"/>
          </w:tcPr>
          <w:p w14:paraId="6331F4E2" w14:textId="77777777" w:rsidR="00A277B7" w:rsidRPr="00E84424" w:rsidRDefault="00A277B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</w:tcPr>
          <w:p w14:paraId="0E8C6323" w14:textId="77777777" w:rsidR="00A277B7" w:rsidRPr="00E84424" w:rsidRDefault="00A277B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277B7" w:rsidRPr="00E84424" w14:paraId="3DF92623" w14:textId="77777777" w:rsidTr="00837424">
        <w:trPr>
          <w:cantSplit/>
          <w:trHeight w:val="20"/>
        </w:trPr>
        <w:tc>
          <w:tcPr>
            <w:tcW w:w="4932" w:type="dxa"/>
          </w:tcPr>
          <w:p w14:paraId="0A205F9B" w14:textId="77777777" w:rsidR="00A277B7" w:rsidRPr="00E84424" w:rsidRDefault="00A277B7" w:rsidP="00520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ส่วนได้เสียของกลุ่มกิจการในสินทรัพย์สุทธิของบริษัทร่วม</w:t>
            </w:r>
          </w:p>
        </w:tc>
        <w:tc>
          <w:tcPr>
            <w:tcW w:w="2268" w:type="dxa"/>
            <w:shd w:val="clear" w:color="auto" w:fill="FAFAFA"/>
          </w:tcPr>
          <w:p w14:paraId="170062C7" w14:textId="77777777" w:rsidR="00A277B7" w:rsidRPr="00E84424" w:rsidRDefault="00A277B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268" w:type="dxa"/>
          </w:tcPr>
          <w:p w14:paraId="04DA18E1" w14:textId="77777777" w:rsidR="00A277B7" w:rsidRPr="00E84424" w:rsidRDefault="00A277B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277B7" w:rsidRPr="00E84424" w14:paraId="22C5FEFE" w14:textId="77777777" w:rsidTr="00837424">
        <w:trPr>
          <w:cantSplit/>
          <w:trHeight w:val="20"/>
        </w:trPr>
        <w:tc>
          <w:tcPr>
            <w:tcW w:w="4932" w:type="dxa"/>
          </w:tcPr>
          <w:p w14:paraId="1A38E19C" w14:textId="580D0F43" w:rsidR="00A277B7" w:rsidRPr="00E84424" w:rsidRDefault="00520F41" w:rsidP="00520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="00A277B7"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CF1017"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A277B7"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2268" w:type="dxa"/>
            <w:shd w:val="clear" w:color="auto" w:fill="FAFAFA"/>
          </w:tcPr>
          <w:p w14:paraId="1333EFCC" w14:textId="48E81A38" w:rsidR="00A277B7" w:rsidRPr="00E84424" w:rsidRDefault="00CF101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="00A277B7" w:rsidRPr="00E844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159</w:t>
            </w:r>
          </w:p>
        </w:tc>
        <w:tc>
          <w:tcPr>
            <w:tcW w:w="2268" w:type="dxa"/>
            <w:shd w:val="clear" w:color="auto" w:fill="auto"/>
          </w:tcPr>
          <w:p w14:paraId="4A831B95" w14:textId="4A666513" w:rsidR="00A277B7" w:rsidRPr="00E84424" w:rsidRDefault="00CF101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A277B7"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081</w:t>
            </w:r>
          </w:p>
        </w:tc>
      </w:tr>
      <w:tr w:rsidR="00A277B7" w:rsidRPr="00E84424" w14:paraId="3AB65421" w14:textId="77777777" w:rsidTr="00837424">
        <w:trPr>
          <w:cantSplit/>
          <w:trHeight w:val="20"/>
        </w:trPr>
        <w:tc>
          <w:tcPr>
            <w:tcW w:w="4932" w:type="dxa"/>
          </w:tcPr>
          <w:p w14:paraId="20D42447" w14:textId="176B1863" w:rsidR="00A277B7" w:rsidRPr="00E84424" w:rsidRDefault="00A277B7" w:rsidP="00520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ขาดทุนจากการปรับมาตรฐานรายงานทางการเงินฉบับที่ </w:t>
            </w:r>
            <w:r w:rsidR="00CF1017"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และ </w:t>
            </w:r>
            <w:r w:rsidR="00CF1017"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</w:p>
        </w:tc>
        <w:tc>
          <w:tcPr>
            <w:tcW w:w="2268" w:type="dxa"/>
            <w:shd w:val="clear" w:color="auto" w:fill="FAFAFA"/>
          </w:tcPr>
          <w:p w14:paraId="05806EA5" w14:textId="7191FBFE" w:rsidR="00A277B7" w:rsidRPr="00E84424" w:rsidRDefault="00A277B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516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268" w:type="dxa"/>
            <w:shd w:val="clear" w:color="auto" w:fill="auto"/>
          </w:tcPr>
          <w:p w14:paraId="2B2161EC" w14:textId="7F5045A8" w:rsidR="00A277B7" w:rsidRPr="00E84424" w:rsidRDefault="00F85E1D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A277B7" w:rsidRPr="00E84424" w14:paraId="66045902" w14:textId="77777777" w:rsidTr="00837424">
        <w:trPr>
          <w:cantSplit/>
          <w:trHeight w:val="20"/>
        </w:trPr>
        <w:tc>
          <w:tcPr>
            <w:tcW w:w="4932" w:type="dxa"/>
          </w:tcPr>
          <w:p w14:paraId="7FC65512" w14:textId="77777777" w:rsidR="00A277B7" w:rsidRPr="00E84424" w:rsidRDefault="00A277B7" w:rsidP="00520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การซื้อหุ้นเพิ่มทุนของบริษัทร่วม</w:t>
            </w:r>
          </w:p>
        </w:tc>
        <w:tc>
          <w:tcPr>
            <w:tcW w:w="2268" w:type="dxa"/>
            <w:shd w:val="clear" w:color="auto" w:fill="FAFAFA"/>
          </w:tcPr>
          <w:p w14:paraId="76BA80A2" w14:textId="77777777" w:rsidR="00A277B7" w:rsidRPr="00E84424" w:rsidRDefault="00A277B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268" w:type="dxa"/>
            <w:shd w:val="clear" w:color="auto" w:fill="auto"/>
          </w:tcPr>
          <w:p w14:paraId="6BE5B2AC" w14:textId="6A083244" w:rsidR="00A277B7" w:rsidRPr="00E84424" w:rsidRDefault="00CF101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</w:t>
            </w:r>
            <w:r w:rsidR="00A277B7"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971</w:t>
            </w:r>
          </w:p>
        </w:tc>
      </w:tr>
      <w:tr w:rsidR="00A277B7" w:rsidRPr="00E84424" w14:paraId="760D95FC" w14:textId="77777777" w:rsidTr="00837424">
        <w:trPr>
          <w:cantSplit/>
          <w:trHeight w:val="20"/>
        </w:trPr>
        <w:tc>
          <w:tcPr>
            <w:tcW w:w="4932" w:type="dxa"/>
          </w:tcPr>
          <w:p w14:paraId="4FD78A8D" w14:textId="77777777" w:rsidR="00A277B7" w:rsidRPr="00E84424" w:rsidRDefault="00A277B7" w:rsidP="00520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การจำหน่ายหุ้น</w:t>
            </w:r>
          </w:p>
        </w:tc>
        <w:tc>
          <w:tcPr>
            <w:tcW w:w="2268" w:type="dxa"/>
            <w:shd w:val="clear" w:color="auto" w:fill="FAFAFA"/>
          </w:tcPr>
          <w:p w14:paraId="1AEB217C" w14:textId="7E7A25F0" w:rsidR="00A277B7" w:rsidRPr="00E84424" w:rsidRDefault="00A277B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F1017"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512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268" w:type="dxa"/>
            <w:shd w:val="clear" w:color="auto" w:fill="auto"/>
          </w:tcPr>
          <w:p w14:paraId="497058DB" w14:textId="77777777" w:rsidR="00A277B7" w:rsidRPr="00E84424" w:rsidRDefault="00A277B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A277B7" w:rsidRPr="00E84424" w14:paraId="79C4A8D0" w14:textId="77777777" w:rsidTr="00837424">
        <w:trPr>
          <w:cantSplit/>
          <w:trHeight w:val="20"/>
        </w:trPr>
        <w:tc>
          <w:tcPr>
            <w:tcW w:w="4932" w:type="dxa"/>
          </w:tcPr>
          <w:p w14:paraId="023FC8E1" w14:textId="77777777" w:rsidR="00A277B7" w:rsidRPr="00E84424" w:rsidRDefault="00A277B7" w:rsidP="00520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กำไรเบ็ดเสร็จรวมส่วนที่เป็นของกลุ่มกิจการ</w:t>
            </w:r>
          </w:p>
        </w:tc>
        <w:tc>
          <w:tcPr>
            <w:tcW w:w="2268" w:type="dxa"/>
            <w:shd w:val="clear" w:color="auto" w:fill="FAFAFA"/>
          </w:tcPr>
          <w:p w14:paraId="640A1B9B" w14:textId="7A604ADA" w:rsidR="00A277B7" w:rsidRPr="00E84424" w:rsidRDefault="00CF101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A277B7"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143</w:t>
            </w:r>
          </w:p>
        </w:tc>
        <w:tc>
          <w:tcPr>
            <w:tcW w:w="2268" w:type="dxa"/>
            <w:shd w:val="clear" w:color="auto" w:fill="auto"/>
          </w:tcPr>
          <w:p w14:paraId="72D1E82B" w14:textId="543553C4" w:rsidR="00A277B7" w:rsidRPr="00E84424" w:rsidRDefault="00CF101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A277B7"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169</w:t>
            </w:r>
          </w:p>
        </w:tc>
      </w:tr>
      <w:tr w:rsidR="00A277B7" w:rsidRPr="00E84424" w14:paraId="2A3B5A17" w14:textId="77777777" w:rsidTr="00837424">
        <w:trPr>
          <w:cantSplit/>
          <w:trHeight w:val="20"/>
        </w:trPr>
        <w:tc>
          <w:tcPr>
            <w:tcW w:w="4932" w:type="dxa"/>
          </w:tcPr>
          <w:p w14:paraId="088D22AF" w14:textId="77777777" w:rsidR="00A277B7" w:rsidRPr="00E84424" w:rsidRDefault="00A277B7" w:rsidP="00520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เงินปันผลรับระหว่างปี</w:t>
            </w:r>
          </w:p>
        </w:tc>
        <w:tc>
          <w:tcPr>
            <w:tcW w:w="2268" w:type="dxa"/>
            <w:shd w:val="clear" w:color="auto" w:fill="FAFAFA"/>
          </w:tcPr>
          <w:p w14:paraId="29785570" w14:textId="3B485BD7" w:rsidR="00A277B7" w:rsidRPr="00E84424" w:rsidRDefault="00875C88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A277B7"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F1017"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088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268" w:type="dxa"/>
          </w:tcPr>
          <w:p w14:paraId="08727691" w14:textId="087365D0" w:rsidR="00A277B7" w:rsidRPr="00E84424" w:rsidRDefault="00A277B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578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A277B7" w:rsidRPr="00E84424" w14:paraId="079DA653" w14:textId="77777777" w:rsidTr="00837424">
        <w:trPr>
          <w:cantSplit/>
          <w:trHeight w:val="20"/>
        </w:trPr>
        <w:tc>
          <w:tcPr>
            <w:tcW w:w="4932" w:type="dxa"/>
          </w:tcPr>
          <w:p w14:paraId="41FBEDC9" w14:textId="77777777" w:rsidR="00A277B7" w:rsidRPr="00E84424" w:rsidRDefault="00A277B7" w:rsidP="00520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ขาดทุนจากการเปลี่ยนแปลงสัดส่วนการถือหุ้นในบริษัทร่วม</w:t>
            </w:r>
          </w:p>
        </w:tc>
        <w:tc>
          <w:tcPr>
            <w:tcW w:w="2268" w:type="dxa"/>
            <w:shd w:val="clear" w:color="auto" w:fill="FAFAFA"/>
          </w:tcPr>
          <w:p w14:paraId="78DE1228" w14:textId="77777777" w:rsidR="00A277B7" w:rsidRPr="00E84424" w:rsidRDefault="00A277B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268" w:type="dxa"/>
          </w:tcPr>
          <w:p w14:paraId="7A6B7613" w14:textId="7182048F" w:rsidR="00A277B7" w:rsidRPr="00E84424" w:rsidRDefault="00A277B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A277B7" w:rsidRPr="00E84424" w14:paraId="7C328649" w14:textId="77777777" w:rsidTr="00837424">
        <w:trPr>
          <w:cantSplit/>
          <w:trHeight w:val="20"/>
        </w:trPr>
        <w:tc>
          <w:tcPr>
            <w:tcW w:w="4932" w:type="dxa"/>
          </w:tcPr>
          <w:p w14:paraId="46027586" w14:textId="77777777" w:rsidR="00A277B7" w:rsidRPr="00E84424" w:rsidRDefault="00A277B7" w:rsidP="00520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ส่วนแบ่งขาดทุนจากการเปลี่ยนแปลงในสินทรัพย์สุทธิ</w:t>
            </w:r>
          </w:p>
        </w:tc>
        <w:tc>
          <w:tcPr>
            <w:tcW w:w="2268" w:type="dxa"/>
            <w:tcBorders>
              <w:bottom w:val="nil"/>
            </w:tcBorders>
            <w:shd w:val="clear" w:color="auto" w:fill="FAFAFA"/>
          </w:tcPr>
          <w:p w14:paraId="6763786F" w14:textId="77777777" w:rsidR="00A277B7" w:rsidRPr="00E84424" w:rsidRDefault="00A277B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268" w:type="dxa"/>
            <w:tcBorders>
              <w:bottom w:val="nil"/>
            </w:tcBorders>
          </w:tcPr>
          <w:p w14:paraId="6E102399" w14:textId="77777777" w:rsidR="00A277B7" w:rsidRPr="00E84424" w:rsidRDefault="00A277B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A277B7" w:rsidRPr="00E84424" w14:paraId="2029B882" w14:textId="77777777" w:rsidTr="00837424">
        <w:trPr>
          <w:cantSplit/>
          <w:trHeight w:val="20"/>
        </w:trPr>
        <w:tc>
          <w:tcPr>
            <w:tcW w:w="4932" w:type="dxa"/>
          </w:tcPr>
          <w:p w14:paraId="39569954" w14:textId="3566A93C" w:rsidR="00A277B7" w:rsidRPr="00E84424" w:rsidRDefault="00520F41" w:rsidP="00520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="00A277B7"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ของบริษัทร่วม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FAFAFA"/>
          </w:tcPr>
          <w:p w14:paraId="4A44FA44" w14:textId="77777777" w:rsidR="00A277B7" w:rsidRPr="00E84424" w:rsidRDefault="00A277B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5341D8DF" w14:textId="2B972911" w:rsidR="00A277B7" w:rsidRPr="00E84424" w:rsidRDefault="00A277B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F1017"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481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A277B7" w:rsidRPr="00E84424" w14:paraId="25354725" w14:textId="77777777" w:rsidTr="00837424">
        <w:trPr>
          <w:cantSplit/>
          <w:trHeight w:val="20"/>
        </w:trPr>
        <w:tc>
          <w:tcPr>
            <w:tcW w:w="4932" w:type="dxa"/>
          </w:tcPr>
          <w:p w14:paraId="7B98105D" w14:textId="77777777" w:rsidR="00A277B7" w:rsidRPr="00E84424" w:rsidRDefault="00A277B7" w:rsidP="00520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ส่วนได้เสียของกลุ่มกิจการในสินทรัพย์สุทธิของบริษัทร่วม</w:t>
            </w:r>
          </w:p>
        </w:tc>
        <w:tc>
          <w:tcPr>
            <w:tcW w:w="2268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13B8C862" w14:textId="77777777" w:rsidR="00A277B7" w:rsidRPr="00E84424" w:rsidRDefault="00A277B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nil"/>
            </w:tcBorders>
          </w:tcPr>
          <w:p w14:paraId="32EC102C" w14:textId="77777777" w:rsidR="00A277B7" w:rsidRPr="00E84424" w:rsidRDefault="00A277B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A277B7" w:rsidRPr="00E84424" w14:paraId="30C6AC29" w14:textId="77777777" w:rsidTr="00837424">
        <w:trPr>
          <w:cantSplit/>
          <w:trHeight w:val="20"/>
        </w:trPr>
        <w:tc>
          <w:tcPr>
            <w:tcW w:w="4932" w:type="dxa"/>
          </w:tcPr>
          <w:p w14:paraId="07F72425" w14:textId="7DD022D7" w:rsidR="00A277B7" w:rsidRPr="00E84424" w:rsidRDefault="00520F41" w:rsidP="00520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="00A277B7"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ณ วันสิ้นปี</w:t>
            </w:r>
          </w:p>
        </w:tc>
        <w:tc>
          <w:tcPr>
            <w:tcW w:w="2268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2F3260C8" w14:textId="1F7C0FA2" w:rsidR="00A277B7" w:rsidRPr="00E84424" w:rsidRDefault="00CF101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</w:t>
            </w:r>
            <w:r w:rsidR="00875C88"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186</w:t>
            </w:r>
          </w:p>
        </w:tc>
        <w:tc>
          <w:tcPr>
            <w:tcW w:w="2268" w:type="dxa"/>
            <w:tcBorders>
              <w:top w:val="nil"/>
              <w:bottom w:val="single" w:sz="4" w:space="0" w:color="auto"/>
            </w:tcBorders>
          </w:tcPr>
          <w:p w14:paraId="3AB79B1E" w14:textId="26B87AE7" w:rsidR="00A277B7" w:rsidRPr="00E84424" w:rsidRDefault="00CF101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="00A277B7"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159</w:t>
            </w:r>
          </w:p>
        </w:tc>
      </w:tr>
      <w:tr w:rsidR="00A277B7" w:rsidRPr="00E84424" w14:paraId="177B7676" w14:textId="77777777" w:rsidTr="00837424">
        <w:trPr>
          <w:cantSplit/>
          <w:trHeight w:val="20"/>
        </w:trPr>
        <w:tc>
          <w:tcPr>
            <w:tcW w:w="4932" w:type="dxa"/>
            <w:tcBorders>
              <w:bottom w:val="nil"/>
            </w:tcBorders>
          </w:tcPr>
          <w:p w14:paraId="50C767B3" w14:textId="77777777" w:rsidR="00A277B7" w:rsidRPr="00E84424" w:rsidRDefault="00A277B7" w:rsidP="00520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มูลค่าตามบัญชีของส่วนได้เสียในบริษัทร่วม </w:t>
            </w:r>
          </w:p>
          <w:p w14:paraId="0CE230D2" w14:textId="771ABC41" w:rsidR="00A277B7" w:rsidRPr="00E84424" w:rsidRDefault="000244C1" w:rsidP="00520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="00A277B7"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CF1017" w:rsidRPr="00CF10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A277B7"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C77A641" w14:textId="75EDF7E0" w:rsidR="00A277B7" w:rsidRPr="00E84424" w:rsidRDefault="00CF101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</w:t>
            </w:r>
            <w:r w:rsidR="00875C88"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186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31EDC4" w14:textId="241BDEBF" w:rsidR="00A277B7" w:rsidRPr="00E84424" w:rsidRDefault="00CF101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="00A277B7"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159</w:t>
            </w:r>
          </w:p>
        </w:tc>
      </w:tr>
    </w:tbl>
    <w:p w14:paraId="0386147B" w14:textId="77777777" w:rsidR="00993840" w:rsidRPr="00783382" w:rsidRDefault="00993840" w:rsidP="00993840">
      <w:pPr>
        <w:pStyle w:val="NoSpacing"/>
        <w:tabs>
          <w:tab w:val="clear" w:pos="56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Browallia New" w:hAnsi="Browallia New" w:cs="Browallia New"/>
          <w:sz w:val="20"/>
          <w:szCs w:val="20"/>
        </w:rPr>
      </w:pPr>
    </w:p>
    <w:p w14:paraId="49CC651C" w14:textId="70814CA7" w:rsidR="00993840" w:rsidRPr="00E84424" w:rsidRDefault="00CF1017" w:rsidP="00167E49">
      <w:pPr>
        <w:pStyle w:val="Heading2"/>
        <w:keepNext w:val="0"/>
        <w:tabs>
          <w:tab w:val="clear" w:pos="567"/>
        </w:tabs>
        <w:spacing w:line="240" w:lineRule="auto"/>
        <w:ind w:left="540" w:hanging="540"/>
        <w:rPr>
          <w:rFonts w:ascii="Browallia New" w:eastAsia="Arial Unicode MS" w:hAnsi="Browallia New" w:cs="Browallia New"/>
          <w:color w:val="CF4A02"/>
        </w:rPr>
      </w:pPr>
      <w:r w:rsidRPr="00CF1017">
        <w:rPr>
          <w:rFonts w:ascii="Browallia New" w:eastAsia="Arial Unicode MS" w:hAnsi="Browallia New" w:cs="Browallia New"/>
          <w:color w:val="CF4A02"/>
          <w:lang w:val="en-GB"/>
        </w:rPr>
        <w:t>18</w:t>
      </w:r>
      <w:r w:rsidR="00167E49" w:rsidRPr="00E84424">
        <w:rPr>
          <w:rFonts w:ascii="Browallia New" w:eastAsia="Arial Unicode MS" w:hAnsi="Browallia New" w:cs="Browallia New"/>
          <w:color w:val="CF4A02"/>
        </w:rPr>
        <w:t>.</w:t>
      </w:r>
      <w:r w:rsidRPr="00CF1017">
        <w:rPr>
          <w:rFonts w:ascii="Browallia New" w:eastAsia="Arial Unicode MS" w:hAnsi="Browallia New" w:cs="Browallia New"/>
          <w:color w:val="CF4A02"/>
          <w:lang w:val="en-GB"/>
        </w:rPr>
        <w:t>5</w:t>
      </w:r>
      <w:r w:rsidR="00167E49" w:rsidRPr="00E84424">
        <w:rPr>
          <w:rFonts w:ascii="Browallia New" w:eastAsia="Arial Unicode MS" w:hAnsi="Browallia New" w:cs="Browallia New"/>
          <w:color w:val="CF4A02"/>
        </w:rPr>
        <w:tab/>
      </w:r>
      <w:r w:rsidR="00993840" w:rsidRPr="00E84424">
        <w:rPr>
          <w:rFonts w:ascii="Browallia New" w:eastAsia="Arial Unicode MS" w:hAnsi="Browallia New" w:cs="Browallia New"/>
          <w:color w:val="CF4A02"/>
          <w:cs/>
        </w:rPr>
        <w:t>การร่วมค้าและบริษัทร่วมที่แต่ละรายไม่มีสาระสำคัญ</w:t>
      </w:r>
    </w:p>
    <w:p w14:paraId="414FC661" w14:textId="77777777" w:rsidR="00993840" w:rsidRPr="00783382" w:rsidRDefault="00993840" w:rsidP="00155627">
      <w:pPr>
        <w:pStyle w:val="block"/>
        <w:spacing w:after="0" w:line="240" w:lineRule="auto"/>
        <w:ind w:left="540"/>
        <w:jc w:val="thaiDistribute"/>
        <w:rPr>
          <w:rFonts w:ascii="Browallia New" w:hAnsi="Browallia New" w:cs="Browallia New"/>
          <w:b/>
          <w:bCs/>
          <w:sz w:val="20"/>
        </w:rPr>
      </w:pPr>
    </w:p>
    <w:p w14:paraId="2C7A3D99" w14:textId="5C707B97" w:rsidR="00993840" w:rsidRDefault="00993840" w:rsidP="00155627">
      <w:pPr>
        <w:pStyle w:val="block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E8442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นอกเหนือจากส่วนได้เสียในบริษัทร่วมดังกล่าวข้างต้น กลุ่มกิจการยังมีส่วนได้เสียในการร่วมค้าและบริษัทร่วมที่แต่ละราย</w:t>
      </w:r>
      <w:r w:rsidRPr="00E84424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E8442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ไม่มีสาระสำคัญอีกจำนวนหนึ่ง ซึ่งได้บันทึกเงินลงทุนโดยใช้วิธีส่วนได้เสีย</w:t>
      </w:r>
      <w:r w:rsidR="00167E49" w:rsidRPr="00E84424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167E49" w:rsidRPr="00E8442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ดังต่อไปนี้</w:t>
      </w:r>
    </w:p>
    <w:p w14:paraId="62423695" w14:textId="77777777" w:rsidR="00783382" w:rsidRPr="00783382" w:rsidRDefault="00783382" w:rsidP="00155627">
      <w:pPr>
        <w:pStyle w:val="block"/>
        <w:spacing w:after="0" w:line="240" w:lineRule="auto"/>
        <w:ind w:left="540"/>
        <w:jc w:val="thaiDistribute"/>
        <w:rPr>
          <w:rFonts w:ascii="Browallia New" w:hAnsi="Browallia New" w:cs="Browallia New"/>
          <w:b/>
          <w:bCs/>
          <w:sz w:val="20"/>
          <w:rtl/>
          <w:cs/>
        </w:rPr>
      </w:pP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5864"/>
        <w:gridCol w:w="1898"/>
        <w:gridCol w:w="1699"/>
      </w:tblGrid>
      <w:tr w:rsidR="00A277B7" w:rsidRPr="00E84424" w14:paraId="50DA7011" w14:textId="77777777" w:rsidTr="00837424">
        <w:trPr>
          <w:cantSplit/>
          <w:trHeight w:val="131"/>
          <w:jc w:val="center"/>
        </w:trPr>
        <w:tc>
          <w:tcPr>
            <w:tcW w:w="3099" w:type="pct"/>
          </w:tcPr>
          <w:p w14:paraId="62336519" w14:textId="77777777" w:rsidR="00A277B7" w:rsidRPr="00E84424" w:rsidRDefault="00A277B7" w:rsidP="00783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90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BA5EF9" w14:textId="77777777" w:rsidR="00A277B7" w:rsidRPr="00E84424" w:rsidRDefault="00A277B7" w:rsidP="008374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8442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การร่วมค้า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ที่แต่ละรายไม่มีสาระสาคัญ</w:t>
            </w:r>
          </w:p>
        </w:tc>
      </w:tr>
      <w:tr w:rsidR="00A277B7" w:rsidRPr="00E84424" w14:paraId="42C32533" w14:textId="77777777" w:rsidTr="00837424">
        <w:trPr>
          <w:cantSplit/>
          <w:trHeight w:val="131"/>
          <w:jc w:val="center"/>
        </w:trPr>
        <w:tc>
          <w:tcPr>
            <w:tcW w:w="3099" w:type="pct"/>
          </w:tcPr>
          <w:p w14:paraId="670A0E72" w14:textId="77777777" w:rsidR="00A277B7" w:rsidRPr="00E84424" w:rsidRDefault="00A277B7" w:rsidP="00783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003" w:type="pct"/>
            <w:tcBorders>
              <w:top w:val="single" w:sz="4" w:space="0" w:color="auto"/>
            </w:tcBorders>
            <w:vAlign w:val="bottom"/>
            <w:hideMark/>
          </w:tcPr>
          <w:p w14:paraId="07D91631" w14:textId="7F4FBA68" w:rsidR="00A277B7" w:rsidRPr="00E84424" w:rsidRDefault="00A277B7" w:rsidP="008374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8442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พ.ศ.</w:t>
            </w:r>
            <w:r w:rsidRPr="00E84424">
              <w:rPr>
                <w:rFonts w:ascii="Browallia New" w:hAnsi="Browallia New" w:cs="Browallia New"/>
                <w:b/>
                <w:bCs/>
                <w:color w:val="7030A0"/>
                <w:sz w:val="26"/>
                <w:szCs w:val="26"/>
                <w:cs/>
              </w:rPr>
              <w:t xml:space="preserve"> </w:t>
            </w:r>
            <w:r w:rsidR="00CF1017" w:rsidRPr="00CF101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898" w:type="pct"/>
            <w:tcBorders>
              <w:top w:val="single" w:sz="4" w:space="0" w:color="auto"/>
            </w:tcBorders>
            <w:vAlign w:val="bottom"/>
            <w:hideMark/>
          </w:tcPr>
          <w:p w14:paraId="2E35030F" w14:textId="4B7556AB" w:rsidR="00A277B7" w:rsidRPr="00E84424" w:rsidRDefault="00A277B7" w:rsidP="008374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8442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พ.ศ.</w:t>
            </w:r>
            <w:r w:rsidRPr="00E84424">
              <w:rPr>
                <w:rFonts w:ascii="Browallia New" w:hAnsi="Browallia New" w:cs="Browallia New"/>
                <w:b/>
                <w:bCs/>
                <w:color w:val="7030A0"/>
                <w:sz w:val="26"/>
                <w:szCs w:val="26"/>
                <w:cs/>
              </w:rPr>
              <w:t xml:space="preserve"> </w:t>
            </w:r>
            <w:r w:rsidR="00CF1017" w:rsidRPr="00CF101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A277B7" w:rsidRPr="00E84424" w14:paraId="735FFE7F" w14:textId="77777777" w:rsidTr="00837424">
        <w:trPr>
          <w:cantSplit/>
          <w:jc w:val="center"/>
        </w:trPr>
        <w:tc>
          <w:tcPr>
            <w:tcW w:w="3099" w:type="pct"/>
          </w:tcPr>
          <w:p w14:paraId="5376EBB2" w14:textId="77777777" w:rsidR="00A277B7" w:rsidRPr="00E84424" w:rsidRDefault="00A277B7" w:rsidP="00783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03" w:type="pct"/>
            <w:tcBorders>
              <w:bottom w:val="single" w:sz="4" w:space="0" w:color="auto"/>
            </w:tcBorders>
            <w:vAlign w:val="bottom"/>
            <w:hideMark/>
          </w:tcPr>
          <w:p w14:paraId="143CE129" w14:textId="77777777" w:rsidR="00A277B7" w:rsidRPr="00E84424" w:rsidRDefault="00A277B7" w:rsidP="008374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</w:t>
            </w:r>
            <w:r w:rsidRPr="00E8442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898" w:type="pct"/>
            <w:tcBorders>
              <w:bottom w:val="single" w:sz="4" w:space="0" w:color="auto"/>
            </w:tcBorders>
            <w:vAlign w:val="bottom"/>
            <w:hideMark/>
          </w:tcPr>
          <w:p w14:paraId="7E969F08" w14:textId="77777777" w:rsidR="00A277B7" w:rsidRPr="00E84424" w:rsidRDefault="00A277B7" w:rsidP="008374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</w:t>
            </w:r>
            <w:r w:rsidRPr="00E8442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A277B7" w:rsidRPr="00520F41" w14:paraId="372272FB" w14:textId="77777777" w:rsidTr="00837424">
        <w:trPr>
          <w:cantSplit/>
          <w:jc w:val="center"/>
        </w:trPr>
        <w:tc>
          <w:tcPr>
            <w:tcW w:w="3099" w:type="pct"/>
          </w:tcPr>
          <w:p w14:paraId="44B3536F" w14:textId="77777777" w:rsidR="00A277B7" w:rsidRPr="00520F41" w:rsidRDefault="00A277B7" w:rsidP="00783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1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003" w:type="pct"/>
            <w:tcBorders>
              <w:top w:val="single" w:sz="4" w:space="0" w:color="auto"/>
            </w:tcBorders>
            <w:shd w:val="clear" w:color="auto" w:fill="FAFAFA"/>
          </w:tcPr>
          <w:p w14:paraId="2E94A88F" w14:textId="77777777" w:rsidR="00A277B7" w:rsidRPr="00520F41" w:rsidRDefault="00A277B7" w:rsidP="00837424">
            <w:pPr>
              <w:spacing w:line="240" w:lineRule="auto"/>
              <w:ind w:right="-72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898" w:type="pct"/>
            <w:tcBorders>
              <w:top w:val="single" w:sz="4" w:space="0" w:color="auto"/>
            </w:tcBorders>
          </w:tcPr>
          <w:p w14:paraId="18134A9F" w14:textId="77777777" w:rsidR="00A277B7" w:rsidRPr="00520F41" w:rsidRDefault="00A277B7" w:rsidP="00837424">
            <w:pPr>
              <w:spacing w:line="240" w:lineRule="auto"/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A277B7" w:rsidRPr="00E84424" w14:paraId="57912278" w14:textId="77777777" w:rsidTr="00837424">
        <w:trPr>
          <w:cantSplit/>
          <w:jc w:val="center"/>
        </w:trPr>
        <w:tc>
          <w:tcPr>
            <w:tcW w:w="3099" w:type="pct"/>
          </w:tcPr>
          <w:p w14:paraId="3FA1CA05" w14:textId="77777777" w:rsidR="00A277B7" w:rsidRPr="00E84424" w:rsidRDefault="00A277B7" w:rsidP="00783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8442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มูลค่าตามบัญชีโดยรวมของส่วนได้เสียในการร่วมค้า</w:t>
            </w:r>
          </w:p>
        </w:tc>
        <w:tc>
          <w:tcPr>
            <w:tcW w:w="1003" w:type="pct"/>
            <w:shd w:val="clear" w:color="auto" w:fill="FAFAFA"/>
          </w:tcPr>
          <w:p w14:paraId="3CCFFC8E" w14:textId="77777777" w:rsidR="00A277B7" w:rsidRPr="00E84424" w:rsidRDefault="00A277B7" w:rsidP="00837424">
            <w:pPr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98" w:type="pct"/>
          </w:tcPr>
          <w:p w14:paraId="1218AC28" w14:textId="77777777" w:rsidR="00A277B7" w:rsidRPr="00E84424" w:rsidRDefault="00A277B7" w:rsidP="00837424">
            <w:pPr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277B7" w:rsidRPr="00E84424" w14:paraId="7BDEFD5F" w14:textId="77777777" w:rsidTr="00837424">
        <w:trPr>
          <w:cantSplit/>
          <w:jc w:val="center"/>
        </w:trPr>
        <w:tc>
          <w:tcPr>
            <w:tcW w:w="3099" w:type="pct"/>
          </w:tcPr>
          <w:p w14:paraId="75E42850" w14:textId="77777777" w:rsidR="00A277B7" w:rsidRPr="00E84424" w:rsidRDefault="00A277B7" w:rsidP="00783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8442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  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ซึ่งแต่ละรายที่ไม่มีสาระสำคัญ</w:t>
            </w:r>
          </w:p>
        </w:tc>
        <w:tc>
          <w:tcPr>
            <w:tcW w:w="1003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CEB7348" w14:textId="77777777" w:rsidR="00A277B7" w:rsidRPr="00E84424" w:rsidRDefault="00A277B7" w:rsidP="008374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442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98" w:type="pct"/>
            <w:tcBorders>
              <w:bottom w:val="single" w:sz="4" w:space="0" w:color="auto"/>
            </w:tcBorders>
            <w:vAlign w:val="bottom"/>
          </w:tcPr>
          <w:p w14:paraId="7FB2727C" w14:textId="0F9392C0" w:rsidR="00A277B7" w:rsidRPr="00E84424" w:rsidRDefault="00CF1017" w:rsidP="008374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1017">
              <w:rPr>
                <w:rFonts w:ascii="Browallia New" w:hAnsi="Browallia New" w:cs="Browallia New"/>
                <w:sz w:val="26"/>
                <w:szCs w:val="26"/>
                <w:lang w:val="en-GB"/>
              </w:rPr>
              <w:t>617</w:t>
            </w:r>
          </w:p>
        </w:tc>
      </w:tr>
      <w:tr w:rsidR="00A277B7" w:rsidRPr="00E84424" w14:paraId="513F7405" w14:textId="77777777" w:rsidTr="00837424">
        <w:trPr>
          <w:cantSplit/>
          <w:jc w:val="center"/>
        </w:trPr>
        <w:tc>
          <w:tcPr>
            <w:tcW w:w="3099" w:type="pct"/>
            <w:hideMark/>
          </w:tcPr>
          <w:p w14:paraId="34AB2F4E" w14:textId="77777777" w:rsidR="00A277B7" w:rsidRPr="00E84424" w:rsidRDefault="00A277B7" w:rsidP="00783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8442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จำนวนรวมของส่วนแบ่งของกลุ่มกิจการในการร่วมค้า</w:t>
            </w:r>
          </w:p>
        </w:tc>
        <w:tc>
          <w:tcPr>
            <w:tcW w:w="1003" w:type="pct"/>
            <w:tcBorders>
              <w:top w:val="single" w:sz="4" w:space="0" w:color="auto"/>
            </w:tcBorders>
            <w:shd w:val="clear" w:color="auto" w:fill="FAFAFA"/>
          </w:tcPr>
          <w:p w14:paraId="26429EAD" w14:textId="77777777" w:rsidR="00A277B7" w:rsidRPr="00E84424" w:rsidRDefault="00A277B7" w:rsidP="0083742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98" w:type="pct"/>
            <w:tcBorders>
              <w:top w:val="single" w:sz="4" w:space="0" w:color="auto"/>
            </w:tcBorders>
          </w:tcPr>
          <w:p w14:paraId="64CE166E" w14:textId="77777777" w:rsidR="00A277B7" w:rsidRPr="00E84424" w:rsidRDefault="00A277B7" w:rsidP="0083742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277B7" w:rsidRPr="00E84424" w14:paraId="2A08F4BB" w14:textId="77777777" w:rsidTr="00837424">
        <w:trPr>
          <w:cantSplit/>
          <w:jc w:val="center"/>
        </w:trPr>
        <w:tc>
          <w:tcPr>
            <w:tcW w:w="3099" w:type="pct"/>
            <w:hideMark/>
          </w:tcPr>
          <w:p w14:paraId="0A52B98A" w14:textId="77777777" w:rsidR="00A277B7" w:rsidRPr="00E84424" w:rsidRDefault="00A277B7" w:rsidP="00783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1"/>
              <w:rPr>
                <w:rFonts w:ascii="Browallia New" w:hAnsi="Browallia New" w:cs="Browallia New"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</w:t>
            </w:r>
            <w:r w:rsidRPr="00E84424">
              <w:rPr>
                <w:rFonts w:ascii="Browallia New" w:hAnsi="Browallia New" w:cs="Browallia New"/>
                <w:sz w:val="26"/>
                <w:szCs w:val="26"/>
                <w:cs/>
              </w:rPr>
              <w:t>จากการดำเนินงานต่อเนื่อง</w:t>
            </w:r>
          </w:p>
        </w:tc>
        <w:tc>
          <w:tcPr>
            <w:tcW w:w="1003" w:type="pct"/>
            <w:shd w:val="clear" w:color="auto" w:fill="FAFAFA"/>
          </w:tcPr>
          <w:p w14:paraId="22A48ED1" w14:textId="3C5C9E66" w:rsidR="00A277B7" w:rsidRPr="00E84424" w:rsidRDefault="00CF1017" w:rsidP="0083742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1017">
              <w:rPr>
                <w:rFonts w:ascii="Browallia New" w:hAnsi="Browallia New" w:cs="Browallia New"/>
                <w:sz w:val="26"/>
                <w:szCs w:val="26"/>
                <w:lang w:val="en-GB"/>
              </w:rPr>
              <w:t>74</w:t>
            </w:r>
          </w:p>
        </w:tc>
        <w:tc>
          <w:tcPr>
            <w:tcW w:w="898" w:type="pct"/>
          </w:tcPr>
          <w:p w14:paraId="1E07BDCC" w14:textId="7D6331E4" w:rsidR="00A277B7" w:rsidRPr="00E84424" w:rsidRDefault="00CF1017" w:rsidP="0083742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1017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</w:p>
        </w:tc>
      </w:tr>
      <w:tr w:rsidR="00A277B7" w:rsidRPr="00E84424" w14:paraId="56E26D6A" w14:textId="77777777" w:rsidTr="00837424">
        <w:trPr>
          <w:cantSplit/>
          <w:jc w:val="center"/>
        </w:trPr>
        <w:tc>
          <w:tcPr>
            <w:tcW w:w="3099" w:type="pct"/>
            <w:hideMark/>
          </w:tcPr>
          <w:p w14:paraId="34A1778F" w14:textId="792FEC82" w:rsidR="00A277B7" w:rsidRPr="00E84424" w:rsidRDefault="00592FED" w:rsidP="00783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กำไร 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A277B7"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ขาดทุน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) </w:t>
            </w:r>
            <w:r w:rsidR="00A277B7"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1003" w:type="pct"/>
            <w:tcBorders>
              <w:bottom w:val="single" w:sz="4" w:space="0" w:color="auto"/>
            </w:tcBorders>
            <w:shd w:val="clear" w:color="auto" w:fill="FAFAFA"/>
          </w:tcPr>
          <w:p w14:paraId="317489AF" w14:textId="7DBFDDB8" w:rsidR="00A277B7" w:rsidRPr="00E84424" w:rsidRDefault="00CF1017" w:rsidP="0083742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1017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</w:p>
        </w:tc>
        <w:tc>
          <w:tcPr>
            <w:tcW w:w="898" w:type="pct"/>
            <w:tcBorders>
              <w:bottom w:val="single" w:sz="4" w:space="0" w:color="auto"/>
            </w:tcBorders>
          </w:tcPr>
          <w:p w14:paraId="5ED2C528" w14:textId="1727662F" w:rsidR="00A277B7" w:rsidRPr="00E84424" w:rsidRDefault="00A277B7" w:rsidP="0083742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442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F1017" w:rsidRPr="00CF1017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Pr="00E8442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A277B7" w:rsidRPr="00E84424" w14:paraId="50DEFC55" w14:textId="77777777" w:rsidTr="00837424">
        <w:trPr>
          <w:cantSplit/>
          <w:jc w:val="center"/>
        </w:trPr>
        <w:tc>
          <w:tcPr>
            <w:tcW w:w="3099" w:type="pct"/>
            <w:hideMark/>
          </w:tcPr>
          <w:p w14:paraId="478C6C33" w14:textId="77777777" w:rsidR="00A277B7" w:rsidRPr="00E84424" w:rsidRDefault="00A277B7" w:rsidP="00783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 (ขาดทุน) เบ็ดเสร็จรวม</w:t>
            </w:r>
          </w:p>
        </w:tc>
        <w:tc>
          <w:tcPr>
            <w:tcW w:w="100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11FC18F" w14:textId="2EDBA112" w:rsidR="00A277B7" w:rsidRPr="00E84424" w:rsidRDefault="00CF1017" w:rsidP="0083742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1017">
              <w:rPr>
                <w:rFonts w:ascii="Browallia New" w:hAnsi="Browallia New" w:cs="Browallia New"/>
                <w:sz w:val="26"/>
                <w:szCs w:val="26"/>
                <w:lang w:val="en-GB"/>
              </w:rPr>
              <w:t>77</w:t>
            </w:r>
          </w:p>
        </w:tc>
        <w:tc>
          <w:tcPr>
            <w:tcW w:w="898" w:type="pct"/>
            <w:tcBorders>
              <w:top w:val="single" w:sz="4" w:space="0" w:color="auto"/>
              <w:bottom w:val="single" w:sz="4" w:space="0" w:color="auto"/>
            </w:tcBorders>
          </w:tcPr>
          <w:p w14:paraId="6A516D67" w14:textId="1B74B77C" w:rsidR="00A277B7" w:rsidRPr="00E84424" w:rsidRDefault="00A277B7" w:rsidP="0083742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442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F1017" w:rsidRPr="00CF1017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E8442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A277B7" w:rsidRPr="00520F41" w14:paraId="6F3858FD" w14:textId="77777777" w:rsidTr="00837424">
        <w:trPr>
          <w:cantSplit/>
          <w:trHeight w:val="96"/>
          <w:jc w:val="center"/>
        </w:trPr>
        <w:tc>
          <w:tcPr>
            <w:tcW w:w="3099" w:type="pct"/>
          </w:tcPr>
          <w:p w14:paraId="158322A5" w14:textId="77777777" w:rsidR="00A277B7" w:rsidRPr="00520F41" w:rsidRDefault="00A277B7" w:rsidP="00783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1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003" w:type="pct"/>
            <w:shd w:val="clear" w:color="auto" w:fill="FAFAFA"/>
          </w:tcPr>
          <w:p w14:paraId="62D4DEA5" w14:textId="77777777" w:rsidR="00A277B7" w:rsidRPr="00520F41" w:rsidRDefault="00A277B7" w:rsidP="0083742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898" w:type="pct"/>
          </w:tcPr>
          <w:p w14:paraId="1B6E3D74" w14:textId="77777777" w:rsidR="00A277B7" w:rsidRPr="00520F41" w:rsidRDefault="00A277B7" w:rsidP="0083742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A277B7" w:rsidRPr="00E84424" w14:paraId="7AE5F55B" w14:textId="77777777" w:rsidTr="00837424">
        <w:trPr>
          <w:cantSplit/>
          <w:jc w:val="center"/>
        </w:trPr>
        <w:tc>
          <w:tcPr>
            <w:tcW w:w="3099" w:type="pct"/>
            <w:hideMark/>
          </w:tcPr>
          <w:p w14:paraId="5FBAD78C" w14:textId="77777777" w:rsidR="00A277B7" w:rsidRPr="00E84424" w:rsidRDefault="00A277B7" w:rsidP="00783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1"/>
              <w:rPr>
                <w:rFonts w:ascii="Browallia New" w:hAnsi="Browallia New" w:cs="Browallia New"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</w:t>
            </w:r>
            <w:r w:rsidRPr="00E84424">
              <w:rPr>
                <w:rFonts w:ascii="Browallia New" w:hAnsi="Browallia New" w:cs="Browallia New"/>
                <w:sz w:val="26"/>
                <w:szCs w:val="26"/>
                <w:cs/>
              </w:rPr>
              <w:t>จากการดำเนินงานที่ยกเลิก</w:t>
            </w:r>
          </w:p>
        </w:tc>
        <w:tc>
          <w:tcPr>
            <w:tcW w:w="1003" w:type="pct"/>
            <w:shd w:val="clear" w:color="auto" w:fill="FAFAFA"/>
          </w:tcPr>
          <w:p w14:paraId="1DEBF698" w14:textId="4117A85B" w:rsidR="00A277B7" w:rsidRPr="00E84424" w:rsidRDefault="00CF1017" w:rsidP="0083742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1017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</w:p>
        </w:tc>
        <w:tc>
          <w:tcPr>
            <w:tcW w:w="898" w:type="pct"/>
          </w:tcPr>
          <w:p w14:paraId="005FEBCE" w14:textId="2BB83C2D" w:rsidR="00A277B7" w:rsidRPr="00E84424" w:rsidRDefault="00CF1017" w:rsidP="0083742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1017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</w:p>
        </w:tc>
      </w:tr>
      <w:tr w:rsidR="00A277B7" w:rsidRPr="00E84424" w14:paraId="66E25A17" w14:textId="77777777" w:rsidTr="00837424">
        <w:trPr>
          <w:cantSplit/>
          <w:jc w:val="center"/>
        </w:trPr>
        <w:tc>
          <w:tcPr>
            <w:tcW w:w="3099" w:type="pct"/>
            <w:hideMark/>
          </w:tcPr>
          <w:p w14:paraId="630294C0" w14:textId="77777777" w:rsidR="00A277B7" w:rsidRPr="00E84424" w:rsidRDefault="00A277B7" w:rsidP="00783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ขาดทุนเบ็ดเสร็จอื่น</w:t>
            </w:r>
          </w:p>
        </w:tc>
        <w:tc>
          <w:tcPr>
            <w:tcW w:w="1003" w:type="pct"/>
            <w:tcBorders>
              <w:bottom w:val="single" w:sz="4" w:space="0" w:color="auto"/>
            </w:tcBorders>
            <w:shd w:val="clear" w:color="auto" w:fill="FAFAFA"/>
          </w:tcPr>
          <w:p w14:paraId="7511792A" w14:textId="31E29E37" w:rsidR="00A277B7" w:rsidRPr="00E84424" w:rsidRDefault="00A277B7" w:rsidP="0083742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8442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F1017" w:rsidRPr="00CF101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E8442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898" w:type="pct"/>
            <w:tcBorders>
              <w:bottom w:val="single" w:sz="4" w:space="0" w:color="auto"/>
            </w:tcBorders>
          </w:tcPr>
          <w:p w14:paraId="3A624448" w14:textId="75595B3F" w:rsidR="00A277B7" w:rsidRPr="00E84424" w:rsidRDefault="00A277B7" w:rsidP="0083742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442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F1017" w:rsidRPr="00CF101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037614" w:rsidRPr="00E8442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A277B7" w:rsidRPr="00E84424" w14:paraId="517D4D36" w14:textId="77777777" w:rsidTr="00837424">
        <w:trPr>
          <w:cantSplit/>
          <w:jc w:val="center"/>
        </w:trPr>
        <w:tc>
          <w:tcPr>
            <w:tcW w:w="3099" w:type="pct"/>
            <w:hideMark/>
          </w:tcPr>
          <w:p w14:paraId="14A71FB1" w14:textId="5D5B97FB" w:rsidR="00A277B7" w:rsidRPr="00E84424" w:rsidRDefault="00A277B7" w:rsidP="00783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กำไรเบ็ดเสร็จรวม</w:t>
            </w:r>
          </w:p>
        </w:tc>
        <w:tc>
          <w:tcPr>
            <w:tcW w:w="100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A777C06" w14:textId="24409C8A" w:rsidR="00A277B7" w:rsidRPr="00E84424" w:rsidRDefault="00CF1017" w:rsidP="0083742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1017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</w:p>
        </w:tc>
        <w:tc>
          <w:tcPr>
            <w:tcW w:w="898" w:type="pct"/>
            <w:tcBorders>
              <w:top w:val="single" w:sz="4" w:space="0" w:color="auto"/>
              <w:bottom w:val="single" w:sz="4" w:space="0" w:color="auto"/>
            </w:tcBorders>
          </w:tcPr>
          <w:p w14:paraId="04DDF143" w14:textId="5C48E4B9" w:rsidR="00A277B7" w:rsidRPr="00E84424" w:rsidRDefault="00CF1017" w:rsidP="0083742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1017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</w:p>
        </w:tc>
      </w:tr>
    </w:tbl>
    <w:p w14:paraId="6E719DE1" w14:textId="77777777" w:rsidR="00520F41" w:rsidRDefault="00520F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6FFE833C" w14:textId="11FD86D7" w:rsidR="00783382" w:rsidRDefault="007833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6"/>
          <w:szCs w:val="26"/>
        </w:rPr>
      </w:pP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5764"/>
        <w:gridCol w:w="1805"/>
        <w:gridCol w:w="1892"/>
      </w:tblGrid>
      <w:tr w:rsidR="003248C6" w:rsidRPr="00E84424" w14:paraId="0CA921EA" w14:textId="77777777" w:rsidTr="00783382">
        <w:trPr>
          <w:cantSplit/>
          <w:trHeight w:val="131"/>
          <w:jc w:val="center"/>
        </w:trPr>
        <w:tc>
          <w:tcPr>
            <w:tcW w:w="3046" w:type="pct"/>
          </w:tcPr>
          <w:p w14:paraId="5C8F4F4F" w14:textId="77777777" w:rsidR="003248C6" w:rsidRPr="00E84424" w:rsidRDefault="003248C6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bookmarkStart w:id="102" w:name="_Hlk50879522"/>
            <w:r w:rsidRPr="00E84424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</w:p>
        </w:tc>
        <w:tc>
          <w:tcPr>
            <w:tcW w:w="1954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E28230" w14:textId="77777777" w:rsidR="003248C6" w:rsidRPr="00E84424" w:rsidRDefault="003248C6" w:rsidP="008374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8442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บริษัทร่วม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ที่แต่ละรายไม่มีสาระสาคัญ</w:t>
            </w:r>
          </w:p>
        </w:tc>
      </w:tr>
      <w:tr w:rsidR="003248C6" w:rsidRPr="00E84424" w14:paraId="6C7246A6" w14:textId="77777777" w:rsidTr="00783382">
        <w:trPr>
          <w:cantSplit/>
          <w:trHeight w:val="131"/>
          <w:jc w:val="center"/>
        </w:trPr>
        <w:tc>
          <w:tcPr>
            <w:tcW w:w="3046" w:type="pct"/>
          </w:tcPr>
          <w:p w14:paraId="4F86C382" w14:textId="77777777" w:rsidR="003248C6" w:rsidRPr="00E84424" w:rsidRDefault="003248C6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954" w:type="pct"/>
            <w:tcBorders>
              <w:top w:val="single" w:sz="4" w:space="0" w:color="auto"/>
            </w:tcBorders>
            <w:vAlign w:val="bottom"/>
            <w:hideMark/>
          </w:tcPr>
          <w:p w14:paraId="00072BBC" w14:textId="36B2B2E6" w:rsidR="003248C6" w:rsidRPr="00E84424" w:rsidRDefault="003248C6" w:rsidP="008374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8442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พ.ศ.</w:t>
            </w:r>
            <w:r w:rsidRPr="00E84424">
              <w:rPr>
                <w:rFonts w:ascii="Browallia New" w:hAnsi="Browallia New" w:cs="Browallia New"/>
                <w:b/>
                <w:bCs/>
                <w:color w:val="7030A0"/>
                <w:sz w:val="26"/>
                <w:szCs w:val="26"/>
                <w:cs/>
              </w:rPr>
              <w:t xml:space="preserve"> </w:t>
            </w:r>
            <w:r w:rsidR="00CF1017" w:rsidRPr="00CF101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001" w:type="pct"/>
            <w:tcBorders>
              <w:top w:val="single" w:sz="4" w:space="0" w:color="auto"/>
            </w:tcBorders>
            <w:vAlign w:val="bottom"/>
            <w:hideMark/>
          </w:tcPr>
          <w:p w14:paraId="2E256A78" w14:textId="2D01DAC6" w:rsidR="003248C6" w:rsidRPr="00E84424" w:rsidRDefault="003248C6" w:rsidP="008374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8442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พ.ศ.</w:t>
            </w:r>
            <w:r w:rsidRPr="00E84424">
              <w:rPr>
                <w:rFonts w:ascii="Browallia New" w:hAnsi="Browallia New" w:cs="Browallia New"/>
                <w:b/>
                <w:bCs/>
                <w:color w:val="7030A0"/>
                <w:sz w:val="26"/>
                <w:szCs w:val="26"/>
                <w:cs/>
              </w:rPr>
              <w:t xml:space="preserve"> </w:t>
            </w:r>
            <w:r w:rsidR="00CF1017" w:rsidRPr="00CF101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3248C6" w:rsidRPr="00E84424" w14:paraId="43C2CB70" w14:textId="77777777" w:rsidTr="00783382">
        <w:trPr>
          <w:cantSplit/>
          <w:jc w:val="center"/>
        </w:trPr>
        <w:tc>
          <w:tcPr>
            <w:tcW w:w="3046" w:type="pct"/>
          </w:tcPr>
          <w:p w14:paraId="770D3999" w14:textId="77777777" w:rsidR="003248C6" w:rsidRPr="00E84424" w:rsidRDefault="003248C6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54" w:type="pct"/>
            <w:tcBorders>
              <w:bottom w:val="single" w:sz="4" w:space="0" w:color="auto"/>
            </w:tcBorders>
            <w:vAlign w:val="bottom"/>
            <w:hideMark/>
          </w:tcPr>
          <w:p w14:paraId="5167A6FB" w14:textId="77777777" w:rsidR="003248C6" w:rsidRPr="00E84424" w:rsidRDefault="003248C6" w:rsidP="008374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</w:t>
            </w:r>
            <w:r w:rsidRPr="00E8442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001" w:type="pct"/>
            <w:tcBorders>
              <w:bottom w:val="single" w:sz="4" w:space="0" w:color="auto"/>
            </w:tcBorders>
            <w:vAlign w:val="bottom"/>
            <w:hideMark/>
          </w:tcPr>
          <w:p w14:paraId="107DC387" w14:textId="77777777" w:rsidR="003248C6" w:rsidRPr="00E84424" w:rsidRDefault="003248C6" w:rsidP="008374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</w:t>
            </w:r>
            <w:r w:rsidRPr="00E8442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248C6" w:rsidRPr="00520F41" w14:paraId="4692896E" w14:textId="77777777" w:rsidTr="00783382">
        <w:trPr>
          <w:cantSplit/>
          <w:jc w:val="center"/>
        </w:trPr>
        <w:tc>
          <w:tcPr>
            <w:tcW w:w="3046" w:type="pct"/>
          </w:tcPr>
          <w:p w14:paraId="230366C6" w14:textId="77777777" w:rsidR="003248C6" w:rsidRPr="00520F41" w:rsidRDefault="003248C6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1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954" w:type="pct"/>
            <w:tcBorders>
              <w:top w:val="single" w:sz="4" w:space="0" w:color="auto"/>
            </w:tcBorders>
            <w:shd w:val="clear" w:color="auto" w:fill="FAFAFA"/>
          </w:tcPr>
          <w:p w14:paraId="548A80A9" w14:textId="77777777" w:rsidR="003248C6" w:rsidRPr="00520F41" w:rsidRDefault="003248C6" w:rsidP="00837424">
            <w:pPr>
              <w:spacing w:line="240" w:lineRule="auto"/>
              <w:ind w:right="-72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001" w:type="pct"/>
            <w:tcBorders>
              <w:top w:val="single" w:sz="4" w:space="0" w:color="auto"/>
            </w:tcBorders>
          </w:tcPr>
          <w:p w14:paraId="6076BF37" w14:textId="77777777" w:rsidR="003248C6" w:rsidRPr="00520F41" w:rsidRDefault="003248C6" w:rsidP="00837424">
            <w:pPr>
              <w:spacing w:line="240" w:lineRule="auto"/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3248C6" w:rsidRPr="00E84424" w14:paraId="2D191F19" w14:textId="77777777" w:rsidTr="00783382">
        <w:trPr>
          <w:cantSplit/>
          <w:jc w:val="center"/>
        </w:trPr>
        <w:tc>
          <w:tcPr>
            <w:tcW w:w="3046" w:type="pct"/>
          </w:tcPr>
          <w:p w14:paraId="7EAF22BD" w14:textId="77777777" w:rsidR="003248C6" w:rsidRPr="00E84424" w:rsidRDefault="003248C6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8442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มูลค่าตามบัญชีโดยรวมของส่วนได้เสียในบริษัทร่วม</w:t>
            </w:r>
          </w:p>
        </w:tc>
        <w:tc>
          <w:tcPr>
            <w:tcW w:w="954" w:type="pct"/>
            <w:shd w:val="clear" w:color="auto" w:fill="FAFAFA"/>
          </w:tcPr>
          <w:p w14:paraId="1FD4AE70" w14:textId="77777777" w:rsidR="003248C6" w:rsidRPr="00E84424" w:rsidRDefault="003248C6" w:rsidP="00837424">
            <w:pPr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01" w:type="pct"/>
          </w:tcPr>
          <w:p w14:paraId="3D34C93E" w14:textId="77777777" w:rsidR="003248C6" w:rsidRPr="00E84424" w:rsidRDefault="003248C6" w:rsidP="00837424">
            <w:pPr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248C6" w:rsidRPr="00E84424" w14:paraId="17903D26" w14:textId="77777777" w:rsidTr="00783382">
        <w:trPr>
          <w:cantSplit/>
          <w:jc w:val="center"/>
        </w:trPr>
        <w:tc>
          <w:tcPr>
            <w:tcW w:w="3046" w:type="pct"/>
          </w:tcPr>
          <w:p w14:paraId="37CAD82D" w14:textId="77777777" w:rsidR="003248C6" w:rsidRPr="00E84424" w:rsidRDefault="003248C6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8442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Pr="00E8442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ซึ่งแต่ละรายที่ไม่มีสาระสำคัญ</w:t>
            </w:r>
          </w:p>
        </w:tc>
        <w:tc>
          <w:tcPr>
            <w:tcW w:w="954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BD404DF" w14:textId="6C3EB2B9" w:rsidR="003248C6" w:rsidRPr="00E84424" w:rsidRDefault="00CF1017" w:rsidP="008374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101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875C88" w:rsidRPr="00E8442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1017">
              <w:rPr>
                <w:rFonts w:ascii="Browallia New" w:hAnsi="Browallia New" w:cs="Browallia New"/>
                <w:sz w:val="26"/>
                <w:szCs w:val="26"/>
                <w:lang w:val="en-GB"/>
              </w:rPr>
              <w:t>335</w:t>
            </w:r>
          </w:p>
        </w:tc>
        <w:tc>
          <w:tcPr>
            <w:tcW w:w="1001" w:type="pct"/>
            <w:tcBorders>
              <w:bottom w:val="single" w:sz="4" w:space="0" w:color="auto"/>
            </w:tcBorders>
            <w:vAlign w:val="bottom"/>
          </w:tcPr>
          <w:p w14:paraId="0FCBC6A4" w14:textId="60D0E1A8" w:rsidR="003248C6" w:rsidRPr="00E84424" w:rsidRDefault="00CF1017" w:rsidP="008374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101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248C6" w:rsidRPr="00E8442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1017">
              <w:rPr>
                <w:rFonts w:ascii="Browallia New" w:hAnsi="Browallia New" w:cs="Browallia New"/>
                <w:sz w:val="26"/>
                <w:szCs w:val="26"/>
                <w:lang w:val="en-GB"/>
              </w:rPr>
              <w:t>283</w:t>
            </w:r>
          </w:p>
        </w:tc>
      </w:tr>
      <w:tr w:rsidR="003248C6" w:rsidRPr="00E84424" w14:paraId="27031CFB" w14:textId="77777777" w:rsidTr="00783382">
        <w:trPr>
          <w:cantSplit/>
          <w:jc w:val="center"/>
        </w:trPr>
        <w:tc>
          <w:tcPr>
            <w:tcW w:w="3046" w:type="pct"/>
            <w:hideMark/>
          </w:tcPr>
          <w:p w14:paraId="13869DCB" w14:textId="77777777" w:rsidR="003248C6" w:rsidRPr="00E84424" w:rsidRDefault="003248C6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8442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จำนวนรวมของส่วนแบ่งของกลุ่มกิจการในบริษัทร่วม</w:t>
            </w:r>
          </w:p>
        </w:tc>
        <w:tc>
          <w:tcPr>
            <w:tcW w:w="954" w:type="pct"/>
            <w:tcBorders>
              <w:top w:val="single" w:sz="4" w:space="0" w:color="auto"/>
            </w:tcBorders>
            <w:shd w:val="clear" w:color="auto" w:fill="FAFAFA"/>
          </w:tcPr>
          <w:p w14:paraId="2E60370F" w14:textId="77777777" w:rsidR="003248C6" w:rsidRPr="00E84424" w:rsidRDefault="003248C6" w:rsidP="0083742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01" w:type="pct"/>
            <w:tcBorders>
              <w:top w:val="single" w:sz="4" w:space="0" w:color="auto"/>
            </w:tcBorders>
          </w:tcPr>
          <w:p w14:paraId="3C2D0AC6" w14:textId="77777777" w:rsidR="003248C6" w:rsidRPr="00E84424" w:rsidRDefault="003248C6" w:rsidP="0083742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248C6" w:rsidRPr="00E84424" w14:paraId="578EE465" w14:textId="77777777" w:rsidTr="00783382">
        <w:trPr>
          <w:cantSplit/>
          <w:jc w:val="center"/>
        </w:trPr>
        <w:tc>
          <w:tcPr>
            <w:tcW w:w="3046" w:type="pct"/>
            <w:hideMark/>
          </w:tcPr>
          <w:p w14:paraId="3D7B94DD" w14:textId="77777777" w:rsidR="003248C6" w:rsidRPr="00E84424" w:rsidRDefault="003248C6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1"/>
              <w:rPr>
                <w:rFonts w:ascii="Browallia New" w:hAnsi="Browallia New" w:cs="Browallia New"/>
                <w:sz w:val="26"/>
                <w:szCs w:val="26"/>
              </w:rPr>
            </w:pPr>
            <w:r w:rsidRPr="00E84424">
              <w:rPr>
                <w:rFonts w:ascii="Browallia New" w:hAnsi="Browallia New" w:cs="Browallia New"/>
                <w:sz w:val="26"/>
                <w:szCs w:val="26"/>
                <w:cs/>
              </w:rPr>
              <w:t>กำไรจากการดำเนินงานต่อเนื่อง</w:t>
            </w:r>
          </w:p>
        </w:tc>
        <w:tc>
          <w:tcPr>
            <w:tcW w:w="954" w:type="pct"/>
            <w:shd w:val="clear" w:color="auto" w:fill="FAFAFA"/>
          </w:tcPr>
          <w:p w14:paraId="490AA74B" w14:textId="6916B565" w:rsidR="003248C6" w:rsidRPr="00E84424" w:rsidRDefault="00CF1017" w:rsidP="0083742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1017">
              <w:rPr>
                <w:rFonts w:ascii="Browallia New" w:hAnsi="Browallia New" w:cs="Browallia New"/>
                <w:sz w:val="26"/>
                <w:szCs w:val="26"/>
                <w:lang w:val="en-GB"/>
              </w:rPr>
              <w:t>303</w:t>
            </w:r>
          </w:p>
        </w:tc>
        <w:tc>
          <w:tcPr>
            <w:tcW w:w="1001" w:type="pct"/>
          </w:tcPr>
          <w:p w14:paraId="38C0CD40" w14:textId="207C6360" w:rsidR="003248C6" w:rsidRPr="00E84424" w:rsidRDefault="00CF1017" w:rsidP="0083742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1017">
              <w:rPr>
                <w:rFonts w:ascii="Browallia New" w:hAnsi="Browallia New" w:cs="Browallia New"/>
                <w:sz w:val="26"/>
                <w:szCs w:val="26"/>
                <w:lang w:val="en-GB"/>
              </w:rPr>
              <w:t>64</w:t>
            </w:r>
          </w:p>
        </w:tc>
      </w:tr>
      <w:tr w:rsidR="003248C6" w:rsidRPr="00E84424" w14:paraId="1AD0BC6F" w14:textId="77777777" w:rsidTr="00783382">
        <w:trPr>
          <w:cantSplit/>
          <w:jc w:val="center"/>
        </w:trPr>
        <w:tc>
          <w:tcPr>
            <w:tcW w:w="3046" w:type="pct"/>
            <w:hideMark/>
          </w:tcPr>
          <w:p w14:paraId="1FDCCFDC" w14:textId="77777777" w:rsidR="003248C6" w:rsidRPr="00E84424" w:rsidRDefault="003248C6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1"/>
              <w:rPr>
                <w:rFonts w:ascii="Browallia New" w:hAnsi="Browallia New" w:cs="Browallia New"/>
                <w:sz w:val="26"/>
                <w:szCs w:val="26"/>
              </w:rPr>
            </w:pPr>
            <w:r w:rsidRPr="00E84424">
              <w:rPr>
                <w:rFonts w:ascii="Browallia New" w:hAnsi="Browallia New" w:cs="Browallia New"/>
                <w:sz w:val="26"/>
                <w:szCs w:val="26"/>
                <w:cs/>
              </w:rPr>
              <w:t>ขาดทุนเบ็ดเสร็จอื่น</w:t>
            </w:r>
          </w:p>
        </w:tc>
        <w:tc>
          <w:tcPr>
            <w:tcW w:w="954" w:type="pct"/>
            <w:tcBorders>
              <w:bottom w:val="single" w:sz="4" w:space="0" w:color="auto"/>
            </w:tcBorders>
            <w:shd w:val="clear" w:color="auto" w:fill="FAFAFA"/>
          </w:tcPr>
          <w:p w14:paraId="751EE43D" w14:textId="6EA16B22" w:rsidR="003248C6" w:rsidRPr="00E84424" w:rsidRDefault="003248C6" w:rsidP="0083742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8442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F1017" w:rsidRPr="00CF1017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E8442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01" w:type="pct"/>
            <w:tcBorders>
              <w:bottom w:val="single" w:sz="4" w:space="0" w:color="auto"/>
            </w:tcBorders>
          </w:tcPr>
          <w:p w14:paraId="3D26F6A4" w14:textId="5C8CB177" w:rsidR="003248C6" w:rsidRPr="00E84424" w:rsidRDefault="003248C6" w:rsidP="0083742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442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F1017" w:rsidRPr="00CF101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E8442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3248C6" w:rsidRPr="00E84424" w14:paraId="03DA2C42" w14:textId="77777777" w:rsidTr="00783382">
        <w:trPr>
          <w:cantSplit/>
          <w:jc w:val="center"/>
        </w:trPr>
        <w:tc>
          <w:tcPr>
            <w:tcW w:w="3046" w:type="pct"/>
            <w:hideMark/>
          </w:tcPr>
          <w:p w14:paraId="54D9B368" w14:textId="77777777" w:rsidR="003248C6" w:rsidRPr="00E84424" w:rsidRDefault="003248C6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1"/>
              <w:rPr>
                <w:rFonts w:ascii="Browallia New" w:hAnsi="Browallia New" w:cs="Browallia New"/>
                <w:sz w:val="26"/>
                <w:szCs w:val="26"/>
              </w:rPr>
            </w:pPr>
            <w:r w:rsidRPr="00E84424">
              <w:rPr>
                <w:rFonts w:ascii="Browallia New" w:hAnsi="Browallia New" w:cs="Browallia New"/>
                <w:sz w:val="26"/>
                <w:szCs w:val="26"/>
                <w:cs/>
              </w:rPr>
              <w:t>กำไรเบ็ดเสร็จรวม</w:t>
            </w:r>
          </w:p>
        </w:tc>
        <w:tc>
          <w:tcPr>
            <w:tcW w:w="95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EC488C1" w14:textId="7D8539D1" w:rsidR="003248C6" w:rsidRPr="00E84424" w:rsidRDefault="00CF1017" w:rsidP="0083742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1017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</w:p>
        </w:tc>
        <w:tc>
          <w:tcPr>
            <w:tcW w:w="1001" w:type="pct"/>
            <w:tcBorders>
              <w:top w:val="single" w:sz="4" w:space="0" w:color="auto"/>
              <w:bottom w:val="single" w:sz="4" w:space="0" w:color="auto"/>
            </w:tcBorders>
          </w:tcPr>
          <w:p w14:paraId="14BF2424" w14:textId="30967D99" w:rsidR="003248C6" w:rsidRPr="00E84424" w:rsidRDefault="00CF1017" w:rsidP="0083742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1017">
              <w:rPr>
                <w:rFonts w:ascii="Browallia New" w:hAnsi="Browallia New" w:cs="Browallia New"/>
                <w:sz w:val="26"/>
                <w:szCs w:val="26"/>
                <w:lang w:val="en-GB"/>
              </w:rPr>
              <w:t>62</w:t>
            </w:r>
          </w:p>
        </w:tc>
      </w:tr>
      <w:tr w:rsidR="003248C6" w:rsidRPr="00520F41" w14:paraId="1B9C7327" w14:textId="77777777" w:rsidTr="00783382">
        <w:trPr>
          <w:cantSplit/>
          <w:jc w:val="center"/>
        </w:trPr>
        <w:tc>
          <w:tcPr>
            <w:tcW w:w="3046" w:type="pct"/>
          </w:tcPr>
          <w:p w14:paraId="63E095C6" w14:textId="77777777" w:rsidR="003248C6" w:rsidRPr="00520F41" w:rsidRDefault="003248C6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1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954" w:type="pct"/>
            <w:tcBorders>
              <w:top w:val="single" w:sz="4" w:space="0" w:color="auto"/>
            </w:tcBorders>
            <w:shd w:val="clear" w:color="auto" w:fill="FAFAFA"/>
          </w:tcPr>
          <w:p w14:paraId="39DEB6CE" w14:textId="77777777" w:rsidR="003248C6" w:rsidRPr="00520F41" w:rsidRDefault="003248C6" w:rsidP="0083742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001" w:type="pct"/>
            <w:tcBorders>
              <w:top w:val="single" w:sz="4" w:space="0" w:color="auto"/>
            </w:tcBorders>
          </w:tcPr>
          <w:p w14:paraId="3017C990" w14:textId="77777777" w:rsidR="003248C6" w:rsidRPr="00520F41" w:rsidRDefault="003248C6" w:rsidP="0083742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3248C6" w:rsidRPr="00E84424" w14:paraId="3DC3028A" w14:textId="77777777" w:rsidTr="00783382">
        <w:trPr>
          <w:cantSplit/>
          <w:jc w:val="center"/>
        </w:trPr>
        <w:tc>
          <w:tcPr>
            <w:tcW w:w="3046" w:type="pct"/>
            <w:hideMark/>
          </w:tcPr>
          <w:p w14:paraId="5BFA70D7" w14:textId="77777777" w:rsidR="003248C6" w:rsidRPr="00E84424" w:rsidRDefault="003248C6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1"/>
              <w:rPr>
                <w:rFonts w:ascii="Browallia New" w:hAnsi="Browallia New" w:cs="Browallia New"/>
                <w:sz w:val="26"/>
                <w:szCs w:val="26"/>
              </w:rPr>
            </w:pPr>
            <w:r w:rsidRPr="00E84424">
              <w:rPr>
                <w:rFonts w:ascii="Browallia New" w:hAnsi="Browallia New" w:cs="Browallia New"/>
                <w:sz w:val="26"/>
                <w:szCs w:val="26"/>
                <w:cs/>
              </w:rPr>
              <w:t>กำไรจากการดำเนินงานที่ยกเลิก</w:t>
            </w:r>
          </w:p>
        </w:tc>
        <w:tc>
          <w:tcPr>
            <w:tcW w:w="954" w:type="pct"/>
            <w:shd w:val="clear" w:color="auto" w:fill="FAFAFA"/>
          </w:tcPr>
          <w:p w14:paraId="31C7C17F" w14:textId="7BC488CD" w:rsidR="003248C6" w:rsidRPr="00E84424" w:rsidRDefault="00CF1017" w:rsidP="0083742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1017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</w:p>
        </w:tc>
        <w:tc>
          <w:tcPr>
            <w:tcW w:w="1001" w:type="pct"/>
          </w:tcPr>
          <w:p w14:paraId="5756F35C" w14:textId="34BEE237" w:rsidR="003248C6" w:rsidRPr="00E84424" w:rsidRDefault="00CF1017" w:rsidP="0083742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1017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</w:p>
        </w:tc>
      </w:tr>
      <w:tr w:rsidR="003248C6" w:rsidRPr="00E84424" w14:paraId="0E29F7D3" w14:textId="77777777" w:rsidTr="00783382">
        <w:trPr>
          <w:cantSplit/>
          <w:jc w:val="center"/>
        </w:trPr>
        <w:tc>
          <w:tcPr>
            <w:tcW w:w="3046" w:type="pct"/>
            <w:hideMark/>
          </w:tcPr>
          <w:p w14:paraId="7D45341B" w14:textId="77777777" w:rsidR="003248C6" w:rsidRPr="00E84424" w:rsidRDefault="003248C6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1"/>
              <w:rPr>
                <w:rFonts w:ascii="Browallia New" w:hAnsi="Browallia New" w:cs="Browallia New"/>
                <w:sz w:val="26"/>
                <w:szCs w:val="26"/>
              </w:rPr>
            </w:pPr>
            <w:r w:rsidRPr="00E84424">
              <w:rPr>
                <w:rFonts w:ascii="Browallia New" w:hAnsi="Browallia New" w:cs="Browallia New"/>
                <w:sz w:val="26"/>
                <w:szCs w:val="26"/>
                <w:cs/>
              </w:rPr>
              <w:t>ขาดทุนเบ็ดเสร็จอื่น</w:t>
            </w:r>
          </w:p>
        </w:tc>
        <w:tc>
          <w:tcPr>
            <w:tcW w:w="954" w:type="pct"/>
            <w:tcBorders>
              <w:bottom w:val="single" w:sz="4" w:space="0" w:color="auto"/>
            </w:tcBorders>
            <w:shd w:val="clear" w:color="auto" w:fill="FAFAFA"/>
          </w:tcPr>
          <w:p w14:paraId="62ECF70D" w14:textId="77777777" w:rsidR="003248C6" w:rsidRPr="00E84424" w:rsidRDefault="003248C6" w:rsidP="0083742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8442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01" w:type="pct"/>
            <w:tcBorders>
              <w:bottom w:val="single" w:sz="4" w:space="0" w:color="auto"/>
            </w:tcBorders>
          </w:tcPr>
          <w:p w14:paraId="37CEA8AE" w14:textId="32AFA2DB" w:rsidR="003248C6" w:rsidRPr="00E84424" w:rsidRDefault="00F85E1D" w:rsidP="0083742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442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3248C6" w:rsidRPr="00E84424" w14:paraId="679279C7" w14:textId="77777777" w:rsidTr="00783382">
        <w:trPr>
          <w:cantSplit/>
          <w:jc w:val="center"/>
        </w:trPr>
        <w:tc>
          <w:tcPr>
            <w:tcW w:w="3046" w:type="pct"/>
            <w:hideMark/>
          </w:tcPr>
          <w:p w14:paraId="7B15209B" w14:textId="77777777" w:rsidR="003248C6" w:rsidRPr="00E84424" w:rsidRDefault="003248C6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1"/>
              <w:rPr>
                <w:rFonts w:ascii="Browallia New" w:hAnsi="Browallia New" w:cs="Browallia New"/>
                <w:sz w:val="26"/>
                <w:szCs w:val="26"/>
              </w:rPr>
            </w:pPr>
            <w:r w:rsidRPr="00E84424">
              <w:rPr>
                <w:rFonts w:ascii="Browallia New" w:hAnsi="Browallia New" w:cs="Browallia New"/>
                <w:sz w:val="26"/>
                <w:szCs w:val="26"/>
                <w:cs/>
              </w:rPr>
              <w:t>กำไรเบ็ดเสร็จรวม</w:t>
            </w:r>
          </w:p>
        </w:tc>
        <w:tc>
          <w:tcPr>
            <w:tcW w:w="95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490DB08" w14:textId="08FEAB32" w:rsidR="003248C6" w:rsidRPr="00E84424" w:rsidRDefault="00CF1017" w:rsidP="0083742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1017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</w:p>
        </w:tc>
        <w:tc>
          <w:tcPr>
            <w:tcW w:w="1001" w:type="pct"/>
            <w:tcBorders>
              <w:top w:val="single" w:sz="4" w:space="0" w:color="auto"/>
              <w:bottom w:val="single" w:sz="4" w:space="0" w:color="auto"/>
            </w:tcBorders>
          </w:tcPr>
          <w:p w14:paraId="742FC481" w14:textId="1B2DC728" w:rsidR="003248C6" w:rsidRPr="00E84424" w:rsidRDefault="00CF1017" w:rsidP="0083742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1017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</w:p>
        </w:tc>
      </w:tr>
    </w:tbl>
    <w:p w14:paraId="1E988767" w14:textId="77777777" w:rsidR="003248C6" w:rsidRPr="00783382" w:rsidRDefault="003248C6" w:rsidP="003248C6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Style w:val="TableGrid"/>
        <w:tblW w:w="9475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993840" w:rsidRPr="00E84424" w14:paraId="2BCF0563" w14:textId="77777777" w:rsidTr="002F7184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2EDB3D65" w14:textId="2F796A87" w:rsidR="00993840" w:rsidRPr="00E84424" w:rsidRDefault="00CF1017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</w:pPr>
            <w:r w:rsidRPr="00CF101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19</w:t>
            </w:r>
            <w:r w:rsidR="00993840" w:rsidRPr="00E8442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ab/>
            </w:r>
            <w:r w:rsidR="00993840" w:rsidRPr="00E8442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  <w:t>อสังหาริมทรัพย์เพื่อการลงทุน สุทธิ</w:t>
            </w:r>
          </w:p>
        </w:tc>
      </w:tr>
      <w:bookmarkEnd w:id="102"/>
    </w:tbl>
    <w:p w14:paraId="400E7B8F" w14:textId="78834196" w:rsidR="00993840" w:rsidRPr="00E84424" w:rsidRDefault="00993840" w:rsidP="009938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E780782" w14:textId="538BDFAA" w:rsidR="00167E49" w:rsidRPr="00E84424" w:rsidRDefault="00167E49" w:rsidP="009938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8442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อสังหาริมทรัพย์เพื่อการลงทุนของกลุ่มกิจการคือที่ดินและส่วนปรับปรุงที่ดิน</w:t>
      </w:r>
    </w:p>
    <w:p w14:paraId="4805191E" w14:textId="77777777" w:rsidR="00167E49" w:rsidRPr="00E84424" w:rsidRDefault="00167E49" w:rsidP="009938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50" w:type="dxa"/>
        <w:tblLook w:val="01E0" w:firstRow="1" w:lastRow="1" w:firstColumn="1" w:lastColumn="1" w:noHBand="0" w:noVBand="0"/>
      </w:tblPr>
      <w:tblGrid>
        <w:gridCol w:w="3690"/>
        <w:gridCol w:w="1440"/>
        <w:gridCol w:w="1440"/>
        <w:gridCol w:w="1440"/>
        <w:gridCol w:w="1440"/>
      </w:tblGrid>
      <w:tr w:rsidR="00993840" w:rsidRPr="00E84424" w14:paraId="42C3750C" w14:textId="77777777" w:rsidTr="002F7184">
        <w:trPr>
          <w:tblHeader/>
        </w:trPr>
        <w:tc>
          <w:tcPr>
            <w:tcW w:w="3690" w:type="dxa"/>
          </w:tcPr>
          <w:p w14:paraId="06A6F990" w14:textId="77777777" w:rsidR="00993840" w:rsidRPr="00E84424" w:rsidRDefault="00993840" w:rsidP="002F7184">
            <w:pPr>
              <w:pStyle w:val="acctfourfigures"/>
              <w:tabs>
                <w:tab w:val="clear" w:pos="765"/>
              </w:tabs>
              <w:spacing w:line="240" w:lineRule="auto"/>
              <w:ind w:lef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C0D045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</w:pPr>
            <w:r w:rsidRPr="00E84424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02C16E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</w:pPr>
            <w:r w:rsidRPr="00E84424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93840" w:rsidRPr="00E84424" w14:paraId="6B2232C4" w14:textId="77777777" w:rsidTr="002F7184">
        <w:trPr>
          <w:tblHeader/>
        </w:trPr>
        <w:tc>
          <w:tcPr>
            <w:tcW w:w="3690" w:type="dxa"/>
          </w:tcPr>
          <w:p w14:paraId="5F6E3043" w14:textId="77777777" w:rsidR="00993840" w:rsidRPr="00E84424" w:rsidRDefault="00993840" w:rsidP="002F7184">
            <w:pPr>
              <w:pStyle w:val="acctfourfigures"/>
              <w:tabs>
                <w:tab w:val="clear" w:pos="765"/>
              </w:tabs>
              <w:spacing w:line="240" w:lineRule="auto"/>
              <w:ind w:lef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213E718E" w14:textId="079839F4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  <w:lang w:val="en-GB"/>
              </w:rPr>
              <w:t>พ.ศ.</w:t>
            </w:r>
            <w:r w:rsidRPr="00E84424">
              <w:rPr>
                <w:rFonts w:ascii="Browallia New" w:eastAsia="Arial Unicode MS" w:hAnsi="Browallia New" w:cs="Browallia New"/>
                <w:bCs/>
                <w:color w:val="7030A0"/>
                <w:sz w:val="26"/>
                <w:szCs w:val="26"/>
                <w:cs/>
              </w:rPr>
              <w:t xml:space="preserve"> </w:t>
            </w:r>
            <w:r w:rsidR="00CF1017" w:rsidRPr="00CF1017">
              <w:rPr>
                <w:rFonts w:ascii="Browallia New" w:eastAsia="Arial Unicode MS" w:hAnsi="Browallia New" w:cs="Browallia New"/>
                <w:b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739707AF" w14:textId="2E4C558F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</w:pPr>
            <w:r w:rsidRPr="00E84424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  <w:lang w:val="en-GB"/>
              </w:rPr>
              <w:t>พ.ศ.</w:t>
            </w:r>
            <w:r w:rsidRPr="00E84424">
              <w:rPr>
                <w:rFonts w:ascii="Browallia New" w:eastAsia="Arial Unicode MS" w:hAnsi="Browallia New" w:cs="Browallia New"/>
                <w:bCs/>
                <w:color w:val="7030A0"/>
                <w:sz w:val="26"/>
                <w:szCs w:val="26"/>
                <w:cs/>
              </w:rPr>
              <w:t xml:space="preserve"> </w:t>
            </w:r>
            <w:r w:rsidR="00CF1017" w:rsidRPr="00CF1017">
              <w:rPr>
                <w:rFonts w:ascii="Browallia New" w:eastAsia="Arial Unicode MS" w:hAnsi="Browallia New" w:cs="Browallia New"/>
                <w:b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040EC023" w14:textId="2860928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</w:pPr>
            <w:r w:rsidRPr="00E84424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  <w:lang w:val="en-GB"/>
              </w:rPr>
              <w:t>พ.ศ.</w:t>
            </w:r>
            <w:r w:rsidRPr="00E84424">
              <w:rPr>
                <w:rFonts w:ascii="Browallia New" w:eastAsia="Arial Unicode MS" w:hAnsi="Browallia New" w:cs="Browallia New"/>
                <w:bCs/>
                <w:color w:val="7030A0"/>
                <w:sz w:val="26"/>
                <w:szCs w:val="26"/>
                <w:cs/>
              </w:rPr>
              <w:t xml:space="preserve"> </w:t>
            </w:r>
            <w:r w:rsidR="00CF1017" w:rsidRPr="00CF1017">
              <w:rPr>
                <w:rFonts w:ascii="Browallia New" w:eastAsia="Arial Unicode MS" w:hAnsi="Browallia New" w:cs="Browallia New"/>
                <w:b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44EDA00F" w14:textId="4B4C26D8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</w:pPr>
            <w:r w:rsidRPr="00E84424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  <w:lang w:val="en-GB"/>
              </w:rPr>
              <w:t>พ.ศ.</w:t>
            </w:r>
            <w:r w:rsidRPr="00E84424">
              <w:rPr>
                <w:rFonts w:ascii="Browallia New" w:eastAsia="Arial Unicode MS" w:hAnsi="Browallia New" w:cs="Browallia New"/>
                <w:bCs/>
                <w:color w:val="7030A0"/>
                <w:sz w:val="26"/>
                <w:szCs w:val="26"/>
                <w:cs/>
              </w:rPr>
              <w:t xml:space="preserve"> </w:t>
            </w:r>
            <w:r w:rsidR="00CF1017" w:rsidRPr="00CF1017">
              <w:rPr>
                <w:rFonts w:ascii="Browallia New" w:eastAsia="Arial Unicode MS" w:hAnsi="Browallia New" w:cs="Browallia New"/>
                <w:b/>
                <w:sz w:val="26"/>
                <w:szCs w:val="26"/>
                <w:lang w:val="en-GB"/>
              </w:rPr>
              <w:t>2562</w:t>
            </w:r>
          </w:p>
        </w:tc>
      </w:tr>
      <w:tr w:rsidR="00993840" w:rsidRPr="00E84424" w14:paraId="3B491E2F" w14:textId="77777777" w:rsidTr="002F7184">
        <w:trPr>
          <w:tblHeader/>
        </w:trPr>
        <w:tc>
          <w:tcPr>
            <w:tcW w:w="3690" w:type="dxa"/>
          </w:tcPr>
          <w:p w14:paraId="1A0288CF" w14:textId="77777777" w:rsidR="00993840" w:rsidRPr="00E84424" w:rsidRDefault="00993840" w:rsidP="002F7184">
            <w:pPr>
              <w:pStyle w:val="acctfourfigures"/>
              <w:tabs>
                <w:tab w:val="clear" w:pos="765"/>
              </w:tabs>
              <w:spacing w:line="240" w:lineRule="auto"/>
              <w:ind w:lef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6E472D8F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3BABC847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482F130D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50FAA998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993840" w:rsidRPr="00520F41" w14:paraId="3811D1B9" w14:textId="77777777" w:rsidTr="002F7184">
        <w:trPr>
          <w:tblHeader/>
        </w:trPr>
        <w:tc>
          <w:tcPr>
            <w:tcW w:w="3690" w:type="dxa"/>
          </w:tcPr>
          <w:p w14:paraId="7F17D579" w14:textId="77777777" w:rsidR="00993840" w:rsidRPr="00520F41" w:rsidRDefault="00993840" w:rsidP="002F7184">
            <w:pPr>
              <w:pStyle w:val="acctfourfigures"/>
              <w:tabs>
                <w:tab w:val="clear" w:pos="765"/>
              </w:tabs>
              <w:spacing w:line="240" w:lineRule="auto"/>
              <w:ind w:left="-72"/>
              <w:jc w:val="center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50659272" w14:textId="77777777" w:rsidR="00993840" w:rsidRPr="00520F41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center"/>
          </w:tcPr>
          <w:p w14:paraId="63AFF342" w14:textId="77777777" w:rsidR="00993840" w:rsidRPr="00520F41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70140EA1" w14:textId="77777777" w:rsidR="00993840" w:rsidRPr="00520F41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center"/>
          </w:tcPr>
          <w:p w14:paraId="4C8226A8" w14:textId="77777777" w:rsidR="00993840" w:rsidRPr="00520F41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</w:tr>
      <w:tr w:rsidR="00993840" w:rsidRPr="00E84424" w14:paraId="3CF97B89" w14:textId="77777777" w:rsidTr="002F7184">
        <w:tc>
          <w:tcPr>
            <w:tcW w:w="3690" w:type="dxa"/>
          </w:tcPr>
          <w:p w14:paraId="1EA7861E" w14:textId="72D1C789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F1017" w:rsidRPr="00CF10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มกราคม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BD0F38F" w14:textId="77777777" w:rsidR="00993840" w:rsidRPr="00E84424" w:rsidRDefault="00993840" w:rsidP="002F718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14:paraId="3A1C7371" w14:textId="77777777" w:rsidR="00993840" w:rsidRPr="00E84424" w:rsidRDefault="00993840" w:rsidP="002F718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70857C42" w14:textId="77777777" w:rsidR="00993840" w:rsidRPr="00E84424" w:rsidRDefault="00993840" w:rsidP="002F718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14:paraId="4BFCD162" w14:textId="77777777" w:rsidR="00993840" w:rsidRPr="00E84424" w:rsidRDefault="00993840" w:rsidP="002F718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87CD8" w:rsidRPr="00E84424" w14:paraId="16A373C9" w14:textId="77777777" w:rsidTr="002F7184">
        <w:tc>
          <w:tcPr>
            <w:tcW w:w="3690" w:type="dxa"/>
          </w:tcPr>
          <w:p w14:paraId="4A0515EE" w14:textId="77777777" w:rsidR="00687CD8" w:rsidRPr="00E84424" w:rsidRDefault="00687CD8" w:rsidP="00687C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40271929" w14:textId="664596E9" w:rsidR="00687CD8" w:rsidRPr="00E84424" w:rsidRDefault="00CF1017" w:rsidP="00687CD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103</w:t>
            </w:r>
          </w:p>
        </w:tc>
        <w:tc>
          <w:tcPr>
            <w:tcW w:w="1440" w:type="dxa"/>
            <w:vAlign w:val="center"/>
          </w:tcPr>
          <w:p w14:paraId="36FD2199" w14:textId="2E3C43CF" w:rsidR="00687CD8" w:rsidRPr="00E84424" w:rsidRDefault="00CF1017" w:rsidP="00687CD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103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7FEAD0C" w14:textId="518BF332" w:rsidR="00687CD8" w:rsidRPr="00E84424" w:rsidRDefault="00CF1017" w:rsidP="00687CD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F1017"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  <w:t>1</w:t>
            </w:r>
            <w:r w:rsidR="00687CD8" w:rsidRPr="00E84424"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  <w:t>141</w:t>
            </w:r>
          </w:p>
        </w:tc>
        <w:tc>
          <w:tcPr>
            <w:tcW w:w="1440" w:type="dxa"/>
            <w:vAlign w:val="center"/>
          </w:tcPr>
          <w:p w14:paraId="70415D41" w14:textId="2D7F6E76" w:rsidR="00687CD8" w:rsidRPr="00E84424" w:rsidRDefault="00CF1017" w:rsidP="00687CD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F1017"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  <w:t>1</w:t>
            </w:r>
            <w:r w:rsidR="00687CD8" w:rsidRPr="00E84424"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  <w:t>111</w:t>
            </w:r>
          </w:p>
        </w:tc>
      </w:tr>
      <w:tr w:rsidR="00687CD8" w:rsidRPr="00E84424" w14:paraId="7FB99E54" w14:textId="77777777" w:rsidTr="002F7184">
        <w:tc>
          <w:tcPr>
            <w:tcW w:w="3690" w:type="dxa"/>
          </w:tcPr>
          <w:p w14:paraId="179DB286" w14:textId="77777777" w:rsidR="00687CD8" w:rsidRPr="00E84424" w:rsidRDefault="00687CD8" w:rsidP="00687C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ค่าเผื่อการด้อยค่า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7D6839E" w14:textId="0C420BCF" w:rsidR="00687CD8" w:rsidRPr="00E84424" w:rsidRDefault="00687CD8" w:rsidP="00687CD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1B83FC13" w14:textId="77777777" w:rsidR="00687CD8" w:rsidRPr="00E84424" w:rsidRDefault="00687CD8" w:rsidP="00687CD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16A16CE" w14:textId="570691EE" w:rsidR="00687CD8" w:rsidRPr="00E84424" w:rsidRDefault="00687CD8" w:rsidP="00687CD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4DF9B5A0" w14:textId="61CD4268" w:rsidR="00687CD8" w:rsidRPr="00E84424" w:rsidRDefault="00687CD8" w:rsidP="00687CD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84424"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  <w:t>11</w:t>
            </w:r>
            <w:r w:rsidRPr="00E84424"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  <w:t>)</w:t>
            </w:r>
          </w:p>
        </w:tc>
      </w:tr>
      <w:tr w:rsidR="00687CD8" w:rsidRPr="00E84424" w14:paraId="229DC2FA" w14:textId="77777777" w:rsidTr="002F7184">
        <w:tc>
          <w:tcPr>
            <w:tcW w:w="3690" w:type="dxa"/>
          </w:tcPr>
          <w:p w14:paraId="0EFBE93D" w14:textId="77777777" w:rsidR="00687CD8" w:rsidRPr="00E84424" w:rsidRDefault="00687CD8" w:rsidP="00687C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12F9236" w14:textId="4161F786" w:rsidR="00687CD8" w:rsidRPr="00E84424" w:rsidRDefault="00CF1017" w:rsidP="00687CD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103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0925A4" w14:textId="4DF8AABC" w:rsidR="00687CD8" w:rsidRPr="00E84424" w:rsidRDefault="00CF1017" w:rsidP="00687CD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103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EF5E083" w14:textId="1D763347" w:rsidR="00687CD8" w:rsidRPr="00E84424" w:rsidRDefault="00CF1017" w:rsidP="00687CD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CF1017"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  <w:t>1</w:t>
            </w:r>
            <w:r w:rsidR="00687CD8" w:rsidRPr="00E84424"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  <w:t>141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B2FCEC" w14:textId="145FE32E" w:rsidR="00687CD8" w:rsidRPr="00E84424" w:rsidRDefault="00CF1017" w:rsidP="00687CD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</w:t>
            </w:r>
            <w:r w:rsidR="00687CD8" w:rsidRPr="00E84424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100</w:t>
            </w:r>
          </w:p>
        </w:tc>
      </w:tr>
      <w:tr w:rsidR="00687CD8" w:rsidRPr="00520F41" w14:paraId="22DB905E" w14:textId="77777777" w:rsidTr="002F7184">
        <w:tc>
          <w:tcPr>
            <w:tcW w:w="3690" w:type="dxa"/>
          </w:tcPr>
          <w:p w14:paraId="194DB11D" w14:textId="77777777" w:rsidR="00687CD8" w:rsidRPr="00520F41" w:rsidRDefault="00687CD8" w:rsidP="00687C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490532A" w14:textId="77777777" w:rsidR="00687CD8" w:rsidRPr="00520F41" w:rsidRDefault="00687CD8" w:rsidP="00687CD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3FD363D9" w14:textId="77777777" w:rsidR="00687CD8" w:rsidRPr="00520F41" w:rsidRDefault="00687CD8" w:rsidP="00687CD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BAA63C2" w14:textId="77777777" w:rsidR="00687CD8" w:rsidRPr="00520F41" w:rsidRDefault="00687CD8" w:rsidP="00687CD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42C1E0D8" w14:textId="77777777" w:rsidR="00687CD8" w:rsidRPr="00520F41" w:rsidRDefault="00687CD8" w:rsidP="00687CD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 w:bidi="th-TH"/>
              </w:rPr>
            </w:pPr>
          </w:p>
        </w:tc>
      </w:tr>
      <w:tr w:rsidR="00687CD8" w:rsidRPr="00E84424" w14:paraId="1D7B6776" w14:textId="77777777" w:rsidTr="002F7184">
        <w:tc>
          <w:tcPr>
            <w:tcW w:w="3690" w:type="dxa"/>
          </w:tcPr>
          <w:p w14:paraId="5C3E2E14" w14:textId="34A80C5C" w:rsidR="00687CD8" w:rsidRPr="00E84424" w:rsidRDefault="00687CD8" w:rsidP="00687C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108"/>
              <w:jc w:val="thaiDistribute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CF1017" w:rsidRPr="00CF1017">
              <w:rPr>
                <w:rFonts w:ascii="Browallia New" w:eastAsia="Arial Unicode MS" w:hAnsi="Browallia New" w:cs="Browallia New"/>
                <w:b/>
                <w:sz w:val="26"/>
                <w:szCs w:val="26"/>
                <w:lang w:val="en-GB"/>
              </w:rPr>
              <w:t>31</w:t>
            </w:r>
            <w:r w:rsidRPr="00E84424"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/>
              </w:rPr>
              <w:t xml:space="preserve"> </w:t>
            </w:r>
            <w:r w:rsidRPr="00E84424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87A9D7D" w14:textId="77777777" w:rsidR="00687CD8" w:rsidRPr="00E84424" w:rsidRDefault="00687CD8" w:rsidP="00687CD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14:paraId="72F8B7A6" w14:textId="77777777" w:rsidR="00687CD8" w:rsidRPr="00E84424" w:rsidRDefault="00687CD8" w:rsidP="00687C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4AAA4314" w14:textId="77777777" w:rsidR="00687CD8" w:rsidRPr="00E84424" w:rsidRDefault="00687CD8" w:rsidP="00687C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14:paraId="00DC4623" w14:textId="77777777" w:rsidR="00687CD8" w:rsidRPr="00E84424" w:rsidRDefault="00687CD8" w:rsidP="00687C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sz w:val="26"/>
                <w:szCs w:val="26"/>
              </w:rPr>
            </w:pPr>
          </w:p>
        </w:tc>
      </w:tr>
      <w:tr w:rsidR="00687CD8" w:rsidRPr="00E84424" w14:paraId="6CCA2F27" w14:textId="77777777" w:rsidTr="002F7184">
        <w:tc>
          <w:tcPr>
            <w:tcW w:w="3690" w:type="dxa"/>
          </w:tcPr>
          <w:p w14:paraId="223CDCEE" w14:textId="77777777" w:rsidR="00687CD8" w:rsidRPr="00E84424" w:rsidRDefault="00687CD8" w:rsidP="00687C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391"/>
              <w:jc w:val="thaiDistribute"/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  <w:t>ราคาตามบัญชีต้นปี สุทธิ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3F46B3F" w14:textId="44C09F24" w:rsidR="00687CD8" w:rsidRPr="00E84424" w:rsidRDefault="00CF1017" w:rsidP="00687CD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</w:rPr>
              <w:t>103</w:t>
            </w:r>
          </w:p>
        </w:tc>
        <w:tc>
          <w:tcPr>
            <w:tcW w:w="1440" w:type="dxa"/>
            <w:vAlign w:val="center"/>
          </w:tcPr>
          <w:p w14:paraId="22C30460" w14:textId="78313FB4" w:rsidR="00687CD8" w:rsidRPr="00E84424" w:rsidRDefault="00CF1017" w:rsidP="00687C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103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E8BA6B6" w14:textId="5F0FF649" w:rsidR="00687CD8" w:rsidRPr="00E84424" w:rsidRDefault="00CF1017" w:rsidP="00687C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/>
              </w:rPr>
              <w:t>1</w:t>
            </w:r>
            <w:r w:rsidR="00687CD8" w:rsidRPr="00E84424"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/>
              </w:rPr>
              <w:t>141</w:t>
            </w:r>
          </w:p>
        </w:tc>
        <w:tc>
          <w:tcPr>
            <w:tcW w:w="1440" w:type="dxa"/>
            <w:vAlign w:val="center"/>
          </w:tcPr>
          <w:p w14:paraId="3E876F6B" w14:textId="2C8D6EE9" w:rsidR="00687CD8" w:rsidRPr="00E84424" w:rsidRDefault="00CF1017" w:rsidP="00687C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/>
              </w:rPr>
              <w:t>1</w:t>
            </w:r>
            <w:r w:rsidR="00687CD8" w:rsidRPr="00E84424"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/>
              </w:rPr>
              <w:t>100</w:t>
            </w:r>
          </w:p>
        </w:tc>
      </w:tr>
      <w:tr w:rsidR="00687CD8" w:rsidRPr="00E84424" w14:paraId="0F4C64E5" w14:textId="77777777" w:rsidTr="002F7184">
        <w:tc>
          <w:tcPr>
            <w:tcW w:w="3690" w:type="dxa"/>
          </w:tcPr>
          <w:p w14:paraId="237FD412" w14:textId="77777777" w:rsidR="00687CD8" w:rsidRPr="00E84424" w:rsidRDefault="00687CD8" w:rsidP="00687C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391"/>
              <w:jc w:val="thaiDistribute"/>
              <w:rPr>
                <w:rFonts w:ascii="Browallia New" w:eastAsia="Arial Unicode MS" w:hAnsi="Browallia New" w:cs="Browallia New"/>
                <w:b/>
                <w:sz w:val="26"/>
                <w:szCs w:val="26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  <w:t>โอนจากที่ดิน อาคาร และอุปกรณ์ -</w:t>
            </w:r>
            <w:r w:rsidRPr="00E84424">
              <w:rPr>
                <w:rFonts w:ascii="Browallia New" w:eastAsia="Arial Unicode MS" w:hAnsi="Browallia New" w:cs="Browallia New"/>
                <w:b/>
                <w:sz w:val="26"/>
                <w:szCs w:val="26"/>
                <w:lang w:val="en-GB"/>
              </w:rPr>
              <w:t xml:space="preserve"> </w:t>
            </w:r>
            <w:r w:rsidRPr="00E84424"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  <w:lang w:val="en-GB"/>
              </w:rPr>
              <w:t xml:space="preserve">สุทธิ </w:t>
            </w:r>
          </w:p>
          <w:p w14:paraId="79F77567" w14:textId="2F0B1251" w:rsidR="00687CD8" w:rsidRPr="00E84424" w:rsidRDefault="00687CD8" w:rsidP="00687C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391"/>
              <w:jc w:val="thaiDistribute"/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  <w:lang w:val="en-GB"/>
              </w:rPr>
              <w:t xml:space="preserve">   (หมายเหตุฯ ข้อ </w:t>
            </w:r>
            <w:r w:rsidR="00CF1017" w:rsidRPr="00CF1017"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/>
              </w:rPr>
              <w:t>20</w:t>
            </w:r>
            <w:r w:rsidRPr="00E84424"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55FD978" w14:textId="7DA1B367" w:rsidR="00687CD8" w:rsidRPr="00E84424" w:rsidRDefault="00687CD8" w:rsidP="00687CD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69269D8B" w14:textId="77777777" w:rsidR="00687CD8" w:rsidRPr="00E84424" w:rsidRDefault="00687CD8" w:rsidP="00687C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976CC3E" w14:textId="11A5EC58" w:rsidR="00687CD8" w:rsidRPr="00E84424" w:rsidRDefault="00687CD8" w:rsidP="00687C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2D862BD5" w14:textId="21373747" w:rsidR="00687CD8" w:rsidRPr="00E84424" w:rsidRDefault="00CF1017" w:rsidP="00687C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/>
              </w:rPr>
              <w:t>30</w:t>
            </w:r>
          </w:p>
        </w:tc>
      </w:tr>
      <w:tr w:rsidR="00687CD8" w:rsidRPr="00E84424" w14:paraId="052B3050" w14:textId="77777777" w:rsidTr="002F7184">
        <w:tc>
          <w:tcPr>
            <w:tcW w:w="3690" w:type="dxa"/>
          </w:tcPr>
          <w:p w14:paraId="00C768DB" w14:textId="77777777" w:rsidR="00687CD8" w:rsidRPr="00E84424" w:rsidRDefault="00687CD8" w:rsidP="00687C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108"/>
              <w:jc w:val="thaiDistribute"/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</w:pPr>
            <w:r w:rsidRPr="00E84424"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  <w:t>กลับรายการการด้อยค่า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D0E4DDB" w14:textId="3F6C8143" w:rsidR="00687CD8" w:rsidRPr="00E84424" w:rsidRDefault="00687CD8" w:rsidP="00687CD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28CDC286" w14:textId="77777777" w:rsidR="00687CD8" w:rsidRPr="00E84424" w:rsidRDefault="00687CD8" w:rsidP="00687C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8AC4659" w14:textId="3B6BB68F" w:rsidR="00687CD8" w:rsidRPr="00E84424" w:rsidRDefault="00687CD8" w:rsidP="00687C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0413C2F7" w14:textId="7FEDD0FF" w:rsidR="00687CD8" w:rsidRPr="00E84424" w:rsidRDefault="00CF1017" w:rsidP="00687C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/>
              </w:rPr>
              <w:t>11</w:t>
            </w:r>
          </w:p>
        </w:tc>
      </w:tr>
      <w:tr w:rsidR="00687CD8" w:rsidRPr="00E84424" w14:paraId="4C95E491" w14:textId="77777777" w:rsidTr="002F7184">
        <w:tc>
          <w:tcPr>
            <w:tcW w:w="3690" w:type="dxa"/>
          </w:tcPr>
          <w:p w14:paraId="64E9117A" w14:textId="77777777" w:rsidR="00687CD8" w:rsidRPr="00E84424" w:rsidRDefault="00687CD8" w:rsidP="00687C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ราคาตามบัญชีปลายปี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C5059CC" w14:textId="4D4DF1C2" w:rsidR="00687CD8" w:rsidRPr="00E84424" w:rsidRDefault="00CF1017" w:rsidP="00687CD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103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91D735" w14:textId="41E7A2A7" w:rsidR="00687CD8" w:rsidRPr="00E84424" w:rsidRDefault="00CF1017" w:rsidP="00687CD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103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2F9B58B" w14:textId="73C9A198" w:rsidR="00687CD8" w:rsidRPr="00E84424" w:rsidRDefault="00CF1017" w:rsidP="00687CD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CF1017"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  <w:t>1</w:t>
            </w:r>
            <w:r w:rsidR="00687CD8" w:rsidRPr="00E84424"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  <w:t>141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B64C31" w14:textId="2BC720FE" w:rsidR="00687CD8" w:rsidRPr="00E84424" w:rsidRDefault="00CF1017" w:rsidP="00687CD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CF1017"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  <w:t>1</w:t>
            </w:r>
            <w:r w:rsidR="00687CD8" w:rsidRPr="00E84424"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  <w:t>141</w:t>
            </w:r>
          </w:p>
        </w:tc>
      </w:tr>
      <w:tr w:rsidR="00687CD8" w:rsidRPr="00520F41" w14:paraId="05FD84D3" w14:textId="77777777" w:rsidTr="002F7184">
        <w:tc>
          <w:tcPr>
            <w:tcW w:w="3690" w:type="dxa"/>
          </w:tcPr>
          <w:p w14:paraId="2D6E76AD" w14:textId="77777777" w:rsidR="00687CD8" w:rsidRPr="00520F41" w:rsidRDefault="00687CD8" w:rsidP="00687C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1CBA930" w14:textId="77777777" w:rsidR="00687CD8" w:rsidRPr="00520F41" w:rsidRDefault="00687CD8" w:rsidP="00687CD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7D263DD9" w14:textId="77777777" w:rsidR="00687CD8" w:rsidRPr="00520F41" w:rsidRDefault="00687CD8" w:rsidP="00687CD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F1F9C81" w14:textId="77777777" w:rsidR="00687CD8" w:rsidRPr="00520F41" w:rsidRDefault="00687CD8" w:rsidP="00687CD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3AC3D635" w14:textId="77777777" w:rsidR="00687CD8" w:rsidRPr="00520F41" w:rsidRDefault="00687CD8" w:rsidP="00687CD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</w:tr>
      <w:tr w:rsidR="00687CD8" w:rsidRPr="00E84424" w14:paraId="21188CD4" w14:textId="77777777" w:rsidTr="002F7184">
        <w:tc>
          <w:tcPr>
            <w:tcW w:w="3690" w:type="dxa"/>
          </w:tcPr>
          <w:p w14:paraId="69DD56C3" w14:textId="37E57007" w:rsidR="00687CD8" w:rsidRPr="00E84424" w:rsidRDefault="00687CD8" w:rsidP="00687C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CF1017" w:rsidRPr="00CF10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B5654F3" w14:textId="77777777" w:rsidR="00687CD8" w:rsidRPr="00E84424" w:rsidRDefault="00687CD8" w:rsidP="00687CD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14:paraId="6A05CD82" w14:textId="77777777" w:rsidR="00687CD8" w:rsidRPr="00E84424" w:rsidRDefault="00687CD8" w:rsidP="00687CD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7BA9EF55" w14:textId="77777777" w:rsidR="00687CD8" w:rsidRPr="00E84424" w:rsidRDefault="00687CD8" w:rsidP="00687CD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vAlign w:val="center"/>
          </w:tcPr>
          <w:p w14:paraId="414F7A6D" w14:textId="77777777" w:rsidR="00687CD8" w:rsidRPr="00E84424" w:rsidRDefault="00687CD8" w:rsidP="00687CD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687CD8" w:rsidRPr="00E84424" w14:paraId="63E4C3A9" w14:textId="77777777" w:rsidTr="002F7184">
        <w:tc>
          <w:tcPr>
            <w:tcW w:w="3690" w:type="dxa"/>
          </w:tcPr>
          <w:p w14:paraId="45DF63B4" w14:textId="77777777" w:rsidR="00687CD8" w:rsidRPr="00E84424" w:rsidRDefault="00687CD8" w:rsidP="00687C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600BD32" w14:textId="540A5754" w:rsidR="00687CD8" w:rsidRPr="00E84424" w:rsidRDefault="00CF1017" w:rsidP="00687CD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103</w:t>
            </w:r>
          </w:p>
        </w:tc>
        <w:tc>
          <w:tcPr>
            <w:tcW w:w="1440" w:type="dxa"/>
            <w:vAlign w:val="center"/>
          </w:tcPr>
          <w:p w14:paraId="0566E19D" w14:textId="412375CD" w:rsidR="00687CD8" w:rsidRPr="00E84424" w:rsidRDefault="00CF1017" w:rsidP="00687CD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103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6E9EB39" w14:textId="4C21F945" w:rsidR="00687CD8" w:rsidRPr="00E84424" w:rsidRDefault="00CF1017" w:rsidP="00687CD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F1017"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  <w:t>1</w:t>
            </w:r>
            <w:r w:rsidR="00687CD8" w:rsidRPr="00E84424"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  <w:t>141</w:t>
            </w:r>
          </w:p>
        </w:tc>
        <w:tc>
          <w:tcPr>
            <w:tcW w:w="1440" w:type="dxa"/>
            <w:vAlign w:val="center"/>
          </w:tcPr>
          <w:p w14:paraId="66F1C378" w14:textId="054EF1B1" w:rsidR="00687CD8" w:rsidRPr="00E84424" w:rsidRDefault="00CF1017" w:rsidP="00687CD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  <w:lang w:bidi="th-TH"/>
              </w:rPr>
            </w:pPr>
            <w:r w:rsidRPr="00CF1017"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  <w:t>1</w:t>
            </w:r>
            <w:r w:rsidR="00687CD8" w:rsidRPr="00E84424"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  <w:t>141</w:t>
            </w:r>
          </w:p>
        </w:tc>
      </w:tr>
      <w:tr w:rsidR="00687CD8" w:rsidRPr="00E84424" w14:paraId="2A9A92C0" w14:textId="77777777" w:rsidTr="002F7184">
        <w:tc>
          <w:tcPr>
            <w:tcW w:w="3690" w:type="dxa"/>
          </w:tcPr>
          <w:p w14:paraId="5A3307E7" w14:textId="77777777" w:rsidR="00687CD8" w:rsidRPr="00E84424" w:rsidRDefault="00687CD8" w:rsidP="00687C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ค่าเผื่อการด้อยค่า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2C31D21" w14:textId="4B9FAB64" w:rsidR="00687CD8" w:rsidRPr="00E84424" w:rsidRDefault="00687CD8" w:rsidP="00687CD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424170A0" w14:textId="77777777" w:rsidR="00687CD8" w:rsidRPr="00E84424" w:rsidRDefault="00687CD8" w:rsidP="00687CD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38A8ADB" w14:textId="12A22F22" w:rsidR="00687CD8" w:rsidRPr="00E84424" w:rsidRDefault="00687CD8" w:rsidP="00687CD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84424"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54FDE081" w14:textId="77777777" w:rsidR="00687CD8" w:rsidRPr="00E84424" w:rsidRDefault="00687CD8" w:rsidP="00687CD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84424"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  <w:t>-</w:t>
            </w:r>
          </w:p>
        </w:tc>
      </w:tr>
      <w:tr w:rsidR="00687CD8" w:rsidRPr="00E84424" w14:paraId="72C1C029" w14:textId="77777777" w:rsidTr="002F7184">
        <w:tc>
          <w:tcPr>
            <w:tcW w:w="3690" w:type="dxa"/>
          </w:tcPr>
          <w:p w14:paraId="06FC9A15" w14:textId="77777777" w:rsidR="00687CD8" w:rsidRPr="00E84424" w:rsidRDefault="00687CD8" w:rsidP="00687C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3AFD24D" w14:textId="0D218923" w:rsidR="00687CD8" w:rsidRPr="00E84424" w:rsidRDefault="00CF1017" w:rsidP="00687CD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103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239011" w14:textId="63941DBF" w:rsidR="00687CD8" w:rsidRPr="00E84424" w:rsidRDefault="00CF1017" w:rsidP="00687CD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103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E5AA994" w14:textId="0C3BB84E" w:rsidR="00687CD8" w:rsidRPr="00E84424" w:rsidRDefault="00CF1017" w:rsidP="00687CD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F1017"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  <w:t>1</w:t>
            </w:r>
            <w:r w:rsidR="00687CD8" w:rsidRPr="00E84424"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  <w:t>141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285E98" w14:textId="0CE83B8E" w:rsidR="00687CD8" w:rsidRPr="00E84424" w:rsidRDefault="00CF1017" w:rsidP="00687CD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F1017"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  <w:t>1</w:t>
            </w:r>
            <w:r w:rsidR="00687CD8" w:rsidRPr="00E84424"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  <w:t>141</w:t>
            </w:r>
          </w:p>
        </w:tc>
      </w:tr>
      <w:tr w:rsidR="00687CD8" w:rsidRPr="00520F41" w14:paraId="0313493E" w14:textId="77777777" w:rsidTr="002F7184">
        <w:tc>
          <w:tcPr>
            <w:tcW w:w="3690" w:type="dxa"/>
          </w:tcPr>
          <w:p w14:paraId="0DF5E806" w14:textId="77777777" w:rsidR="00687CD8" w:rsidRPr="00520F41" w:rsidRDefault="00687CD8" w:rsidP="00687C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DD2DCDD" w14:textId="77777777" w:rsidR="00687CD8" w:rsidRPr="00520F41" w:rsidRDefault="00687CD8" w:rsidP="00687CD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0D6FC3FC" w14:textId="77777777" w:rsidR="00687CD8" w:rsidRPr="00520F41" w:rsidRDefault="00687CD8" w:rsidP="00687CD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3BE48C8" w14:textId="77777777" w:rsidR="00687CD8" w:rsidRPr="00520F41" w:rsidRDefault="00687CD8" w:rsidP="00687CD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05FAD6E9" w14:textId="77777777" w:rsidR="00687CD8" w:rsidRPr="00520F41" w:rsidRDefault="00687CD8" w:rsidP="00687CD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</w:tr>
      <w:tr w:rsidR="00687CD8" w:rsidRPr="00E84424" w14:paraId="0FC23E9A" w14:textId="77777777" w:rsidTr="002F7184">
        <w:tc>
          <w:tcPr>
            <w:tcW w:w="3690" w:type="dxa"/>
          </w:tcPr>
          <w:p w14:paraId="15ED8387" w14:textId="77777777" w:rsidR="00687CD8" w:rsidRPr="00E84424" w:rsidRDefault="00687CD8" w:rsidP="00687C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3DB87C5" w14:textId="58C018EA" w:rsidR="00687CD8" w:rsidRPr="00E84424" w:rsidRDefault="00CF1017" w:rsidP="00687CD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458</w:t>
            </w:r>
          </w:p>
        </w:tc>
        <w:tc>
          <w:tcPr>
            <w:tcW w:w="1440" w:type="dxa"/>
            <w:vAlign w:val="center"/>
          </w:tcPr>
          <w:p w14:paraId="27F4641D" w14:textId="0012F990" w:rsidR="00687CD8" w:rsidRPr="00E84424" w:rsidRDefault="00CF1017" w:rsidP="00687CD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458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5B17451" w14:textId="620F03A5" w:rsidR="00687CD8" w:rsidRPr="00E84424" w:rsidRDefault="00CF1017" w:rsidP="00687CD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</w:t>
            </w:r>
            <w:r w:rsidR="00687CD8" w:rsidRPr="00E8442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682</w:t>
            </w:r>
          </w:p>
        </w:tc>
        <w:tc>
          <w:tcPr>
            <w:tcW w:w="1440" w:type="dxa"/>
            <w:vAlign w:val="center"/>
          </w:tcPr>
          <w:p w14:paraId="63C821B6" w14:textId="5E0AB0A7" w:rsidR="00687CD8" w:rsidRPr="00E84424" w:rsidRDefault="00CF1017" w:rsidP="00687CD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</w:t>
            </w:r>
            <w:r w:rsidR="00687CD8" w:rsidRPr="00E8442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682</w:t>
            </w:r>
          </w:p>
        </w:tc>
      </w:tr>
    </w:tbl>
    <w:p w14:paraId="7DE80EA3" w14:textId="77777777" w:rsidR="00520F41" w:rsidRDefault="00520F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  <w: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br w:type="page"/>
      </w:r>
    </w:p>
    <w:p w14:paraId="3B790DFE" w14:textId="77777777" w:rsidR="00ED5D74" w:rsidRDefault="00ED5D74" w:rsidP="009938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603608D0" w14:textId="093B1A9F" w:rsidR="00993840" w:rsidRPr="00E84424" w:rsidRDefault="00993840" w:rsidP="009938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E8442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การวัดมูลค่ายุติธรรม</w:t>
      </w:r>
      <w:r w:rsidRPr="00E8442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16A9BDBC" w14:textId="77777777" w:rsidR="00993840" w:rsidRPr="00E84424" w:rsidRDefault="00993840" w:rsidP="009938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8E091C5" w14:textId="77777777" w:rsidR="00993840" w:rsidRPr="00E84424" w:rsidRDefault="00993840" w:rsidP="009938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84424">
        <w:rPr>
          <w:rFonts w:ascii="Browallia New" w:eastAsia="Arial Unicode MS" w:hAnsi="Browallia New" w:cs="Browallia New"/>
          <w:sz w:val="26"/>
          <w:szCs w:val="26"/>
          <w:cs/>
        </w:rPr>
        <w:t>มูลค่ายุติธรรมของอสังหาริมทรัพย์เพื่อการลงทุนถูกประเมินโดยผู้ประเมินราคาทรัพย์สินอิสระจากภายนอกซึ่งมีคุณสมบัติในวิชาชีพ</w:t>
      </w:r>
      <w:r w:rsidRPr="00E84424">
        <w:rPr>
          <w:rFonts w:ascii="Browallia New" w:eastAsia="Arial Unicode MS" w:hAnsi="Browallia New" w:cs="Browallia New"/>
          <w:sz w:val="26"/>
          <w:szCs w:val="26"/>
        </w:rPr>
        <w:br/>
      </w:r>
      <w:r w:rsidRPr="00E84424">
        <w:rPr>
          <w:rFonts w:ascii="Browallia New" w:eastAsia="Arial Unicode MS" w:hAnsi="Browallia New" w:cs="Browallia New"/>
          <w:sz w:val="26"/>
          <w:szCs w:val="26"/>
          <w:cs/>
        </w:rPr>
        <w:t>ที่เหมาะสมและมีประสบการณ์ในการประเมินราคาทรัพย์สินประเภทดังกล่าว ผู้ประเมินราคาทรัพย์สินอิสระได้ประเมินมูลค่ายุติธรรมของอสังหาริมทรัพย์เพื่อการลงทุนของกลุ่มกิจการเป็นประจำ</w:t>
      </w:r>
    </w:p>
    <w:p w14:paraId="2A44D616" w14:textId="77777777" w:rsidR="00993840" w:rsidRPr="00E84424" w:rsidRDefault="00993840" w:rsidP="009938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DD5C137" w14:textId="4F20621A" w:rsidR="00993840" w:rsidRPr="00E84424" w:rsidRDefault="00993840" w:rsidP="009938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84424">
        <w:rPr>
          <w:rFonts w:ascii="Browallia New" w:eastAsia="Arial Unicode MS" w:hAnsi="Browallia New" w:cs="Browallia New"/>
          <w:sz w:val="26"/>
          <w:szCs w:val="26"/>
          <w:cs/>
        </w:rPr>
        <w:t xml:space="preserve">การวัดมูลค่ายุติธรรมของอสังหาริมทรัพย์เพื่อการลงทุนทั้งหมดถูกจัดลำดับชั้นการวัดมูลค่ายุติธรรมอยู่ในระดับที่ </w:t>
      </w:r>
      <w:r w:rsidR="00CF1017" w:rsidRPr="00CF1017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E84424">
        <w:rPr>
          <w:rFonts w:ascii="Browallia New" w:eastAsia="Arial Unicode MS" w:hAnsi="Browallia New" w:cs="Browallia New"/>
          <w:sz w:val="26"/>
          <w:szCs w:val="26"/>
          <w:cs/>
        </w:rPr>
        <w:t xml:space="preserve"> จากเกณฑ์ข้อมูล</w:t>
      </w:r>
      <w:r w:rsidRPr="00E84424">
        <w:rPr>
          <w:rFonts w:ascii="Browallia New" w:eastAsia="Arial Unicode MS" w:hAnsi="Browallia New" w:cs="Browallia New"/>
          <w:sz w:val="26"/>
          <w:szCs w:val="26"/>
        </w:rPr>
        <w:br/>
      </w:r>
      <w:r w:rsidRPr="00E84424">
        <w:rPr>
          <w:rFonts w:ascii="Browallia New" w:eastAsia="Arial Unicode MS" w:hAnsi="Browallia New" w:cs="Browallia New"/>
          <w:sz w:val="26"/>
          <w:szCs w:val="26"/>
          <w:cs/>
        </w:rPr>
        <w:t xml:space="preserve">ที่นำมาใช้ในเทคนิคการประเมินมูลค่ายุติธรรม </w:t>
      </w:r>
    </w:p>
    <w:p w14:paraId="7C622FCC" w14:textId="77777777" w:rsidR="00993840" w:rsidRPr="00E84424" w:rsidRDefault="00993840" w:rsidP="009938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DD096A0" w14:textId="77777777" w:rsidR="00993840" w:rsidRPr="00E84424" w:rsidRDefault="00993840" w:rsidP="009938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84424">
        <w:rPr>
          <w:rFonts w:ascii="Browallia New" w:eastAsia="Arial Unicode MS" w:hAnsi="Browallia New" w:cs="Browallia New"/>
          <w:sz w:val="26"/>
          <w:szCs w:val="26"/>
          <w:cs/>
        </w:rPr>
        <w:t>เทคนิคการประเมินมูลค่าและข้อมูลที่ไม่สามารถสังเกตได้ที่มีนัยสำคัญที่ใช้ในการวัดมูลค่ายุติธรรมของอสังหาริมทรัพย์เพื่อการลงทุนแสดงในตารางดังต่อไปนี้</w:t>
      </w:r>
    </w:p>
    <w:p w14:paraId="262F5929" w14:textId="77777777" w:rsidR="00993840" w:rsidRPr="00E84424" w:rsidRDefault="00993840" w:rsidP="009938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Style w:val="TableGrid"/>
        <w:tblW w:w="947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97"/>
        <w:gridCol w:w="2763"/>
        <w:gridCol w:w="2817"/>
      </w:tblGrid>
      <w:tr w:rsidR="00993840" w:rsidRPr="00E84424" w14:paraId="35A16947" w14:textId="77777777" w:rsidTr="00427EC3">
        <w:tc>
          <w:tcPr>
            <w:tcW w:w="389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7C35FE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เทคนิคการประเมินมูลค่า</w:t>
            </w:r>
          </w:p>
        </w:tc>
        <w:tc>
          <w:tcPr>
            <w:tcW w:w="276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2FF850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ข้อมูลที่ไม่สามารถสังเกตได้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br/>
            </w: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ที่มีนัยสำคัญ</w:t>
            </w:r>
          </w:p>
        </w:tc>
        <w:tc>
          <w:tcPr>
            <w:tcW w:w="28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55E0E4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ความสัมพันธ์ระหว่างข้อมูลที่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br/>
            </w: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ไม่สามารถสังเกตได้ที่มีนัยสำคัญและการวัดมูลค่ายุติธรรม</w:t>
            </w:r>
          </w:p>
        </w:tc>
      </w:tr>
      <w:tr w:rsidR="00427EC3" w:rsidRPr="00427EC3" w14:paraId="712C6900" w14:textId="77777777" w:rsidTr="00427EC3">
        <w:tc>
          <w:tcPr>
            <w:tcW w:w="3897" w:type="dxa"/>
            <w:tcBorders>
              <w:top w:val="single" w:sz="4" w:space="0" w:color="auto"/>
            </w:tcBorders>
            <w:vAlign w:val="bottom"/>
          </w:tcPr>
          <w:p w14:paraId="64BD5D58" w14:textId="77777777" w:rsidR="00427EC3" w:rsidRPr="00427EC3" w:rsidRDefault="00427EC3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2763" w:type="dxa"/>
            <w:tcBorders>
              <w:top w:val="single" w:sz="4" w:space="0" w:color="auto"/>
            </w:tcBorders>
            <w:vAlign w:val="bottom"/>
          </w:tcPr>
          <w:p w14:paraId="4FB2E2D7" w14:textId="77777777" w:rsidR="00427EC3" w:rsidRPr="00427EC3" w:rsidRDefault="00427EC3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2817" w:type="dxa"/>
            <w:tcBorders>
              <w:top w:val="single" w:sz="4" w:space="0" w:color="auto"/>
            </w:tcBorders>
            <w:vAlign w:val="bottom"/>
          </w:tcPr>
          <w:p w14:paraId="1CB54533" w14:textId="77777777" w:rsidR="00427EC3" w:rsidRPr="00427EC3" w:rsidRDefault="00427EC3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</w:tr>
      <w:tr w:rsidR="00993840" w:rsidRPr="00E84424" w14:paraId="47A15F70" w14:textId="77777777" w:rsidTr="00427EC3">
        <w:tc>
          <w:tcPr>
            <w:tcW w:w="3897" w:type="dxa"/>
          </w:tcPr>
          <w:p w14:paraId="67E50596" w14:textId="4B542332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การคิดลดกระแสเงินสด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รูปแบบการประเมินมูลค่าพิจารณาถึงมูลค่าปัจจุบันของกระแสเงินสดสุทธิที่ได้จากทรัพย์สิน โดยคำนึงถึงการเพิ่มขึ้นของอัตรา</w:t>
            </w:r>
            <w:r w:rsidR="00783382">
              <w:rPr>
                <w:rFonts w:ascii="Browallia New" w:eastAsia="Arial Unicode MS" w:hAnsi="Browallia New" w:cs="Browallia New"/>
                <w:sz w:val="26"/>
                <w:szCs w:val="26"/>
              </w:rPr>
              <w:br/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ค่าเช่าที่คาดไว้ กระแสเงินสดสุทธิที่คาดไว้จะถูก</w:t>
            </w:r>
            <w:r w:rsidR="00783382">
              <w:rPr>
                <w:rFonts w:ascii="Browallia New" w:eastAsia="Arial Unicode MS" w:hAnsi="Browallia New" w:cs="Browallia New"/>
                <w:sz w:val="26"/>
                <w:szCs w:val="26"/>
              </w:rPr>
              <w:br/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คิดลดโดยใช้อัตราคิดลดที่ปรับค่าความเสี่ยงแล้ว การประมาณอัตราคิดลดได้พิจารณาถึงคุณภาพของสถานที่ตั้ง (ตำแหน่งที่ดีที่สุดหรือรองลงมา) คุณภาพเครดิตของผู้เช่าและระยะเวลาการเช่า </w:t>
            </w:r>
          </w:p>
          <w:p w14:paraId="0C508DF5" w14:textId="581431FE" w:rsidR="00167E49" w:rsidRPr="00427EC3" w:rsidRDefault="00167E49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2763" w:type="dxa"/>
          </w:tcPr>
          <w:p w14:paraId="09629639" w14:textId="77777777" w:rsidR="00993840" w:rsidRPr="00E84424" w:rsidRDefault="00993840" w:rsidP="002F7184">
            <w:pPr>
              <w:pStyle w:val="ListParagraph"/>
              <w:numPr>
                <w:ilvl w:val="0"/>
                <w:numId w:val="1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3" w:hanging="223"/>
              <w:contextualSpacing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ค่าเช่าคำนวณมูลค่าตามที่ตกลงตลอดอายุสัญญาเช่าที่เหลืออยู่</w:t>
            </w:r>
          </w:p>
          <w:p w14:paraId="2629AE3F" w14:textId="4A8A85EE" w:rsidR="00993840" w:rsidRPr="00E84424" w:rsidRDefault="00993840" w:rsidP="002F7184">
            <w:pPr>
              <w:pStyle w:val="ListParagraph"/>
              <w:numPr>
                <w:ilvl w:val="0"/>
                <w:numId w:val="1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3" w:hanging="223"/>
              <w:contextualSpacing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อัตราคิดลดที่ปรับค่าความเสี่ยงแล้ว 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%-</w:t>
            </w:r>
            <w:r w:rsidR="00CF1017"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%)</w:t>
            </w:r>
          </w:p>
        </w:tc>
        <w:tc>
          <w:tcPr>
            <w:tcW w:w="2817" w:type="dxa"/>
          </w:tcPr>
          <w:p w14:paraId="280E80CD" w14:textId="77777777" w:rsidR="00993840" w:rsidRPr="00E84424" w:rsidRDefault="00993840" w:rsidP="002F718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มูลค่ายุติธรรมที่ประมาณการไว้จะเพิ่มขึ้น (ลดลง) หาก</w:t>
            </w:r>
          </w:p>
          <w:p w14:paraId="4F70111D" w14:textId="77777777" w:rsidR="00993840" w:rsidRPr="00783382" w:rsidRDefault="00993840" w:rsidP="002F7184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9" w:hanging="229"/>
              <w:contextualSpacing/>
              <w:jc w:val="thaiDistribute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783382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อัตราการเพิ่มขึ้นของค่าเช่าในตลาดที่ประมาณการไว้สูงขึ้น (ลดลง)</w:t>
            </w:r>
          </w:p>
          <w:p w14:paraId="194D5ACE" w14:textId="77777777" w:rsidR="00993840" w:rsidRPr="00783382" w:rsidRDefault="00993840" w:rsidP="002F7184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9" w:hanging="229"/>
              <w:contextualSpacing/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78338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อัตราคิดลดที่ปรับค่าความเสี่ยงแล้วต่ำลง (สูงขึ้น)</w:t>
            </w:r>
          </w:p>
        </w:tc>
      </w:tr>
      <w:tr w:rsidR="00993840" w:rsidRPr="00E84424" w14:paraId="0EE9CF97" w14:textId="77777777" w:rsidTr="002F7184">
        <w:tc>
          <w:tcPr>
            <w:tcW w:w="3897" w:type="dxa"/>
            <w:tcBorders>
              <w:bottom w:val="single" w:sz="4" w:space="0" w:color="auto"/>
            </w:tcBorders>
          </w:tcPr>
          <w:p w14:paraId="14D713EC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วิธีเปรียบเทียบข้อมูลตลาด</w:t>
            </w:r>
          </w:p>
        </w:tc>
        <w:tc>
          <w:tcPr>
            <w:tcW w:w="2763" w:type="dxa"/>
            <w:tcBorders>
              <w:bottom w:val="single" w:sz="4" w:space="0" w:color="auto"/>
            </w:tcBorders>
          </w:tcPr>
          <w:p w14:paraId="1A23FC1C" w14:textId="2D1C8523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ราคาเสนอขายและราคาซื้อขายจริงของอสังหาริมทรัพย์เพื่อการลงทุน</w:t>
            </w:r>
            <w:r w:rsidRPr="00E8442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เปรียบเทียบที่คล้ายคลึงกัน ปรับด้วย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ปัจจัยความต่างอื่น</w:t>
            </w:r>
            <w:r w:rsidR="00167E49"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ๆ</w:t>
            </w:r>
          </w:p>
        </w:tc>
        <w:tc>
          <w:tcPr>
            <w:tcW w:w="2817" w:type="dxa"/>
            <w:tcBorders>
              <w:bottom w:val="single" w:sz="4" w:space="0" w:color="auto"/>
            </w:tcBorders>
          </w:tcPr>
          <w:p w14:paraId="718B7A90" w14:textId="77777777" w:rsidR="00993840" w:rsidRPr="00E84424" w:rsidRDefault="00993840" w:rsidP="002F718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มูลค่ายุติธรรมที่ประมาณการไว้จะเพิ่มขึ้น (ลดลง) หากราคาต่อพื้นที่สูงขึ้น (ลดลง)</w:t>
            </w:r>
          </w:p>
        </w:tc>
      </w:tr>
    </w:tbl>
    <w:p w14:paraId="3ACD8F46" w14:textId="77777777" w:rsidR="00993840" w:rsidRPr="00E84424" w:rsidRDefault="00993840" w:rsidP="009938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eastAsia="Arial Unicode MS" w:hAnsi="Browallia New" w:cs="Browallia New"/>
          <w:sz w:val="26"/>
          <w:szCs w:val="26"/>
        </w:rPr>
      </w:pPr>
    </w:p>
    <w:p w14:paraId="7AFE4BD7" w14:textId="77777777" w:rsidR="00993840" w:rsidRPr="00E84424" w:rsidRDefault="00993840" w:rsidP="009938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eastAsia="Arial Unicode MS" w:hAnsi="Browallia New" w:cs="Browallia New"/>
          <w:sz w:val="26"/>
          <w:szCs w:val="26"/>
        </w:rPr>
      </w:pPr>
      <w:r w:rsidRPr="00E84424">
        <w:rPr>
          <w:rFonts w:ascii="Browallia New" w:eastAsia="Arial Unicode MS" w:hAnsi="Browallia New" w:cs="Browallia New"/>
          <w:sz w:val="26"/>
          <w:szCs w:val="26"/>
          <w:cs/>
        </w:rPr>
        <w:t>จำนวนเงินที่เกี่ยวข้องกับอสังหาริมทรัพย์เพื่อการลงทุนที่ได้รับรู้ในกำไรหรือขาดทุน ได้แก่</w:t>
      </w:r>
    </w:p>
    <w:p w14:paraId="08B06807" w14:textId="77777777" w:rsidR="00993840" w:rsidRPr="00E84424" w:rsidRDefault="00993840" w:rsidP="009938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8" w:type="dxa"/>
        <w:tblLook w:val="01E0" w:firstRow="1" w:lastRow="1" w:firstColumn="1" w:lastColumn="1" w:noHBand="0" w:noVBand="0"/>
      </w:tblPr>
      <w:tblGrid>
        <w:gridCol w:w="3708"/>
        <w:gridCol w:w="1440"/>
        <w:gridCol w:w="1440"/>
        <w:gridCol w:w="1440"/>
        <w:gridCol w:w="1440"/>
      </w:tblGrid>
      <w:tr w:rsidR="00993840" w:rsidRPr="00E84424" w14:paraId="6CECEFDC" w14:textId="77777777" w:rsidTr="002F7184">
        <w:trPr>
          <w:tblHeader/>
        </w:trPr>
        <w:tc>
          <w:tcPr>
            <w:tcW w:w="3708" w:type="dxa"/>
          </w:tcPr>
          <w:p w14:paraId="72937DD3" w14:textId="77777777" w:rsidR="00993840" w:rsidRPr="00E84424" w:rsidRDefault="00993840" w:rsidP="002F7184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vAlign w:val="center"/>
          </w:tcPr>
          <w:p w14:paraId="1F4F0B14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</w:pPr>
            <w:r w:rsidRPr="00E84424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vAlign w:val="center"/>
          </w:tcPr>
          <w:p w14:paraId="3668C8D2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</w:pPr>
            <w:r w:rsidRPr="00E84424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93840" w:rsidRPr="00E84424" w14:paraId="41DD47AD" w14:textId="77777777" w:rsidTr="002F7184">
        <w:trPr>
          <w:tblHeader/>
        </w:trPr>
        <w:tc>
          <w:tcPr>
            <w:tcW w:w="3708" w:type="dxa"/>
          </w:tcPr>
          <w:p w14:paraId="58BAC760" w14:textId="127F2082" w:rsidR="00993840" w:rsidRPr="00E84424" w:rsidRDefault="00993840" w:rsidP="002F7184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สำหรับปีสิ้นสุดวันที่ </w:t>
            </w:r>
            <w:r w:rsidR="00CF1017" w:rsidRPr="00CF10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107FA2D7" w14:textId="6656CAAD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  <w:lang w:val="en-GB"/>
              </w:rPr>
              <w:t>พ.ศ.</w:t>
            </w:r>
            <w:r w:rsidRPr="00E84424">
              <w:rPr>
                <w:rFonts w:ascii="Browallia New" w:eastAsia="Arial Unicode MS" w:hAnsi="Browallia New" w:cs="Browallia New"/>
                <w:bCs/>
                <w:color w:val="7030A0"/>
                <w:sz w:val="26"/>
                <w:szCs w:val="26"/>
                <w:cs/>
              </w:rPr>
              <w:t xml:space="preserve"> </w:t>
            </w:r>
            <w:r w:rsidR="00CF1017" w:rsidRPr="00CF1017">
              <w:rPr>
                <w:rFonts w:ascii="Browallia New" w:eastAsia="Arial Unicode MS" w:hAnsi="Browallia New" w:cs="Browallia New"/>
                <w:b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0B96DA57" w14:textId="613787F2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</w:pPr>
            <w:r w:rsidRPr="00E84424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  <w:lang w:val="en-GB"/>
              </w:rPr>
              <w:t>พ.ศ.</w:t>
            </w:r>
            <w:r w:rsidRPr="00E84424">
              <w:rPr>
                <w:rFonts w:ascii="Browallia New" w:eastAsia="Arial Unicode MS" w:hAnsi="Browallia New" w:cs="Browallia New"/>
                <w:bCs/>
                <w:color w:val="7030A0"/>
                <w:sz w:val="26"/>
                <w:szCs w:val="26"/>
                <w:cs/>
              </w:rPr>
              <w:t xml:space="preserve"> </w:t>
            </w:r>
            <w:r w:rsidR="00CF1017" w:rsidRPr="00CF1017">
              <w:rPr>
                <w:rFonts w:ascii="Browallia New" w:eastAsia="Arial Unicode MS" w:hAnsi="Browallia New" w:cs="Browallia New"/>
                <w:b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3542F2FA" w14:textId="56D1D4E6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  <w:lang w:val="en-GB"/>
              </w:rPr>
              <w:t>พ.ศ.</w:t>
            </w:r>
            <w:r w:rsidRPr="00E84424"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  <w:lang w:val="en-GB"/>
              </w:rPr>
              <w:t xml:space="preserve"> </w:t>
            </w:r>
            <w:r w:rsidR="00CF1017" w:rsidRPr="00CF1017">
              <w:rPr>
                <w:rFonts w:ascii="Browallia New" w:eastAsia="Arial Unicode MS" w:hAnsi="Browallia New" w:cs="Browallia New"/>
                <w:b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64704393" w14:textId="43C93C04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</w:pPr>
            <w:r w:rsidRPr="00E84424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  <w:lang w:val="en-GB"/>
              </w:rPr>
              <w:t>พ.ศ.</w:t>
            </w:r>
            <w:r w:rsidRPr="00E84424">
              <w:rPr>
                <w:rFonts w:ascii="Browallia New" w:eastAsia="Arial Unicode MS" w:hAnsi="Browallia New" w:cs="Browallia New"/>
                <w:bCs/>
                <w:color w:val="7030A0"/>
                <w:sz w:val="26"/>
                <w:szCs w:val="26"/>
                <w:cs/>
              </w:rPr>
              <w:t xml:space="preserve"> </w:t>
            </w:r>
            <w:r w:rsidR="00CF1017" w:rsidRPr="00CF1017">
              <w:rPr>
                <w:rFonts w:ascii="Browallia New" w:eastAsia="Arial Unicode MS" w:hAnsi="Browallia New" w:cs="Browallia New"/>
                <w:b/>
                <w:sz w:val="26"/>
                <w:szCs w:val="26"/>
                <w:lang w:val="en-GB"/>
              </w:rPr>
              <w:t>2562</w:t>
            </w:r>
          </w:p>
        </w:tc>
      </w:tr>
      <w:tr w:rsidR="00993840" w:rsidRPr="00E84424" w14:paraId="0308861F" w14:textId="77777777" w:rsidTr="002F7184">
        <w:trPr>
          <w:tblHeader/>
        </w:trPr>
        <w:tc>
          <w:tcPr>
            <w:tcW w:w="3708" w:type="dxa"/>
          </w:tcPr>
          <w:p w14:paraId="6113998D" w14:textId="77777777" w:rsidR="00993840" w:rsidRPr="00E84424" w:rsidRDefault="00993840" w:rsidP="002F7184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47F6B108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5DF24E94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33BD7954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06E46522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993840" w:rsidRPr="00E84424" w14:paraId="39CE7A18" w14:textId="77777777" w:rsidTr="002F7184">
        <w:trPr>
          <w:tblHeader/>
        </w:trPr>
        <w:tc>
          <w:tcPr>
            <w:tcW w:w="3708" w:type="dxa"/>
          </w:tcPr>
          <w:p w14:paraId="790E12A6" w14:textId="77777777" w:rsidR="00993840" w:rsidRPr="00E84424" w:rsidRDefault="00993840" w:rsidP="002F7184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2BEE5DC6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center"/>
          </w:tcPr>
          <w:p w14:paraId="72903BE2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22564DD5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center"/>
          </w:tcPr>
          <w:p w14:paraId="63F49A40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993840" w:rsidRPr="00E84424" w14:paraId="6A52D4E8" w14:textId="77777777" w:rsidTr="002F7184">
        <w:tc>
          <w:tcPr>
            <w:tcW w:w="3708" w:type="dxa"/>
          </w:tcPr>
          <w:p w14:paraId="412EB353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8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รายได้ค่าเช่า</w:t>
            </w:r>
          </w:p>
        </w:tc>
        <w:tc>
          <w:tcPr>
            <w:tcW w:w="1440" w:type="dxa"/>
            <w:shd w:val="clear" w:color="auto" w:fill="FAFAFA"/>
          </w:tcPr>
          <w:p w14:paraId="37A2515E" w14:textId="2176DCE7" w:rsidR="00993840" w:rsidRPr="00E84424" w:rsidRDefault="00CF1017" w:rsidP="002F718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</w:t>
            </w:r>
          </w:p>
        </w:tc>
        <w:tc>
          <w:tcPr>
            <w:tcW w:w="1440" w:type="dxa"/>
          </w:tcPr>
          <w:p w14:paraId="6918514C" w14:textId="2BFFDE24" w:rsidR="00993840" w:rsidRPr="00E84424" w:rsidRDefault="00CF1017" w:rsidP="002F718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</w:t>
            </w:r>
          </w:p>
        </w:tc>
        <w:tc>
          <w:tcPr>
            <w:tcW w:w="1440" w:type="dxa"/>
            <w:shd w:val="clear" w:color="auto" w:fill="FAFAFA"/>
          </w:tcPr>
          <w:p w14:paraId="64F3BBC1" w14:textId="60231291" w:rsidR="00993840" w:rsidRPr="00E84424" w:rsidRDefault="00CF1017" w:rsidP="002F718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44</w:t>
            </w:r>
          </w:p>
        </w:tc>
        <w:tc>
          <w:tcPr>
            <w:tcW w:w="1440" w:type="dxa"/>
          </w:tcPr>
          <w:p w14:paraId="7576D192" w14:textId="0E4A5FEC" w:rsidR="00993840" w:rsidRPr="00E84424" w:rsidRDefault="00CF1017" w:rsidP="002F718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44</w:t>
            </w:r>
          </w:p>
        </w:tc>
      </w:tr>
    </w:tbl>
    <w:p w14:paraId="27EBEE91" w14:textId="3B811E89" w:rsidR="007E247F" w:rsidRPr="00E84424" w:rsidRDefault="007E247F" w:rsidP="009938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06BEC6B0" w14:textId="51E207B4" w:rsidR="00456729" w:rsidRPr="00E84424" w:rsidRDefault="00456729" w:rsidP="009938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eastAsia="Arial Unicode MS" w:hAnsi="Browallia New" w:cs="Browallia New"/>
          <w:sz w:val="26"/>
          <w:szCs w:val="26"/>
        </w:rPr>
        <w:sectPr w:rsidR="00456729" w:rsidRPr="00E84424" w:rsidSect="00CC2C04">
          <w:pgSz w:w="11909" w:h="16834" w:code="9"/>
          <w:pgMar w:top="1440" w:right="720" w:bottom="720" w:left="1728" w:header="706" w:footer="576" w:gutter="0"/>
          <w:cols w:space="720"/>
        </w:sectPr>
      </w:pPr>
    </w:p>
    <w:p w14:paraId="5FD911D2" w14:textId="77777777" w:rsidR="00993840" w:rsidRPr="00E84424" w:rsidRDefault="00993840" w:rsidP="00993840">
      <w:pPr>
        <w:rPr>
          <w:rFonts w:ascii="Browallia New" w:hAnsi="Browallia New" w:cs="Browallia New"/>
          <w:sz w:val="26"/>
          <w:szCs w:val="26"/>
        </w:rPr>
      </w:pPr>
    </w:p>
    <w:tbl>
      <w:tblPr>
        <w:tblStyle w:val="TableGrid"/>
        <w:tblW w:w="15696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15696"/>
      </w:tblGrid>
      <w:tr w:rsidR="00993840" w:rsidRPr="00E84424" w14:paraId="43948128" w14:textId="77777777" w:rsidTr="002F7184">
        <w:trPr>
          <w:trHeight w:val="386"/>
        </w:trPr>
        <w:tc>
          <w:tcPr>
            <w:tcW w:w="15696" w:type="dxa"/>
            <w:shd w:val="clear" w:color="auto" w:fill="FFA543"/>
            <w:vAlign w:val="center"/>
          </w:tcPr>
          <w:p w14:paraId="258D94DC" w14:textId="3538BF3D" w:rsidR="00993840" w:rsidRPr="00E84424" w:rsidRDefault="00CF1017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</w:pPr>
            <w:bookmarkStart w:id="103" w:name="_Hlk50879529"/>
            <w:r w:rsidRPr="00CF101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20</w:t>
            </w:r>
            <w:r w:rsidR="00993840" w:rsidRPr="00E8442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ab/>
            </w:r>
            <w:r w:rsidR="00993840" w:rsidRPr="00E8442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  <w:t>ที่ดิน อาคารและอุปกรณ์ สุทธิ</w:t>
            </w:r>
          </w:p>
        </w:tc>
      </w:tr>
      <w:bookmarkEnd w:id="103"/>
    </w:tbl>
    <w:p w14:paraId="332BAF14" w14:textId="2AFAE415" w:rsidR="00993840" w:rsidRPr="00E84424" w:rsidRDefault="00993840" w:rsidP="00993840">
      <w:pPr>
        <w:spacing w:line="240" w:lineRule="auto"/>
        <w:rPr>
          <w:rFonts w:ascii="Browallia New" w:hAnsi="Browallia New" w:cs="Browallia New"/>
        </w:rPr>
      </w:pPr>
    </w:p>
    <w:tbl>
      <w:tblPr>
        <w:tblW w:w="5000" w:type="pct"/>
        <w:tblBorders>
          <w:bottom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01"/>
        <w:gridCol w:w="991"/>
        <w:gridCol w:w="1060"/>
        <w:gridCol w:w="1057"/>
        <w:gridCol w:w="1057"/>
        <w:gridCol w:w="1057"/>
        <w:gridCol w:w="1057"/>
        <w:gridCol w:w="1057"/>
        <w:gridCol w:w="1057"/>
        <w:gridCol w:w="1057"/>
        <w:gridCol w:w="1057"/>
        <w:gridCol w:w="1057"/>
        <w:gridCol w:w="1057"/>
        <w:gridCol w:w="1154"/>
        <w:gridCol w:w="6"/>
      </w:tblGrid>
      <w:tr w:rsidR="00B70DB7" w:rsidRPr="00E84424" w14:paraId="31847FB6" w14:textId="77777777" w:rsidTr="00783382">
        <w:trPr>
          <w:gridAfter w:val="1"/>
          <w:wAfter w:w="2" w:type="pct"/>
          <w:tblHeader/>
        </w:trPr>
        <w:tc>
          <w:tcPr>
            <w:tcW w:w="606" w:type="pct"/>
          </w:tcPr>
          <w:p w14:paraId="61B55B52" w14:textId="77777777" w:rsidR="00B70DB7" w:rsidRPr="00E84424" w:rsidRDefault="00B70DB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85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4392" w:type="pct"/>
            <w:gridSpan w:val="13"/>
            <w:tcBorders>
              <w:top w:val="single" w:sz="4" w:space="0" w:color="auto"/>
              <w:bottom w:val="single" w:sz="4" w:space="0" w:color="auto"/>
            </w:tcBorders>
          </w:tcPr>
          <w:p w14:paraId="057D431E" w14:textId="77777777" w:rsidR="00B70DB7" w:rsidRPr="00E84424" w:rsidRDefault="00B70DB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cs/>
              </w:rPr>
              <w:t>งบการเงินรวม</w:t>
            </w:r>
          </w:p>
        </w:tc>
      </w:tr>
      <w:tr w:rsidR="00B70DB7" w:rsidRPr="00E84424" w14:paraId="4364F08F" w14:textId="77777777" w:rsidTr="00783382">
        <w:tc>
          <w:tcPr>
            <w:tcW w:w="606" w:type="pct"/>
          </w:tcPr>
          <w:p w14:paraId="43242A3B" w14:textId="77777777" w:rsidR="00B70DB7" w:rsidRPr="00E84424" w:rsidRDefault="00B70DB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85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316" w:type="pct"/>
            <w:tcBorders>
              <w:bottom w:val="single" w:sz="4" w:space="0" w:color="auto"/>
            </w:tcBorders>
          </w:tcPr>
          <w:p w14:paraId="5D74ED5A" w14:textId="77777777" w:rsidR="00B70DB7" w:rsidRPr="00E84424" w:rsidRDefault="00B70DB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</w:rPr>
            </w:pPr>
          </w:p>
        </w:tc>
        <w:tc>
          <w:tcPr>
            <w:tcW w:w="338" w:type="pct"/>
            <w:tcBorders>
              <w:bottom w:val="single" w:sz="4" w:space="0" w:color="auto"/>
            </w:tcBorders>
          </w:tcPr>
          <w:p w14:paraId="69C28051" w14:textId="77777777" w:rsidR="00B70DB7" w:rsidRPr="00E84424" w:rsidRDefault="00B70DB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</w:rPr>
            </w:pPr>
          </w:p>
        </w:tc>
        <w:tc>
          <w:tcPr>
            <w:tcW w:w="337" w:type="pct"/>
            <w:tcBorders>
              <w:bottom w:val="single" w:sz="4" w:space="0" w:color="auto"/>
            </w:tcBorders>
          </w:tcPr>
          <w:p w14:paraId="65C18F78" w14:textId="77777777" w:rsidR="00B70DB7" w:rsidRPr="00E84424" w:rsidRDefault="00B70DB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</w:rPr>
            </w:pPr>
          </w:p>
        </w:tc>
        <w:tc>
          <w:tcPr>
            <w:tcW w:w="337" w:type="pct"/>
            <w:tcBorders>
              <w:bottom w:val="single" w:sz="4" w:space="0" w:color="auto"/>
            </w:tcBorders>
          </w:tcPr>
          <w:p w14:paraId="4DA9EBF3" w14:textId="77777777" w:rsidR="00B70DB7" w:rsidRPr="00E84424" w:rsidRDefault="00B70DB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</w:rPr>
            </w:pPr>
          </w:p>
        </w:tc>
        <w:tc>
          <w:tcPr>
            <w:tcW w:w="337" w:type="pct"/>
            <w:tcBorders>
              <w:bottom w:val="single" w:sz="4" w:space="0" w:color="auto"/>
            </w:tcBorders>
          </w:tcPr>
          <w:p w14:paraId="0ACD9EB3" w14:textId="77777777" w:rsidR="00B70DB7" w:rsidRPr="00E84424" w:rsidRDefault="00B70DB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</w:rPr>
            </w:pPr>
          </w:p>
        </w:tc>
        <w:tc>
          <w:tcPr>
            <w:tcW w:w="337" w:type="pct"/>
            <w:tcBorders>
              <w:bottom w:val="single" w:sz="4" w:space="0" w:color="auto"/>
            </w:tcBorders>
          </w:tcPr>
          <w:p w14:paraId="0D4DEF34" w14:textId="77777777" w:rsidR="00B70DB7" w:rsidRPr="00E84424" w:rsidRDefault="00B70DB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</w:rPr>
            </w:pPr>
          </w:p>
        </w:tc>
        <w:tc>
          <w:tcPr>
            <w:tcW w:w="337" w:type="pct"/>
            <w:tcBorders>
              <w:bottom w:val="single" w:sz="4" w:space="0" w:color="auto"/>
            </w:tcBorders>
          </w:tcPr>
          <w:p w14:paraId="01DE5DE2" w14:textId="77777777" w:rsidR="00B70DB7" w:rsidRPr="00E84424" w:rsidRDefault="00B70DB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</w:rPr>
            </w:pPr>
          </w:p>
        </w:tc>
        <w:tc>
          <w:tcPr>
            <w:tcW w:w="337" w:type="pct"/>
            <w:tcBorders>
              <w:bottom w:val="single" w:sz="4" w:space="0" w:color="auto"/>
            </w:tcBorders>
          </w:tcPr>
          <w:p w14:paraId="4AC45F39" w14:textId="77777777" w:rsidR="00B70DB7" w:rsidRPr="00E84424" w:rsidRDefault="00B70DB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</w:rPr>
            </w:pPr>
          </w:p>
        </w:tc>
        <w:tc>
          <w:tcPr>
            <w:tcW w:w="337" w:type="pct"/>
            <w:tcBorders>
              <w:bottom w:val="single" w:sz="4" w:space="0" w:color="auto"/>
            </w:tcBorders>
          </w:tcPr>
          <w:p w14:paraId="6A85E96B" w14:textId="77777777" w:rsidR="00B70DB7" w:rsidRPr="00E84424" w:rsidRDefault="00B70DB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</w:rPr>
            </w:pPr>
          </w:p>
        </w:tc>
        <w:tc>
          <w:tcPr>
            <w:tcW w:w="337" w:type="pct"/>
            <w:tcBorders>
              <w:bottom w:val="single" w:sz="4" w:space="0" w:color="auto"/>
            </w:tcBorders>
          </w:tcPr>
          <w:p w14:paraId="2E58AB4D" w14:textId="77777777" w:rsidR="00B70DB7" w:rsidRPr="00E84424" w:rsidRDefault="00B70DB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</w:rPr>
            </w:pPr>
          </w:p>
        </w:tc>
        <w:tc>
          <w:tcPr>
            <w:tcW w:w="337" w:type="pct"/>
            <w:tcBorders>
              <w:bottom w:val="single" w:sz="4" w:space="0" w:color="auto"/>
            </w:tcBorders>
          </w:tcPr>
          <w:p w14:paraId="1AB0855D" w14:textId="77777777" w:rsidR="00B70DB7" w:rsidRPr="00E84424" w:rsidRDefault="00B70DB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</w:rPr>
            </w:pPr>
          </w:p>
        </w:tc>
        <w:tc>
          <w:tcPr>
            <w:tcW w:w="337" w:type="pct"/>
            <w:tcBorders>
              <w:bottom w:val="single" w:sz="4" w:space="0" w:color="auto"/>
            </w:tcBorders>
          </w:tcPr>
          <w:p w14:paraId="00F8F2D7" w14:textId="77777777" w:rsidR="00B70DB7" w:rsidRPr="00E84424" w:rsidRDefault="00B70DB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</w:rPr>
            </w:pPr>
          </w:p>
        </w:tc>
        <w:tc>
          <w:tcPr>
            <w:tcW w:w="365" w:type="pct"/>
            <w:gridSpan w:val="2"/>
            <w:tcBorders>
              <w:bottom w:val="single" w:sz="4" w:space="0" w:color="auto"/>
            </w:tcBorders>
          </w:tcPr>
          <w:p w14:paraId="6988E277" w14:textId="77777777" w:rsidR="00B70DB7" w:rsidRPr="00E84424" w:rsidRDefault="00B70DB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E84424">
              <w:rPr>
                <w:rFonts w:ascii="Browallia New" w:eastAsia="Arial Unicode MS" w:hAnsi="Browallia New" w:cs="Browallia New"/>
                <w:bCs/>
                <w:cs/>
              </w:rPr>
              <w:t>ล้านบาท</w:t>
            </w:r>
          </w:p>
        </w:tc>
      </w:tr>
      <w:tr w:rsidR="00B70DB7" w:rsidRPr="00E84424" w14:paraId="3D3AEEB1" w14:textId="77777777" w:rsidTr="00783382">
        <w:trPr>
          <w:tblHeader/>
        </w:trPr>
        <w:tc>
          <w:tcPr>
            <w:tcW w:w="606" w:type="pct"/>
          </w:tcPr>
          <w:p w14:paraId="126D7086" w14:textId="77777777" w:rsidR="00B70DB7" w:rsidRPr="00E84424" w:rsidRDefault="00B70DB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85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316" w:type="pct"/>
            <w:tcBorders>
              <w:top w:val="single" w:sz="4" w:space="0" w:color="auto"/>
              <w:bottom w:val="nil"/>
            </w:tcBorders>
          </w:tcPr>
          <w:p w14:paraId="0B827E9A" w14:textId="77777777" w:rsidR="00B70DB7" w:rsidRPr="00E84424" w:rsidRDefault="00B70DB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</w:rPr>
            </w:pPr>
          </w:p>
        </w:tc>
        <w:tc>
          <w:tcPr>
            <w:tcW w:w="338" w:type="pct"/>
            <w:tcBorders>
              <w:top w:val="single" w:sz="4" w:space="0" w:color="auto"/>
              <w:bottom w:val="nil"/>
            </w:tcBorders>
          </w:tcPr>
          <w:p w14:paraId="283F9D15" w14:textId="77777777" w:rsidR="00B70DB7" w:rsidRPr="00E84424" w:rsidRDefault="00B70DB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</w:rPr>
            </w:pPr>
          </w:p>
        </w:tc>
        <w:tc>
          <w:tcPr>
            <w:tcW w:w="337" w:type="pct"/>
            <w:tcBorders>
              <w:top w:val="single" w:sz="4" w:space="0" w:color="auto"/>
              <w:bottom w:val="nil"/>
            </w:tcBorders>
          </w:tcPr>
          <w:p w14:paraId="2B79FEE1" w14:textId="77777777" w:rsidR="00B70DB7" w:rsidRPr="00E84424" w:rsidRDefault="00B70DB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</w:rPr>
            </w:pPr>
          </w:p>
        </w:tc>
        <w:tc>
          <w:tcPr>
            <w:tcW w:w="337" w:type="pct"/>
            <w:tcBorders>
              <w:top w:val="single" w:sz="4" w:space="0" w:color="auto"/>
              <w:bottom w:val="nil"/>
            </w:tcBorders>
          </w:tcPr>
          <w:p w14:paraId="0233C5D3" w14:textId="77777777" w:rsidR="00B70DB7" w:rsidRPr="00E84424" w:rsidRDefault="00B70DB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</w:rPr>
            </w:pPr>
          </w:p>
        </w:tc>
        <w:tc>
          <w:tcPr>
            <w:tcW w:w="337" w:type="pct"/>
            <w:tcBorders>
              <w:top w:val="single" w:sz="4" w:space="0" w:color="auto"/>
              <w:bottom w:val="nil"/>
            </w:tcBorders>
          </w:tcPr>
          <w:p w14:paraId="1738D917" w14:textId="77777777" w:rsidR="00B70DB7" w:rsidRPr="00E84424" w:rsidRDefault="00B70DB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</w:rPr>
            </w:pPr>
          </w:p>
        </w:tc>
        <w:tc>
          <w:tcPr>
            <w:tcW w:w="337" w:type="pct"/>
            <w:tcBorders>
              <w:top w:val="single" w:sz="4" w:space="0" w:color="auto"/>
              <w:bottom w:val="nil"/>
            </w:tcBorders>
          </w:tcPr>
          <w:p w14:paraId="7AED0BFD" w14:textId="77777777" w:rsidR="00B70DB7" w:rsidRPr="00E84424" w:rsidRDefault="00B70DB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</w:rPr>
            </w:pPr>
          </w:p>
        </w:tc>
        <w:tc>
          <w:tcPr>
            <w:tcW w:w="337" w:type="pct"/>
            <w:tcBorders>
              <w:top w:val="single" w:sz="4" w:space="0" w:color="auto"/>
              <w:bottom w:val="nil"/>
            </w:tcBorders>
          </w:tcPr>
          <w:p w14:paraId="72F1E86F" w14:textId="77777777" w:rsidR="00B70DB7" w:rsidRPr="00E84424" w:rsidRDefault="00B70DB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</w:rPr>
            </w:pPr>
          </w:p>
        </w:tc>
        <w:tc>
          <w:tcPr>
            <w:tcW w:w="337" w:type="pct"/>
            <w:tcBorders>
              <w:top w:val="single" w:sz="4" w:space="0" w:color="auto"/>
              <w:bottom w:val="nil"/>
            </w:tcBorders>
          </w:tcPr>
          <w:p w14:paraId="456EF085" w14:textId="77777777" w:rsidR="00B70DB7" w:rsidRPr="00E84424" w:rsidRDefault="00B70DB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</w:rPr>
            </w:pPr>
          </w:p>
        </w:tc>
        <w:tc>
          <w:tcPr>
            <w:tcW w:w="337" w:type="pct"/>
            <w:tcBorders>
              <w:top w:val="single" w:sz="4" w:space="0" w:color="auto"/>
              <w:bottom w:val="nil"/>
            </w:tcBorders>
          </w:tcPr>
          <w:p w14:paraId="4C0E0471" w14:textId="77777777" w:rsidR="00B70DB7" w:rsidRPr="00E84424" w:rsidRDefault="00B70DB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cs/>
              </w:rPr>
            </w:pPr>
            <w:r w:rsidRPr="00E84424">
              <w:rPr>
                <w:rFonts w:ascii="Browallia New" w:eastAsia="Arial Unicode MS" w:hAnsi="Browallia New" w:cs="Browallia New"/>
                <w:bCs/>
                <w:cs/>
              </w:rPr>
              <w:t>เรือบรรทุกน้ำมัน</w:t>
            </w:r>
          </w:p>
        </w:tc>
        <w:tc>
          <w:tcPr>
            <w:tcW w:w="337" w:type="pct"/>
            <w:tcBorders>
              <w:top w:val="single" w:sz="4" w:space="0" w:color="auto"/>
              <w:bottom w:val="nil"/>
            </w:tcBorders>
          </w:tcPr>
          <w:p w14:paraId="50CD52FE" w14:textId="77777777" w:rsidR="00B70DB7" w:rsidRPr="00E84424" w:rsidRDefault="00B70DB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</w:rPr>
            </w:pPr>
          </w:p>
        </w:tc>
        <w:tc>
          <w:tcPr>
            <w:tcW w:w="337" w:type="pct"/>
            <w:tcBorders>
              <w:top w:val="single" w:sz="4" w:space="0" w:color="auto"/>
              <w:bottom w:val="nil"/>
            </w:tcBorders>
          </w:tcPr>
          <w:p w14:paraId="6FF5C259" w14:textId="77777777" w:rsidR="00B70DB7" w:rsidRPr="00E84424" w:rsidRDefault="00B70DB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</w:rPr>
            </w:pPr>
          </w:p>
        </w:tc>
        <w:tc>
          <w:tcPr>
            <w:tcW w:w="337" w:type="pct"/>
            <w:tcBorders>
              <w:top w:val="single" w:sz="4" w:space="0" w:color="auto"/>
              <w:bottom w:val="nil"/>
            </w:tcBorders>
          </w:tcPr>
          <w:p w14:paraId="422DB5A3" w14:textId="77777777" w:rsidR="00B70DB7" w:rsidRPr="00E84424" w:rsidRDefault="00B70DB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</w:rPr>
            </w:pPr>
          </w:p>
        </w:tc>
        <w:tc>
          <w:tcPr>
            <w:tcW w:w="365" w:type="pct"/>
            <w:gridSpan w:val="2"/>
            <w:tcBorders>
              <w:top w:val="single" w:sz="4" w:space="0" w:color="auto"/>
              <w:bottom w:val="nil"/>
            </w:tcBorders>
          </w:tcPr>
          <w:p w14:paraId="6E9DF7DE" w14:textId="77777777" w:rsidR="00B70DB7" w:rsidRPr="00E84424" w:rsidRDefault="00B70DB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</w:tr>
      <w:tr w:rsidR="00B70DB7" w:rsidRPr="00E84424" w14:paraId="07EE1128" w14:textId="77777777" w:rsidTr="00783382">
        <w:trPr>
          <w:tblHeader/>
        </w:trPr>
        <w:tc>
          <w:tcPr>
            <w:tcW w:w="606" w:type="pct"/>
          </w:tcPr>
          <w:p w14:paraId="18E3DDA3" w14:textId="77777777" w:rsidR="00B70DB7" w:rsidRPr="00E84424" w:rsidRDefault="00B70DB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85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316" w:type="pct"/>
            <w:tcBorders>
              <w:bottom w:val="nil"/>
            </w:tcBorders>
          </w:tcPr>
          <w:p w14:paraId="78BA67D0" w14:textId="77777777" w:rsidR="00B70DB7" w:rsidRPr="00E84424" w:rsidRDefault="00B70DB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</w:rPr>
            </w:pPr>
          </w:p>
        </w:tc>
        <w:tc>
          <w:tcPr>
            <w:tcW w:w="338" w:type="pct"/>
            <w:tcBorders>
              <w:bottom w:val="nil"/>
            </w:tcBorders>
          </w:tcPr>
          <w:p w14:paraId="222DA035" w14:textId="77777777" w:rsidR="00B70DB7" w:rsidRPr="00E84424" w:rsidRDefault="00B70DB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</w:rPr>
            </w:pPr>
          </w:p>
        </w:tc>
        <w:tc>
          <w:tcPr>
            <w:tcW w:w="337" w:type="pct"/>
            <w:tcBorders>
              <w:bottom w:val="nil"/>
            </w:tcBorders>
          </w:tcPr>
          <w:p w14:paraId="4B67DEA8" w14:textId="77777777" w:rsidR="00B70DB7" w:rsidRPr="00E84424" w:rsidRDefault="00B70DB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</w:rPr>
            </w:pPr>
          </w:p>
        </w:tc>
        <w:tc>
          <w:tcPr>
            <w:tcW w:w="337" w:type="pct"/>
            <w:tcBorders>
              <w:bottom w:val="nil"/>
            </w:tcBorders>
          </w:tcPr>
          <w:p w14:paraId="6AD59EDB" w14:textId="77777777" w:rsidR="00B70DB7" w:rsidRPr="00E84424" w:rsidRDefault="00B70DB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</w:rPr>
            </w:pPr>
          </w:p>
        </w:tc>
        <w:tc>
          <w:tcPr>
            <w:tcW w:w="337" w:type="pct"/>
            <w:tcBorders>
              <w:bottom w:val="nil"/>
            </w:tcBorders>
          </w:tcPr>
          <w:p w14:paraId="203C30DF" w14:textId="77777777" w:rsidR="00B70DB7" w:rsidRPr="00E84424" w:rsidRDefault="00B70DB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</w:rPr>
            </w:pPr>
          </w:p>
        </w:tc>
        <w:tc>
          <w:tcPr>
            <w:tcW w:w="337" w:type="pct"/>
            <w:tcBorders>
              <w:bottom w:val="nil"/>
            </w:tcBorders>
          </w:tcPr>
          <w:p w14:paraId="402B917C" w14:textId="77777777" w:rsidR="00B70DB7" w:rsidRPr="00E84424" w:rsidRDefault="00B70DB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</w:rPr>
            </w:pPr>
          </w:p>
        </w:tc>
        <w:tc>
          <w:tcPr>
            <w:tcW w:w="337" w:type="pct"/>
            <w:tcBorders>
              <w:bottom w:val="nil"/>
            </w:tcBorders>
          </w:tcPr>
          <w:p w14:paraId="62791DE8" w14:textId="77777777" w:rsidR="00B70DB7" w:rsidRPr="00E84424" w:rsidRDefault="00B70DB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</w:rPr>
            </w:pPr>
          </w:p>
        </w:tc>
        <w:tc>
          <w:tcPr>
            <w:tcW w:w="337" w:type="pct"/>
            <w:tcBorders>
              <w:bottom w:val="nil"/>
            </w:tcBorders>
          </w:tcPr>
          <w:p w14:paraId="5B7D41A5" w14:textId="77777777" w:rsidR="00B70DB7" w:rsidRPr="00E84424" w:rsidRDefault="00B70DB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</w:rPr>
            </w:pPr>
            <w:r w:rsidRPr="00E84424">
              <w:rPr>
                <w:rFonts w:ascii="Browallia New" w:eastAsia="Arial Unicode MS" w:hAnsi="Browallia New" w:cs="Browallia New"/>
                <w:bCs/>
                <w:cs/>
              </w:rPr>
              <w:t>เครื่องจักร</w:t>
            </w:r>
          </w:p>
        </w:tc>
        <w:tc>
          <w:tcPr>
            <w:tcW w:w="337" w:type="pct"/>
            <w:tcBorders>
              <w:bottom w:val="nil"/>
            </w:tcBorders>
          </w:tcPr>
          <w:p w14:paraId="6F4C3426" w14:textId="77777777" w:rsidR="00B70DB7" w:rsidRPr="00E84424" w:rsidRDefault="00B70DB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cs/>
              </w:rPr>
            </w:pPr>
            <w:r w:rsidRPr="00E84424">
              <w:rPr>
                <w:rFonts w:ascii="Browallia New" w:eastAsia="Arial Unicode MS" w:hAnsi="Browallia New" w:cs="Browallia New"/>
                <w:bCs/>
                <w:cs/>
              </w:rPr>
              <w:t>และผลิตภัณฑ์</w:t>
            </w:r>
          </w:p>
        </w:tc>
        <w:tc>
          <w:tcPr>
            <w:tcW w:w="337" w:type="pct"/>
            <w:tcBorders>
              <w:bottom w:val="nil"/>
            </w:tcBorders>
          </w:tcPr>
          <w:p w14:paraId="59799482" w14:textId="77777777" w:rsidR="00B70DB7" w:rsidRPr="00E84424" w:rsidRDefault="00B70DB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</w:rPr>
            </w:pPr>
            <w:r w:rsidRPr="00E84424">
              <w:rPr>
                <w:rFonts w:ascii="Browallia New" w:eastAsia="Arial Unicode MS" w:hAnsi="Browallia New" w:cs="Browallia New"/>
                <w:bCs/>
                <w:cs/>
              </w:rPr>
              <w:t>เครื่องตกแต่ง</w:t>
            </w:r>
          </w:p>
        </w:tc>
        <w:tc>
          <w:tcPr>
            <w:tcW w:w="337" w:type="pct"/>
            <w:tcBorders>
              <w:bottom w:val="nil"/>
            </w:tcBorders>
          </w:tcPr>
          <w:p w14:paraId="28431F10" w14:textId="77777777" w:rsidR="00B70DB7" w:rsidRPr="00E84424" w:rsidRDefault="00B70DB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</w:rPr>
            </w:pPr>
          </w:p>
        </w:tc>
        <w:tc>
          <w:tcPr>
            <w:tcW w:w="337" w:type="pct"/>
            <w:tcBorders>
              <w:bottom w:val="nil"/>
            </w:tcBorders>
          </w:tcPr>
          <w:p w14:paraId="320B6881" w14:textId="77777777" w:rsidR="00B70DB7" w:rsidRPr="00E84424" w:rsidRDefault="00B70DB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</w:rPr>
            </w:pPr>
          </w:p>
        </w:tc>
        <w:tc>
          <w:tcPr>
            <w:tcW w:w="365" w:type="pct"/>
            <w:gridSpan w:val="2"/>
            <w:tcBorders>
              <w:bottom w:val="nil"/>
            </w:tcBorders>
          </w:tcPr>
          <w:p w14:paraId="7AB4DF79" w14:textId="77777777" w:rsidR="00B70DB7" w:rsidRPr="00E84424" w:rsidRDefault="00B70DB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</w:tr>
      <w:tr w:rsidR="00B70DB7" w:rsidRPr="00E84424" w14:paraId="26742F29" w14:textId="77777777" w:rsidTr="00783382">
        <w:trPr>
          <w:tblHeader/>
        </w:trPr>
        <w:tc>
          <w:tcPr>
            <w:tcW w:w="606" w:type="pct"/>
          </w:tcPr>
          <w:p w14:paraId="5314EA18" w14:textId="77777777" w:rsidR="00B70DB7" w:rsidRPr="00E84424" w:rsidRDefault="00B70DB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85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316" w:type="pct"/>
            <w:tcBorders>
              <w:bottom w:val="nil"/>
            </w:tcBorders>
          </w:tcPr>
          <w:p w14:paraId="64658E42" w14:textId="77777777" w:rsidR="00B70DB7" w:rsidRPr="00E84424" w:rsidRDefault="00B70DB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</w:rPr>
            </w:pPr>
          </w:p>
        </w:tc>
        <w:tc>
          <w:tcPr>
            <w:tcW w:w="338" w:type="pct"/>
            <w:tcBorders>
              <w:bottom w:val="nil"/>
            </w:tcBorders>
          </w:tcPr>
          <w:p w14:paraId="270F5744" w14:textId="77777777" w:rsidR="00B70DB7" w:rsidRPr="00E84424" w:rsidRDefault="00B70DB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</w:rPr>
            </w:pPr>
          </w:p>
        </w:tc>
        <w:tc>
          <w:tcPr>
            <w:tcW w:w="337" w:type="pct"/>
            <w:tcBorders>
              <w:bottom w:val="nil"/>
            </w:tcBorders>
          </w:tcPr>
          <w:p w14:paraId="129384A7" w14:textId="77777777" w:rsidR="00B70DB7" w:rsidRPr="00E84424" w:rsidRDefault="00B70DB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</w:rPr>
            </w:pPr>
          </w:p>
        </w:tc>
        <w:tc>
          <w:tcPr>
            <w:tcW w:w="337" w:type="pct"/>
            <w:tcBorders>
              <w:bottom w:val="nil"/>
            </w:tcBorders>
          </w:tcPr>
          <w:p w14:paraId="4054AFF1" w14:textId="77777777" w:rsidR="00B70DB7" w:rsidRPr="00E84424" w:rsidRDefault="00B70DB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</w:rPr>
            </w:pPr>
          </w:p>
        </w:tc>
        <w:tc>
          <w:tcPr>
            <w:tcW w:w="337" w:type="pct"/>
            <w:tcBorders>
              <w:bottom w:val="nil"/>
            </w:tcBorders>
          </w:tcPr>
          <w:p w14:paraId="0BEE9003" w14:textId="77777777" w:rsidR="00B70DB7" w:rsidRPr="00E84424" w:rsidRDefault="00B70DB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</w:rPr>
            </w:pPr>
          </w:p>
        </w:tc>
        <w:tc>
          <w:tcPr>
            <w:tcW w:w="337" w:type="pct"/>
            <w:tcBorders>
              <w:bottom w:val="nil"/>
            </w:tcBorders>
          </w:tcPr>
          <w:p w14:paraId="5A17864D" w14:textId="77777777" w:rsidR="00B70DB7" w:rsidRPr="00E84424" w:rsidRDefault="00B70DB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</w:rPr>
            </w:pPr>
          </w:p>
        </w:tc>
        <w:tc>
          <w:tcPr>
            <w:tcW w:w="337" w:type="pct"/>
            <w:tcBorders>
              <w:bottom w:val="nil"/>
            </w:tcBorders>
          </w:tcPr>
          <w:p w14:paraId="53880F30" w14:textId="77777777" w:rsidR="00B70DB7" w:rsidRPr="00E84424" w:rsidRDefault="00B70DB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</w:rPr>
            </w:pPr>
          </w:p>
        </w:tc>
        <w:tc>
          <w:tcPr>
            <w:tcW w:w="337" w:type="pct"/>
            <w:tcBorders>
              <w:bottom w:val="nil"/>
            </w:tcBorders>
          </w:tcPr>
          <w:p w14:paraId="25BB8EC3" w14:textId="77777777" w:rsidR="00B70DB7" w:rsidRPr="00E84424" w:rsidRDefault="00B70DB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</w:rPr>
            </w:pPr>
            <w:r w:rsidRPr="00E84424">
              <w:rPr>
                <w:rFonts w:ascii="Browallia New" w:eastAsia="Arial Unicode MS" w:hAnsi="Browallia New" w:cs="Browallia New"/>
                <w:bCs/>
                <w:cs/>
              </w:rPr>
              <w:t>เครื่องมือ</w:t>
            </w:r>
          </w:p>
        </w:tc>
        <w:tc>
          <w:tcPr>
            <w:tcW w:w="337" w:type="pct"/>
            <w:tcBorders>
              <w:bottom w:val="nil"/>
            </w:tcBorders>
          </w:tcPr>
          <w:p w14:paraId="27609F04" w14:textId="77777777" w:rsidR="00B70DB7" w:rsidRPr="00E84424" w:rsidRDefault="00B70DB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cs/>
              </w:rPr>
            </w:pPr>
            <w:r w:rsidRPr="00E84424">
              <w:rPr>
                <w:rFonts w:ascii="Browallia New" w:eastAsia="Arial Unicode MS" w:hAnsi="Browallia New" w:cs="Browallia New"/>
                <w:bCs/>
                <w:cs/>
              </w:rPr>
              <w:t xml:space="preserve">เคมีเหลว </w:t>
            </w:r>
          </w:p>
        </w:tc>
        <w:tc>
          <w:tcPr>
            <w:tcW w:w="337" w:type="pct"/>
            <w:tcBorders>
              <w:bottom w:val="nil"/>
            </w:tcBorders>
          </w:tcPr>
          <w:p w14:paraId="40C11D91" w14:textId="77777777" w:rsidR="00B70DB7" w:rsidRPr="00E84424" w:rsidRDefault="00B70DB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</w:rPr>
            </w:pPr>
            <w:r w:rsidRPr="00E84424">
              <w:rPr>
                <w:rFonts w:ascii="Browallia New" w:eastAsia="Arial Unicode MS" w:hAnsi="Browallia New" w:cs="Browallia New"/>
                <w:bCs/>
                <w:cs/>
              </w:rPr>
              <w:t>ติดตั้ง</w:t>
            </w:r>
            <w:r w:rsidRPr="00E84424">
              <w:rPr>
                <w:rFonts w:ascii="Browallia New" w:eastAsia="Arial Unicode MS" w:hAnsi="Browallia New" w:cs="Browallia New"/>
                <w:bCs/>
              </w:rPr>
              <w:t xml:space="preserve"> </w:t>
            </w:r>
            <w:r w:rsidRPr="00E84424">
              <w:rPr>
                <w:rFonts w:ascii="Browallia New" w:eastAsia="Arial Unicode MS" w:hAnsi="Browallia New" w:cs="Browallia New"/>
                <w:bCs/>
                <w:cs/>
              </w:rPr>
              <w:t>เครื่องใช้</w:t>
            </w:r>
          </w:p>
        </w:tc>
        <w:tc>
          <w:tcPr>
            <w:tcW w:w="337" w:type="pct"/>
            <w:tcBorders>
              <w:bottom w:val="nil"/>
            </w:tcBorders>
          </w:tcPr>
          <w:p w14:paraId="4B981798" w14:textId="77777777" w:rsidR="00B70DB7" w:rsidRPr="00E84424" w:rsidRDefault="00B70DB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</w:rPr>
            </w:pPr>
          </w:p>
        </w:tc>
        <w:tc>
          <w:tcPr>
            <w:tcW w:w="337" w:type="pct"/>
            <w:tcBorders>
              <w:bottom w:val="nil"/>
            </w:tcBorders>
          </w:tcPr>
          <w:p w14:paraId="24CE0CD8" w14:textId="77777777" w:rsidR="00B70DB7" w:rsidRPr="00E84424" w:rsidRDefault="00B70DB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</w:rPr>
            </w:pPr>
          </w:p>
        </w:tc>
        <w:tc>
          <w:tcPr>
            <w:tcW w:w="365" w:type="pct"/>
            <w:gridSpan w:val="2"/>
            <w:tcBorders>
              <w:bottom w:val="nil"/>
            </w:tcBorders>
          </w:tcPr>
          <w:p w14:paraId="0FCF8028" w14:textId="77777777" w:rsidR="00B70DB7" w:rsidRPr="00E84424" w:rsidRDefault="00B70DB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</w:tr>
      <w:tr w:rsidR="00B70DB7" w:rsidRPr="00E84424" w14:paraId="30A13A98" w14:textId="77777777" w:rsidTr="00783382">
        <w:trPr>
          <w:tblHeader/>
        </w:trPr>
        <w:tc>
          <w:tcPr>
            <w:tcW w:w="606" w:type="pct"/>
          </w:tcPr>
          <w:p w14:paraId="52420D50" w14:textId="77777777" w:rsidR="00B70DB7" w:rsidRPr="00E84424" w:rsidRDefault="00B70DB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85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316" w:type="pct"/>
            <w:tcBorders>
              <w:bottom w:val="nil"/>
            </w:tcBorders>
          </w:tcPr>
          <w:p w14:paraId="4B059299" w14:textId="77777777" w:rsidR="00B70DB7" w:rsidRPr="00E84424" w:rsidRDefault="00B70DB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</w:rPr>
            </w:pPr>
          </w:p>
        </w:tc>
        <w:tc>
          <w:tcPr>
            <w:tcW w:w="338" w:type="pct"/>
            <w:tcBorders>
              <w:bottom w:val="nil"/>
            </w:tcBorders>
          </w:tcPr>
          <w:p w14:paraId="2FD5DDEF" w14:textId="77777777" w:rsidR="00B70DB7" w:rsidRPr="00E84424" w:rsidRDefault="00B70DB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</w:rPr>
            </w:pPr>
          </w:p>
        </w:tc>
        <w:tc>
          <w:tcPr>
            <w:tcW w:w="337" w:type="pct"/>
            <w:tcBorders>
              <w:bottom w:val="nil"/>
            </w:tcBorders>
          </w:tcPr>
          <w:p w14:paraId="3AAFF84F" w14:textId="77777777" w:rsidR="00B70DB7" w:rsidRPr="00E84424" w:rsidRDefault="00B70DB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cs/>
              </w:rPr>
            </w:pPr>
            <w:r w:rsidRPr="00E84424">
              <w:rPr>
                <w:rFonts w:ascii="Browallia New" w:eastAsia="Arial Unicode MS" w:hAnsi="Browallia New" w:cs="Browallia New"/>
                <w:bCs/>
                <w:cs/>
              </w:rPr>
              <w:t>ส่วนปรับปรุง</w:t>
            </w:r>
          </w:p>
        </w:tc>
        <w:tc>
          <w:tcPr>
            <w:tcW w:w="337" w:type="pct"/>
            <w:tcBorders>
              <w:bottom w:val="nil"/>
            </w:tcBorders>
          </w:tcPr>
          <w:p w14:paraId="0BD5CA6A" w14:textId="77777777" w:rsidR="00B70DB7" w:rsidRPr="00E84424" w:rsidRDefault="00B70DB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cs/>
              </w:rPr>
            </w:pPr>
            <w:r w:rsidRPr="00E84424">
              <w:rPr>
                <w:rFonts w:ascii="Browallia New" w:eastAsia="Arial Unicode MS" w:hAnsi="Browallia New" w:cs="Browallia New"/>
                <w:bCs/>
                <w:cs/>
              </w:rPr>
              <w:t>โรงกลั่นน้ำมัน</w:t>
            </w:r>
          </w:p>
        </w:tc>
        <w:tc>
          <w:tcPr>
            <w:tcW w:w="337" w:type="pct"/>
            <w:tcBorders>
              <w:bottom w:val="nil"/>
            </w:tcBorders>
          </w:tcPr>
          <w:p w14:paraId="23C30493" w14:textId="77777777" w:rsidR="00B70DB7" w:rsidRPr="00E84424" w:rsidRDefault="00B70DB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cs/>
              </w:rPr>
            </w:pPr>
            <w:r w:rsidRPr="00E84424">
              <w:rPr>
                <w:rFonts w:ascii="Browallia New" w:eastAsia="Arial Unicode MS" w:hAnsi="Browallia New" w:cs="Browallia New"/>
                <w:bCs/>
                <w:cs/>
              </w:rPr>
              <w:t>โรงผลิต</w:t>
            </w:r>
          </w:p>
        </w:tc>
        <w:tc>
          <w:tcPr>
            <w:tcW w:w="337" w:type="pct"/>
            <w:tcBorders>
              <w:bottom w:val="nil"/>
            </w:tcBorders>
          </w:tcPr>
          <w:p w14:paraId="0B933A7F" w14:textId="77777777" w:rsidR="00B70DB7" w:rsidRPr="00E84424" w:rsidRDefault="00B70DB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cs/>
              </w:rPr>
            </w:pPr>
            <w:r w:rsidRPr="00E84424">
              <w:rPr>
                <w:rFonts w:ascii="Browallia New" w:eastAsia="Arial Unicode MS" w:hAnsi="Browallia New" w:cs="Browallia New"/>
                <w:bCs/>
                <w:cs/>
              </w:rPr>
              <w:t>โรงผลิต</w:t>
            </w:r>
          </w:p>
        </w:tc>
        <w:tc>
          <w:tcPr>
            <w:tcW w:w="337" w:type="pct"/>
            <w:tcBorders>
              <w:bottom w:val="nil"/>
            </w:tcBorders>
          </w:tcPr>
          <w:p w14:paraId="2A37CB5E" w14:textId="77777777" w:rsidR="00B70DB7" w:rsidRPr="00E84424" w:rsidRDefault="00B70DB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cs/>
              </w:rPr>
            </w:pPr>
            <w:r w:rsidRPr="00E84424">
              <w:rPr>
                <w:rFonts w:ascii="Browallia New" w:eastAsia="Arial Unicode MS" w:hAnsi="Browallia New" w:cs="Browallia New"/>
                <w:bCs/>
                <w:cs/>
              </w:rPr>
              <w:t>ระบบ</w:t>
            </w:r>
          </w:p>
        </w:tc>
        <w:tc>
          <w:tcPr>
            <w:tcW w:w="337" w:type="pct"/>
            <w:tcBorders>
              <w:bottom w:val="nil"/>
            </w:tcBorders>
          </w:tcPr>
          <w:p w14:paraId="39819596" w14:textId="77777777" w:rsidR="00B70DB7" w:rsidRPr="00E84424" w:rsidRDefault="00B70DB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cs/>
              </w:rPr>
            </w:pPr>
            <w:r w:rsidRPr="00E84424">
              <w:rPr>
                <w:rFonts w:ascii="Browallia New" w:eastAsia="Arial Unicode MS" w:hAnsi="Browallia New" w:cs="Browallia New"/>
                <w:bCs/>
                <w:cs/>
              </w:rPr>
              <w:t>และอุปกรณ์</w:t>
            </w:r>
          </w:p>
        </w:tc>
        <w:tc>
          <w:tcPr>
            <w:tcW w:w="337" w:type="pct"/>
            <w:tcBorders>
              <w:bottom w:val="nil"/>
            </w:tcBorders>
          </w:tcPr>
          <w:p w14:paraId="3B547D6D" w14:textId="77777777" w:rsidR="00B70DB7" w:rsidRPr="00E84424" w:rsidRDefault="00B70DB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cs/>
              </w:rPr>
            </w:pPr>
            <w:r w:rsidRPr="00E84424">
              <w:rPr>
                <w:rFonts w:ascii="Browallia New" w:eastAsia="Arial Unicode MS" w:hAnsi="Browallia New" w:cs="Browallia New"/>
                <w:bCs/>
                <w:cs/>
              </w:rPr>
              <w:t>และเรือขนส่ง</w:t>
            </w:r>
          </w:p>
        </w:tc>
        <w:tc>
          <w:tcPr>
            <w:tcW w:w="337" w:type="pct"/>
            <w:tcBorders>
              <w:bottom w:val="nil"/>
            </w:tcBorders>
          </w:tcPr>
          <w:p w14:paraId="335C8196" w14:textId="77777777" w:rsidR="00B70DB7" w:rsidRPr="00E84424" w:rsidRDefault="00B70DB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cs/>
              </w:rPr>
            </w:pPr>
            <w:r w:rsidRPr="00E84424">
              <w:rPr>
                <w:rFonts w:ascii="Browallia New" w:eastAsia="Arial Unicode MS" w:hAnsi="Browallia New" w:cs="Browallia New"/>
                <w:bCs/>
                <w:cs/>
              </w:rPr>
              <w:t>สำนักงาน</w:t>
            </w:r>
          </w:p>
        </w:tc>
        <w:tc>
          <w:tcPr>
            <w:tcW w:w="337" w:type="pct"/>
            <w:tcBorders>
              <w:bottom w:val="nil"/>
            </w:tcBorders>
          </w:tcPr>
          <w:p w14:paraId="7EE419CD" w14:textId="77777777" w:rsidR="00B70DB7" w:rsidRPr="00E84424" w:rsidRDefault="00B70DB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</w:rPr>
            </w:pPr>
          </w:p>
        </w:tc>
        <w:tc>
          <w:tcPr>
            <w:tcW w:w="337" w:type="pct"/>
            <w:tcBorders>
              <w:bottom w:val="nil"/>
            </w:tcBorders>
          </w:tcPr>
          <w:p w14:paraId="0FBEC42A" w14:textId="77777777" w:rsidR="00B70DB7" w:rsidRPr="00E84424" w:rsidRDefault="00B70DB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cs/>
              </w:rPr>
            </w:pPr>
            <w:r w:rsidRPr="00E84424">
              <w:rPr>
                <w:rFonts w:ascii="Browallia New" w:eastAsia="Arial Unicode MS" w:hAnsi="Browallia New" w:cs="Browallia New"/>
                <w:bCs/>
                <w:cs/>
              </w:rPr>
              <w:t>สินทรัพย์</w:t>
            </w:r>
          </w:p>
        </w:tc>
        <w:tc>
          <w:tcPr>
            <w:tcW w:w="365" w:type="pct"/>
            <w:gridSpan w:val="2"/>
            <w:tcBorders>
              <w:bottom w:val="nil"/>
            </w:tcBorders>
          </w:tcPr>
          <w:p w14:paraId="247827F2" w14:textId="77777777" w:rsidR="00B70DB7" w:rsidRPr="00E84424" w:rsidRDefault="00B70DB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</w:tr>
      <w:tr w:rsidR="00B70DB7" w:rsidRPr="00E84424" w14:paraId="5D11FF2D" w14:textId="77777777" w:rsidTr="00783382">
        <w:trPr>
          <w:tblHeader/>
        </w:trPr>
        <w:tc>
          <w:tcPr>
            <w:tcW w:w="606" w:type="pct"/>
          </w:tcPr>
          <w:p w14:paraId="34519E3B" w14:textId="77777777" w:rsidR="00B70DB7" w:rsidRPr="00E84424" w:rsidRDefault="00B70DB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85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316" w:type="pct"/>
            <w:tcBorders>
              <w:bottom w:val="nil"/>
            </w:tcBorders>
          </w:tcPr>
          <w:p w14:paraId="3A2FFC13" w14:textId="77777777" w:rsidR="00B70DB7" w:rsidRPr="00E84424" w:rsidRDefault="00B70DB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</w:rPr>
            </w:pPr>
            <w:r w:rsidRPr="00E84424">
              <w:rPr>
                <w:rFonts w:ascii="Browallia New" w:eastAsia="Arial Unicode MS" w:hAnsi="Browallia New" w:cs="Browallia New"/>
                <w:bCs/>
                <w:cs/>
              </w:rPr>
              <w:t>ที่ดิน</w:t>
            </w:r>
          </w:p>
        </w:tc>
        <w:tc>
          <w:tcPr>
            <w:tcW w:w="338" w:type="pct"/>
            <w:tcBorders>
              <w:bottom w:val="nil"/>
            </w:tcBorders>
          </w:tcPr>
          <w:p w14:paraId="5DE6390C" w14:textId="77777777" w:rsidR="00B70DB7" w:rsidRPr="00E84424" w:rsidRDefault="00B70DB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</w:rPr>
            </w:pPr>
            <w:r w:rsidRPr="00E84424">
              <w:rPr>
                <w:rFonts w:ascii="Browallia New" w:eastAsia="Arial Unicode MS" w:hAnsi="Browallia New" w:cs="Browallia New"/>
                <w:bCs/>
                <w:cs/>
              </w:rPr>
              <w:t>อาคาร</w:t>
            </w:r>
          </w:p>
        </w:tc>
        <w:tc>
          <w:tcPr>
            <w:tcW w:w="337" w:type="pct"/>
            <w:tcBorders>
              <w:bottom w:val="nil"/>
            </w:tcBorders>
          </w:tcPr>
          <w:p w14:paraId="64275A86" w14:textId="77777777" w:rsidR="00B70DB7" w:rsidRPr="00E84424" w:rsidRDefault="00B70DB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72"/>
              <w:jc w:val="right"/>
              <w:rPr>
                <w:rFonts w:ascii="Browallia New" w:eastAsia="Arial Unicode MS" w:hAnsi="Browallia New" w:cs="Browallia New"/>
                <w:bCs/>
              </w:rPr>
            </w:pPr>
            <w:r w:rsidRPr="00E84424">
              <w:rPr>
                <w:rFonts w:ascii="Browallia New" w:eastAsia="Arial Unicode MS" w:hAnsi="Browallia New" w:cs="Browallia New"/>
                <w:bCs/>
                <w:cs/>
              </w:rPr>
              <w:t>สินทรัพย์ที่เช่า</w:t>
            </w:r>
          </w:p>
        </w:tc>
        <w:tc>
          <w:tcPr>
            <w:tcW w:w="337" w:type="pct"/>
            <w:tcBorders>
              <w:bottom w:val="nil"/>
            </w:tcBorders>
          </w:tcPr>
          <w:p w14:paraId="54C8A65D" w14:textId="77777777" w:rsidR="00B70DB7" w:rsidRPr="00E84424" w:rsidRDefault="00B70DB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</w:rPr>
            </w:pPr>
            <w:r w:rsidRPr="00E84424">
              <w:rPr>
                <w:rFonts w:ascii="Browallia New" w:eastAsia="Arial Unicode MS" w:hAnsi="Browallia New" w:cs="Browallia New"/>
                <w:bCs/>
                <w:cs/>
              </w:rPr>
              <w:t>และอุปกรณ์</w:t>
            </w:r>
          </w:p>
        </w:tc>
        <w:tc>
          <w:tcPr>
            <w:tcW w:w="337" w:type="pct"/>
            <w:tcBorders>
              <w:bottom w:val="nil"/>
            </w:tcBorders>
          </w:tcPr>
          <w:p w14:paraId="30A315E7" w14:textId="77777777" w:rsidR="00B70DB7" w:rsidRPr="00E84424" w:rsidRDefault="00B70DB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</w:rPr>
            </w:pPr>
            <w:r w:rsidRPr="00E84424">
              <w:rPr>
                <w:rFonts w:ascii="Browallia New" w:eastAsia="Arial Unicode MS" w:hAnsi="Browallia New" w:cs="Browallia New"/>
                <w:bCs/>
                <w:cs/>
              </w:rPr>
              <w:t>ปิโตรเคมี</w:t>
            </w:r>
          </w:p>
        </w:tc>
        <w:tc>
          <w:tcPr>
            <w:tcW w:w="337" w:type="pct"/>
            <w:tcBorders>
              <w:bottom w:val="nil"/>
            </w:tcBorders>
          </w:tcPr>
          <w:p w14:paraId="7B8C09C5" w14:textId="77777777" w:rsidR="00B70DB7" w:rsidRPr="00E84424" w:rsidRDefault="00B70DB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</w:rPr>
            </w:pPr>
            <w:r w:rsidRPr="00E84424">
              <w:rPr>
                <w:rFonts w:ascii="Browallia New" w:eastAsia="Arial Unicode MS" w:hAnsi="Browallia New" w:cs="Browallia New"/>
                <w:bCs/>
                <w:cs/>
              </w:rPr>
              <w:t>กระแสไฟฟ้า</w:t>
            </w:r>
          </w:p>
        </w:tc>
        <w:tc>
          <w:tcPr>
            <w:tcW w:w="337" w:type="pct"/>
            <w:tcBorders>
              <w:bottom w:val="nil"/>
            </w:tcBorders>
          </w:tcPr>
          <w:p w14:paraId="465FB603" w14:textId="77777777" w:rsidR="00B70DB7" w:rsidRPr="00E84424" w:rsidRDefault="00B70DB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</w:rPr>
            </w:pPr>
            <w:r w:rsidRPr="00E84424">
              <w:rPr>
                <w:rFonts w:ascii="Browallia New" w:eastAsia="Arial Unicode MS" w:hAnsi="Browallia New" w:cs="Browallia New"/>
                <w:bCs/>
                <w:cs/>
              </w:rPr>
              <w:t>สายส่งไฟฟ้า</w:t>
            </w:r>
          </w:p>
        </w:tc>
        <w:tc>
          <w:tcPr>
            <w:tcW w:w="337" w:type="pct"/>
            <w:tcBorders>
              <w:bottom w:val="nil"/>
            </w:tcBorders>
          </w:tcPr>
          <w:p w14:paraId="60D67D36" w14:textId="77777777" w:rsidR="00B70DB7" w:rsidRPr="00E84424" w:rsidRDefault="00B70DB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</w:rPr>
            </w:pPr>
            <w:r w:rsidRPr="00E84424">
              <w:rPr>
                <w:rFonts w:ascii="Browallia New" w:eastAsia="Arial Unicode MS" w:hAnsi="Browallia New" w:cs="Browallia New"/>
                <w:bCs/>
                <w:cs/>
              </w:rPr>
              <w:t>โรงงาน</w:t>
            </w:r>
          </w:p>
        </w:tc>
        <w:tc>
          <w:tcPr>
            <w:tcW w:w="337" w:type="pct"/>
            <w:tcBorders>
              <w:bottom w:val="nil"/>
            </w:tcBorders>
          </w:tcPr>
          <w:p w14:paraId="1F8E5E94" w14:textId="77777777" w:rsidR="00B70DB7" w:rsidRPr="00E84424" w:rsidRDefault="00B70DB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</w:rPr>
            </w:pPr>
            <w:r w:rsidRPr="00E84424">
              <w:rPr>
                <w:rFonts w:ascii="Browallia New" w:eastAsia="Arial Unicode MS" w:hAnsi="Browallia New" w:cs="Browallia New"/>
                <w:bCs/>
                <w:cs/>
              </w:rPr>
              <w:t>ผู้โดยสาร</w:t>
            </w:r>
          </w:p>
        </w:tc>
        <w:tc>
          <w:tcPr>
            <w:tcW w:w="337" w:type="pct"/>
            <w:tcBorders>
              <w:bottom w:val="nil"/>
            </w:tcBorders>
          </w:tcPr>
          <w:p w14:paraId="33CF2510" w14:textId="77777777" w:rsidR="00B70DB7" w:rsidRPr="00E84424" w:rsidRDefault="00B70DB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</w:rPr>
            </w:pPr>
            <w:r w:rsidRPr="00E84424">
              <w:rPr>
                <w:rFonts w:ascii="Browallia New" w:eastAsia="Arial Unicode MS" w:hAnsi="Browallia New" w:cs="Browallia New"/>
                <w:bCs/>
                <w:cs/>
              </w:rPr>
              <w:t>และอื่นๆ</w:t>
            </w:r>
          </w:p>
        </w:tc>
        <w:tc>
          <w:tcPr>
            <w:tcW w:w="337" w:type="pct"/>
            <w:tcBorders>
              <w:bottom w:val="nil"/>
            </w:tcBorders>
          </w:tcPr>
          <w:p w14:paraId="2CCDB3BA" w14:textId="77777777" w:rsidR="00B70DB7" w:rsidRPr="00E84424" w:rsidRDefault="00B70DB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</w:rPr>
            </w:pPr>
            <w:r w:rsidRPr="00E84424">
              <w:rPr>
                <w:rFonts w:ascii="Browallia New" w:eastAsia="Arial Unicode MS" w:hAnsi="Browallia New" w:cs="Browallia New"/>
                <w:bCs/>
                <w:cs/>
              </w:rPr>
              <w:t>ยานพาหนะ</w:t>
            </w:r>
          </w:p>
        </w:tc>
        <w:tc>
          <w:tcPr>
            <w:tcW w:w="337" w:type="pct"/>
            <w:tcBorders>
              <w:bottom w:val="nil"/>
            </w:tcBorders>
          </w:tcPr>
          <w:p w14:paraId="6A74A309" w14:textId="77777777" w:rsidR="00B70DB7" w:rsidRPr="00E84424" w:rsidRDefault="00B70DB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</w:rPr>
            </w:pPr>
            <w:r w:rsidRPr="00E84424">
              <w:rPr>
                <w:rFonts w:ascii="Browallia New" w:eastAsia="Arial Unicode MS" w:hAnsi="Browallia New" w:cs="Browallia New"/>
                <w:bCs/>
                <w:cs/>
              </w:rPr>
              <w:t>ระหว่างก่อสร้าง</w:t>
            </w:r>
          </w:p>
        </w:tc>
        <w:tc>
          <w:tcPr>
            <w:tcW w:w="365" w:type="pct"/>
            <w:gridSpan w:val="2"/>
            <w:tcBorders>
              <w:bottom w:val="nil"/>
            </w:tcBorders>
          </w:tcPr>
          <w:p w14:paraId="179F8084" w14:textId="77777777" w:rsidR="00B70DB7" w:rsidRPr="00E84424" w:rsidRDefault="00B70DB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cs/>
              </w:rPr>
              <w:t>รวม</w:t>
            </w:r>
          </w:p>
        </w:tc>
      </w:tr>
      <w:tr w:rsidR="00B70DB7" w:rsidRPr="00E84424" w14:paraId="0C935C3E" w14:textId="77777777" w:rsidTr="00783382">
        <w:trPr>
          <w:trHeight w:val="58"/>
        </w:trPr>
        <w:tc>
          <w:tcPr>
            <w:tcW w:w="606" w:type="pct"/>
          </w:tcPr>
          <w:p w14:paraId="1677362B" w14:textId="7BF73650" w:rsidR="00B70DB7" w:rsidRPr="00E84424" w:rsidRDefault="00B70DB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85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ณ วันที่ </w:t>
            </w:r>
            <w:r w:rsidR="00CF1017" w:rsidRPr="00CF101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1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มกราคม พ.ศ.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color w:val="7030A0"/>
                <w:cs/>
                <w:lang w:val="en-GB"/>
              </w:rPr>
              <w:t xml:space="preserve"> </w:t>
            </w:r>
            <w:r w:rsidR="00CF1017" w:rsidRPr="00CF101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2562</w:t>
            </w:r>
          </w:p>
        </w:tc>
        <w:tc>
          <w:tcPr>
            <w:tcW w:w="316" w:type="pct"/>
            <w:tcBorders>
              <w:top w:val="single" w:sz="4" w:space="0" w:color="auto"/>
              <w:bottom w:val="nil"/>
            </w:tcBorders>
            <w:vAlign w:val="center"/>
          </w:tcPr>
          <w:p w14:paraId="7665DAC5" w14:textId="77777777" w:rsidR="00B70DB7" w:rsidRPr="00E84424" w:rsidRDefault="00B70DB7" w:rsidP="00B70DB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</w:p>
        </w:tc>
        <w:tc>
          <w:tcPr>
            <w:tcW w:w="338" w:type="pct"/>
            <w:tcBorders>
              <w:top w:val="single" w:sz="4" w:space="0" w:color="auto"/>
              <w:bottom w:val="nil"/>
            </w:tcBorders>
            <w:vAlign w:val="center"/>
          </w:tcPr>
          <w:p w14:paraId="3C86BEE3" w14:textId="77777777" w:rsidR="00B70DB7" w:rsidRPr="00E84424" w:rsidRDefault="00B70DB7" w:rsidP="00B70DB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</w:p>
        </w:tc>
        <w:tc>
          <w:tcPr>
            <w:tcW w:w="337" w:type="pct"/>
            <w:tcBorders>
              <w:top w:val="single" w:sz="4" w:space="0" w:color="auto"/>
              <w:bottom w:val="nil"/>
            </w:tcBorders>
            <w:vAlign w:val="center"/>
          </w:tcPr>
          <w:p w14:paraId="1855E61B" w14:textId="77777777" w:rsidR="00B70DB7" w:rsidRPr="00E84424" w:rsidRDefault="00B70DB7" w:rsidP="00B70DB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</w:p>
        </w:tc>
        <w:tc>
          <w:tcPr>
            <w:tcW w:w="337" w:type="pct"/>
            <w:tcBorders>
              <w:top w:val="single" w:sz="4" w:space="0" w:color="auto"/>
              <w:bottom w:val="nil"/>
            </w:tcBorders>
            <w:vAlign w:val="center"/>
          </w:tcPr>
          <w:p w14:paraId="326952E8" w14:textId="77777777" w:rsidR="00B70DB7" w:rsidRPr="00E84424" w:rsidRDefault="00B70DB7" w:rsidP="00B70DB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</w:p>
        </w:tc>
        <w:tc>
          <w:tcPr>
            <w:tcW w:w="337" w:type="pct"/>
            <w:tcBorders>
              <w:top w:val="single" w:sz="4" w:space="0" w:color="auto"/>
              <w:bottom w:val="nil"/>
            </w:tcBorders>
            <w:vAlign w:val="center"/>
          </w:tcPr>
          <w:p w14:paraId="0D9E517F" w14:textId="77777777" w:rsidR="00B70DB7" w:rsidRPr="00E84424" w:rsidRDefault="00B70DB7" w:rsidP="00B70DB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</w:p>
        </w:tc>
        <w:tc>
          <w:tcPr>
            <w:tcW w:w="337" w:type="pct"/>
            <w:tcBorders>
              <w:top w:val="single" w:sz="4" w:space="0" w:color="auto"/>
              <w:bottom w:val="nil"/>
            </w:tcBorders>
            <w:vAlign w:val="center"/>
          </w:tcPr>
          <w:p w14:paraId="0DA925FE" w14:textId="77777777" w:rsidR="00B70DB7" w:rsidRPr="00E84424" w:rsidRDefault="00B70DB7" w:rsidP="00B70DB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</w:p>
        </w:tc>
        <w:tc>
          <w:tcPr>
            <w:tcW w:w="337" w:type="pct"/>
            <w:tcBorders>
              <w:top w:val="single" w:sz="4" w:space="0" w:color="auto"/>
              <w:bottom w:val="nil"/>
            </w:tcBorders>
            <w:vAlign w:val="center"/>
          </w:tcPr>
          <w:p w14:paraId="2D23453C" w14:textId="77777777" w:rsidR="00B70DB7" w:rsidRPr="00E84424" w:rsidRDefault="00B70DB7" w:rsidP="00B70DB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</w:p>
        </w:tc>
        <w:tc>
          <w:tcPr>
            <w:tcW w:w="337" w:type="pct"/>
            <w:tcBorders>
              <w:top w:val="single" w:sz="4" w:space="0" w:color="auto"/>
              <w:bottom w:val="nil"/>
            </w:tcBorders>
            <w:vAlign w:val="center"/>
          </w:tcPr>
          <w:p w14:paraId="3D23DEF8" w14:textId="77777777" w:rsidR="00B70DB7" w:rsidRPr="00E84424" w:rsidRDefault="00B70DB7" w:rsidP="00B70DB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</w:p>
        </w:tc>
        <w:tc>
          <w:tcPr>
            <w:tcW w:w="337" w:type="pct"/>
            <w:tcBorders>
              <w:top w:val="single" w:sz="4" w:space="0" w:color="auto"/>
              <w:bottom w:val="nil"/>
            </w:tcBorders>
            <w:vAlign w:val="center"/>
          </w:tcPr>
          <w:p w14:paraId="242DB792" w14:textId="77777777" w:rsidR="00B70DB7" w:rsidRPr="00E84424" w:rsidRDefault="00B70DB7" w:rsidP="00B70DB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</w:p>
        </w:tc>
        <w:tc>
          <w:tcPr>
            <w:tcW w:w="337" w:type="pct"/>
            <w:tcBorders>
              <w:top w:val="single" w:sz="4" w:space="0" w:color="auto"/>
              <w:bottom w:val="nil"/>
            </w:tcBorders>
            <w:vAlign w:val="center"/>
          </w:tcPr>
          <w:p w14:paraId="08E82FF6" w14:textId="77777777" w:rsidR="00B70DB7" w:rsidRPr="00E84424" w:rsidRDefault="00B70DB7" w:rsidP="00B70DB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</w:p>
        </w:tc>
        <w:tc>
          <w:tcPr>
            <w:tcW w:w="337" w:type="pct"/>
            <w:tcBorders>
              <w:top w:val="single" w:sz="4" w:space="0" w:color="auto"/>
              <w:bottom w:val="nil"/>
            </w:tcBorders>
            <w:vAlign w:val="center"/>
          </w:tcPr>
          <w:p w14:paraId="4E84B4A0" w14:textId="77777777" w:rsidR="00B70DB7" w:rsidRPr="00E84424" w:rsidRDefault="00B70DB7" w:rsidP="00B70DB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</w:p>
        </w:tc>
        <w:tc>
          <w:tcPr>
            <w:tcW w:w="337" w:type="pct"/>
            <w:tcBorders>
              <w:top w:val="single" w:sz="4" w:space="0" w:color="auto"/>
              <w:bottom w:val="nil"/>
            </w:tcBorders>
            <w:vAlign w:val="center"/>
          </w:tcPr>
          <w:p w14:paraId="54124A2C" w14:textId="77777777" w:rsidR="00B70DB7" w:rsidRPr="00E84424" w:rsidRDefault="00B70DB7" w:rsidP="00B70DB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</w:p>
        </w:tc>
        <w:tc>
          <w:tcPr>
            <w:tcW w:w="365" w:type="pct"/>
            <w:gridSpan w:val="2"/>
            <w:tcBorders>
              <w:top w:val="single" w:sz="4" w:space="0" w:color="auto"/>
              <w:bottom w:val="nil"/>
            </w:tcBorders>
            <w:vAlign w:val="center"/>
          </w:tcPr>
          <w:p w14:paraId="5CB450FA" w14:textId="77777777" w:rsidR="00B70DB7" w:rsidRPr="00E84424" w:rsidRDefault="00B70DB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B70DB7" w:rsidRPr="00E84424" w14:paraId="7932E5EC" w14:textId="77777777" w:rsidTr="00783382">
        <w:tc>
          <w:tcPr>
            <w:tcW w:w="606" w:type="pct"/>
          </w:tcPr>
          <w:p w14:paraId="0C466CB3" w14:textId="77777777" w:rsidR="00B70DB7" w:rsidRPr="00E84424" w:rsidRDefault="00B70DB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85"/>
              <w:rPr>
                <w:rFonts w:ascii="Browallia New" w:eastAsia="Arial Unicode MS" w:hAnsi="Browallia New" w:cs="Browallia New"/>
                <w:cs/>
              </w:rPr>
            </w:pPr>
            <w:r w:rsidRPr="00E84424">
              <w:rPr>
                <w:rFonts w:ascii="Browallia New" w:eastAsia="Arial Unicode MS" w:hAnsi="Browallia New" w:cs="Browallia New"/>
                <w:cs/>
              </w:rPr>
              <w:t>ราคาทุน</w:t>
            </w:r>
          </w:p>
        </w:tc>
        <w:tc>
          <w:tcPr>
            <w:tcW w:w="316" w:type="pct"/>
            <w:tcBorders>
              <w:bottom w:val="nil"/>
            </w:tcBorders>
          </w:tcPr>
          <w:p w14:paraId="04C4CF05" w14:textId="5552A502" w:rsidR="00B70DB7" w:rsidRPr="00E84424" w:rsidRDefault="00CF1017" w:rsidP="00B70DB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CF1017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6</w:t>
            </w:r>
            <w:r w:rsidR="00B70DB7" w:rsidRPr="00E84424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539</w:t>
            </w:r>
          </w:p>
        </w:tc>
        <w:tc>
          <w:tcPr>
            <w:tcW w:w="338" w:type="pct"/>
            <w:tcBorders>
              <w:bottom w:val="nil"/>
            </w:tcBorders>
          </w:tcPr>
          <w:p w14:paraId="0D46AAF1" w14:textId="00BD5648" w:rsidR="00B70DB7" w:rsidRPr="00E84424" w:rsidRDefault="00CF1017" w:rsidP="00B70DB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CF1017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2</w:t>
            </w:r>
            <w:r w:rsidR="00B70DB7" w:rsidRPr="00E84424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690</w:t>
            </w:r>
          </w:p>
        </w:tc>
        <w:tc>
          <w:tcPr>
            <w:tcW w:w="337" w:type="pct"/>
            <w:tcBorders>
              <w:bottom w:val="nil"/>
            </w:tcBorders>
            <w:vAlign w:val="center"/>
          </w:tcPr>
          <w:p w14:paraId="6B1894E6" w14:textId="5EA7B08B" w:rsidR="00B70DB7" w:rsidRPr="00E84424" w:rsidRDefault="00CF1017" w:rsidP="00B70DB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CF1017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211</w:t>
            </w:r>
          </w:p>
        </w:tc>
        <w:tc>
          <w:tcPr>
            <w:tcW w:w="337" w:type="pct"/>
            <w:tcBorders>
              <w:bottom w:val="nil"/>
            </w:tcBorders>
          </w:tcPr>
          <w:p w14:paraId="291521FC" w14:textId="388B16E2" w:rsidR="00B70DB7" w:rsidRPr="00E84424" w:rsidRDefault="00CF1017" w:rsidP="00B70DB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CF1017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104</w:t>
            </w:r>
            <w:r w:rsidR="00B70DB7" w:rsidRPr="00E84424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752</w:t>
            </w:r>
          </w:p>
        </w:tc>
        <w:tc>
          <w:tcPr>
            <w:tcW w:w="337" w:type="pct"/>
            <w:tcBorders>
              <w:bottom w:val="nil"/>
            </w:tcBorders>
          </w:tcPr>
          <w:p w14:paraId="2AC57FB7" w14:textId="75485432" w:rsidR="00B70DB7" w:rsidRPr="00E84424" w:rsidRDefault="00CF1017" w:rsidP="00B70DB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CF1017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34</w:t>
            </w:r>
            <w:r w:rsidR="00B70DB7" w:rsidRPr="00E84424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930</w:t>
            </w:r>
          </w:p>
        </w:tc>
        <w:tc>
          <w:tcPr>
            <w:tcW w:w="337" w:type="pct"/>
            <w:tcBorders>
              <w:bottom w:val="nil"/>
            </w:tcBorders>
          </w:tcPr>
          <w:p w14:paraId="75C147AC" w14:textId="6698094F" w:rsidR="00B70DB7" w:rsidRPr="00E84424" w:rsidRDefault="00CF1017" w:rsidP="00B70DB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CF1017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17</w:t>
            </w:r>
            <w:r w:rsidR="00B70DB7" w:rsidRPr="00E84424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420</w:t>
            </w:r>
          </w:p>
        </w:tc>
        <w:tc>
          <w:tcPr>
            <w:tcW w:w="337" w:type="pct"/>
            <w:tcBorders>
              <w:bottom w:val="nil"/>
            </w:tcBorders>
          </w:tcPr>
          <w:p w14:paraId="12E79A88" w14:textId="23006E0E" w:rsidR="00B70DB7" w:rsidRPr="00E84424" w:rsidRDefault="00CF1017" w:rsidP="00B70DB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CF1017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193</w:t>
            </w:r>
          </w:p>
        </w:tc>
        <w:tc>
          <w:tcPr>
            <w:tcW w:w="337" w:type="pct"/>
            <w:tcBorders>
              <w:bottom w:val="nil"/>
            </w:tcBorders>
          </w:tcPr>
          <w:p w14:paraId="5A200F6C" w14:textId="28FE5C4A" w:rsidR="00B70DB7" w:rsidRPr="00E84424" w:rsidRDefault="00CF1017" w:rsidP="00B70DB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CF1017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6</w:t>
            </w:r>
            <w:r w:rsidR="00B70DB7" w:rsidRPr="00E84424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621</w:t>
            </w:r>
          </w:p>
        </w:tc>
        <w:tc>
          <w:tcPr>
            <w:tcW w:w="337" w:type="pct"/>
            <w:tcBorders>
              <w:bottom w:val="nil"/>
            </w:tcBorders>
          </w:tcPr>
          <w:p w14:paraId="1AFC8F08" w14:textId="65E0DD90" w:rsidR="00B70DB7" w:rsidRPr="00E84424" w:rsidRDefault="00CF1017" w:rsidP="00B70DB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CF1017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3</w:t>
            </w:r>
            <w:r w:rsidR="00B70DB7" w:rsidRPr="00E84424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355</w:t>
            </w:r>
          </w:p>
        </w:tc>
        <w:tc>
          <w:tcPr>
            <w:tcW w:w="337" w:type="pct"/>
            <w:tcBorders>
              <w:bottom w:val="nil"/>
            </w:tcBorders>
          </w:tcPr>
          <w:p w14:paraId="6607F5DA" w14:textId="01E38E24" w:rsidR="00B70DB7" w:rsidRPr="00E84424" w:rsidRDefault="00CF1017" w:rsidP="00B70DB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CF1017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938</w:t>
            </w:r>
          </w:p>
        </w:tc>
        <w:tc>
          <w:tcPr>
            <w:tcW w:w="337" w:type="pct"/>
            <w:tcBorders>
              <w:bottom w:val="nil"/>
            </w:tcBorders>
          </w:tcPr>
          <w:p w14:paraId="5A6FA521" w14:textId="308C6612" w:rsidR="00B70DB7" w:rsidRPr="00E84424" w:rsidRDefault="00CF1017" w:rsidP="00B70DB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CF1017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18</w:t>
            </w:r>
          </w:p>
        </w:tc>
        <w:tc>
          <w:tcPr>
            <w:tcW w:w="337" w:type="pct"/>
            <w:tcBorders>
              <w:bottom w:val="nil"/>
            </w:tcBorders>
          </w:tcPr>
          <w:p w14:paraId="081EC346" w14:textId="0EB6C466" w:rsidR="00B70DB7" w:rsidRPr="00E84424" w:rsidRDefault="00CF1017" w:rsidP="00B70DB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CF1017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11</w:t>
            </w:r>
            <w:r w:rsidR="00B70DB7" w:rsidRPr="00E84424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195</w:t>
            </w:r>
          </w:p>
        </w:tc>
        <w:tc>
          <w:tcPr>
            <w:tcW w:w="365" w:type="pct"/>
            <w:gridSpan w:val="2"/>
            <w:tcBorders>
              <w:bottom w:val="nil"/>
            </w:tcBorders>
          </w:tcPr>
          <w:p w14:paraId="1F361791" w14:textId="58FD7A0B" w:rsidR="00B70DB7" w:rsidRPr="00E84424" w:rsidRDefault="00CF101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lang w:val="en-GB"/>
              </w:rPr>
              <w:t>188</w:t>
            </w:r>
            <w:r w:rsidR="00B70DB7" w:rsidRPr="00E84424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lang w:val="en-GB"/>
              </w:rPr>
              <w:t>862</w:t>
            </w:r>
          </w:p>
        </w:tc>
      </w:tr>
      <w:tr w:rsidR="00B70DB7" w:rsidRPr="00E84424" w14:paraId="488B87BE" w14:textId="77777777" w:rsidTr="00783382">
        <w:tc>
          <w:tcPr>
            <w:tcW w:w="606" w:type="pct"/>
          </w:tcPr>
          <w:p w14:paraId="30AB7D2E" w14:textId="77777777" w:rsidR="00B70DB7" w:rsidRPr="00E84424" w:rsidRDefault="00B70DB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85"/>
              <w:rPr>
                <w:rFonts w:ascii="Browallia New" w:eastAsia="Arial Unicode MS" w:hAnsi="Browallia New" w:cs="Browallia New"/>
              </w:rPr>
            </w:pPr>
            <w:r w:rsidRPr="00E84424">
              <w:rPr>
                <w:rFonts w:ascii="Browallia New" w:eastAsia="Arial Unicode MS" w:hAnsi="Browallia New" w:cs="Browallia New"/>
                <w:u w:val="single"/>
                <w:cs/>
              </w:rPr>
              <w:t>หัก</w:t>
            </w:r>
            <w:r w:rsidRPr="00E84424">
              <w:rPr>
                <w:rFonts w:ascii="Browallia New" w:eastAsia="Arial Unicode MS" w:hAnsi="Browallia New" w:cs="Browallia New"/>
                <w:cs/>
              </w:rPr>
              <w:t xml:space="preserve"> ค่าเสื่อมราคาสะสม</w:t>
            </w:r>
          </w:p>
        </w:tc>
        <w:tc>
          <w:tcPr>
            <w:tcW w:w="316" w:type="pct"/>
            <w:tcBorders>
              <w:top w:val="nil"/>
              <w:bottom w:val="nil"/>
            </w:tcBorders>
          </w:tcPr>
          <w:p w14:paraId="3DEE1DA9" w14:textId="77777777" w:rsidR="00B70DB7" w:rsidRPr="00E84424" w:rsidRDefault="00B70DB7" w:rsidP="00B70DB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E84424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-</w:t>
            </w:r>
          </w:p>
        </w:tc>
        <w:tc>
          <w:tcPr>
            <w:tcW w:w="338" w:type="pct"/>
            <w:tcBorders>
              <w:top w:val="nil"/>
              <w:bottom w:val="nil"/>
            </w:tcBorders>
          </w:tcPr>
          <w:p w14:paraId="72F4AEF6" w14:textId="250049F9" w:rsidR="00B70DB7" w:rsidRPr="00E84424" w:rsidRDefault="00B70DB7" w:rsidP="00B70DB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E84424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1</w:t>
            </w:r>
            <w:r w:rsidRPr="00E84424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,</w:t>
            </w:r>
            <w:r w:rsidR="00CF1017" w:rsidRPr="00CF1017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376</w:t>
            </w:r>
            <w:r w:rsidRPr="00E84424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)</w:t>
            </w:r>
          </w:p>
        </w:tc>
        <w:tc>
          <w:tcPr>
            <w:tcW w:w="337" w:type="pct"/>
            <w:tcBorders>
              <w:top w:val="nil"/>
              <w:bottom w:val="nil"/>
            </w:tcBorders>
            <w:vAlign w:val="center"/>
          </w:tcPr>
          <w:p w14:paraId="2FE91A04" w14:textId="15B1DCC5" w:rsidR="00B70DB7" w:rsidRPr="00E84424" w:rsidRDefault="00B70DB7" w:rsidP="00B70DB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E84424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24</w:t>
            </w:r>
            <w:r w:rsidRPr="00E84424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)</w:t>
            </w:r>
          </w:p>
        </w:tc>
        <w:tc>
          <w:tcPr>
            <w:tcW w:w="337" w:type="pct"/>
            <w:tcBorders>
              <w:top w:val="nil"/>
              <w:bottom w:val="nil"/>
            </w:tcBorders>
          </w:tcPr>
          <w:p w14:paraId="1C97CEAB" w14:textId="57265DB4" w:rsidR="00B70DB7" w:rsidRPr="00E84424" w:rsidRDefault="00B70DB7" w:rsidP="00B70DB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E84424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79</w:t>
            </w:r>
            <w:r w:rsidRPr="00E84424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,</w:t>
            </w:r>
            <w:r w:rsidR="00CF1017" w:rsidRPr="00CF1017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383</w:t>
            </w:r>
            <w:r w:rsidRPr="00E84424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)</w:t>
            </w:r>
          </w:p>
        </w:tc>
        <w:tc>
          <w:tcPr>
            <w:tcW w:w="337" w:type="pct"/>
            <w:tcBorders>
              <w:top w:val="nil"/>
              <w:bottom w:val="nil"/>
            </w:tcBorders>
          </w:tcPr>
          <w:p w14:paraId="06E026FA" w14:textId="0453F8DC" w:rsidR="00B70DB7" w:rsidRPr="00E84424" w:rsidRDefault="00B70DB7" w:rsidP="00B70DB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E84424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16</w:t>
            </w:r>
            <w:r w:rsidRPr="00E84424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,</w:t>
            </w:r>
            <w:r w:rsidR="00CF1017" w:rsidRPr="00CF1017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891</w:t>
            </w:r>
            <w:r w:rsidRPr="00E84424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)</w:t>
            </w:r>
          </w:p>
        </w:tc>
        <w:tc>
          <w:tcPr>
            <w:tcW w:w="337" w:type="pct"/>
            <w:tcBorders>
              <w:top w:val="nil"/>
              <w:bottom w:val="nil"/>
            </w:tcBorders>
          </w:tcPr>
          <w:p w14:paraId="604408C7" w14:textId="5ADE7CAD" w:rsidR="00B70DB7" w:rsidRPr="00E84424" w:rsidRDefault="00B70DB7" w:rsidP="00B70DB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E84424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5</w:t>
            </w:r>
            <w:r w:rsidRPr="00E84424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,</w:t>
            </w:r>
            <w:r w:rsidR="00CF1017" w:rsidRPr="00CF1017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824</w:t>
            </w:r>
            <w:r w:rsidRPr="00E84424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)</w:t>
            </w:r>
          </w:p>
        </w:tc>
        <w:tc>
          <w:tcPr>
            <w:tcW w:w="337" w:type="pct"/>
            <w:tcBorders>
              <w:top w:val="nil"/>
            </w:tcBorders>
          </w:tcPr>
          <w:p w14:paraId="2D11B0D5" w14:textId="5D4FEDDB" w:rsidR="00B70DB7" w:rsidRPr="00E84424" w:rsidRDefault="00B70DB7" w:rsidP="00B70DB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E84424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162</w:t>
            </w:r>
            <w:r w:rsidRPr="00E84424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)</w:t>
            </w:r>
          </w:p>
        </w:tc>
        <w:tc>
          <w:tcPr>
            <w:tcW w:w="337" w:type="pct"/>
            <w:tcBorders>
              <w:top w:val="nil"/>
            </w:tcBorders>
          </w:tcPr>
          <w:p w14:paraId="1AB99C7F" w14:textId="45C90E80" w:rsidR="00B70DB7" w:rsidRPr="00E84424" w:rsidRDefault="00B70DB7" w:rsidP="00B70DB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E84424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3</w:t>
            </w:r>
            <w:r w:rsidRPr="00E84424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,</w:t>
            </w:r>
            <w:r w:rsidR="00CF1017" w:rsidRPr="00CF1017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715</w:t>
            </w:r>
            <w:r w:rsidRPr="00E84424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)</w:t>
            </w:r>
          </w:p>
        </w:tc>
        <w:tc>
          <w:tcPr>
            <w:tcW w:w="337" w:type="pct"/>
            <w:tcBorders>
              <w:top w:val="nil"/>
            </w:tcBorders>
          </w:tcPr>
          <w:p w14:paraId="5DB561B1" w14:textId="5B4C1409" w:rsidR="00B70DB7" w:rsidRPr="00E84424" w:rsidRDefault="00B70DB7" w:rsidP="00B70DB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E84424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782</w:t>
            </w:r>
            <w:r w:rsidRPr="00E84424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)</w:t>
            </w:r>
          </w:p>
        </w:tc>
        <w:tc>
          <w:tcPr>
            <w:tcW w:w="337" w:type="pct"/>
            <w:tcBorders>
              <w:top w:val="nil"/>
            </w:tcBorders>
          </w:tcPr>
          <w:p w14:paraId="1271ADED" w14:textId="007D2C7C" w:rsidR="00B70DB7" w:rsidRPr="00E84424" w:rsidRDefault="00B70DB7" w:rsidP="00B70DB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E84424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733</w:t>
            </w:r>
            <w:r w:rsidRPr="00E84424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)</w:t>
            </w:r>
          </w:p>
        </w:tc>
        <w:tc>
          <w:tcPr>
            <w:tcW w:w="337" w:type="pct"/>
            <w:tcBorders>
              <w:top w:val="nil"/>
            </w:tcBorders>
          </w:tcPr>
          <w:p w14:paraId="2E2A22C8" w14:textId="15D11B6B" w:rsidR="00B70DB7" w:rsidRPr="00E84424" w:rsidRDefault="00B70DB7" w:rsidP="00B70DB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E84424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14</w:t>
            </w:r>
            <w:r w:rsidRPr="00E84424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)</w:t>
            </w:r>
          </w:p>
        </w:tc>
        <w:tc>
          <w:tcPr>
            <w:tcW w:w="337" w:type="pct"/>
            <w:tcBorders>
              <w:top w:val="nil"/>
            </w:tcBorders>
          </w:tcPr>
          <w:p w14:paraId="218529A6" w14:textId="77777777" w:rsidR="00B70DB7" w:rsidRPr="00E84424" w:rsidRDefault="00B70DB7" w:rsidP="00B70DB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E84424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-</w:t>
            </w:r>
          </w:p>
        </w:tc>
        <w:tc>
          <w:tcPr>
            <w:tcW w:w="365" w:type="pct"/>
            <w:gridSpan w:val="2"/>
            <w:tcBorders>
              <w:top w:val="nil"/>
            </w:tcBorders>
          </w:tcPr>
          <w:p w14:paraId="0C9B9ABA" w14:textId="2EB62ABF" w:rsidR="00B70DB7" w:rsidRPr="00E84424" w:rsidRDefault="00B70DB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lang w:val="en-GB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lang w:val="en-GB"/>
              </w:rPr>
              <w:t>108</w:t>
            </w:r>
            <w:r w:rsidRPr="00E84424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CF1017" w:rsidRPr="00CF1017">
              <w:rPr>
                <w:rFonts w:ascii="Browallia New" w:eastAsia="Arial Unicode MS" w:hAnsi="Browallia New" w:cs="Browallia New"/>
                <w:lang w:val="en-GB"/>
              </w:rPr>
              <w:t>904</w:t>
            </w:r>
            <w:r w:rsidRPr="00E84424">
              <w:rPr>
                <w:rFonts w:ascii="Browallia New" w:eastAsia="Arial Unicode MS" w:hAnsi="Browallia New" w:cs="Browallia New"/>
                <w:lang w:val="en-GB"/>
              </w:rPr>
              <w:t>)</w:t>
            </w:r>
          </w:p>
        </w:tc>
      </w:tr>
      <w:tr w:rsidR="00B70DB7" w:rsidRPr="00E84424" w14:paraId="1A1126F2" w14:textId="77777777" w:rsidTr="00783382">
        <w:tc>
          <w:tcPr>
            <w:tcW w:w="606" w:type="pct"/>
          </w:tcPr>
          <w:p w14:paraId="2BE36A61" w14:textId="77777777" w:rsidR="00B70DB7" w:rsidRPr="00E84424" w:rsidRDefault="00B70DB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85"/>
              <w:rPr>
                <w:rFonts w:ascii="Browallia New" w:eastAsia="Arial Unicode MS" w:hAnsi="Browallia New" w:cs="Browallia New"/>
                <w:cs/>
              </w:rPr>
            </w:pPr>
            <w:r w:rsidRPr="00E84424">
              <w:rPr>
                <w:rFonts w:ascii="Browallia New" w:eastAsia="Arial Unicode MS" w:hAnsi="Browallia New" w:cs="Browallia New"/>
                <w:u w:val="single"/>
                <w:cs/>
              </w:rPr>
              <w:t>หัก</w:t>
            </w:r>
            <w:r w:rsidRPr="00E84424">
              <w:rPr>
                <w:rFonts w:ascii="Browallia New" w:eastAsia="Arial Unicode MS" w:hAnsi="Browallia New" w:cs="Browallia New"/>
                <w:cs/>
              </w:rPr>
              <w:t xml:space="preserve"> ค่าเผื่อการด้อยค่า</w:t>
            </w:r>
          </w:p>
        </w:tc>
        <w:tc>
          <w:tcPr>
            <w:tcW w:w="316" w:type="pct"/>
            <w:tcBorders>
              <w:top w:val="nil"/>
              <w:bottom w:val="single" w:sz="4" w:space="0" w:color="auto"/>
            </w:tcBorders>
          </w:tcPr>
          <w:p w14:paraId="4E74C35C" w14:textId="16255EDC" w:rsidR="00B70DB7" w:rsidRPr="00E84424" w:rsidRDefault="00B70DB7" w:rsidP="00B70DB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E84424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11</w:t>
            </w:r>
            <w:r w:rsidRPr="00E84424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)</w:t>
            </w:r>
          </w:p>
        </w:tc>
        <w:tc>
          <w:tcPr>
            <w:tcW w:w="338" w:type="pct"/>
            <w:tcBorders>
              <w:top w:val="nil"/>
              <w:bottom w:val="single" w:sz="4" w:space="0" w:color="auto"/>
            </w:tcBorders>
          </w:tcPr>
          <w:p w14:paraId="70777C22" w14:textId="77777777" w:rsidR="00B70DB7" w:rsidRPr="00E84424" w:rsidRDefault="00B70DB7" w:rsidP="00B70DB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E84424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-</w:t>
            </w:r>
          </w:p>
        </w:tc>
        <w:tc>
          <w:tcPr>
            <w:tcW w:w="337" w:type="pct"/>
            <w:tcBorders>
              <w:bottom w:val="single" w:sz="4" w:space="0" w:color="auto"/>
            </w:tcBorders>
            <w:vAlign w:val="center"/>
          </w:tcPr>
          <w:p w14:paraId="32E20AC8" w14:textId="77777777" w:rsidR="00B70DB7" w:rsidRPr="00E84424" w:rsidRDefault="00B70DB7" w:rsidP="00B70DB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E84424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-</w:t>
            </w:r>
          </w:p>
        </w:tc>
        <w:tc>
          <w:tcPr>
            <w:tcW w:w="337" w:type="pct"/>
            <w:tcBorders>
              <w:bottom w:val="single" w:sz="4" w:space="0" w:color="auto"/>
            </w:tcBorders>
          </w:tcPr>
          <w:p w14:paraId="24C459D3" w14:textId="77777777" w:rsidR="00B70DB7" w:rsidRPr="00E84424" w:rsidRDefault="00B70DB7" w:rsidP="00B70DB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E84424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-</w:t>
            </w:r>
          </w:p>
        </w:tc>
        <w:tc>
          <w:tcPr>
            <w:tcW w:w="337" w:type="pct"/>
            <w:tcBorders>
              <w:bottom w:val="single" w:sz="4" w:space="0" w:color="auto"/>
            </w:tcBorders>
          </w:tcPr>
          <w:p w14:paraId="1BB6ABDA" w14:textId="77777777" w:rsidR="00B70DB7" w:rsidRPr="00E84424" w:rsidRDefault="00B70DB7" w:rsidP="00B70DB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E84424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-</w:t>
            </w:r>
          </w:p>
        </w:tc>
        <w:tc>
          <w:tcPr>
            <w:tcW w:w="337" w:type="pct"/>
            <w:tcBorders>
              <w:bottom w:val="single" w:sz="4" w:space="0" w:color="auto"/>
            </w:tcBorders>
          </w:tcPr>
          <w:p w14:paraId="49EB8683" w14:textId="77777777" w:rsidR="00B70DB7" w:rsidRPr="00E84424" w:rsidRDefault="00B70DB7" w:rsidP="00B70DB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E84424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-</w:t>
            </w:r>
          </w:p>
        </w:tc>
        <w:tc>
          <w:tcPr>
            <w:tcW w:w="337" w:type="pct"/>
            <w:tcBorders>
              <w:bottom w:val="single" w:sz="4" w:space="0" w:color="auto"/>
            </w:tcBorders>
          </w:tcPr>
          <w:p w14:paraId="6B9431E5" w14:textId="77777777" w:rsidR="00B70DB7" w:rsidRPr="00E84424" w:rsidRDefault="00B70DB7" w:rsidP="00B70DB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E84424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-</w:t>
            </w:r>
          </w:p>
        </w:tc>
        <w:tc>
          <w:tcPr>
            <w:tcW w:w="337" w:type="pct"/>
            <w:tcBorders>
              <w:bottom w:val="single" w:sz="4" w:space="0" w:color="auto"/>
            </w:tcBorders>
          </w:tcPr>
          <w:p w14:paraId="2F4B0405" w14:textId="77777777" w:rsidR="00B70DB7" w:rsidRPr="00E84424" w:rsidRDefault="00B70DB7" w:rsidP="00B70DB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E84424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-</w:t>
            </w:r>
          </w:p>
        </w:tc>
        <w:tc>
          <w:tcPr>
            <w:tcW w:w="337" w:type="pct"/>
            <w:tcBorders>
              <w:bottom w:val="single" w:sz="4" w:space="0" w:color="auto"/>
            </w:tcBorders>
          </w:tcPr>
          <w:p w14:paraId="6BE607F5" w14:textId="50813B50" w:rsidR="00B70DB7" w:rsidRPr="00E84424" w:rsidRDefault="00B70DB7" w:rsidP="00B70DB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E84424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18</w:t>
            </w:r>
            <w:r w:rsidRPr="00E84424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)</w:t>
            </w:r>
          </w:p>
        </w:tc>
        <w:tc>
          <w:tcPr>
            <w:tcW w:w="337" w:type="pct"/>
            <w:tcBorders>
              <w:bottom w:val="single" w:sz="4" w:space="0" w:color="auto"/>
            </w:tcBorders>
          </w:tcPr>
          <w:p w14:paraId="72CC4187" w14:textId="77777777" w:rsidR="00B70DB7" w:rsidRPr="00E84424" w:rsidRDefault="00B70DB7" w:rsidP="00B70DB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E84424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-</w:t>
            </w:r>
          </w:p>
        </w:tc>
        <w:tc>
          <w:tcPr>
            <w:tcW w:w="337" w:type="pct"/>
            <w:tcBorders>
              <w:bottom w:val="single" w:sz="4" w:space="0" w:color="auto"/>
            </w:tcBorders>
          </w:tcPr>
          <w:p w14:paraId="20FADE3E" w14:textId="77777777" w:rsidR="00B70DB7" w:rsidRPr="00E84424" w:rsidRDefault="00B70DB7" w:rsidP="00B70DB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E84424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-</w:t>
            </w:r>
          </w:p>
        </w:tc>
        <w:tc>
          <w:tcPr>
            <w:tcW w:w="337" w:type="pct"/>
            <w:tcBorders>
              <w:bottom w:val="single" w:sz="4" w:space="0" w:color="auto"/>
            </w:tcBorders>
          </w:tcPr>
          <w:p w14:paraId="532CB049" w14:textId="77777777" w:rsidR="00B70DB7" w:rsidRPr="00E84424" w:rsidRDefault="00B70DB7" w:rsidP="00B70DB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E84424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-</w:t>
            </w:r>
          </w:p>
        </w:tc>
        <w:tc>
          <w:tcPr>
            <w:tcW w:w="365" w:type="pct"/>
            <w:gridSpan w:val="2"/>
            <w:tcBorders>
              <w:bottom w:val="single" w:sz="4" w:space="0" w:color="auto"/>
            </w:tcBorders>
          </w:tcPr>
          <w:p w14:paraId="7473D076" w14:textId="1C79A78B" w:rsidR="00B70DB7" w:rsidRPr="00E84424" w:rsidRDefault="00B70DB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lang w:val="en-GB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lang w:val="en-GB"/>
              </w:rPr>
              <w:t>29</w:t>
            </w:r>
            <w:r w:rsidRPr="00E84424">
              <w:rPr>
                <w:rFonts w:ascii="Browallia New" w:eastAsia="Arial Unicode MS" w:hAnsi="Browallia New" w:cs="Browallia New"/>
                <w:lang w:val="en-GB"/>
              </w:rPr>
              <w:t>)</w:t>
            </w:r>
          </w:p>
        </w:tc>
      </w:tr>
      <w:tr w:rsidR="00B70DB7" w:rsidRPr="00E84424" w14:paraId="6B5F155A" w14:textId="77777777" w:rsidTr="00783382">
        <w:tc>
          <w:tcPr>
            <w:tcW w:w="606" w:type="pct"/>
          </w:tcPr>
          <w:p w14:paraId="1F0FD0EE" w14:textId="77777777" w:rsidR="00B70DB7" w:rsidRPr="00E84424" w:rsidRDefault="00B70DB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85"/>
              <w:rPr>
                <w:rFonts w:ascii="Browallia New" w:eastAsia="Arial Unicode MS" w:hAnsi="Browallia New" w:cs="Browallia New"/>
              </w:rPr>
            </w:pPr>
            <w:r w:rsidRPr="00E84424">
              <w:rPr>
                <w:rFonts w:ascii="Browallia New" w:eastAsia="Arial Unicode MS" w:hAnsi="Browallia New" w:cs="Browallia New"/>
                <w:cs/>
              </w:rPr>
              <w:t>ราคาตามบัญชี สุทธิ</w:t>
            </w:r>
          </w:p>
        </w:tc>
        <w:tc>
          <w:tcPr>
            <w:tcW w:w="316" w:type="pct"/>
            <w:tcBorders>
              <w:top w:val="single" w:sz="4" w:space="0" w:color="auto"/>
              <w:bottom w:val="single" w:sz="4" w:space="0" w:color="auto"/>
            </w:tcBorders>
          </w:tcPr>
          <w:p w14:paraId="3CCF0B16" w14:textId="46B77850" w:rsidR="00B70DB7" w:rsidRPr="00E84424" w:rsidRDefault="00CF1017" w:rsidP="00B70DB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CF1017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6</w:t>
            </w:r>
            <w:r w:rsidR="00B70DB7" w:rsidRPr="00E84424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528</w:t>
            </w:r>
          </w:p>
        </w:tc>
        <w:tc>
          <w:tcPr>
            <w:tcW w:w="338" w:type="pct"/>
            <w:tcBorders>
              <w:top w:val="single" w:sz="4" w:space="0" w:color="auto"/>
              <w:bottom w:val="single" w:sz="4" w:space="0" w:color="auto"/>
            </w:tcBorders>
          </w:tcPr>
          <w:p w14:paraId="6DE90F8D" w14:textId="33653EC6" w:rsidR="00B70DB7" w:rsidRPr="00E84424" w:rsidRDefault="00CF1017" w:rsidP="00B70DB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CF1017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1</w:t>
            </w:r>
            <w:r w:rsidR="00B70DB7" w:rsidRPr="00E84424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314</w:t>
            </w:r>
          </w:p>
        </w:tc>
        <w:tc>
          <w:tcPr>
            <w:tcW w:w="337" w:type="pct"/>
            <w:tcBorders>
              <w:top w:val="single" w:sz="4" w:space="0" w:color="auto"/>
              <w:bottom w:val="single" w:sz="4" w:space="0" w:color="auto"/>
            </w:tcBorders>
          </w:tcPr>
          <w:p w14:paraId="210675C8" w14:textId="25451E17" w:rsidR="00B70DB7" w:rsidRPr="00E84424" w:rsidRDefault="00CF1017" w:rsidP="00B70DB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CF1017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187</w:t>
            </w:r>
          </w:p>
        </w:tc>
        <w:tc>
          <w:tcPr>
            <w:tcW w:w="337" w:type="pct"/>
            <w:tcBorders>
              <w:top w:val="single" w:sz="4" w:space="0" w:color="auto"/>
              <w:bottom w:val="single" w:sz="4" w:space="0" w:color="auto"/>
            </w:tcBorders>
          </w:tcPr>
          <w:p w14:paraId="0FE14051" w14:textId="391BDF62" w:rsidR="00B70DB7" w:rsidRPr="00E84424" w:rsidRDefault="00CF1017" w:rsidP="00B70DB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CF1017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25</w:t>
            </w:r>
            <w:r w:rsidR="00B70DB7" w:rsidRPr="00E84424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369</w:t>
            </w:r>
          </w:p>
        </w:tc>
        <w:tc>
          <w:tcPr>
            <w:tcW w:w="337" w:type="pct"/>
            <w:tcBorders>
              <w:top w:val="single" w:sz="4" w:space="0" w:color="auto"/>
              <w:bottom w:val="single" w:sz="4" w:space="0" w:color="auto"/>
            </w:tcBorders>
          </w:tcPr>
          <w:p w14:paraId="4F6D21EA" w14:textId="54F13F9F" w:rsidR="00B70DB7" w:rsidRPr="00E84424" w:rsidRDefault="00CF1017" w:rsidP="00B70DB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CF1017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18</w:t>
            </w:r>
            <w:r w:rsidR="00B70DB7" w:rsidRPr="00E84424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039</w:t>
            </w:r>
          </w:p>
        </w:tc>
        <w:tc>
          <w:tcPr>
            <w:tcW w:w="337" w:type="pct"/>
            <w:tcBorders>
              <w:top w:val="single" w:sz="4" w:space="0" w:color="auto"/>
              <w:bottom w:val="single" w:sz="4" w:space="0" w:color="auto"/>
            </w:tcBorders>
          </w:tcPr>
          <w:p w14:paraId="28BAFA95" w14:textId="3ABB4B75" w:rsidR="00B70DB7" w:rsidRPr="00E84424" w:rsidRDefault="00CF1017" w:rsidP="00B70DB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CF1017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11</w:t>
            </w:r>
            <w:r w:rsidR="00B70DB7" w:rsidRPr="00E84424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596</w:t>
            </w:r>
          </w:p>
        </w:tc>
        <w:tc>
          <w:tcPr>
            <w:tcW w:w="337" w:type="pct"/>
            <w:tcBorders>
              <w:top w:val="single" w:sz="4" w:space="0" w:color="auto"/>
              <w:bottom w:val="single" w:sz="4" w:space="0" w:color="auto"/>
            </w:tcBorders>
          </w:tcPr>
          <w:p w14:paraId="282BE12D" w14:textId="3AB187C5" w:rsidR="00B70DB7" w:rsidRPr="00E84424" w:rsidRDefault="00CF1017" w:rsidP="00B70DB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CF1017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31</w:t>
            </w:r>
          </w:p>
        </w:tc>
        <w:tc>
          <w:tcPr>
            <w:tcW w:w="337" w:type="pct"/>
            <w:tcBorders>
              <w:top w:val="single" w:sz="4" w:space="0" w:color="auto"/>
              <w:bottom w:val="single" w:sz="4" w:space="0" w:color="auto"/>
            </w:tcBorders>
          </w:tcPr>
          <w:p w14:paraId="366A33EB" w14:textId="4FEE80B6" w:rsidR="00B70DB7" w:rsidRPr="00E84424" w:rsidRDefault="00CF1017" w:rsidP="00B70DB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CF1017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2</w:t>
            </w:r>
            <w:r w:rsidR="00B70DB7" w:rsidRPr="00E84424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906</w:t>
            </w:r>
          </w:p>
        </w:tc>
        <w:tc>
          <w:tcPr>
            <w:tcW w:w="337" w:type="pct"/>
            <w:tcBorders>
              <w:top w:val="single" w:sz="4" w:space="0" w:color="auto"/>
              <w:bottom w:val="single" w:sz="4" w:space="0" w:color="auto"/>
            </w:tcBorders>
          </w:tcPr>
          <w:p w14:paraId="23569D88" w14:textId="2B098F8C" w:rsidR="00B70DB7" w:rsidRPr="00E84424" w:rsidRDefault="00CF1017" w:rsidP="00B70DB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CF1017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2</w:t>
            </w:r>
            <w:r w:rsidR="00B70DB7" w:rsidRPr="00E84424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555</w:t>
            </w:r>
          </w:p>
        </w:tc>
        <w:tc>
          <w:tcPr>
            <w:tcW w:w="337" w:type="pct"/>
            <w:tcBorders>
              <w:top w:val="single" w:sz="4" w:space="0" w:color="auto"/>
              <w:bottom w:val="single" w:sz="4" w:space="0" w:color="auto"/>
            </w:tcBorders>
          </w:tcPr>
          <w:p w14:paraId="4CE6381B" w14:textId="01E4BEE8" w:rsidR="00B70DB7" w:rsidRPr="00E84424" w:rsidRDefault="00CF1017" w:rsidP="00B70DB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CF1017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205</w:t>
            </w:r>
          </w:p>
        </w:tc>
        <w:tc>
          <w:tcPr>
            <w:tcW w:w="337" w:type="pct"/>
            <w:tcBorders>
              <w:top w:val="single" w:sz="4" w:space="0" w:color="auto"/>
              <w:bottom w:val="single" w:sz="4" w:space="0" w:color="auto"/>
            </w:tcBorders>
          </w:tcPr>
          <w:p w14:paraId="37034B83" w14:textId="21EC7547" w:rsidR="00B70DB7" w:rsidRPr="00E84424" w:rsidRDefault="00CF1017" w:rsidP="00B70DB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CF1017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4</w:t>
            </w:r>
          </w:p>
        </w:tc>
        <w:tc>
          <w:tcPr>
            <w:tcW w:w="337" w:type="pct"/>
            <w:tcBorders>
              <w:top w:val="single" w:sz="4" w:space="0" w:color="auto"/>
              <w:bottom w:val="single" w:sz="4" w:space="0" w:color="auto"/>
            </w:tcBorders>
          </w:tcPr>
          <w:p w14:paraId="1474A30E" w14:textId="42721F13" w:rsidR="00B70DB7" w:rsidRPr="00E84424" w:rsidRDefault="00CF1017" w:rsidP="00B70DB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CF1017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11</w:t>
            </w:r>
            <w:r w:rsidR="00B70DB7" w:rsidRPr="00E84424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195</w:t>
            </w:r>
          </w:p>
        </w:tc>
        <w:tc>
          <w:tcPr>
            <w:tcW w:w="365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9A007FB" w14:textId="3366950A" w:rsidR="00B70DB7" w:rsidRPr="00E84424" w:rsidRDefault="00CF101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lang w:val="en-GB"/>
              </w:rPr>
              <w:t>79</w:t>
            </w:r>
            <w:r w:rsidR="00B70DB7" w:rsidRPr="00E84424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lang w:val="en-GB"/>
              </w:rPr>
              <w:t>929</w:t>
            </w:r>
          </w:p>
        </w:tc>
      </w:tr>
      <w:tr w:rsidR="00B70DB7" w:rsidRPr="00E84424" w14:paraId="036D5C5F" w14:textId="77777777" w:rsidTr="00783382">
        <w:tc>
          <w:tcPr>
            <w:tcW w:w="606" w:type="pct"/>
          </w:tcPr>
          <w:p w14:paraId="39C3107C" w14:textId="77777777" w:rsidR="00B70DB7" w:rsidRPr="00E84424" w:rsidRDefault="00B70DB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85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316" w:type="pct"/>
            <w:tcBorders>
              <w:top w:val="single" w:sz="4" w:space="0" w:color="auto"/>
              <w:bottom w:val="nil"/>
            </w:tcBorders>
            <w:vAlign w:val="center"/>
          </w:tcPr>
          <w:p w14:paraId="0B5C4961" w14:textId="77777777" w:rsidR="00B70DB7" w:rsidRPr="00E84424" w:rsidRDefault="00B70DB7" w:rsidP="00B70DB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  <w:tc>
          <w:tcPr>
            <w:tcW w:w="338" w:type="pct"/>
            <w:tcBorders>
              <w:top w:val="single" w:sz="4" w:space="0" w:color="auto"/>
              <w:bottom w:val="nil"/>
            </w:tcBorders>
            <w:vAlign w:val="center"/>
          </w:tcPr>
          <w:p w14:paraId="6E77CA07" w14:textId="77777777" w:rsidR="00B70DB7" w:rsidRPr="00E84424" w:rsidRDefault="00B70DB7" w:rsidP="00B70DB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  <w:tc>
          <w:tcPr>
            <w:tcW w:w="337" w:type="pct"/>
            <w:tcBorders>
              <w:top w:val="single" w:sz="4" w:space="0" w:color="auto"/>
              <w:bottom w:val="nil"/>
            </w:tcBorders>
            <w:vAlign w:val="center"/>
          </w:tcPr>
          <w:p w14:paraId="048E6CCD" w14:textId="77777777" w:rsidR="00B70DB7" w:rsidRPr="00E84424" w:rsidRDefault="00B70DB7" w:rsidP="00B70DB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  <w:tc>
          <w:tcPr>
            <w:tcW w:w="337" w:type="pct"/>
            <w:tcBorders>
              <w:top w:val="single" w:sz="4" w:space="0" w:color="auto"/>
              <w:bottom w:val="nil"/>
            </w:tcBorders>
            <w:vAlign w:val="center"/>
          </w:tcPr>
          <w:p w14:paraId="66F0AA7E" w14:textId="77777777" w:rsidR="00B70DB7" w:rsidRPr="00E84424" w:rsidRDefault="00B70DB7" w:rsidP="00B70DB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  <w:tc>
          <w:tcPr>
            <w:tcW w:w="337" w:type="pct"/>
            <w:tcBorders>
              <w:top w:val="single" w:sz="4" w:space="0" w:color="auto"/>
              <w:bottom w:val="nil"/>
            </w:tcBorders>
          </w:tcPr>
          <w:p w14:paraId="39C9A28E" w14:textId="77777777" w:rsidR="00B70DB7" w:rsidRPr="00E84424" w:rsidRDefault="00B70DB7" w:rsidP="00B70DB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  <w:tc>
          <w:tcPr>
            <w:tcW w:w="337" w:type="pct"/>
            <w:tcBorders>
              <w:top w:val="single" w:sz="4" w:space="0" w:color="auto"/>
              <w:bottom w:val="nil"/>
            </w:tcBorders>
          </w:tcPr>
          <w:p w14:paraId="076DE1F4" w14:textId="77777777" w:rsidR="00B70DB7" w:rsidRPr="00E84424" w:rsidRDefault="00B70DB7" w:rsidP="00B70DB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  <w:tc>
          <w:tcPr>
            <w:tcW w:w="337" w:type="pct"/>
            <w:tcBorders>
              <w:top w:val="single" w:sz="4" w:space="0" w:color="auto"/>
              <w:bottom w:val="nil"/>
            </w:tcBorders>
          </w:tcPr>
          <w:p w14:paraId="1D82023E" w14:textId="77777777" w:rsidR="00B70DB7" w:rsidRPr="00E84424" w:rsidRDefault="00B70DB7" w:rsidP="00B70DB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  <w:tc>
          <w:tcPr>
            <w:tcW w:w="337" w:type="pct"/>
            <w:tcBorders>
              <w:top w:val="single" w:sz="4" w:space="0" w:color="auto"/>
              <w:bottom w:val="nil"/>
            </w:tcBorders>
          </w:tcPr>
          <w:p w14:paraId="1F9CCBA2" w14:textId="77777777" w:rsidR="00B70DB7" w:rsidRPr="00E84424" w:rsidRDefault="00B70DB7" w:rsidP="00B70DB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  <w:tc>
          <w:tcPr>
            <w:tcW w:w="337" w:type="pct"/>
            <w:tcBorders>
              <w:top w:val="single" w:sz="4" w:space="0" w:color="auto"/>
              <w:bottom w:val="nil"/>
            </w:tcBorders>
          </w:tcPr>
          <w:p w14:paraId="5D3CC7C9" w14:textId="77777777" w:rsidR="00B70DB7" w:rsidRPr="00E84424" w:rsidRDefault="00B70DB7" w:rsidP="00B70DB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  <w:tc>
          <w:tcPr>
            <w:tcW w:w="337" w:type="pct"/>
            <w:tcBorders>
              <w:top w:val="single" w:sz="4" w:space="0" w:color="auto"/>
              <w:bottom w:val="nil"/>
            </w:tcBorders>
          </w:tcPr>
          <w:p w14:paraId="7FC96439" w14:textId="77777777" w:rsidR="00B70DB7" w:rsidRPr="00E84424" w:rsidRDefault="00B70DB7" w:rsidP="00B70DB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  <w:tc>
          <w:tcPr>
            <w:tcW w:w="337" w:type="pct"/>
            <w:tcBorders>
              <w:top w:val="single" w:sz="4" w:space="0" w:color="auto"/>
              <w:bottom w:val="nil"/>
            </w:tcBorders>
          </w:tcPr>
          <w:p w14:paraId="6C16E8B9" w14:textId="77777777" w:rsidR="00B70DB7" w:rsidRPr="00E84424" w:rsidRDefault="00B70DB7" w:rsidP="00B70DB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  <w:tc>
          <w:tcPr>
            <w:tcW w:w="337" w:type="pct"/>
            <w:tcBorders>
              <w:top w:val="single" w:sz="4" w:space="0" w:color="auto"/>
              <w:bottom w:val="nil"/>
            </w:tcBorders>
          </w:tcPr>
          <w:p w14:paraId="45EAF186" w14:textId="77777777" w:rsidR="00B70DB7" w:rsidRPr="00E84424" w:rsidRDefault="00B70DB7" w:rsidP="00B70DB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  <w:tc>
          <w:tcPr>
            <w:tcW w:w="365" w:type="pct"/>
            <w:gridSpan w:val="2"/>
            <w:tcBorders>
              <w:top w:val="single" w:sz="4" w:space="0" w:color="auto"/>
              <w:bottom w:val="nil"/>
            </w:tcBorders>
          </w:tcPr>
          <w:p w14:paraId="6140864F" w14:textId="77777777" w:rsidR="00B70DB7" w:rsidRPr="00E84424" w:rsidRDefault="00B70DB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</w:tr>
      <w:tr w:rsidR="00B70DB7" w:rsidRPr="00E84424" w14:paraId="1641BF10" w14:textId="77777777" w:rsidTr="00783382">
        <w:tc>
          <w:tcPr>
            <w:tcW w:w="606" w:type="pct"/>
          </w:tcPr>
          <w:p w14:paraId="157D498F" w14:textId="3B1E6030" w:rsidR="00B70DB7" w:rsidRPr="00E84424" w:rsidRDefault="00B70DB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85"/>
              <w:rPr>
                <w:rFonts w:ascii="Browallia New" w:eastAsia="Arial Unicode MS" w:hAnsi="Browallia New" w:cs="Browallia New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สำหรับปีสิ้นสุดวันที่ </w:t>
            </w:r>
            <w:r w:rsidR="00CF1017" w:rsidRPr="00CF101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ธันวาคม 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br/>
              <w:t xml:space="preserve">   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พ.ศ.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color w:val="7030A0"/>
                <w:cs/>
                <w:lang w:val="en-GB"/>
              </w:rPr>
              <w:t xml:space="preserve"> </w:t>
            </w:r>
            <w:r w:rsidR="00CF1017" w:rsidRPr="00CF101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2562</w:t>
            </w:r>
          </w:p>
        </w:tc>
        <w:tc>
          <w:tcPr>
            <w:tcW w:w="316" w:type="pct"/>
            <w:tcBorders>
              <w:bottom w:val="nil"/>
            </w:tcBorders>
            <w:vAlign w:val="center"/>
          </w:tcPr>
          <w:p w14:paraId="027BAA66" w14:textId="77777777" w:rsidR="00B70DB7" w:rsidRPr="00E84424" w:rsidRDefault="00B70DB7" w:rsidP="00B70DB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</w:p>
        </w:tc>
        <w:tc>
          <w:tcPr>
            <w:tcW w:w="338" w:type="pct"/>
            <w:tcBorders>
              <w:bottom w:val="nil"/>
            </w:tcBorders>
            <w:vAlign w:val="center"/>
          </w:tcPr>
          <w:p w14:paraId="5D44CE6A" w14:textId="77777777" w:rsidR="00B70DB7" w:rsidRPr="00E84424" w:rsidRDefault="00B70DB7" w:rsidP="00B70DB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</w:p>
        </w:tc>
        <w:tc>
          <w:tcPr>
            <w:tcW w:w="337" w:type="pct"/>
            <w:tcBorders>
              <w:bottom w:val="nil"/>
            </w:tcBorders>
            <w:vAlign w:val="center"/>
          </w:tcPr>
          <w:p w14:paraId="33AF9DAA" w14:textId="77777777" w:rsidR="00B70DB7" w:rsidRPr="00E84424" w:rsidRDefault="00B70DB7" w:rsidP="00B70DB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</w:p>
        </w:tc>
        <w:tc>
          <w:tcPr>
            <w:tcW w:w="337" w:type="pct"/>
            <w:tcBorders>
              <w:bottom w:val="nil"/>
            </w:tcBorders>
            <w:vAlign w:val="center"/>
          </w:tcPr>
          <w:p w14:paraId="7340557A" w14:textId="77777777" w:rsidR="00B70DB7" w:rsidRPr="00E84424" w:rsidRDefault="00B70DB7" w:rsidP="00B70DB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</w:p>
        </w:tc>
        <w:tc>
          <w:tcPr>
            <w:tcW w:w="337" w:type="pct"/>
            <w:tcBorders>
              <w:bottom w:val="nil"/>
            </w:tcBorders>
          </w:tcPr>
          <w:p w14:paraId="061C178B" w14:textId="77777777" w:rsidR="00B70DB7" w:rsidRPr="00E84424" w:rsidRDefault="00B70DB7" w:rsidP="00B70DB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</w:p>
        </w:tc>
        <w:tc>
          <w:tcPr>
            <w:tcW w:w="337" w:type="pct"/>
            <w:tcBorders>
              <w:bottom w:val="nil"/>
            </w:tcBorders>
          </w:tcPr>
          <w:p w14:paraId="7EBFEA76" w14:textId="77777777" w:rsidR="00B70DB7" w:rsidRPr="00E84424" w:rsidRDefault="00B70DB7" w:rsidP="00B70DB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</w:p>
        </w:tc>
        <w:tc>
          <w:tcPr>
            <w:tcW w:w="337" w:type="pct"/>
            <w:tcBorders>
              <w:bottom w:val="nil"/>
            </w:tcBorders>
          </w:tcPr>
          <w:p w14:paraId="2392AF33" w14:textId="77777777" w:rsidR="00B70DB7" w:rsidRPr="00E84424" w:rsidRDefault="00B70DB7" w:rsidP="00B70DB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</w:p>
        </w:tc>
        <w:tc>
          <w:tcPr>
            <w:tcW w:w="337" w:type="pct"/>
            <w:tcBorders>
              <w:bottom w:val="nil"/>
            </w:tcBorders>
          </w:tcPr>
          <w:p w14:paraId="4D57F498" w14:textId="77777777" w:rsidR="00B70DB7" w:rsidRPr="00E84424" w:rsidRDefault="00B70DB7" w:rsidP="00B70DB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</w:p>
        </w:tc>
        <w:tc>
          <w:tcPr>
            <w:tcW w:w="337" w:type="pct"/>
            <w:tcBorders>
              <w:bottom w:val="nil"/>
            </w:tcBorders>
          </w:tcPr>
          <w:p w14:paraId="424F467B" w14:textId="77777777" w:rsidR="00B70DB7" w:rsidRPr="00E84424" w:rsidRDefault="00B70DB7" w:rsidP="00B70DB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</w:p>
        </w:tc>
        <w:tc>
          <w:tcPr>
            <w:tcW w:w="337" w:type="pct"/>
            <w:tcBorders>
              <w:bottom w:val="nil"/>
            </w:tcBorders>
          </w:tcPr>
          <w:p w14:paraId="764FBFA9" w14:textId="77777777" w:rsidR="00B70DB7" w:rsidRPr="00E84424" w:rsidRDefault="00B70DB7" w:rsidP="00B70DB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</w:p>
        </w:tc>
        <w:tc>
          <w:tcPr>
            <w:tcW w:w="337" w:type="pct"/>
            <w:tcBorders>
              <w:bottom w:val="nil"/>
            </w:tcBorders>
          </w:tcPr>
          <w:p w14:paraId="6C78B492" w14:textId="77777777" w:rsidR="00B70DB7" w:rsidRPr="00E84424" w:rsidRDefault="00B70DB7" w:rsidP="00B70DB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</w:p>
        </w:tc>
        <w:tc>
          <w:tcPr>
            <w:tcW w:w="337" w:type="pct"/>
            <w:tcBorders>
              <w:bottom w:val="nil"/>
            </w:tcBorders>
          </w:tcPr>
          <w:p w14:paraId="6DB440BE" w14:textId="77777777" w:rsidR="00B70DB7" w:rsidRPr="00E84424" w:rsidRDefault="00B70DB7" w:rsidP="00B70DB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</w:p>
        </w:tc>
        <w:tc>
          <w:tcPr>
            <w:tcW w:w="365" w:type="pct"/>
            <w:gridSpan w:val="2"/>
            <w:tcBorders>
              <w:bottom w:val="nil"/>
            </w:tcBorders>
          </w:tcPr>
          <w:p w14:paraId="3724B508" w14:textId="77777777" w:rsidR="00B70DB7" w:rsidRPr="00E84424" w:rsidRDefault="00B70DB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</w:tr>
      <w:tr w:rsidR="00B70DB7" w:rsidRPr="00E84424" w14:paraId="0E18EDE4" w14:textId="77777777" w:rsidTr="00783382">
        <w:tc>
          <w:tcPr>
            <w:tcW w:w="606" w:type="pct"/>
          </w:tcPr>
          <w:p w14:paraId="734B8367" w14:textId="77777777" w:rsidR="00B70DB7" w:rsidRPr="00E84424" w:rsidRDefault="00B70DB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85"/>
              <w:rPr>
                <w:rFonts w:ascii="Browallia New" w:eastAsia="Arial Unicode MS" w:hAnsi="Browallia New" w:cs="Browallia New"/>
                <w:cs/>
              </w:rPr>
            </w:pPr>
            <w:r w:rsidRPr="00E84424">
              <w:rPr>
                <w:rFonts w:ascii="Browallia New" w:eastAsia="Arial Unicode MS" w:hAnsi="Browallia New" w:cs="Browallia New"/>
                <w:cs/>
              </w:rPr>
              <w:t>ราคาตามบัญชีต้นปี สุทธิ</w:t>
            </w:r>
          </w:p>
        </w:tc>
        <w:tc>
          <w:tcPr>
            <w:tcW w:w="316" w:type="pct"/>
            <w:tcBorders>
              <w:top w:val="nil"/>
              <w:bottom w:val="nil"/>
            </w:tcBorders>
          </w:tcPr>
          <w:p w14:paraId="32FD0845" w14:textId="21C46D70" w:rsidR="00B70DB7" w:rsidRPr="00E84424" w:rsidRDefault="00CF1017" w:rsidP="00B70DB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CF1017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6</w:t>
            </w:r>
            <w:r w:rsidR="00B70DB7" w:rsidRPr="00E84424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528</w:t>
            </w:r>
          </w:p>
        </w:tc>
        <w:tc>
          <w:tcPr>
            <w:tcW w:w="338" w:type="pct"/>
            <w:tcBorders>
              <w:top w:val="nil"/>
              <w:bottom w:val="nil"/>
            </w:tcBorders>
          </w:tcPr>
          <w:p w14:paraId="303310AA" w14:textId="6DF12DC8" w:rsidR="00B70DB7" w:rsidRPr="00E84424" w:rsidRDefault="00CF1017" w:rsidP="00B70DB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CF1017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1</w:t>
            </w:r>
            <w:r w:rsidR="00B70DB7" w:rsidRPr="00E84424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314</w:t>
            </w:r>
          </w:p>
        </w:tc>
        <w:tc>
          <w:tcPr>
            <w:tcW w:w="337" w:type="pct"/>
            <w:tcBorders>
              <w:top w:val="nil"/>
              <w:bottom w:val="nil"/>
            </w:tcBorders>
          </w:tcPr>
          <w:p w14:paraId="32131C2E" w14:textId="2FFABCE5" w:rsidR="00B70DB7" w:rsidRPr="00E84424" w:rsidRDefault="00CF1017" w:rsidP="00B70DB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CF1017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187</w:t>
            </w:r>
          </w:p>
        </w:tc>
        <w:tc>
          <w:tcPr>
            <w:tcW w:w="337" w:type="pct"/>
            <w:tcBorders>
              <w:top w:val="nil"/>
              <w:bottom w:val="nil"/>
            </w:tcBorders>
          </w:tcPr>
          <w:p w14:paraId="222CE30F" w14:textId="517F17FE" w:rsidR="00B70DB7" w:rsidRPr="00E84424" w:rsidRDefault="00CF1017" w:rsidP="00B70DB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CF1017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25</w:t>
            </w:r>
            <w:r w:rsidR="00B70DB7" w:rsidRPr="00E84424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369</w:t>
            </w:r>
          </w:p>
        </w:tc>
        <w:tc>
          <w:tcPr>
            <w:tcW w:w="337" w:type="pct"/>
            <w:tcBorders>
              <w:top w:val="nil"/>
              <w:bottom w:val="nil"/>
            </w:tcBorders>
          </w:tcPr>
          <w:p w14:paraId="2F0F81D4" w14:textId="0674B6A3" w:rsidR="00B70DB7" w:rsidRPr="00E84424" w:rsidRDefault="00CF1017" w:rsidP="00B70DB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CF1017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18</w:t>
            </w:r>
            <w:r w:rsidR="00B70DB7" w:rsidRPr="00E84424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039</w:t>
            </w:r>
          </w:p>
        </w:tc>
        <w:tc>
          <w:tcPr>
            <w:tcW w:w="337" w:type="pct"/>
            <w:tcBorders>
              <w:top w:val="nil"/>
              <w:bottom w:val="nil"/>
            </w:tcBorders>
          </w:tcPr>
          <w:p w14:paraId="00F47185" w14:textId="03085F96" w:rsidR="00B70DB7" w:rsidRPr="00E84424" w:rsidRDefault="00CF1017" w:rsidP="00B70DB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CF1017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11</w:t>
            </w:r>
            <w:r w:rsidR="00B70DB7" w:rsidRPr="00E84424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596</w:t>
            </w:r>
          </w:p>
        </w:tc>
        <w:tc>
          <w:tcPr>
            <w:tcW w:w="337" w:type="pct"/>
            <w:tcBorders>
              <w:top w:val="nil"/>
              <w:bottom w:val="nil"/>
            </w:tcBorders>
          </w:tcPr>
          <w:p w14:paraId="3CB3A414" w14:textId="39333119" w:rsidR="00B70DB7" w:rsidRPr="00E84424" w:rsidRDefault="00CF1017" w:rsidP="00B70DB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CF1017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31</w:t>
            </w:r>
          </w:p>
        </w:tc>
        <w:tc>
          <w:tcPr>
            <w:tcW w:w="337" w:type="pct"/>
            <w:tcBorders>
              <w:top w:val="nil"/>
              <w:bottom w:val="nil"/>
            </w:tcBorders>
          </w:tcPr>
          <w:p w14:paraId="52AA65E9" w14:textId="1EE45CB6" w:rsidR="00B70DB7" w:rsidRPr="00E84424" w:rsidRDefault="00CF1017" w:rsidP="00B70DB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CF1017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2</w:t>
            </w:r>
            <w:r w:rsidR="00B70DB7" w:rsidRPr="00E84424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906</w:t>
            </w:r>
          </w:p>
        </w:tc>
        <w:tc>
          <w:tcPr>
            <w:tcW w:w="337" w:type="pct"/>
            <w:tcBorders>
              <w:top w:val="nil"/>
              <w:bottom w:val="nil"/>
            </w:tcBorders>
          </w:tcPr>
          <w:p w14:paraId="6E148E5B" w14:textId="4C07E66F" w:rsidR="00B70DB7" w:rsidRPr="00E84424" w:rsidRDefault="00CF1017" w:rsidP="00B70DB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CF1017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2</w:t>
            </w:r>
            <w:r w:rsidR="00B70DB7" w:rsidRPr="00E84424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555</w:t>
            </w:r>
          </w:p>
        </w:tc>
        <w:tc>
          <w:tcPr>
            <w:tcW w:w="337" w:type="pct"/>
            <w:tcBorders>
              <w:top w:val="nil"/>
              <w:bottom w:val="nil"/>
            </w:tcBorders>
          </w:tcPr>
          <w:p w14:paraId="25A63CC9" w14:textId="762FDF0E" w:rsidR="00B70DB7" w:rsidRPr="00E84424" w:rsidRDefault="00CF1017" w:rsidP="00B70DB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CF1017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205</w:t>
            </w:r>
          </w:p>
        </w:tc>
        <w:tc>
          <w:tcPr>
            <w:tcW w:w="337" w:type="pct"/>
            <w:tcBorders>
              <w:top w:val="nil"/>
              <w:bottom w:val="nil"/>
            </w:tcBorders>
          </w:tcPr>
          <w:p w14:paraId="7576AB15" w14:textId="4C40CCEA" w:rsidR="00B70DB7" w:rsidRPr="00E84424" w:rsidRDefault="00CF1017" w:rsidP="00B70DB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CF1017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4</w:t>
            </w:r>
          </w:p>
        </w:tc>
        <w:tc>
          <w:tcPr>
            <w:tcW w:w="337" w:type="pct"/>
            <w:tcBorders>
              <w:top w:val="nil"/>
              <w:bottom w:val="nil"/>
            </w:tcBorders>
          </w:tcPr>
          <w:p w14:paraId="648E2A14" w14:textId="68A2DE2D" w:rsidR="00B70DB7" w:rsidRPr="00E84424" w:rsidRDefault="00CF1017" w:rsidP="00B70DB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CF1017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11</w:t>
            </w:r>
            <w:r w:rsidR="00B70DB7" w:rsidRPr="00E84424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195</w:t>
            </w:r>
          </w:p>
        </w:tc>
        <w:tc>
          <w:tcPr>
            <w:tcW w:w="365" w:type="pct"/>
            <w:gridSpan w:val="2"/>
            <w:tcBorders>
              <w:top w:val="nil"/>
              <w:bottom w:val="nil"/>
            </w:tcBorders>
          </w:tcPr>
          <w:p w14:paraId="3CF13F5F" w14:textId="402DBAE2" w:rsidR="00B70DB7" w:rsidRPr="00E84424" w:rsidRDefault="00CF101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lang w:val="en-GB"/>
              </w:rPr>
              <w:t>79</w:t>
            </w:r>
            <w:r w:rsidR="00B70DB7" w:rsidRPr="00E84424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lang w:val="en-GB"/>
              </w:rPr>
              <w:t>929</w:t>
            </w:r>
          </w:p>
        </w:tc>
      </w:tr>
      <w:tr w:rsidR="00B70DB7" w:rsidRPr="00E84424" w14:paraId="5E461F42" w14:textId="77777777" w:rsidTr="00783382">
        <w:tc>
          <w:tcPr>
            <w:tcW w:w="606" w:type="pct"/>
          </w:tcPr>
          <w:p w14:paraId="6D6AF727" w14:textId="77777777" w:rsidR="00B70DB7" w:rsidRPr="00E84424" w:rsidRDefault="00B70DB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85"/>
              <w:rPr>
                <w:rFonts w:ascii="Browallia New" w:eastAsia="Arial Unicode MS" w:hAnsi="Browallia New" w:cs="Browallia New"/>
                <w:cs/>
              </w:rPr>
            </w:pPr>
            <w:r w:rsidRPr="00E84424">
              <w:rPr>
                <w:rFonts w:ascii="Browallia New" w:eastAsia="Arial Unicode MS" w:hAnsi="Browallia New" w:cs="Browallia New"/>
                <w:cs/>
              </w:rPr>
              <w:t>ผลต่างจากอัตราแลกเปลี่ยน</w:t>
            </w:r>
          </w:p>
        </w:tc>
        <w:tc>
          <w:tcPr>
            <w:tcW w:w="316" w:type="pct"/>
            <w:tcBorders>
              <w:top w:val="nil"/>
              <w:bottom w:val="nil"/>
            </w:tcBorders>
          </w:tcPr>
          <w:p w14:paraId="3B987D44" w14:textId="77777777" w:rsidR="00B70DB7" w:rsidRPr="00E84424" w:rsidRDefault="00B70DB7" w:rsidP="00B70DB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E84424">
              <w:rPr>
                <w:rFonts w:ascii="Browallia New" w:eastAsia="Arial Unicode MS" w:hAnsi="Browallia New" w:cs="Browallia New"/>
                <w:sz w:val="18"/>
                <w:szCs w:val="18"/>
                <w:lang w:val="en-US" w:bidi="th-TH"/>
              </w:rPr>
              <w:t>-</w:t>
            </w:r>
          </w:p>
        </w:tc>
        <w:tc>
          <w:tcPr>
            <w:tcW w:w="338" w:type="pct"/>
            <w:tcBorders>
              <w:top w:val="nil"/>
              <w:bottom w:val="nil"/>
            </w:tcBorders>
          </w:tcPr>
          <w:p w14:paraId="640A7B55" w14:textId="413B8415" w:rsidR="00B70DB7" w:rsidRPr="00E84424" w:rsidRDefault="00B70DB7" w:rsidP="00B70DB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E84424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6</w:t>
            </w:r>
            <w:r w:rsidRPr="00E84424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)</w:t>
            </w:r>
          </w:p>
        </w:tc>
        <w:tc>
          <w:tcPr>
            <w:tcW w:w="337" w:type="pct"/>
            <w:tcBorders>
              <w:top w:val="nil"/>
              <w:bottom w:val="nil"/>
            </w:tcBorders>
          </w:tcPr>
          <w:p w14:paraId="012A5FB9" w14:textId="77777777" w:rsidR="00B70DB7" w:rsidRPr="00E84424" w:rsidRDefault="00B70DB7" w:rsidP="00B70DB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E84424">
              <w:rPr>
                <w:rFonts w:ascii="Browallia New" w:eastAsia="Arial Unicode MS" w:hAnsi="Browallia New" w:cs="Browallia New"/>
                <w:sz w:val="18"/>
                <w:szCs w:val="18"/>
                <w:lang w:val="en-US" w:bidi="th-TH"/>
              </w:rPr>
              <w:t>-</w:t>
            </w:r>
          </w:p>
        </w:tc>
        <w:tc>
          <w:tcPr>
            <w:tcW w:w="337" w:type="pct"/>
            <w:tcBorders>
              <w:top w:val="nil"/>
              <w:bottom w:val="nil"/>
            </w:tcBorders>
          </w:tcPr>
          <w:p w14:paraId="51A6E8A4" w14:textId="77777777" w:rsidR="00B70DB7" w:rsidRPr="00E84424" w:rsidRDefault="00B70DB7" w:rsidP="00B70DB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E84424">
              <w:rPr>
                <w:rFonts w:ascii="Browallia New" w:eastAsia="Arial Unicode MS" w:hAnsi="Browallia New" w:cs="Browallia New"/>
                <w:sz w:val="18"/>
                <w:szCs w:val="18"/>
                <w:lang w:val="en-US" w:bidi="th-TH"/>
              </w:rPr>
              <w:t>-</w:t>
            </w:r>
          </w:p>
        </w:tc>
        <w:tc>
          <w:tcPr>
            <w:tcW w:w="337" w:type="pct"/>
            <w:tcBorders>
              <w:top w:val="nil"/>
              <w:bottom w:val="nil"/>
            </w:tcBorders>
          </w:tcPr>
          <w:p w14:paraId="0B37AA68" w14:textId="77777777" w:rsidR="00B70DB7" w:rsidRPr="00E84424" w:rsidRDefault="00B70DB7" w:rsidP="00B70DB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E84424">
              <w:rPr>
                <w:rFonts w:ascii="Browallia New" w:eastAsia="Arial Unicode MS" w:hAnsi="Browallia New" w:cs="Browallia New"/>
                <w:sz w:val="18"/>
                <w:szCs w:val="18"/>
                <w:lang w:val="en-US" w:bidi="th-TH"/>
              </w:rPr>
              <w:t>-</w:t>
            </w:r>
          </w:p>
        </w:tc>
        <w:tc>
          <w:tcPr>
            <w:tcW w:w="337" w:type="pct"/>
            <w:tcBorders>
              <w:top w:val="nil"/>
              <w:bottom w:val="nil"/>
            </w:tcBorders>
          </w:tcPr>
          <w:p w14:paraId="71911A04" w14:textId="77777777" w:rsidR="00B70DB7" w:rsidRPr="00E84424" w:rsidRDefault="00B70DB7" w:rsidP="00B70DB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E84424">
              <w:rPr>
                <w:rFonts w:ascii="Browallia New" w:eastAsia="Arial Unicode MS" w:hAnsi="Browallia New" w:cs="Browallia New"/>
                <w:sz w:val="18"/>
                <w:szCs w:val="18"/>
                <w:lang w:val="en-US" w:bidi="th-TH"/>
              </w:rPr>
              <w:t>-</w:t>
            </w:r>
          </w:p>
        </w:tc>
        <w:tc>
          <w:tcPr>
            <w:tcW w:w="337" w:type="pct"/>
            <w:tcBorders>
              <w:top w:val="nil"/>
              <w:bottom w:val="nil"/>
            </w:tcBorders>
          </w:tcPr>
          <w:p w14:paraId="669FFB2B" w14:textId="77777777" w:rsidR="00B70DB7" w:rsidRPr="00E84424" w:rsidRDefault="00B70DB7" w:rsidP="00B70DB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E84424">
              <w:rPr>
                <w:rFonts w:ascii="Browallia New" w:eastAsia="Arial Unicode MS" w:hAnsi="Browallia New" w:cs="Browallia New"/>
                <w:sz w:val="18"/>
                <w:szCs w:val="18"/>
                <w:lang w:val="en-US" w:bidi="th-TH"/>
              </w:rPr>
              <w:t>-</w:t>
            </w:r>
          </w:p>
        </w:tc>
        <w:tc>
          <w:tcPr>
            <w:tcW w:w="337" w:type="pct"/>
            <w:tcBorders>
              <w:top w:val="nil"/>
              <w:bottom w:val="nil"/>
            </w:tcBorders>
          </w:tcPr>
          <w:p w14:paraId="22739A3B" w14:textId="578F2895" w:rsidR="00B70DB7" w:rsidRPr="00E84424" w:rsidRDefault="00B70DB7" w:rsidP="00B70DB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E84424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19</w:t>
            </w:r>
            <w:r w:rsidRPr="00E84424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)</w:t>
            </w:r>
          </w:p>
        </w:tc>
        <w:tc>
          <w:tcPr>
            <w:tcW w:w="337" w:type="pct"/>
            <w:tcBorders>
              <w:top w:val="nil"/>
              <w:bottom w:val="nil"/>
            </w:tcBorders>
          </w:tcPr>
          <w:p w14:paraId="47F09BB4" w14:textId="77777777" w:rsidR="00B70DB7" w:rsidRPr="00E84424" w:rsidRDefault="00B70DB7" w:rsidP="00B70DB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E84424">
              <w:rPr>
                <w:rFonts w:ascii="Browallia New" w:eastAsia="Arial Unicode MS" w:hAnsi="Browallia New" w:cs="Browallia New"/>
                <w:sz w:val="18"/>
                <w:szCs w:val="18"/>
                <w:lang w:val="en-US" w:bidi="th-TH"/>
              </w:rPr>
              <w:t>-</w:t>
            </w:r>
          </w:p>
        </w:tc>
        <w:tc>
          <w:tcPr>
            <w:tcW w:w="337" w:type="pct"/>
            <w:tcBorders>
              <w:top w:val="nil"/>
              <w:bottom w:val="nil"/>
            </w:tcBorders>
          </w:tcPr>
          <w:p w14:paraId="74923329" w14:textId="77777777" w:rsidR="00B70DB7" w:rsidRPr="00E84424" w:rsidRDefault="00B70DB7" w:rsidP="00B70DB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E84424">
              <w:rPr>
                <w:rFonts w:ascii="Browallia New" w:eastAsia="Arial Unicode MS" w:hAnsi="Browallia New" w:cs="Browallia New"/>
                <w:sz w:val="18"/>
                <w:szCs w:val="18"/>
                <w:lang w:val="en-US" w:bidi="th-TH"/>
              </w:rPr>
              <w:t>-</w:t>
            </w:r>
          </w:p>
        </w:tc>
        <w:tc>
          <w:tcPr>
            <w:tcW w:w="337" w:type="pct"/>
            <w:tcBorders>
              <w:top w:val="nil"/>
              <w:bottom w:val="nil"/>
            </w:tcBorders>
          </w:tcPr>
          <w:p w14:paraId="27C1A5E1" w14:textId="77777777" w:rsidR="00B70DB7" w:rsidRPr="00E84424" w:rsidRDefault="00B70DB7" w:rsidP="00B70DB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E84424">
              <w:rPr>
                <w:rFonts w:ascii="Browallia New" w:eastAsia="Arial Unicode MS" w:hAnsi="Browallia New" w:cs="Browallia New"/>
                <w:sz w:val="18"/>
                <w:szCs w:val="18"/>
                <w:lang w:val="en-US" w:bidi="th-TH"/>
              </w:rPr>
              <w:t>-</w:t>
            </w:r>
          </w:p>
        </w:tc>
        <w:tc>
          <w:tcPr>
            <w:tcW w:w="337" w:type="pct"/>
            <w:tcBorders>
              <w:top w:val="nil"/>
              <w:bottom w:val="nil"/>
            </w:tcBorders>
          </w:tcPr>
          <w:p w14:paraId="4B05777D" w14:textId="7FC53BE9" w:rsidR="00B70DB7" w:rsidRPr="00E84424" w:rsidRDefault="00B70DB7" w:rsidP="00B70DB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E84424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4</w:t>
            </w:r>
            <w:r w:rsidRPr="00E84424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)</w:t>
            </w:r>
          </w:p>
        </w:tc>
        <w:tc>
          <w:tcPr>
            <w:tcW w:w="365" w:type="pct"/>
            <w:gridSpan w:val="2"/>
            <w:tcBorders>
              <w:top w:val="nil"/>
              <w:bottom w:val="nil"/>
            </w:tcBorders>
          </w:tcPr>
          <w:p w14:paraId="2BC5CC94" w14:textId="796D278E" w:rsidR="00B70DB7" w:rsidRPr="00E84424" w:rsidRDefault="00B70DB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lang w:val="en-GB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lang w:val="en-GB"/>
              </w:rPr>
              <w:t>29</w:t>
            </w:r>
            <w:r w:rsidRPr="00E84424">
              <w:rPr>
                <w:rFonts w:ascii="Browallia New" w:eastAsia="Arial Unicode MS" w:hAnsi="Browallia New" w:cs="Browallia New"/>
                <w:lang w:val="en-GB"/>
              </w:rPr>
              <w:t>)</w:t>
            </w:r>
          </w:p>
        </w:tc>
      </w:tr>
      <w:tr w:rsidR="00B70DB7" w:rsidRPr="00E84424" w14:paraId="4EF52FA7" w14:textId="77777777" w:rsidTr="00783382">
        <w:tc>
          <w:tcPr>
            <w:tcW w:w="606" w:type="pct"/>
          </w:tcPr>
          <w:p w14:paraId="432A0A7B" w14:textId="77777777" w:rsidR="00B70DB7" w:rsidRPr="00E84424" w:rsidRDefault="00B70DB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85"/>
              <w:rPr>
                <w:rFonts w:ascii="Browallia New" w:eastAsia="Arial Unicode MS" w:hAnsi="Browallia New" w:cs="Browallia New"/>
                <w:cs/>
              </w:rPr>
            </w:pPr>
            <w:r w:rsidRPr="00E84424">
              <w:rPr>
                <w:rFonts w:ascii="Browallia New" w:eastAsia="Arial Unicode MS" w:hAnsi="Browallia New" w:cs="Browallia New"/>
                <w:cs/>
              </w:rPr>
              <w:t>ซื้อสินทรัพย์ในระหว่างปี</w:t>
            </w:r>
          </w:p>
        </w:tc>
        <w:tc>
          <w:tcPr>
            <w:tcW w:w="316" w:type="pct"/>
            <w:tcBorders>
              <w:top w:val="nil"/>
              <w:bottom w:val="nil"/>
            </w:tcBorders>
          </w:tcPr>
          <w:p w14:paraId="3EE0F2EA" w14:textId="21A44BEE" w:rsidR="00B70DB7" w:rsidRPr="00E84424" w:rsidRDefault="00CF1017" w:rsidP="00B70DB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CF1017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505</w:t>
            </w:r>
          </w:p>
        </w:tc>
        <w:tc>
          <w:tcPr>
            <w:tcW w:w="338" w:type="pct"/>
            <w:tcBorders>
              <w:top w:val="nil"/>
              <w:bottom w:val="nil"/>
            </w:tcBorders>
          </w:tcPr>
          <w:p w14:paraId="56D3D9DE" w14:textId="72E320AE" w:rsidR="00B70DB7" w:rsidRPr="00E84424" w:rsidRDefault="00CF1017" w:rsidP="00B70DB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CF1017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26</w:t>
            </w:r>
          </w:p>
        </w:tc>
        <w:tc>
          <w:tcPr>
            <w:tcW w:w="337" w:type="pct"/>
            <w:tcBorders>
              <w:top w:val="nil"/>
              <w:bottom w:val="nil"/>
            </w:tcBorders>
          </w:tcPr>
          <w:p w14:paraId="1859F1D7" w14:textId="77777777" w:rsidR="00B70DB7" w:rsidRPr="00E84424" w:rsidRDefault="00B70DB7" w:rsidP="00B70DB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E84424">
              <w:rPr>
                <w:rFonts w:ascii="Browallia New" w:eastAsia="Arial Unicode MS" w:hAnsi="Browallia New" w:cs="Browallia New"/>
                <w:sz w:val="18"/>
                <w:szCs w:val="18"/>
                <w:lang w:val="en-US" w:bidi="th-TH"/>
              </w:rPr>
              <w:t>-</w:t>
            </w:r>
          </w:p>
        </w:tc>
        <w:tc>
          <w:tcPr>
            <w:tcW w:w="337" w:type="pct"/>
            <w:tcBorders>
              <w:top w:val="nil"/>
              <w:bottom w:val="nil"/>
            </w:tcBorders>
          </w:tcPr>
          <w:p w14:paraId="4D9F96ED" w14:textId="0F09EAC7" w:rsidR="00B70DB7" w:rsidRPr="00E84424" w:rsidRDefault="00CF1017" w:rsidP="00B70DB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CF1017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916</w:t>
            </w:r>
          </w:p>
        </w:tc>
        <w:tc>
          <w:tcPr>
            <w:tcW w:w="337" w:type="pct"/>
            <w:tcBorders>
              <w:top w:val="nil"/>
              <w:bottom w:val="nil"/>
            </w:tcBorders>
          </w:tcPr>
          <w:p w14:paraId="7E6DE96C" w14:textId="5C54CDF8" w:rsidR="00B70DB7" w:rsidRPr="00E84424" w:rsidRDefault="00CF1017" w:rsidP="00B70DB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CF1017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1</w:t>
            </w:r>
            <w:r w:rsidR="00B70DB7" w:rsidRPr="00E84424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060</w:t>
            </w:r>
          </w:p>
        </w:tc>
        <w:tc>
          <w:tcPr>
            <w:tcW w:w="337" w:type="pct"/>
            <w:tcBorders>
              <w:top w:val="nil"/>
              <w:bottom w:val="nil"/>
            </w:tcBorders>
          </w:tcPr>
          <w:p w14:paraId="59A0C094" w14:textId="77777777" w:rsidR="00B70DB7" w:rsidRPr="00E84424" w:rsidRDefault="00B70DB7" w:rsidP="00B70DB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E84424">
              <w:rPr>
                <w:rFonts w:ascii="Browallia New" w:eastAsia="Arial Unicode MS" w:hAnsi="Browallia New" w:cs="Browallia New"/>
                <w:sz w:val="18"/>
                <w:szCs w:val="18"/>
                <w:lang w:val="en-US" w:bidi="th-TH"/>
              </w:rPr>
              <w:t>-</w:t>
            </w:r>
          </w:p>
        </w:tc>
        <w:tc>
          <w:tcPr>
            <w:tcW w:w="337" w:type="pct"/>
            <w:tcBorders>
              <w:top w:val="nil"/>
              <w:bottom w:val="nil"/>
            </w:tcBorders>
          </w:tcPr>
          <w:p w14:paraId="0708E0C9" w14:textId="77777777" w:rsidR="00B70DB7" w:rsidRPr="00E84424" w:rsidRDefault="00B70DB7" w:rsidP="00B70DB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E84424">
              <w:rPr>
                <w:rFonts w:ascii="Browallia New" w:eastAsia="Arial Unicode MS" w:hAnsi="Browallia New" w:cs="Browallia New"/>
                <w:sz w:val="18"/>
                <w:szCs w:val="18"/>
                <w:lang w:val="en-US" w:bidi="th-TH"/>
              </w:rPr>
              <w:t>-</w:t>
            </w:r>
          </w:p>
        </w:tc>
        <w:tc>
          <w:tcPr>
            <w:tcW w:w="337" w:type="pct"/>
            <w:tcBorders>
              <w:top w:val="nil"/>
              <w:bottom w:val="nil"/>
            </w:tcBorders>
          </w:tcPr>
          <w:p w14:paraId="7AA42B86" w14:textId="2976AEC2" w:rsidR="00B70DB7" w:rsidRPr="00E84424" w:rsidRDefault="00CF1017" w:rsidP="00B70DB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CF1017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76</w:t>
            </w:r>
          </w:p>
        </w:tc>
        <w:tc>
          <w:tcPr>
            <w:tcW w:w="337" w:type="pct"/>
            <w:tcBorders>
              <w:top w:val="nil"/>
              <w:bottom w:val="nil"/>
            </w:tcBorders>
          </w:tcPr>
          <w:p w14:paraId="0726AFD7" w14:textId="7E86B203" w:rsidR="00B70DB7" w:rsidRPr="00E84424" w:rsidRDefault="00CF1017" w:rsidP="00B70DB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CF1017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19</w:t>
            </w:r>
          </w:p>
        </w:tc>
        <w:tc>
          <w:tcPr>
            <w:tcW w:w="337" w:type="pct"/>
            <w:tcBorders>
              <w:top w:val="nil"/>
              <w:bottom w:val="nil"/>
            </w:tcBorders>
          </w:tcPr>
          <w:p w14:paraId="72347DD4" w14:textId="05C291CA" w:rsidR="00B70DB7" w:rsidRPr="00E84424" w:rsidRDefault="00CF1017" w:rsidP="00B70DB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CF1017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19</w:t>
            </w:r>
          </w:p>
        </w:tc>
        <w:tc>
          <w:tcPr>
            <w:tcW w:w="337" w:type="pct"/>
            <w:tcBorders>
              <w:top w:val="nil"/>
              <w:bottom w:val="nil"/>
            </w:tcBorders>
          </w:tcPr>
          <w:p w14:paraId="62CC2D18" w14:textId="77777777" w:rsidR="00B70DB7" w:rsidRPr="00E84424" w:rsidRDefault="00B70DB7" w:rsidP="00B70DB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E84424">
              <w:rPr>
                <w:rFonts w:ascii="Browallia New" w:eastAsia="Arial Unicode MS" w:hAnsi="Browallia New" w:cs="Browallia New"/>
                <w:sz w:val="18"/>
                <w:szCs w:val="18"/>
                <w:lang w:val="en-US" w:bidi="th-TH"/>
              </w:rPr>
              <w:t>-</w:t>
            </w:r>
          </w:p>
        </w:tc>
        <w:tc>
          <w:tcPr>
            <w:tcW w:w="337" w:type="pct"/>
            <w:tcBorders>
              <w:top w:val="nil"/>
              <w:bottom w:val="nil"/>
            </w:tcBorders>
          </w:tcPr>
          <w:p w14:paraId="4DEACDF4" w14:textId="2E656D1A" w:rsidR="00B70DB7" w:rsidRPr="00E84424" w:rsidRDefault="00CF1017" w:rsidP="00B70DB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CF1017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30</w:t>
            </w:r>
            <w:r w:rsidR="00B70DB7" w:rsidRPr="00E84424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574</w:t>
            </w:r>
          </w:p>
        </w:tc>
        <w:tc>
          <w:tcPr>
            <w:tcW w:w="365" w:type="pct"/>
            <w:gridSpan w:val="2"/>
            <w:tcBorders>
              <w:top w:val="nil"/>
              <w:bottom w:val="nil"/>
            </w:tcBorders>
          </w:tcPr>
          <w:p w14:paraId="43EBFA7C" w14:textId="347ED9B1" w:rsidR="00B70DB7" w:rsidRPr="00E84424" w:rsidRDefault="00CF101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lang w:val="en-GB"/>
              </w:rPr>
              <w:t>33</w:t>
            </w:r>
            <w:r w:rsidR="00B70DB7" w:rsidRPr="00E84424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lang w:val="en-GB"/>
              </w:rPr>
              <w:t>195</w:t>
            </w:r>
          </w:p>
        </w:tc>
      </w:tr>
      <w:tr w:rsidR="00B70DB7" w:rsidRPr="00E84424" w14:paraId="44D67B34" w14:textId="77777777" w:rsidTr="00783382">
        <w:tc>
          <w:tcPr>
            <w:tcW w:w="606" w:type="pct"/>
          </w:tcPr>
          <w:p w14:paraId="2F31F3E2" w14:textId="77777777" w:rsidR="00B70DB7" w:rsidRPr="00E84424" w:rsidRDefault="00B70DB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85"/>
              <w:rPr>
                <w:rFonts w:ascii="Browallia New" w:eastAsia="Arial Unicode MS" w:hAnsi="Browallia New" w:cs="Browallia New"/>
                <w:cs/>
              </w:rPr>
            </w:pPr>
            <w:r w:rsidRPr="00E84424">
              <w:rPr>
                <w:rFonts w:ascii="Browallia New" w:eastAsia="Arial Unicode MS" w:hAnsi="Browallia New" w:cs="Browallia New"/>
                <w:cs/>
              </w:rPr>
              <w:t xml:space="preserve">เพิ่มขึ้นจากการรวมธุรกิจ </w:t>
            </w:r>
          </w:p>
        </w:tc>
        <w:tc>
          <w:tcPr>
            <w:tcW w:w="316" w:type="pct"/>
            <w:tcBorders>
              <w:top w:val="nil"/>
              <w:bottom w:val="nil"/>
            </w:tcBorders>
          </w:tcPr>
          <w:p w14:paraId="2A65F341" w14:textId="77777777" w:rsidR="00B70DB7" w:rsidRPr="00E84424" w:rsidRDefault="00B70DB7" w:rsidP="00B70DB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</w:p>
        </w:tc>
        <w:tc>
          <w:tcPr>
            <w:tcW w:w="338" w:type="pct"/>
            <w:tcBorders>
              <w:top w:val="nil"/>
              <w:bottom w:val="nil"/>
            </w:tcBorders>
          </w:tcPr>
          <w:p w14:paraId="2431C966" w14:textId="77777777" w:rsidR="00B70DB7" w:rsidRPr="00E84424" w:rsidRDefault="00B70DB7" w:rsidP="00B70DB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</w:p>
        </w:tc>
        <w:tc>
          <w:tcPr>
            <w:tcW w:w="337" w:type="pct"/>
            <w:tcBorders>
              <w:top w:val="nil"/>
              <w:bottom w:val="nil"/>
            </w:tcBorders>
          </w:tcPr>
          <w:p w14:paraId="25081E28" w14:textId="77777777" w:rsidR="00B70DB7" w:rsidRPr="00E84424" w:rsidRDefault="00B70DB7" w:rsidP="00B70DB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</w:p>
        </w:tc>
        <w:tc>
          <w:tcPr>
            <w:tcW w:w="337" w:type="pct"/>
            <w:tcBorders>
              <w:top w:val="nil"/>
              <w:bottom w:val="nil"/>
            </w:tcBorders>
          </w:tcPr>
          <w:p w14:paraId="43799EAD" w14:textId="77777777" w:rsidR="00B70DB7" w:rsidRPr="00E84424" w:rsidRDefault="00B70DB7" w:rsidP="00B70DB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</w:p>
        </w:tc>
        <w:tc>
          <w:tcPr>
            <w:tcW w:w="337" w:type="pct"/>
            <w:tcBorders>
              <w:top w:val="nil"/>
              <w:bottom w:val="nil"/>
            </w:tcBorders>
          </w:tcPr>
          <w:p w14:paraId="2BC92AE4" w14:textId="77777777" w:rsidR="00B70DB7" w:rsidRPr="00E84424" w:rsidRDefault="00B70DB7" w:rsidP="00B70DB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</w:p>
        </w:tc>
        <w:tc>
          <w:tcPr>
            <w:tcW w:w="337" w:type="pct"/>
            <w:tcBorders>
              <w:top w:val="nil"/>
              <w:bottom w:val="nil"/>
            </w:tcBorders>
          </w:tcPr>
          <w:p w14:paraId="5F7F30B6" w14:textId="77777777" w:rsidR="00B70DB7" w:rsidRPr="00E84424" w:rsidRDefault="00B70DB7" w:rsidP="00B70DB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</w:p>
        </w:tc>
        <w:tc>
          <w:tcPr>
            <w:tcW w:w="337" w:type="pct"/>
            <w:tcBorders>
              <w:top w:val="nil"/>
              <w:bottom w:val="nil"/>
            </w:tcBorders>
          </w:tcPr>
          <w:p w14:paraId="2D7CA5B0" w14:textId="77777777" w:rsidR="00B70DB7" w:rsidRPr="00E84424" w:rsidRDefault="00B70DB7" w:rsidP="00B70DB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</w:p>
        </w:tc>
        <w:tc>
          <w:tcPr>
            <w:tcW w:w="337" w:type="pct"/>
            <w:tcBorders>
              <w:top w:val="nil"/>
              <w:bottom w:val="nil"/>
            </w:tcBorders>
          </w:tcPr>
          <w:p w14:paraId="21ED162C" w14:textId="77777777" w:rsidR="00B70DB7" w:rsidRPr="00E84424" w:rsidRDefault="00B70DB7" w:rsidP="00B70DB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</w:p>
        </w:tc>
        <w:tc>
          <w:tcPr>
            <w:tcW w:w="337" w:type="pct"/>
            <w:tcBorders>
              <w:top w:val="nil"/>
              <w:bottom w:val="nil"/>
            </w:tcBorders>
          </w:tcPr>
          <w:p w14:paraId="1F786988" w14:textId="77777777" w:rsidR="00B70DB7" w:rsidRPr="00E84424" w:rsidRDefault="00B70DB7" w:rsidP="00B70DB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</w:p>
        </w:tc>
        <w:tc>
          <w:tcPr>
            <w:tcW w:w="337" w:type="pct"/>
            <w:tcBorders>
              <w:top w:val="nil"/>
              <w:bottom w:val="nil"/>
            </w:tcBorders>
          </w:tcPr>
          <w:p w14:paraId="69754E2F" w14:textId="77777777" w:rsidR="00B70DB7" w:rsidRPr="00E84424" w:rsidRDefault="00B70DB7" w:rsidP="00B70DB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</w:p>
        </w:tc>
        <w:tc>
          <w:tcPr>
            <w:tcW w:w="337" w:type="pct"/>
            <w:tcBorders>
              <w:top w:val="nil"/>
              <w:bottom w:val="nil"/>
            </w:tcBorders>
          </w:tcPr>
          <w:p w14:paraId="544561BA" w14:textId="77777777" w:rsidR="00B70DB7" w:rsidRPr="00E84424" w:rsidRDefault="00B70DB7" w:rsidP="00B70DB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</w:p>
        </w:tc>
        <w:tc>
          <w:tcPr>
            <w:tcW w:w="337" w:type="pct"/>
            <w:tcBorders>
              <w:top w:val="nil"/>
              <w:bottom w:val="nil"/>
            </w:tcBorders>
          </w:tcPr>
          <w:p w14:paraId="04C2F1B1" w14:textId="77777777" w:rsidR="00B70DB7" w:rsidRPr="00E84424" w:rsidRDefault="00B70DB7" w:rsidP="00B70DB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</w:p>
        </w:tc>
        <w:tc>
          <w:tcPr>
            <w:tcW w:w="365" w:type="pct"/>
            <w:gridSpan w:val="2"/>
            <w:tcBorders>
              <w:top w:val="nil"/>
              <w:bottom w:val="nil"/>
            </w:tcBorders>
          </w:tcPr>
          <w:p w14:paraId="45BED3F7" w14:textId="77777777" w:rsidR="00B70DB7" w:rsidRPr="00E84424" w:rsidRDefault="00B70DB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</w:tr>
      <w:tr w:rsidR="00B70DB7" w:rsidRPr="00E84424" w14:paraId="4F218A11" w14:textId="77777777" w:rsidTr="00783382">
        <w:tc>
          <w:tcPr>
            <w:tcW w:w="606" w:type="pct"/>
          </w:tcPr>
          <w:p w14:paraId="734156E0" w14:textId="470713ED" w:rsidR="00B70DB7" w:rsidRPr="00E84424" w:rsidRDefault="00B70DB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85"/>
              <w:rPr>
                <w:rFonts w:ascii="Browallia New" w:eastAsia="Arial Unicode MS" w:hAnsi="Browallia New" w:cs="Browallia New"/>
                <w:cs/>
              </w:rPr>
            </w:pPr>
            <w:r w:rsidRPr="00E84424">
              <w:rPr>
                <w:rFonts w:ascii="Browallia New" w:eastAsia="Arial Unicode MS" w:hAnsi="Browallia New" w:cs="Browallia New"/>
                <w:cs/>
              </w:rPr>
              <w:t xml:space="preserve">   (หมายเหตุฯ ข้อ </w:t>
            </w:r>
            <w:r w:rsidR="00CF1017" w:rsidRPr="00CF1017">
              <w:rPr>
                <w:rFonts w:ascii="Browallia New" w:eastAsia="Arial Unicode MS" w:hAnsi="Browallia New" w:cs="Browallia New"/>
                <w:lang w:val="en-GB"/>
              </w:rPr>
              <w:t>43</w:t>
            </w:r>
            <w:r w:rsidRPr="00E84424">
              <w:rPr>
                <w:rFonts w:ascii="Browallia New" w:eastAsia="Arial Unicode MS" w:hAnsi="Browallia New" w:cs="Browallia New"/>
                <w:cs/>
                <w:lang w:val="en-GB"/>
              </w:rPr>
              <w:t>)</w:t>
            </w:r>
          </w:p>
        </w:tc>
        <w:tc>
          <w:tcPr>
            <w:tcW w:w="316" w:type="pct"/>
            <w:tcBorders>
              <w:top w:val="nil"/>
              <w:bottom w:val="nil"/>
            </w:tcBorders>
          </w:tcPr>
          <w:p w14:paraId="2CAEB92D" w14:textId="77777777" w:rsidR="00B70DB7" w:rsidRPr="00E84424" w:rsidRDefault="00B70DB7" w:rsidP="00B70DB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E84424">
              <w:rPr>
                <w:rFonts w:ascii="Browallia New" w:eastAsia="Arial Unicode MS" w:hAnsi="Browallia New" w:cs="Browallia New"/>
                <w:sz w:val="18"/>
                <w:szCs w:val="18"/>
                <w:lang w:val="en-US" w:bidi="th-TH"/>
              </w:rPr>
              <w:t>-</w:t>
            </w:r>
          </w:p>
        </w:tc>
        <w:tc>
          <w:tcPr>
            <w:tcW w:w="338" w:type="pct"/>
            <w:tcBorders>
              <w:top w:val="nil"/>
              <w:bottom w:val="nil"/>
            </w:tcBorders>
          </w:tcPr>
          <w:p w14:paraId="4602B91B" w14:textId="77777777" w:rsidR="00B70DB7" w:rsidRPr="00E84424" w:rsidRDefault="00B70DB7" w:rsidP="00B70DB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E84424">
              <w:rPr>
                <w:rFonts w:ascii="Browallia New" w:eastAsia="Arial Unicode MS" w:hAnsi="Browallia New" w:cs="Browallia New"/>
                <w:sz w:val="18"/>
                <w:szCs w:val="18"/>
                <w:lang w:val="en-US" w:bidi="th-TH"/>
              </w:rPr>
              <w:t>-</w:t>
            </w:r>
          </w:p>
        </w:tc>
        <w:tc>
          <w:tcPr>
            <w:tcW w:w="337" w:type="pct"/>
            <w:tcBorders>
              <w:top w:val="nil"/>
              <w:bottom w:val="nil"/>
            </w:tcBorders>
          </w:tcPr>
          <w:p w14:paraId="71841EC4" w14:textId="0F466055" w:rsidR="00B70DB7" w:rsidRPr="00E84424" w:rsidRDefault="00CF1017" w:rsidP="00B70DB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CF1017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1</w:t>
            </w:r>
          </w:p>
        </w:tc>
        <w:tc>
          <w:tcPr>
            <w:tcW w:w="337" w:type="pct"/>
            <w:tcBorders>
              <w:top w:val="nil"/>
              <w:bottom w:val="nil"/>
            </w:tcBorders>
          </w:tcPr>
          <w:p w14:paraId="749D3CDC" w14:textId="77777777" w:rsidR="00B70DB7" w:rsidRPr="00E84424" w:rsidRDefault="00B70DB7" w:rsidP="00B70DB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E84424">
              <w:rPr>
                <w:rFonts w:ascii="Browallia New" w:eastAsia="Arial Unicode MS" w:hAnsi="Browallia New" w:cs="Browallia New"/>
                <w:sz w:val="18"/>
                <w:szCs w:val="18"/>
                <w:lang w:val="en-US" w:bidi="th-TH"/>
              </w:rPr>
              <w:t>-</w:t>
            </w:r>
          </w:p>
        </w:tc>
        <w:tc>
          <w:tcPr>
            <w:tcW w:w="337" w:type="pct"/>
            <w:tcBorders>
              <w:top w:val="nil"/>
              <w:bottom w:val="nil"/>
            </w:tcBorders>
          </w:tcPr>
          <w:p w14:paraId="4F34C745" w14:textId="77777777" w:rsidR="00B70DB7" w:rsidRPr="00E84424" w:rsidRDefault="00B70DB7" w:rsidP="00B70DB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E84424">
              <w:rPr>
                <w:rFonts w:ascii="Browallia New" w:eastAsia="Arial Unicode MS" w:hAnsi="Browallia New" w:cs="Browallia New"/>
                <w:sz w:val="18"/>
                <w:szCs w:val="18"/>
                <w:lang w:val="en-US" w:bidi="th-TH"/>
              </w:rPr>
              <w:t>-</w:t>
            </w:r>
          </w:p>
        </w:tc>
        <w:tc>
          <w:tcPr>
            <w:tcW w:w="337" w:type="pct"/>
            <w:tcBorders>
              <w:top w:val="nil"/>
              <w:bottom w:val="nil"/>
            </w:tcBorders>
          </w:tcPr>
          <w:p w14:paraId="36CD8BF1" w14:textId="77777777" w:rsidR="00B70DB7" w:rsidRPr="00E84424" w:rsidRDefault="00B70DB7" w:rsidP="00B70DB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E84424">
              <w:rPr>
                <w:rFonts w:ascii="Browallia New" w:eastAsia="Arial Unicode MS" w:hAnsi="Browallia New" w:cs="Browallia New"/>
                <w:sz w:val="18"/>
                <w:szCs w:val="18"/>
                <w:lang w:val="en-US" w:bidi="th-TH"/>
              </w:rPr>
              <w:t>-</w:t>
            </w:r>
          </w:p>
        </w:tc>
        <w:tc>
          <w:tcPr>
            <w:tcW w:w="337" w:type="pct"/>
            <w:tcBorders>
              <w:top w:val="nil"/>
              <w:bottom w:val="nil"/>
            </w:tcBorders>
          </w:tcPr>
          <w:p w14:paraId="067E6948" w14:textId="77777777" w:rsidR="00B70DB7" w:rsidRPr="00E84424" w:rsidRDefault="00B70DB7" w:rsidP="00B70DB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E84424">
              <w:rPr>
                <w:rFonts w:ascii="Browallia New" w:eastAsia="Arial Unicode MS" w:hAnsi="Browallia New" w:cs="Browallia New"/>
                <w:sz w:val="18"/>
                <w:szCs w:val="18"/>
                <w:lang w:val="en-US" w:bidi="th-TH"/>
              </w:rPr>
              <w:t>-</w:t>
            </w:r>
          </w:p>
        </w:tc>
        <w:tc>
          <w:tcPr>
            <w:tcW w:w="337" w:type="pct"/>
            <w:tcBorders>
              <w:top w:val="nil"/>
              <w:bottom w:val="nil"/>
            </w:tcBorders>
          </w:tcPr>
          <w:p w14:paraId="3A99A2A2" w14:textId="77777777" w:rsidR="00B70DB7" w:rsidRPr="00E84424" w:rsidRDefault="00B70DB7" w:rsidP="00B70DB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E84424">
              <w:rPr>
                <w:rFonts w:ascii="Browallia New" w:eastAsia="Arial Unicode MS" w:hAnsi="Browallia New" w:cs="Browallia New"/>
                <w:sz w:val="18"/>
                <w:szCs w:val="18"/>
                <w:lang w:val="en-US" w:bidi="th-TH"/>
              </w:rPr>
              <w:t>-</w:t>
            </w:r>
          </w:p>
        </w:tc>
        <w:tc>
          <w:tcPr>
            <w:tcW w:w="337" w:type="pct"/>
            <w:tcBorders>
              <w:top w:val="nil"/>
              <w:bottom w:val="nil"/>
            </w:tcBorders>
          </w:tcPr>
          <w:p w14:paraId="3300F286" w14:textId="77777777" w:rsidR="00B70DB7" w:rsidRPr="00E84424" w:rsidRDefault="00B70DB7" w:rsidP="00B70DB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E84424">
              <w:rPr>
                <w:rFonts w:ascii="Browallia New" w:eastAsia="Arial Unicode MS" w:hAnsi="Browallia New" w:cs="Browallia New"/>
                <w:sz w:val="18"/>
                <w:szCs w:val="18"/>
                <w:lang w:val="en-US" w:bidi="th-TH"/>
              </w:rPr>
              <w:t>-</w:t>
            </w:r>
          </w:p>
        </w:tc>
        <w:tc>
          <w:tcPr>
            <w:tcW w:w="337" w:type="pct"/>
            <w:tcBorders>
              <w:top w:val="nil"/>
              <w:bottom w:val="nil"/>
            </w:tcBorders>
          </w:tcPr>
          <w:p w14:paraId="4664D812" w14:textId="109E6361" w:rsidR="00B70DB7" w:rsidRPr="00E84424" w:rsidRDefault="00CF1017" w:rsidP="00B70DB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CF1017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2</w:t>
            </w:r>
          </w:p>
        </w:tc>
        <w:tc>
          <w:tcPr>
            <w:tcW w:w="337" w:type="pct"/>
            <w:tcBorders>
              <w:top w:val="nil"/>
              <w:bottom w:val="nil"/>
            </w:tcBorders>
          </w:tcPr>
          <w:p w14:paraId="25C1F8C4" w14:textId="77777777" w:rsidR="00B70DB7" w:rsidRPr="00E84424" w:rsidRDefault="00B70DB7" w:rsidP="00B70DB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E84424">
              <w:rPr>
                <w:rFonts w:ascii="Browallia New" w:eastAsia="Arial Unicode MS" w:hAnsi="Browallia New" w:cs="Browallia New"/>
                <w:sz w:val="18"/>
                <w:szCs w:val="18"/>
                <w:lang w:val="en-US" w:bidi="th-TH"/>
              </w:rPr>
              <w:t>-</w:t>
            </w:r>
          </w:p>
        </w:tc>
        <w:tc>
          <w:tcPr>
            <w:tcW w:w="337" w:type="pct"/>
            <w:tcBorders>
              <w:top w:val="nil"/>
              <w:bottom w:val="nil"/>
            </w:tcBorders>
          </w:tcPr>
          <w:p w14:paraId="1D7142F5" w14:textId="77777777" w:rsidR="00B70DB7" w:rsidRPr="00E84424" w:rsidRDefault="00B70DB7" w:rsidP="00B70DB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E84424">
              <w:rPr>
                <w:rFonts w:ascii="Browallia New" w:eastAsia="Arial Unicode MS" w:hAnsi="Browallia New" w:cs="Browallia New"/>
                <w:sz w:val="18"/>
                <w:szCs w:val="18"/>
                <w:lang w:val="en-US" w:bidi="th-TH"/>
              </w:rPr>
              <w:t>-</w:t>
            </w:r>
          </w:p>
        </w:tc>
        <w:tc>
          <w:tcPr>
            <w:tcW w:w="365" w:type="pct"/>
            <w:gridSpan w:val="2"/>
            <w:tcBorders>
              <w:top w:val="nil"/>
              <w:bottom w:val="nil"/>
            </w:tcBorders>
          </w:tcPr>
          <w:p w14:paraId="1D227CFC" w14:textId="66DA175F" w:rsidR="00B70DB7" w:rsidRPr="00E84424" w:rsidRDefault="00CF101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lang w:val="en-GB"/>
              </w:rPr>
              <w:t>3</w:t>
            </w:r>
          </w:p>
        </w:tc>
      </w:tr>
      <w:tr w:rsidR="00B70DB7" w:rsidRPr="00E84424" w14:paraId="0E5A43CB" w14:textId="77777777" w:rsidTr="00783382">
        <w:tc>
          <w:tcPr>
            <w:tcW w:w="606" w:type="pct"/>
          </w:tcPr>
          <w:p w14:paraId="54BA82B2" w14:textId="77777777" w:rsidR="00B70DB7" w:rsidRPr="00E84424" w:rsidRDefault="00B70DB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85"/>
              <w:rPr>
                <w:rFonts w:ascii="Browallia New" w:eastAsia="Arial Unicode MS" w:hAnsi="Browallia New" w:cs="Browallia New"/>
              </w:rPr>
            </w:pPr>
            <w:r w:rsidRPr="00E84424">
              <w:rPr>
                <w:rFonts w:ascii="Browallia New" w:eastAsia="Arial Unicode MS" w:hAnsi="Browallia New" w:cs="Browallia New"/>
                <w:cs/>
              </w:rPr>
              <w:t>โอนสินทรัพย์เข้า (ออก)</w:t>
            </w:r>
          </w:p>
        </w:tc>
        <w:tc>
          <w:tcPr>
            <w:tcW w:w="316" w:type="pct"/>
            <w:tcBorders>
              <w:top w:val="nil"/>
              <w:bottom w:val="nil"/>
            </w:tcBorders>
          </w:tcPr>
          <w:p w14:paraId="1234BC4F" w14:textId="77777777" w:rsidR="00B70DB7" w:rsidRPr="00E84424" w:rsidRDefault="00B70DB7" w:rsidP="00B70DB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E84424">
              <w:rPr>
                <w:rFonts w:ascii="Browallia New" w:eastAsia="Arial Unicode MS" w:hAnsi="Browallia New" w:cs="Browallia New"/>
                <w:sz w:val="18"/>
                <w:szCs w:val="18"/>
                <w:lang w:val="en-US" w:bidi="th-TH"/>
              </w:rPr>
              <w:t>-</w:t>
            </w:r>
          </w:p>
        </w:tc>
        <w:tc>
          <w:tcPr>
            <w:tcW w:w="338" w:type="pct"/>
            <w:tcBorders>
              <w:top w:val="nil"/>
              <w:bottom w:val="nil"/>
            </w:tcBorders>
          </w:tcPr>
          <w:p w14:paraId="0C28EDC8" w14:textId="11098A52" w:rsidR="00B70DB7" w:rsidRPr="00E84424" w:rsidRDefault="00CF1017" w:rsidP="00B70DB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CF1017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915</w:t>
            </w:r>
          </w:p>
        </w:tc>
        <w:tc>
          <w:tcPr>
            <w:tcW w:w="337" w:type="pct"/>
            <w:tcBorders>
              <w:top w:val="nil"/>
              <w:bottom w:val="nil"/>
            </w:tcBorders>
          </w:tcPr>
          <w:p w14:paraId="1936C549" w14:textId="77777777" w:rsidR="00B70DB7" w:rsidRPr="00E84424" w:rsidRDefault="00B70DB7" w:rsidP="00B70DB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E84424">
              <w:rPr>
                <w:rFonts w:ascii="Browallia New" w:eastAsia="Arial Unicode MS" w:hAnsi="Browallia New" w:cs="Browallia New"/>
                <w:sz w:val="18"/>
                <w:szCs w:val="18"/>
                <w:lang w:val="en-US" w:bidi="th-TH"/>
              </w:rPr>
              <w:t>-</w:t>
            </w:r>
          </w:p>
        </w:tc>
        <w:tc>
          <w:tcPr>
            <w:tcW w:w="337" w:type="pct"/>
            <w:tcBorders>
              <w:top w:val="nil"/>
              <w:bottom w:val="nil"/>
            </w:tcBorders>
          </w:tcPr>
          <w:p w14:paraId="653B3AC3" w14:textId="0A09F187" w:rsidR="00B70DB7" w:rsidRPr="00E84424" w:rsidRDefault="00CF1017" w:rsidP="00B70DB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CF1017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2</w:t>
            </w:r>
            <w:r w:rsidR="00B70DB7" w:rsidRPr="00E84424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229</w:t>
            </w:r>
          </w:p>
        </w:tc>
        <w:tc>
          <w:tcPr>
            <w:tcW w:w="337" w:type="pct"/>
            <w:tcBorders>
              <w:top w:val="nil"/>
              <w:bottom w:val="nil"/>
            </w:tcBorders>
          </w:tcPr>
          <w:p w14:paraId="2C4A425A" w14:textId="22DAD3AB" w:rsidR="00B70DB7" w:rsidRPr="00E84424" w:rsidRDefault="00CF1017" w:rsidP="00B70DB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CF1017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299</w:t>
            </w:r>
          </w:p>
        </w:tc>
        <w:tc>
          <w:tcPr>
            <w:tcW w:w="337" w:type="pct"/>
            <w:tcBorders>
              <w:top w:val="nil"/>
              <w:bottom w:val="nil"/>
            </w:tcBorders>
          </w:tcPr>
          <w:p w14:paraId="37E045AC" w14:textId="55A98B66" w:rsidR="00B70DB7" w:rsidRPr="00E84424" w:rsidRDefault="00CF1017" w:rsidP="00B70DB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CF1017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40</w:t>
            </w:r>
          </w:p>
        </w:tc>
        <w:tc>
          <w:tcPr>
            <w:tcW w:w="337" w:type="pct"/>
            <w:tcBorders>
              <w:top w:val="nil"/>
              <w:bottom w:val="nil"/>
            </w:tcBorders>
          </w:tcPr>
          <w:p w14:paraId="31DD9C32" w14:textId="77777777" w:rsidR="00B70DB7" w:rsidRPr="00E84424" w:rsidRDefault="00B70DB7" w:rsidP="00B70DB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E84424">
              <w:rPr>
                <w:rFonts w:ascii="Browallia New" w:eastAsia="Arial Unicode MS" w:hAnsi="Browallia New" w:cs="Browallia New"/>
                <w:sz w:val="18"/>
                <w:szCs w:val="18"/>
                <w:lang w:val="en-US" w:bidi="th-TH"/>
              </w:rPr>
              <w:t>-</w:t>
            </w:r>
          </w:p>
        </w:tc>
        <w:tc>
          <w:tcPr>
            <w:tcW w:w="337" w:type="pct"/>
            <w:tcBorders>
              <w:top w:val="nil"/>
              <w:bottom w:val="nil"/>
            </w:tcBorders>
          </w:tcPr>
          <w:p w14:paraId="1DBDF34C" w14:textId="76537C23" w:rsidR="00B70DB7" w:rsidRPr="00E84424" w:rsidRDefault="00CF1017" w:rsidP="00B70DB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CF1017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338</w:t>
            </w:r>
          </w:p>
        </w:tc>
        <w:tc>
          <w:tcPr>
            <w:tcW w:w="337" w:type="pct"/>
            <w:tcBorders>
              <w:top w:val="nil"/>
              <w:bottom w:val="nil"/>
            </w:tcBorders>
          </w:tcPr>
          <w:p w14:paraId="1B2B68E1" w14:textId="0E1E8025" w:rsidR="00B70DB7" w:rsidRPr="00E84424" w:rsidRDefault="00CF1017" w:rsidP="00B70DB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CF1017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173</w:t>
            </w:r>
          </w:p>
        </w:tc>
        <w:tc>
          <w:tcPr>
            <w:tcW w:w="337" w:type="pct"/>
            <w:tcBorders>
              <w:top w:val="nil"/>
              <w:bottom w:val="nil"/>
            </w:tcBorders>
          </w:tcPr>
          <w:p w14:paraId="6B63310A" w14:textId="400F93B3" w:rsidR="00B70DB7" w:rsidRPr="00E84424" w:rsidRDefault="00CF1017" w:rsidP="00B70DB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CF1017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72</w:t>
            </w:r>
          </w:p>
        </w:tc>
        <w:tc>
          <w:tcPr>
            <w:tcW w:w="337" w:type="pct"/>
            <w:tcBorders>
              <w:top w:val="nil"/>
              <w:bottom w:val="nil"/>
            </w:tcBorders>
          </w:tcPr>
          <w:p w14:paraId="575D3A67" w14:textId="77777777" w:rsidR="00B70DB7" w:rsidRPr="00E84424" w:rsidRDefault="00B70DB7" w:rsidP="00B70DB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E84424">
              <w:rPr>
                <w:rFonts w:ascii="Browallia New" w:eastAsia="Arial Unicode MS" w:hAnsi="Browallia New" w:cs="Browallia New"/>
                <w:sz w:val="18"/>
                <w:szCs w:val="18"/>
                <w:lang w:val="en-US" w:bidi="th-TH"/>
              </w:rPr>
              <w:t>-</w:t>
            </w:r>
          </w:p>
        </w:tc>
        <w:tc>
          <w:tcPr>
            <w:tcW w:w="337" w:type="pct"/>
            <w:tcBorders>
              <w:top w:val="nil"/>
              <w:bottom w:val="nil"/>
            </w:tcBorders>
          </w:tcPr>
          <w:p w14:paraId="2E965F4E" w14:textId="4C4CD309" w:rsidR="00B70DB7" w:rsidRPr="00E84424" w:rsidRDefault="00B70DB7" w:rsidP="00B70DB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E84424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4</w:t>
            </w:r>
            <w:r w:rsidRPr="00E84424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,</w:t>
            </w:r>
            <w:r w:rsidR="00CF1017" w:rsidRPr="00CF1017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066</w:t>
            </w:r>
            <w:r w:rsidRPr="00E84424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)</w:t>
            </w:r>
          </w:p>
        </w:tc>
        <w:tc>
          <w:tcPr>
            <w:tcW w:w="365" w:type="pct"/>
            <w:gridSpan w:val="2"/>
            <w:tcBorders>
              <w:top w:val="nil"/>
              <w:bottom w:val="nil"/>
            </w:tcBorders>
          </w:tcPr>
          <w:p w14:paraId="59D2FDAA" w14:textId="77777777" w:rsidR="00B70DB7" w:rsidRPr="00E84424" w:rsidRDefault="00B70DB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</w:tr>
      <w:tr w:rsidR="00B70DB7" w:rsidRPr="00E84424" w14:paraId="69292958" w14:textId="77777777" w:rsidTr="00783382">
        <w:tc>
          <w:tcPr>
            <w:tcW w:w="606" w:type="pct"/>
          </w:tcPr>
          <w:p w14:paraId="37E77ED7" w14:textId="77777777" w:rsidR="00B70DB7" w:rsidRPr="00E84424" w:rsidRDefault="00B70DB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85"/>
              <w:rPr>
                <w:rFonts w:ascii="Browallia New" w:eastAsia="Arial Unicode MS" w:hAnsi="Browallia New" w:cs="Browallia New"/>
              </w:rPr>
            </w:pPr>
            <w:r w:rsidRPr="00E84424">
              <w:rPr>
                <w:rFonts w:ascii="Browallia New" w:eastAsia="Arial Unicode MS" w:hAnsi="Browallia New" w:cs="Browallia New"/>
                <w:cs/>
              </w:rPr>
              <w:t>โอนไปสินทรัพย์ไม่มีตัวตน</w:t>
            </w:r>
          </w:p>
        </w:tc>
        <w:tc>
          <w:tcPr>
            <w:tcW w:w="316" w:type="pct"/>
            <w:tcBorders>
              <w:bottom w:val="nil"/>
            </w:tcBorders>
          </w:tcPr>
          <w:p w14:paraId="46F9CB82" w14:textId="77777777" w:rsidR="00B70DB7" w:rsidRPr="00E84424" w:rsidRDefault="00B70DB7" w:rsidP="00B70DB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</w:p>
        </w:tc>
        <w:tc>
          <w:tcPr>
            <w:tcW w:w="338" w:type="pct"/>
            <w:tcBorders>
              <w:bottom w:val="nil"/>
            </w:tcBorders>
          </w:tcPr>
          <w:p w14:paraId="7801060D" w14:textId="77777777" w:rsidR="00B70DB7" w:rsidRPr="00E84424" w:rsidRDefault="00B70DB7" w:rsidP="00B70DB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</w:p>
        </w:tc>
        <w:tc>
          <w:tcPr>
            <w:tcW w:w="337" w:type="pct"/>
            <w:tcBorders>
              <w:bottom w:val="nil"/>
            </w:tcBorders>
          </w:tcPr>
          <w:p w14:paraId="5A521A08" w14:textId="77777777" w:rsidR="00B70DB7" w:rsidRPr="00E84424" w:rsidRDefault="00B70DB7" w:rsidP="00B70DB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</w:p>
        </w:tc>
        <w:tc>
          <w:tcPr>
            <w:tcW w:w="337" w:type="pct"/>
            <w:tcBorders>
              <w:bottom w:val="nil"/>
            </w:tcBorders>
          </w:tcPr>
          <w:p w14:paraId="1ABD81BF" w14:textId="77777777" w:rsidR="00B70DB7" w:rsidRPr="00E84424" w:rsidRDefault="00B70DB7" w:rsidP="00B70DB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</w:p>
        </w:tc>
        <w:tc>
          <w:tcPr>
            <w:tcW w:w="337" w:type="pct"/>
            <w:tcBorders>
              <w:bottom w:val="nil"/>
            </w:tcBorders>
          </w:tcPr>
          <w:p w14:paraId="732731E2" w14:textId="77777777" w:rsidR="00B70DB7" w:rsidRPr="00E84424" w:rsidRDefault="00B70DB7" w:rsidP="00B70DB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</w:p>
        </w:tc>
        <w:tc>
          <w:tcPr>
            <w:tcW w:w="337" w:type="pct"/>
            <w:tcBorders>
              <w:bottom w:val="nil"/>
            </w:tcBorders>
          </w:tcPr>
          <w:p w14:paraId="41B19F77" w14:textId="77777777" w:rsidR="00B70DB7" w:rsidRPr="00E84424" w:rsidRDefault="00B70DB7" w:rsidP="00B70DB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</w:p>
        </w:tc>
        <w:tc>
          <w:tcPr>
            <w:tcW w:w="337" w:type="pct"/>
            <w:tcBorders>
              <w:bottom w:val="nil"/>
            </w:tcBorders>
          </w:tcPr>
          <w:p w14:paraId="563F7584" w14:textId="77777777" w:rsidR="00B70DB7" w:rsidRPr="00E84424" w:rsidRDefault="00B70DB7" w:rsidP="00B70DB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</w:p>
        </w:tc>
        <w:tc>
          <w:tcPr>
            <w:tcW w:w="337" w:type="pct"/>
            <w:tcBorders>
              <w:bottom w:val="nil"/>
            </w:tcBorders>
          </w:tcPr>
          <w:p w14:paraId="5B8C2843" w14:textId="77777777" w:rsidR="00B70DB7" w:rsidRPr="00E84424" w:rsidRDefault="00B70DB7" w:rsidP="00B70DB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</w:p>
        </w:tc>
        <w:tc>
          <w:tcPr>
            <w:tcW w:w="337" w:type="pct"/>
            <w:tcBorders>
              <w:bottom w:val="nil"/>
            </w:tcBorders>
          </w:tcPr>
          <w:p w14:paraId="2AF16DFB" w14:textId="77777777" w:rsidR="00B70DB7" w:rsidRPr="00E84424" w:rsidRDefault="00B70DB7" w:rsidP="00B70DB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</w:p>
        </w:tc>
        <w:tc>
          <w:tcPr>
            <w:tcW w:w="337" w:type="pct"/>
            <w:tcBorders>
              <w:bottom w:val="nil"/>
            </w:tcBorders>
          </w:tcPr>
          <w:p w14:paraId="0B14EF48" w14:textId="77777777" w:rsidR="00B70DB7" w:rsidRPr="00E84424" w:rsidRDefault="00B70DB7" w:rsidP="00B70DB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</w:p>
        </w:tc>
        <w:tc>
          <w:tcPr>
            <w:tcW w:w="337" w:type="pct"/>
            <w:tcBorders>
              <w:bottom w:val="nil"/>
            </w:tcBorders>
          </w:tcPr>
          <w:p w14:paraId="3D2C605E" w14:textId="77777777" w:rsidR="00B70DB7" w:rsidRPr="00E84424" w:rsidRDefault="00B70DB7" w:rsidP="00B70DB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</w:p>
        </w:tc>
        <w:tc>
          <w:tcPr>
            <w:tcW w:w="337" w:type="pct"/>
            <w:tcBorders>
              <w:bottom w:val="nil"/>
            </w:tcBorders>
          </w:tcPr>
          <w:p w14:paraId="6A79CD5D" w14:textId="77777777" w:rsidR="00B70DB7" w:rsidRPr="00E84424" w:rsidRDefault="00B70DB7" w:rsidP="00B70DB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</w:p>
        </w:tc>
        <w:tc>
          <w:tcPr>
            <w:tcW w:w="365" w:type="pct"/>
            <w:gridSpan w:val="2"/>
            <w:tcBorders>
              <w:bottom w:val="nil"/>
            </w:tcBorders>
          </w:tcPr>
          <w:p w14:paraId="5DC8531B" w14:textId="77777777" w:rsidR="00B70DB7" w:rsidRPr="00E84424" w:rsidRDefault="00B70DB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</w:tr>
      <w:tr w:rsidR="00B70DB7" w:rsidRPr="00E84424" w14:paraId="2EA284E5" w14:textId="77777777" w:rsidTr="00783382">
        <w:tc>
          <w:tcPr>
            <w:tcW w:w="606" w:type="pct"/>
          </w:tcPr>
          <w:p w14:paraId="6B23FC71" w14:textId="519F8B7C" w:rsidR="00B70DB7" w:rsidRPr="00E84424" w:rsidRDefault="00B70DB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85"/>
              <w:rPr>
                <w:rFonts w:ascii="Browallia New" w:eastAsia="Arial Unicode MS" w:hAnsi="Browallia New" w:cs="Browallia New"/>
                <w:cs/>
              </w:rPr>
            </w:pPr>
            <w:r w:rsidRPr="00E84424">
              <w:rPr>
                <w:rFonts w:ascii="Browallia New" w:eastAsia="Arial Unicode MS" w:hAnsi="Browallia New" w:cs="Browallia New"/>
                <w:cs/>
              </w:rPr>
              <w:t xml:space="preserve">   </w:t>
            </w:r>
            <w:r w:rsidRPr="00E84424">
              <w:rPr>
                <w:rFonts w:ascii="Browallia New" w:eastAsia="Arial Unicode MS" w:hAnsi="Browallia New" w:cs="Browallia New"/>
              </w:rPr>
              <w:t>(</w:t>
            </w:r>
            <w:r w:rsidRPr="00E84424">
              <w:rPr>
                <w:rFonts w:ascii="Browallia New" w:eastAsia="Arial Unicode MS" w:hAnsi="Browallia New" w:cs="Browallia New"/>
                <w:cs/>
              </w:rPr>
              <w:t xml:space="preserve">หมายเหตุฯ ข้อ </w:t>
            </w:r>
            <w:r w:rsidR="00CF1017" w:rsidRPr="00CF1017">
              <w:rPr>
                <w:rFonts w:ascii="Browallia New" w:eastAsia="Arial Unicode MS" w:hAnsi="Browallia New" w:cs="Browallia New"/>
                <w:lang w:val="en-GB"/>
              </w:rPr>
              <w:t>23</w:t>
            </w:r>
            <w:r w:rsidRPr="00E84424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316" w:type="pct"/>
            <w:tcBorders>
              <w:top w:val="nil"/>
              <w:bottom w:val="nil"/>
            </w:tcBorders>
          </w:tcPr>
          <w:p w14:paraId="5E987555" w14:textId="77777777" w:rsidR="00B70DB7" w:rsidRPr="00E84424" w:rsidRDefault="00B70DB7" w:rsidP="00B70DB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E84424">
              <w:rPr>
                <w:rFonts w:ascii="Browallia New" w:eastAsia="Arial Unicode MS" w:hAnsi="Browallia New" w:cs="Browallia New"/>
                <w:sz w:val="18"/>
                <w:szCs w:val="18"/>
                <w:lang w:val="en-US" w:bidi="th-TH"/>
              </w:rPr>
              <w:t>-</w:t>
            </w:r>
          </w:p>
        </w:tc>
        <w:tc>
          <w:tcPr>
            <w:tcW w:w="338" w:type="pct"/>
            <w:tcBorders>
              <w:top w:val="nil"/>
              <w:bottom w:val="nil"/>
            </w:tcBorders>
          </w:tcPr>
          <w:p w14:paraId="19DA2881" w14:textId="77777777" w:rsidR="00B70DB7" w:rsidRPr="00E84424" w:rsidRDefault="00B70DB7" w:rsidP="00B70DB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E84424">
              <w:rPr>
                <w:rFonts w:ascii="Browallia New" w:eastAsia="Arial Unicode MS" w:hAnsi="Browallia New" w:cs="Browallia New"/>
                <w:sz w:val="18"/>
                <w:szCs w:val="18"/>
                <w:lang w:val="en-US" w:bidi="th-TH"/>
              </w:rPr>
              <w:t>-</w:t>
            </w:r>
          </w:p>
        </w:tc>
        <w:tc>
          <w:tcPr>
            <w:tcW w:w="337" w:type="pct"/>
            <w:tcBorders>
              <w:top w:val="nil"/>
              <w:bottom w:val="nil"/>
            </w:tcBorders>
          </w:tcPr>
          <w:p w14:paraId="6150A28B" w14:textId="77777777" w:rsidR="00B70DB7" w:rsidRPr="00E84424" w:rsidRDefault="00B70DB7" w:rsidP="00B70DB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E84424">
              <w:rPr>
                <w:rFonts w:ascii="Browallia New" w:eastAsia="Arial Unicode MS" w:hAnsi="Browallia New" w:cs="Browallia New"/>
                <w:sz w:val="18"/>
                <w:szCs w:val="18"/>
                <w:lang w:val="en-US" w:bidi="th-TH"/>
              </w:rPr>
              <w:t>-</w:t>
            </w:r>
          </w:p>
        </w:tc>
        <w:tc>
          <w:tcPr>
            <w:tcW w:w="337" w:type="pct"/>
            <w:tcBorders>
              <w:top w:val="nil"/>
              <w:bottom w:val="nil"/>
            </w:tcBorders>
          </w:tcPr>
          <w:p w14:paraId="6D78ABD9" w14:textId="77777777" w:rsidR="00B70DB7" w:rsidRPr="00E84424" w:rsidRDefault="00B70DB7" w:rsidP="00B70DB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E84424">
              <w:rPr>
                <w:rFonts w:ascii="Browallia New" w:eastAsia="Arial Unicode MS" w:hAnsi="Browallia New" w:cs="Browallia New"/>
                <w:sz w:val="18"/>
                <w:szCs w:val="18"/>
                <w:lang w:val="en-US" w:bidi="th-TH"/>
              </w:rPr>
              <w:t>-</w:t>
            </w:r>
          </w:p>
        </w:tc>
        <w:tc>
          <w:tcPr>
            <w:tcW w:w="337" w:type="pct"/>
            <w:tcBorders>
              <w:top w:val="nil"/>
              <w:bottom w:val="nil"/>
            </w:tcBorders>
          </w:tcPr>
          <w:p w14:paraId="49659F9D" w14:textId="77777777" w:rsidR="00B70DB7" w:rsidRPr="00E84424" w:rsidRDefault="00B70DB7" w:rsidP="00B70DB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E84424">
              <w:rPr>
                <w:rFonts w:ascii="Browallia New" w:eastAsia="Arial Unicode MS" w:hAnsi="Browallia New" w:cs="Browallia New"/>
                <w:sz w:val="18"/>
                <w:szCs w:val="18"/>
                <w:lang w:val="en-US" w:bidi="th-TH"/>
              </w:rPr>
              <w:t>-</w:t>
            </w:r>
          </w:p>
        </w:tc>
        <w:tc>
          <w:tcPr>
            <w:tcW w:w="337" w:type="pct"/>
            <w:tcBorders>
              <w:top w:val="nil"/>
              <w:bottom w:val="nil"/>
            </w:tcBorders>
          </w:tcPr>
          <w:p w14:paraId="5AA92692" w14:textId="77777777" w:rsidR="00B70DB7" w:rsidRPr="00E84424" w:rsidRDefault="00B70DB7" w:rsidP="00B70DB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E84424">
              <w:rPr>
                <w:rFonts w:ascii="Browallia New" w:eastAsia="Arial Unicode MS" w:hAnsi="Browallia New" w:cs="Browallia New"/>
                <w:sz w:val="18"/>
                <w:szCs w:val="18"/>
                <w:lang w:val="en-US" w:bidi="th-TH"/>
              </w:rPr>
              <w:t>-</w:t>
            </w:r>
          </w:p>
        </w:tc>
        <w:tc>
          <w:tcPr>
            <w:tcW w:w="337" w:type="pct"/>
            <w:tcBorders>
              <w:top w:val="nil"/>
              <w:bottom w:val="nil"/>
            </w:tcBorders>
          </w:tcPr>
          <w:p w14:paraId="26399565" w14:textId="77777777" w:rsidR="00B70DB7" w:rsidRPr="00E84424" w:rsidRDefault="00B70DB7" w:rsidP="00B70DB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E84424">
              <w:rPr>
                <w:rFonts w:ascii="Browallia New" w:eastAsia="Arial Unicode MS" w:hAnsi="Browallia New" w:cs="Browallia New"/>
                <w:sz w:val="18"/>
                <w:szCs w:val="18"/>
                <w:lang w:val="en-US" w:bidi="th-TH"/>
              </w:rPr>
              <w:t>-</w:t>
            </w:r>
          </w:p>
        </w:tc>
        <w:tc>
          <w:tcPr>
            <w:tcW w:w="337" w:type="pct"/>
            <w:tcBorders>
              <w:top w:val="nil"/>
              <w:bottom w:val="nil"/>
            </w:tcBorders>
          </w:tcPr>
          <w:p w14:paraId="0A24FBD1" w14:textId="77777777" w:rsidR="00B70DB7" w:rsidRPr="00E84424" w:rsidRDefault="00B70DB7" w:rsidP="00B70DB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E84424">
              <w:rPr>
                <w:rFonts w:ascii="Browallia New" w:eastAsia="Arial Unicode MS" w:hAnsi="Browallia New" w:cs="Browallia New"/>
                <w:sz w:val="18"/>
                <w:szCs w:val="18"/>
                <w:lang w:val="en-US" w:bidi="th-TH"/>
              </w:rPr>
              <w:t>-</w:t>
            </w:r>
          </w:p>
        </w:tc>
        <w:tc>
          <w:tcPr>
            <w:tcW w:w="337" w:type="pct"/>
            <w:tcBorders>
              <w:top w:val="nil"/>
              <w:bottom w:val="nil"/>
            </w:tcBorders>
          </w:tcPr>
          <w:p w14:paraId="47DD3646" w14:textId="77777777" w:rsidR="00B70DB7" w:rsidRPr="00E84424" w:rsidRDefault="00B70DB7" w:rsidP="00B70DB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E84424">
              <w:rPr>
                <w:rFonts w:ascii="Browallia New" w:eastAsia="Arial Unicode MS" w:hAnsi="Browallia New" w:cs="Browallia New"/>
                <w:sz w:val="18"/>
                <w:szCs w:val="18"/>
                <w:lang w:val="en-US" w:bidi="th-TH"/>
              </w:rPr>
              <w:t>-</w:t>
            </w:r>
          </w:p>
        </w:tc>
        <w:tc>
          <w:tcPr>
            <w:tcW w:w="337" w:type="pct"/>
            <w:tcBorders>
              <w:top w:val="nil"/>
              <w:bottom w:val="nil"/>
            </w:tcBorders>
          </w:tcPr>
          <w:p w14:paraId="0C7801DC" w14:textId="77777777" w:rsidR="00B70DB7" w:rsidRPr="00E84424" w:rsidRDefault="00B70DB7" w:rsidP="00B70DB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E84424">
              <w:rPr>
                <w:rFonts w:ascii="Browallia New" w:eastAsia="Arial Unicode MS" w:hAnsi="Browallia New" w:cs="Browallia New"/>
                <w:sz w:val="18"/>
                <w:szCs w:val="18"/>
                <w:lang w:val="en-US" w:bidi="th-TH"/>
              </w:rPr>
              <w:t>-</w:t>
            </w:r>
          </w:p>
        </w:tc>
        <w:tc>
          <w:tcPr>
            <w:tcW w:w="337" w:type="pct"/>
            <w:tcBorders>
              <w:top w:val="nil"/>
              <w:bottom w:val="nil"/>
            </w:tcBorders>
          </w:tcPr>
          <w:p w14:paraId="72EC1402" w14:textId="77777777" w:rsidR="00B70DB7" w:rsidRPr="00E84424" w:rsidRDefault="00B70DB7" w:rsidP="00B70DB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E84424">
              <w:rPr>
                <w:rFonts w:ascii="Browallia New" w:eastAsia="Arial Unicode MS" w:hAnsi="Browallia New" w:cs="Browallia New"/>
                <w:sz w:val="18"/>
                <w:szCs w:val="18"/>
                <w:lang w:val="en-US" w:bidi="th-TH"/>
              </w:rPr>
              <w:t>-</w:t>
            </w:r>
          </w:p>
        </w:tc>
        <w:tc>
          <w:tcPr>
            <w:tcW w:w="337" w:type="pct"/>
            <w:tcBorders>
              <w:top w:val="nil"/>
              <w:bottom w:val="nil"/>
            </w:tcBorders>
          </w:tcPr>
          <w:p w14:paraId="65C88EAE" w14:textId="2DD3FE06" w:rsidR="00B70DB7" w:rsidRPr="00E84424" w:rsidRDefault="00B70DB7" w:rsidP="00B70DB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E84424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1</w:t>
            </w:r>
            <w:r w:rsidRPr="00E84424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)</w:t>
            </w:r>
          </w:p>
        </w:tc>
        <w:tc>
          <w:tcPr>
            <w:tcW w:w="365" w:type="pct"/>
            <w:gridSpan w:val="2"/>
            <w:tcBorders>
              <w:top w:val="nil"/>
              <w:bottom w:val="nil"/>
            </w:tcBorders>
          </w:tcPr>
          <w:p w14:paraId="5A169016" w14:textId="788D8A9B" w:rsidR="00B70DB7" w:rsidRPr="00E84424" w:rsidRDefault="00B70DB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lang w:val="en-GB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Pr="00E84424">
              <w:rPr>
                <w:rFonts w:ascii="Browallia New" w:eastAsia="Arial Unicode MS" w:hAnsi="Browallia New" w:cs="Browallia New"/>
                <w:lang w:val="en-GB"/>
              </w:rPr>
              <w:t>)</w:t>
            </w:r>
          </w:p>
        </w:tc>
      </w:tr>
      <w:tr w:rsidR="00B70DB7" w:rsidRPr="00E84424" w14:paraId="5F29C8CE" w14:textId="77777777" w:rsidTr="00783382">
        <w:tc>
          <w:tcPr>
            <w:tcW w:w="606" w:type="pct"/>
          </w:tcPr>
          <w:p w14:paraId="2BD1040F" w14:textId="77777777" w:rsidR="00B70DB7" w:rsidRPr="00E84424" w:rsidRDefault="00B70DB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85"/>
              <w:rPr>
                <w:rFonts w:ascii="Browallia New" w:eastAsia="Arial Unicode MS" w:hAnsi="Browallia New" w:cs="Browallia New"/>
                <w:cs/>
              </w:rPr>
            </w:pPr>
            <w:r w:rsidRPr="00E84424">
              <w:rPr>
                <w:rFonts w:ascii="Browallia New" w:eastAsia="Arial Unicode MS" w:hAnsi="Browallia New" w:cs="Browallia New"/>
                <w:cs/>
              </w:rPr>
              <w:t>จำหน่ายสินทรัพย์ สุทธิ</w:t>
            </w:r>
          </w:p>
        </w:tc>
        <w:tc>
          <w:tcPr>
            <w:tcW w:w="316" w:type="pct"/>
            <w:tcBorders>
              <w:top w:val="nil"/>
              <w:bottom w:val="nil"/>
            </w:tcBorders>
          </w:tcPr>
          <w:p w14:paraId="0C957624" w14:textId="77777777" w:rsidR="00B70DB7" w:rsidRPr="00E84424" w:rsidRDefault="00B70DB7" w:rsidP="00B70DB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E84424">
              <w:rPr>
                <w:rFonts w:ascii="Browallia New" w:eastAsia="Arial Unicode MS" w:hAnsi="Browallia New" w:cs="Browallia New"/>
                <w:sz w:val="18"/>
                <w:szCs w:val="18"/>
                <w:lang w:val="en-US" w:bidi="th-TH"/>
              </w:rPr>
              <w:t>-</w:t>
            </w:r>
          </w:p>
        </w:tc>
        <w:tc>
          <w:tcPr>
            <w:tcW w:w="338" w:type="pct"/>
            <w:tcBorders>
              <w:top w:val="nil"/>
              <w:bottom w:val="nil"/>
            </w:tcBorders>
          </w:tcPr>
          <w:p w14:paraId="5CE1E984" w14:textId="77777777" w:rsidR="00B70DB7" w:rsidRPr="00E84424" w:rsidRDefault="00B70DB7" w:rsidP="00B70DB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E84424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-</w:t>
            </w:r>
          </w:p>
        </w:tc>
        <w:tc>
          <w:tcPr>
            <w:tcW w:w="337" w:type="pct"/>
            <w:tcBorders>
              <w:top w:val="nil"/>
              <w:bottom w:val="nil"/>
            </w:tcBorders>
          </w:tcPr>
          <w:p w14:paraId="61C84DC2" w14:textId="77777777" w:rsidR="00B70DB7" w:rsidRPr="00E84424" w:rsidRDefault="00B70DB7" w:rsidP="00B70DB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E84424">
              <w:rPr>
                <w:rFonts w:ascii="Browallia New" w:eastAsia="Arial Unicode MS" w:hAnsi="Browallia New" w:cs="Browallia New"/>
                <w:sz w:val="18"/>
                <w:szCs w:val="18"/>
                <w:lang w:val="en-US" w:bidi="th-TH"/>
              </w:rPr>
              <w:t>-</w:t>
            </w:r>
          </w:p>
        </w:tc>
        <w:tc>
          <w:tcPr>
            <w:tcW w:w="337" w:type="pct"/>
            <w:tcBorders>
              <w:top w:val="nil"/>
              <w:bottom w:val="nil"/>
            </w:tcBorders>
          </w:tcPr>
          <w:p w14:paraId="5C5BFF64" w14:textId="77777777" w:rsidR="00B70DB7" w:rsidRPr="00E84424" w:rsidRDefault="00B70DB7" w:rsidP="00B70DB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E84424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-</w:t>
            </w:r>
          </w:p>
        </w:tc>
        <w:tc>
          <w:tcPr>
            <w:tcW w:w="337" w:type="pct"/>
            <w:tcBorders>
              <w:top w:val="nil"/>
              <w:bottom w:val="nil"/>
            </w:tcBorders>
          </w:tcPr>
          <w:p w14:paraId="50617917" w14:textId="77777777" w:rsidR="00B70DB7" w:rsidRPr="00E84424" w:rsidRDefault="00B70DB7" w:rsidP="00B70DB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E84424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-</w:t>
            </w:r>
          </w:p>
        </w:tc>
        <w:tc>
          <w:tcPr>
            <w:tcW w:w="337" w:type="pct"/>
            <w:tcBorders>
              <w:top w:val="nil"/>
              <w:bottom w:val="nil"/>
            </w:tcBorders>
          </w:tcPr>
          <w:p w14:paraId="466F586C" w14:textId="77777777" w:rsidR="00B70DB7" w:rsidRPr="00E84424" w:rsidRDefault="00B70DB7" w:rsidP="00B70DB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E84424">
              <w:rPr>
                <w:rFonts w:ascii="Browallia New" w:eastAsia="Arial Unicode MS" w:hAnsi="Browallia New" w:cs="Browallia New"/>
                <w:sz w:val="18"/>
                <w:szCs w:val="18"/>
                <w:lang w:val="en-US" w:bidi="th-TH"/>
              </w:rPr>
              <w:t>-</w:t>
            </w:r>
          </w:p>
        </w:tc>
        <w:tc>
          <w:tcPr>
            <w:tcW w:w="337" w:type="pct"/>
            <w:tcBorders>
              <w:top w:val="nil"/>
            </w:tcBorders>
          </w:tcPr>
          <w:p w14:paraId="38A004BF" w14:textId="77777777" w:rsidR="00B70DB7" w:rsidRPr="00E84424" w:rsidRDefault="00B70DB7" w:rsidP="00B70DB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E84424">
              <w:rPr>
                <w:rFonts w:ascii="Browallia New" w:eastAsia="Arial Unicode MS" w:hAnsi="Browallia New" w:cs="Browallia New"/>
                <w:sz w:val="18"/>
                <w:szCs w:val="18"/>
                <w:lang w:val="en-US" w:bidi="th-TH"/>
              </w:rPr>
              <w:t>-</w:t>
            </w:r>
          </w:p>
        </w:tc>
        <w:tc>
          <w:tcPr>
            <w:tcW w:w="337" w:type="pct"/>
            <w:tcBorders>
              <w:top w:val="nil"/>
            </w:tcBorders>
          </w:tcPr>
          <w:p w14:paraId="6DE2E13C" w14:textId="77777777" w:rsidR="00B70DB7" w:rsidRPr="00E84424" w:rsidRDefault="00B70DB7" w:rsidP="00B70DB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E84424">
              <w:rPr>
                <w:rFonts w:ascii="Browallia New" w:eastAsia="Arial Unicode MS" w:hAnsi="Browallia New" w:cs="Browallia New"/>
                <w:sz w:val="18"/>
                <w:szCs w:val="18"/>
                <w:lang w:val="en-US" w:bidi="th-TH"/>
              </w:rPr>
              <w:t>-</w:t>
            </w:r>
          </w:p>
        </w:tc>
        <w:tc>
          <w:tcPr>
            <w:tcW w:w="337" w:type="pct"/>
            <w:tcBorders>
              <w:top w:val="nil"/>
            </w:tcBorders>
          </w:tcPr>
          <w:p w14:paraId="33E7B06F" w14:textId="148023B9" w:rsidR="00B70DB7" w:rsidRPr="00E84424" w:rsidRDefault="00B70DB7" w:rsidP="00B70DB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E84424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101</w:t>
            </w:r>
            <w:r w:rsidRPr="00E84424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)</w:t>
            </w:r>
          </w:p>
        </w:tc>
        <w:tc>
          <w:tcPr>
            <w:tcW w:w="337" w:type="pct"/>
            <w:tcBorders>
              <w:top w:val="nil"/>
            </w:tcBorders>
          </w:tcPr>
          <w:p w14:paraId="5A68730E" w14:textId="3A55DECE" w:rsidR="00B70DB7" w:rsidRPr="00E84424" w:rsidRDefault="001B04EC" w:rsidP="00B70DB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-</w:t>
            </w:r>
          </w:p>
        </w:tc>
        <w:tc>
          <w:tcPr>
            <w:tcW w:w="337" w:type="pct"/>
            <w:tcBorders>
              <w:top w:val="nil"/>
            </w:tcBorders>
          </w:tcPr>
          <w:p w14:paraId="7412CD07" w14:textId="2D6950BD" w:rsidR="00B70DB7" w:rsidRPr="00E84424" w:rsidRDefault="000B4451" w:rsidP="00B70DB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-</w:t>
            </w:r>
          </w:p>
        </w:tc>
        <w:tc>
          <w:tcPr>
            <w:tcW w:w="337" w:type="pct"/>
            <w:tcBorders>
              <w:top w:val="nil"/>
            </w:tcBorders>
          </w:tcPr>
          <w:p w14:paraId="105089CB" w14:textId="77777777" w:rsidR="00B70DB7" w:rsidRPr="00E84424" w:rsidRDefault="00B70DB7" w:rsidP="00B70DB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E84424">
              <w:rPr>
                <w:rFonts w:ascii="Browallia New" w:eastAsia="Arial Unicode MS" w:hAnsi="Browallia New" w:cs="Browallia New"/>
                <w:sz w:val="18"/>
                <w:szCs w:val="18"/>
                <w:lang w:val="en-US" w:bidi="th-TH"/>
              </w:rPr>
              <w:t>-</w:t>
            </w:r>
          </w:p>
        </w:tc>
        <w:tc>
          <w:tcPr>
            <w:tcW w:w="365" w:type="pct"/>
            <w:gridSpan w:val="2"/>
            <w:tcBorders>
              <w:top w:val="nil"/>
            </w:tcBorders>
          </w:tcPr>
          <w:p w14:paraId="7CC2FB26" w14:textId="415BFB20" w:rsidR="00B70DB7" w:rsidRPr="00E84424" w:rsidRDefault="00B70DB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lang w:val="en-GB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lang w:val="en-GB"/>
              </w:rPr>
              <w:t>101</w:t>
            </w:r>
            <w:r w:rsidRPr="00E84424">
              <w:rPr>
                <w:rFonts w:ascii="Browallia New" w:eastAsia="Arial Unicode MS" w:hAnsi="Browallia New" w:cs="Browallia New"/>
                <w:lang w:val="en-GB"/>
              </w:rPr>
              <w:t>)</w:t>
            </w:r>
          </w:p>
        </w:tc>
      </w:tr>
      <w:tr w:rsidR="00B70DB7" w:rsidRPr="00E84424" w14:paraId="2A952CC3" w14:textId="77777777" w:rsidTr="00783382">
        <w:tc>
          <w:tcPr>
            <w:tcW w:w="606" w:type="pct"/>
          </w:tcPr>
          <w:p w14:paraId="6109652B" w14:textId="77777777" w:rsidR="00B70DB7" w:rsidRPr="00E84424" w:rsidRDefault="00B70DB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85"/>
              <w:rPr>
                <w:rFonts w:ascii="Browallia New" w:eastAsia="Arial Unicode MS" w:hAnsi="Browallia New" w:cs="Browallia New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cs/>
              </w:rPr>
              <w:t>ตัดจำหน่ายสินทรัพย์ สุทธิ</w:t>
            </w:r>
          </w:p>
        </w:tc>
        <w:tc>
          <w:tcPr>
            <w:tcW w:w="316" w:type="pct"/>
            <w:tcBorders>
              <w:top w:val="nil"/>
              <w:bottom w:val="nil"/>
            </w:tcBorders>
          </w:tcPr>
          <w:p w14:paraId="407B16C3" w14:textId="77777777" w:rsidR="00B70DB7" w:rsidRPr="00E84424" w:rsidRDefault="00B70DB7" w:rsidP="00B70DB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US" w:bidi="th-TH"/>
              </w:rPr>
            </w:pPr>
            <w:r w:rsidRPr="00E84424">
              <w:rPr>
                <w:rFonts w:ascii="Browallia New" w:eastAsia="Arial Unicode MS" w:hAnsi="Browallia New" w:cs="Browallia New"/>
                <w:sz w:val="18"/>
                <w:szCs w:val="18"/>
                <w:lang w:val="en-US" w:bidi="th-TH"/>
              </w:rPr>
              <w:t>-</w:t>
            </w:r>
          </w:p>
        </w:tc>
        <w:tc>
          <w:tcPr>
            <w:tcW w:w="338" w:type="pct"/>
            <w:tcBorders>
              <w:top w:val="nil"/>
              <w:bottom w:val="nil"/>
            </w:tcBorders>
          </w:tcPr>
          <w:p w14:paraId="4D24FF25" w14:textId="540C46E4" w:rsidR="00B70DB7" w:rsidRPr="00E84424" w:rsidRDefault="00B70DB7" w:rsidP="00B70DB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E84424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7</w:t>
            </w:r>
            <w:r w:rsidRPr="00E84424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)</w:t>
            </w:r>
          </w:p>
        </w:tc>
        <w:tc>
          <w:tcPr>
            <w:tcW w:w="337" w:type="pct"/>
            <w:tcBorders>
              <w:top w:val="nil"/>
              <w:bottom w:val="nil"/>
            </w:tcBorders>
          </w:tcPr>
          <w:p w14:paraId="1F5D1326" w14:textId="77777777" w:rsidR="00B70DB7" w:rsidRPr="00E84424" w:rsidRDefault="00B70DB7" w:rsidP="00B70DB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E84424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-</w:t>
            </w:r>
          </w:p>
        </w:tc>
        <w:tc>
          <w:tcPr>
            <w:tcW w:w="337" w:type="pct"/>
            <w:tcBorders>
              <w:top w:val="nil"/>
              <w:bottom w:val="nil"/>
            </w:tcBorders>
          </w:tcPr>
          <w:p w14:paraId="50B45113" w14:textId="3CC7DFEF" w:rsidR="00B70DB7" w:rsidRPr="00E84424" w:rsidRDefault="00B70DB7" w:rsidP="00B70DB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E84424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7</w:t>
            </w:r>
            <w:r w:rsidRPr="00E84424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)</w:t>
            </w:r>
          </w:p>
        </w:tc>
        <w:tc>
          <w:tcPr>
            <w:tcW w:w="337" w:type="pct"/>
            <w:tcBorders>
              <w:top w:val="nil"/>
              <w:bottom w:val="nil"/>
            </w:tcBorders>
          </w:tcPr>
          <w:p w14:paraId="30972F8D" w14:textId="0EA5CE14" w:rsidR="00B70DB7" w:rsidRPr="00E84424" w:rsidRDefault="00B70DB7" w:rsidP="00B70DB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E84424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52</w:t>
            </w:r>
            <w:r w:rsidRPr="00E84424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)</w:t>
            </w:r>
          </w:p>
        </w:tc>
        <w:tc>
          <w:tcPr>
            <w:tcW w:w="337" w:type="pct"/>
            <w:tcBorders>
              <w:top w:val="nil"/>
              <w:bottom w:val="nil"/>
            </w:tcBorders>
          </w:tcPr>
          <w:p w14:paraId="33081269" w14:textId="77777777" w:rsidR="00B70DB7" w:rsidRPr="00E84424" w:rsidRDefault="00B70DB7" w:rsidP="00B70DB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E84424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-</w:t>
            </w:r>
          </w:p>
        </w:tc>
        <w:tc>
          <w:tcPr>
            <w:tcW w:w="337" w:type="pct"/>
            <w:tcBorders>
              <w:top w:val="nil"/>
            </w:tcBorders>
          </w:tcPr>
          <w:p w14:paraId="57B705FB" w14:textId="77777777" w:rsidR="00B70DB7" w:rsidRPr="00E84424" w:rsidRDefault="00B70DB7" w:rsidP="00B70DB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E84424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-</w:t>
            </w:r>
          </w:p>
        </w:tc>
        <w:tc>
          <w:tcPr>
            <w:tcW w:w="337" w:type="pct"/>
            <w:tcBorders>
              <w:top w:val="nil"/>
            </w:tcBorders>
          </w:tcPr>
          <w:p w14:paraId="236D6519" w14:textId="6D5F1D34" w:rsidR="00B70DB7" w:rsidRPr="00E84424" w:rsidRDefault="001B04EC" w:rsidP="00B70DB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-</w:t>
            </w:r>
          </w:p>
        </w:tc>
        <w:tc>
          <w:tcPr>
            <w:tcW w:w="337" w:type="pct"/>
            <w:tcBorders>
              <w:top w:val="nil"/>
            </w:tcBorders>
          </w:tcPr>
          <w:p w14:paraId="36CC2DAD" w14:textId="77777777" w:rsidR="00B70DB7" w:rsidRPr="00E84424" w:rsidRDefault="00B70DB7" w:rsidP="00B70DB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E84424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-</w:t>
            </w:r>
          </w:p>
        </w:tc>
        <w:tc>
          <w:tcPr>
            <w:tcW w:w="337" w:type="pct"/>
            <w:tcBorders>
              <w:top w:val="nil"/>
            </w:tcBorders>
          </w:tcPr>
          <w:p w14:paraId="52010529" w14:textId="7B57B009" w:rsidR="00B70DB7" w:rsidRPr="00E84424" w:rsidRDefault="001B04EC" w:rsidP="00B70DB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-</w:t>
            </w:r>
          </w:p>
        </w:tc>
        <w:tc>
          <w:tcPr>
            <w:tcW w:w="337" w:type="pct"/>
            <w:tcBorders>
              <w:top w:val="nil"/>
            </w:tcBorders>
          </w:tcPr>
          <w:p w14:paraId="0C2FE265" w14:textId="77777777" w:rsidR="00B70DB7" w:rsidRPr="00E84424" w:rsidRDefault="00B70DB7" w:rsidP="00B70DB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E84424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-</w:t>
            </w:r>
          </w:p>
        </w:tc>
        <w:tc>
          <w:tcPr>
            <w:tcW w:w="337" w:type="pct"/>
            <w:tcBorders>
              <w:top w:val="nil"/>
            </w:tcBorders>
          </w:tcPr>
          <w:p w14:paraId="240CF0C5" w14:textId="77777777" w:rsidR="00B70DB7" w:rsidRPr="00E84424" w:rsidRDefault="00B70DB7" w:rsidP="00B70DB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US" w:bidi="th-TH"/>
              </w:rPr>
            </w:pPr>
            <w:r w:rsidRPr="00E84424">
              <w:rPr>
                <w:rFonts w:ascii="Browallia New" w:eastAsia="Arial Unicode MS" w:hAnsi="Browallia New" w:cs="Browallia New"/>
                <w:sz w:val="18"/>
                <w:szCs w:val="18"/>
                <w:lang w:val="en-US" w:bidi="th-TH"/>
              </w:rPr>
              <w:t>-</w:t>
            </w:r>
          </w:p>
        </w:tc>
        <w:tc>
          <w:tcPr>
            <w:tcW w:w="365" w:type="pct"/>
            <w:gridSpan w:val="2"/>
            <w:tcBorders>
              <w:top w:val="nil"/>
            </w:tcBorders>
          </w:tcPr>
          <w:p w14:paraId="1F7D7243" w14:textId="5A241C81" w:rsidR="00B70DB7" w:rsidRPr="00E84424" w:rsidRDefault="00B70DB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lang w:val="en-GB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lang w:val="en-GB"/>
              </w:rPr>
              <w:t>66</w:t>
            </w:r>
            <w:r w:rsidRPr="00E84424">
              <w:rPr>
                <w:rFonts w:ascii="Browallia New" w:eastAsia="Arial Unicode MS" w:hAnsi="Browallia New" w:cs="Browallia New"/>
                <w:lang w:val="en-GB"/>
              </w:rPr>
              <w:t>)</w:t>
            </w:r>
          </w:p>
        </w:tc>
      </w:tr>
      <w:tr w:rsidR="00B70DB7" w:rsidRPr="00E84424" w14:paraId="4D799692" w14:textId="77777777" w:rsidTr="00783382">
        <w:tc>
          <w:tcPr>
            <w:tcW w:w="606" w:type="pct"/>
          </w:tcPr>
          <w:p w14:paraId="37E30610" w14:textId="77777777" w:rsidR="00B70DB7" w:rsidRPr="00E84424" w:rsidRDefault="00B70DB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85"/>
              <w:rPr>
                <w:rFonts w:ascii="Browallia New" w:eastAsia="Arial Unicode MS" w:hAnsi="Browallia New" w:cs="Browallia New"/>
                <w:cs/>
              </w:rPr>
            </w:pPr>
            <w:r w:rsidRPr="00E84424">
              <w:rPr>
                <w:rFonts w:ascii="Browallia New" w:eastAsia="Arial Unicode MS" w:hAnsi="Browallia New" w:cs="Browallia New"/>
                <w:cs/>
              </w:rPr>
              <w:t>ค่าเสื่อมราคาในระหว่างปี</w:t>
            </w:r>
          </w:p>
        </w:tc>
        <w:tc>
          <w:tcPr>
            <w:tcW w:w="316" w:type="pct"/>
            <w:tcBorders>
              <w:top w:val="nil"/>
              <w:bottom w:val="nil"/>
            </w:tcBorders>
          </w:tcPr>
          <w:p w14:paraId="1B6C69C2" w14:textId="77777777" w:rsidR="00B70DB7" w:rsidRPr="00E84424" w:rsidRDefault="00B70DB7" w:rsidP="00B70DB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E84424">
              <w:rPr>
                <w:rFonts w:ascii="Browallia New" w:eastAsia="Arial Unicode MS" w:hAnsi="Browallia New" w:cs="Browallia New"/>
                <w:sz w:val="18"/>
                <w:szCs w:val="18"/>
                <w:lang w:val="en-US" w:bidi="th-TH"/>
              </w:rPr>
              <w:t>-</w:t>
            </w:r>
          </w:p>
        </w:tc>
        <w:tc>
          <w:tcPr>
            <w:tcW w:w="338" w:type="pct"/>
            <w:tcBorders>
              <w:top w:val="nil"/>
              <w:bottom w:val="nil"/>
            </w:tcBorders>
          </w:tcPr>
          <w:p w14:paraId="2921F811" w14:textId="066AB289" w:rsidR="00B70DB7" w:rsidRPr="00E84424" w:rsidRDefault="00B70DB7" w:rsidP="00B70DB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E84424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159</w:t>
            </w:r>
            <w:r w:rsidRPr="00E84424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)</w:t>
            </w:r>
          </w:p>
        </w:tc>
        <w:tc>
          <w:tcPr>
            <w:tcW w:w="337" w:type="pct"/>
            <w:tcBorders>
              <w:top w:val="nil"/>
              <w:bottom w:val="nil"/>
            </w:tcBorders>
          </w:tcPr>
          <w:p w14:paraId="17366DAF" w14:textId="31B0070E" w:rsidR="00B70DB7" w:rsidRPr="00E84424" w:rsidRDefault="00B70DB7" w:rsidP="00B70DB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E84424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8</w:t>
            </w:r>
            <w:r w:rsidRPr="00E84424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)</w:t>
            </w:r>
          </w:p>
        </w:tc>
        <w:tc>
          <w:tcPr>
            <w:tcW w:w="337" w:type="pct"/>
            <w:tcBorders>
              <w:top w:val="nil"/>
              <w:bottom w:val="nil"/>
            </w:tcBorders>
          </w:tcPr>
          <w:p w14:paraId="1E1A8D52" w14:textId="5B59CA31" w:rsidR="00B70DB7" w:rsidRPr="00E84424" w:rsidRDefault="00B70DB7" w:rsidP="00B70DB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E84424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3</w:t>
            </w:r>
            <w:r w:rsidRPr="00E84424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,</w:t>
            </w:r>
            <w:r w:rsidR="00CF1017" w:rsidRPr="00CF1017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067</w:t>
            </w:r>
            <w:r w:rsidRPr="00E84424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)</w:t>
            </w:r>
          </w:p>
        </w:tc>
        <w:tc>
          <w:tcPr>
            <w:tcW w:w="337" w:type="pct"/>
            <w:tcBorders>
              <w:top w:val="nil"/>
              <w:bottom w:val="nil"/>
            </w:tcBorders>
          </w:tcPr>
          <w:p w14:paraId="7BAC45D9" w14:textId="5552E827" w:rsidR="00B70DB7" w:rsidRPr="00E84424" w:rsidRDefault="00B70DB7" w:rsidP="00B70DB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E84424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1</w:t>
            </w:r>
            <w:r w:rsidRPr="00E84424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,</w:t>
            </w:r>
            <w:r w:rsidR="00CF1017" w:rsidRPr="00CF1017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840</w:t>
            </w:r>
            <w:r w:rsidRPr="00E84424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)</w:t>
            </w:r>
          </w:p>
        </w:tc>
        <w:tc>
          <w:tcPr>
            <w:tcW w:w="337" w:type="pct"/>
            <w:tcBorders>
              <w:top w:val="nil"/>
              <w:bottom w:val="nil"/>
            </w:tcBorders>
          </w:tcPr>
          <w:p w14:paraId="1B00857A" w14:textId="2C6DF4B7" w:rsidR="00B70DB7" w:rsidRPr="00E84424" w:rsidRDefault="00B70DB7" w:rsidP="00B70DB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E84424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716</w:t>
            </w:r>
            <w:r w:rsidRPr="00E84424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)</w:t>
            </w:r>
          </w:p>
        </w:tc>
        <w:tc>
          <w:tcPr>
            <w:tcW w:w="337" w:type="pct"/>
            <w:tcBorders>
              <w:top w:val="nil"/>
            </w:tcBorders>
          </w:tcPr>
          <w:p w14:paraId="7E0D65AB" w14:textId="04BA9859" w:rsidR="00B70DB7" w:rsidRPr="00E84424" w:rsidRDefault="00B70DB7" w:rsidP="00B70DB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E84424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8</w:t>
            </w:r>
            <w:r w:rsidRPr="00E84424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)</w:t>
            </w:r>
          </w:p>
        </w:tc>
        <w:tc>
          <w:tcPr>
            <w:tcW w:w="337" w:type="pct"/>
            <w:tcBorders>
              <w:top w:val="nil"/>
            </w:tcBorders>
          </w:tcPr>
          <w:p w14:paraId="630254D8" w14:textId="0B5B42B6" w:rsidR="00B70DB7" w:rsidRPr="00E84424" w:rsidRDefault="00B70DB7" w:rsidP="00B70DB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E84424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347</w:t>
            </w:r>
            <w:r w:rsidRPr="00E84424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)</w:t>
            </w:r>
          </w:p>
        </w:tc>
        <w:tc>
          <w:tcPr>
            <w:tcW w:w="337" w:type="pct"/>
            <w:tcBorders>
              <w:top w:val="nil"/>
            </w:tcBorders>
          </w:tcPr>
          <w:p w14:paraId="6B7DC8E5" w14:textId="01769AEF" w:rsidR="00B70DB7" w:rsidRPr="00E84424" w:rsidRDefault="00B70DB7" w:rsidP="00B70DB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E84424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159</w:t>
            </w:r>
            <w:r w:rsidRPr="00E84424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)</w:t>
            </w:r>
          </w:p>
        </w:tc>
        <w:tc>
          <w:tcPr>
            <w:tcW w:w="337" w:type="pct"/>
            <w:tcBorders>
              <w:top w:val="nil"/>
            </w:tcBorders>
          </w:tcPr>
          <w:p w14:paraId="5390DEA5" w14:textId="30F6D5F1" w:rsidR="00B70DB7" w:rsidRPr="00E84424" w:rsidRDefault="00B70DB7" w:rsidP="00B70DB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E84424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77</w:t>
            </w:r>
            <w:r w:rsidRPr="00E84424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)</w:t>
            </w:r>
          </w:p>
        </w:tc>
        <w:tc>
          <w:tcPr>
            <w:tcW w:w="337" w:type="pct"/>
            <w:tcBorders>
              <w:top w:val="nil"/>
            </w:tcBorders>
          </w:tcPr>
          <w:p w14:paraId="77BA37AE" w14:textId="437C2F89" w:rsidR="00B70DB7" w:rsidRPr="00E84424" w:rsidRDefault="00B70DB7" w:rsidP="00B70DB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E84424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1</w:t>
            </w:r>
            <w:r w:rsidRPr="00E84424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)</w:t>
            </w:r>
          </w:p>
        </w:tc>
        <w:tc>
          <w:tcPr>
            <w:tcW w:w="337" w:type="pct"/>
            <w:tcBorders>
              <w:top w:val="nil"/>
            </w:tcBorders>
          </w:tcPr>
          <w:p w14:paraId="3DF702F3" w14:textId="77777777" w:rsidR="00B70DB7" w:rsidRPr="00E84424" w:rsidRDefault="00B70DB7" w:rsidP="00B70DB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E84424">
              <w:rPr>
                <w:rFonts w:ascii="Browallia New" w:eastAsia="Arial Unicode MS" w:hAnsi="Browallia New" w:cs="Browallia New"/>
                <w:sz w:val="18"/>
                <w:szCs w:val="18"/>
                <w:lang w:val="en-US" w:bidi="th-TH"/>
              </w:rPr>
              <w:t>-</w:t>
            </w:r>
          </w:p>
        </w:tc>
        <w:tc>
          <w:tcPr>
            <w:tcW w:w="365" w:type="pct"/>
            <w:gridSpan w:val="2"/>
            <w:tcBorders>
              <w:top w:val="nil"/>
            </w:tcBorders>
          </w:tcPr>
          <w:p w14:paraId="4838FE1E" w14:textId="31BBF35B" w:rsidR="00B70DB7" w:rsidRPr="00E84424" w:rsidRDefault="00B70DB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lang w:val="en-GB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lang w:val="en-GB"/>
              </w:rPr>
              <w:t>6</w:t>
            </w:r>
            <w:r w:rsidRPr="00E84424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CF1017" w:rsidRPr="00CF1017">
              <w:rPr>
                <w:rFonts w:ascii="Browallia New" w:eastAsia="Arial Unicode MS" w:hAnsi="Browallia New" w:cs="Browallia New"/>
                <w:lang w:val="en-GB"/>
              </w:rPr>
              <w:t>382</w:t>
            </w:r>
            <w:r w:rsidRPr="00E84424">
              <w:rPr>
                <w:rFonts w:ascii="Browallia New" w:eastAsia="Arial Unicode MS" w:hAnsi="Browallia New" w:cs="Browallia New"/>
                <w:lang w:val="en-GB"/>
              </w:rPr>
              <w:t>)</w:t>
            </w:r>
          </w:p>
        </w:tc>
      </w:tr>
      <w:tr w:rsidR="00B70DB7" w:rsidRPr="00E84424" w14:paraId="215381A2" w14:textId="77777777" w:rsidTr="00783382">
        <w:tc>
          <w:tcPr>
            <w:tcW w:w="606" w:type="pct"/>
            <w:tcBorders>
              <w:top w:val="nil"/>
            </w:tcBorders>
          </w:tcPr>
          <w:p w14:paraId="4C92386E" w14:textId="77777777" w:rsidR="00B70DB7" w:rsidRPr="00E84424" w:rsidRDefault="00B70DB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85"/>
              <w:rPr>
                <w:rFonts w:ascii="Browallia New" w:eastAsia="Arial Unicode MS" w:hAnsi="Browallia New" w:cs="Browallia New"/>
                <w:cs/>
              </w:rPr>
            </w:pPr>
            <w:r w:rsidRPr="00E84424">
              <w:rPr>
                <w:rFonts w:ascii="Browallia New" w:eastAsia="Arial Unicode MS" w:hAnsi="Browallia New" w:cs="Browallia New"/>
                <w:cs/>
              </w:rPr>
              <w:t>กลับค่าเผื่อการด้อยค่า สุทธิ</w:t>
            </w:r>
          </w:p>
        </w:tc>
        <w:tc>
          <w:tcPr>
            <w:tcW w:w="316" w:type="pct"/>
            <w:tcBorders>
              <w:top w:val="nil"/>
              <w:bottom w:val="single" w:sz="4" w:space="0" w:color="auto"/>
            </w:tcBorders>
          </w:tcPr>
          <w:p w14:paraId="208BA230" w14:textId="49680D8A" w:rsidR="00B70DB7" w:rsidRPr="00E84424" w:rsidRDefault="00CF1017" w:rsidP="00B70DB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CF1017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11</w:t>
            </w:r>
          </w:p>
        </w:tc>
        <w:tc>
          <w:tcPr>
            <w:tcW w:w="338" w:type="pct"/>
            <w:tcBorders>
              <w:top w:val="nil"/>
              <w:bottom w:val="single" w:sz="4" w:space="0" w:color="auto"/>
            </w:tcBorders>
          </w:tcPr>
          <w:p w14:paraId="27D9D731" w14:textId="77777777" w:rsidR="00B70DB7" w:rsidRPr="00E84424" w:rsidRDefault="00B70DB7" w:rsidP="00B70DB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E84424">
              <w:rPr>
                <w:rFonts w:ascii="Browallia New" w:eastAsia="Arial Unicode MS" w:hAnsi="Browallia New" w:cs="Browallia New"/>
                <w:sz w:val="18"/>
                <w:szCs w:val="18"/>
                <w:lang w:val="en-US" w:bidi="th-TH"/>
              </w:rPr>
              <w:t>-</w:t>
            </w:r>
          </w:p>
        </w:tc>
        <w:tc>
          <w:tcPr>
            <w:tcW w:w="337" w:type="pct"/>
            <w:tcBorders>
              <w:top w:val="nil"/>
              <w:bottom w:val="single" w:sz="4" w:space="0" w:color="auto"/>
            </w:tcBorders>
          </w:tcPr>
          <w:p w14:paraId="6B213EC7" w14:textId="77777777" w:rsidR="00B70DB7" w:rsidRPr="00E84424" w:rsidRDefault="00B70DB7" w:rsidP="00B70DB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E84424">
              <w:rPr>
                <w:rFonts w:ascii="Browallia New" w:eastAsia="Arial Unicode MS" w:hAnsi="Browallia New" w:cs="Browallia New"/>
                <w:sz w:val="18"/>
                <w:szCs w:val="18"/>
                <w:lang w:val="en-US" w:bidi="th-TH"/>
              </w:rPr>
              <w:t>-</w:t>
            </w:r>
          </w:p>
        </w:tc>
        <w:tc>
          <w:tcPr>
            <w:tcW w:w="337" w:type="pct"/>
            <w:tcBorders>
              <w:top w:val="nil"/>
              <w:bottom w:val="single" w:sz="4" w:space="0" w:color="auto"/>
            </w:tcBorders>
          </w:tcPr>
          <w:p w14:paraId="7572392C" w14:textId="77777777" w:rsidR="00B70DB7" w:rsidRPr="00E84424" w:rsidRDefault="00B70DB7" w:rsidP="00B70DB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E84424">
              <w:rPr>
                <w:rFonts w:ascii="Browallia New" w:eastAsia="Arial Unicode MS" w:hAnsi="Browallia New" w:cs="Browallia New"/>
                <w:sz w:val="18"/>
                <w:szCs w:val="18"/>
                <w:lang w:val="en-US" w:bidi="th-TH"/>
              </w:rPr>
              <w:t>-</w:t>
            </w:r>
          </w:p>
        </w:tc>
        <w:tc>
          <w:tcPr>
            <w:tcW w:w="337" w:type="pct"/>
            <w:tcBorders>
              <w:top w:val="nil"/>
              <w:bottom w:val="single" w:sz="4" w:space="0" w:color="auto"/>
            </w:tcBorders>
          </w:tcPr>
          <w:p w14:paraId="3A0847F1" w14:textId="77777777" w:rsidR="00B70DB7" w:rsidRPr="00E84424" w:rsidRDefault="00B70DB7" w:rsidP="00B70DB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E84424">
              <w:rPr>
                <w:rFonts w:ascii="Browallia New" w:eastAsia="Arial Unicode MS" w:hAnsi="Browallia New" w:cs="Browallia New"/>
                <w:sz w:val="18"/>
                <w:szCs w:val="18"/>
                <w:lang w:val="en-US" w:bidi="th-TH"/>
              </w:rPr>
              <w:t>-</w:t>
            </w:r>
          </w:p>
        </w:tc>
        <w:tc>
          <w:tcPr>
            <w:tcW w:w="337" w:type="pct"/>
            <w:tcBorders>
              <w:top w:val="nil"/>
              <w:bottom w:val="single" w:sz="4" w:space="0" w:color="auto"/>
            </w:tcBorders>
          </w:tcPr>
          <w:p w14:paraId="6ABCC53C" w14:textId="77777777" w:rsidR="00B70DB7" w:rsidRPr="00E84424" w:rsidRDefault="00B70DB7" w:rsidP="00B70DB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E84424">
              <w:rPr>
                <w:rFonts w:ascii="Browallia New" w:eastAsia="Arial Unicode MS" w:hAnsi="Browallia New" w:cs="Browallia New"/>
                <w:sz w:val="18"/>
                <w:szCs w:val="18"/>
                <w:lang w:val="en-US" w:bidi="th-TH"/>
              </w:rPr>
              <w:t>-</w:t>
            </w:r>
          </w:p>
        </w:tc>
        <w:tc>
          <w:tcPr>
            <w:tcW w:w="337" w:type="pct"/>
            <w:tcBorders>
              <w:top w:val="nil"/>
              <w:bottom w:val="single" w:sz="4" w:space="0" w:color="auto"/>
            </w:tcBorders>
          </w:tcPr>
          <w:p w14:paraId="66E78315" w14:textId="77777777" w:rsidR="00B70DB7" w:rsidRPr="00E84424" w:rsidRDefault="00B70DB7" w:rsidP="00B70DB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E84424">
              <w:rPr>
                <w:rFonts w:ascii="Browallia New" w:eastAsia="Arial Unicode MS" w:hAnsi="Browallia New" w:cs="Browallia New"/>
                <w:sz w:val="18"/>
                <w:szCs w:val="18"/>
                <w:lang w:val="en-US" w:bidi="th-TH"/>
              </w:rPr>
              <w:t>-</w:t>
            </w:r>
          </w:p>
        </w:tc>
        <w:tc>
          <w:tcPr>
            <w:tcW w:w="337" w:type="pct"/>
            <w:tcBorders>
              <w:top w:val="nil"/>
              <w:bottom w:val="single" w:sz="4" w:space="0" w:color="auto"/>
            </w:tcBorders>
          </w:tcPr>
          <w:p w14:paraId="5A9CB93C" w14:textId="77777777" w:rsidR="00B70DB7" w:rsidRPr="00E84424" w:rsidRDefault="00B70DB7" w:rsidP="00B70DB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E84424">
              <w:rPr>
                <w:rFonts w:ascii="Browallia New" w:eastAsia="Arial Unicode MS" w:hAnsi="Browallia New" w:cs="Browallia New"/>
                <w:sz w:val="18"/>
                <w:szCs w:val="18"/>
                <w:lang w:val="en-US" w:bidi="th-TH"/>
              </w:rPr>
              <w:t>-</w:t>
            </w:r>
          </w:p>
        </w:tc>
        <w:tc>
          <w:tcPr>
            <w:tcW w:w="337" w:type="pct"/>
            <w:tcBorders>
              <w:top w:val="nil"/>
              <w:bottom w:val="single" w:sz="4" w:space="0" w:color="auto"/>
            </w:tcBorders>
          </w:tcPr>
          <w:p w14:paraId="497B0F42" w14:textId="77777777" w:rsidR="00B70DB7" w:rsidRPr="00E84424" w:rsidRDefault="00B70DB7" w:rsidP="00B70DB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E84424">
              <w:rPr>
                <w:rFonts w:ascii="Browallia New" w:eastAsia="Arial Unicode MS" w:hAnsi="Browallia New" w:cs="Browallia New"/>
                <w:sz w:val="18"/>
                <w:szCs w:val="18"/>
                <w:lang w:val="en-US" w:bidi="th-TH"/>
              </w:rPr>
              <w:t>-</w:t>
            </w:r>
          </w:p>
        </w:tc>
        <w:tc>
          <w:tcPr>
            <w:tcW w:w="337" w:type="pct"/>
            <w:tcBorders>
              <w:top w:val="nil"/>
              <w:bottom w:val="single" w:sz="4" w:space="0" w:color="auto"/>
            </w:tcBorders>
          </w:tcPr>
          <w:p w14:paraId="1105365D" w14:textId="77777777" w:rsidR="00B70DB7" w:rsidRPr="00E84424" w:rsidRDefault="00B70DB7" w:rsidP="00B70DB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E84424">
              <w:rPr>
                <w:rFonts w:ascii="Browallia New" w:eastAsia="Arial Unicode MS" w:hAnsi="Browallia New" w:cs="Browallia New"/>
                <w:sz w:val="18"/>
                <w:szCs w:val="18"/>
                <w:lang w:val="en-US" w:bidi="th-TH"/>
              </w:rPr>
              <w:t>-</w:t>
            </w:r>
          </w:p>
        </w:tc>
        <w:tc>
          <w:tcPr>
            <w:tcW w:w="337" w:type="pct"/>
            <w:tcBorders>
              <w:top w:val="nil"/>
              <w:bottom w:val="single" w:sz="4" w:space="0" w:color="auto"/>
            </w:tcBorders>
          </w:tcPr>
          <w:p w14:paraId="10034A08" w14:textId="77777777" w:rsidR="00B70DB7" w:rsidRPr="00E84424" w:rsidRDefault="00B70DB7" w:rsidP="00B70DB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E84424">
              <w:rPr>
                <w:rFonts w:ascii="Browallia New" w:eastAsia="Arial Unicode MS" w:hAnsi="Browallia New" w:cs="Browallia New"/>
                <w:sz w:val="18"/>
                <w:szCs w:val="18"/>
                <w:lang w:val="en-US" w:bidi="th-TH"/>
              </w:rPr>
              <w:t>-</w:t>
            </w:r>
          </w:p>
        </w:tc>
        <w:tc>
          <w:tcPr>
            <w:tcW w:w="337" w:type="pct"/>
            <w:tcBorders>
              <w:top w:val="nil"/>
              <w:bottom w:val="single" w:sz="4" w:space="0" w:color="auto"/>
            </w:tcBorders>
          </w:tcPr>
          <w:p w14:paraId="693BC9E1" w14:textId="77777777" w:rsidR="00B70DB7" w:rsidRPr="00E84424" w:rsidRDefault="00B70DB7" w:rsidP="00B70DB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E84424">
              <w:rPr>
                <w:rFonts w:ascii="Browallia New" w:eastAsia="Arial Unicode MS" w:hAnsi="Browallia New" w:cs="Browallia New"/>
                <w:sz w:val="18"/>
                <w:szCs w:val="18"/>
                <w:lang w:val="en-US" w:bidi="th-TH"/>
              </w:rPr>
              <w:t>-</w:t>
            </w:r>
          </w:p>
        </w:tc>
        <w:tc>
          <w:tcPr>
            <w:tcW w:w="365" w:type="pct"/>
            <w:gridSpan w:val="2"/>
            <w:tcBorders>
              <w:top w:val="nil"/>
              <w:bottom w:val="single" w:sz="4" w:space="0" w:color="auto"/>
            </w:tcBorders>
          </w:tcPr>
          <w:p w14:paraId="35BCA6B0" w14:textId="12594547" w:rsidR="00B70DB7" w:rsidRPr="00E84424" w:rsidRDefault="00CF101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lang w:val="en-GB"/>
              </w:rPr>
              <w:t>11</w:t>
            </w:r>
          </w:p>
        </w:tc>
      </w:tr>
      <w:tr w:rsidR="00B70DB7" w:rsidRPr="00E84424" w14:paraId="3DE4D4C2" w14:textId="77777777" w:rsidTr="00783382">
        <w:tc>
          <w:tcPr>
            <w:tcW w:w="606" w:type="pct"/>
          </w:tcPr>
          <w:p w14:paraId="1BA0F992" w14:textId="77777777" w:rsidR="00B70DB7" w:rsidRPr="00E84424" w:rsidRDefault="00B70DB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85"/>
              <w:rPr>
                <w:rFonts w:ascii="Browallia New" w:eastAsia="Arial Unicode MS" w:hAnsi="Browallia New" w:cs="Browallia New"/>
              </w:rPr>
            </w:pPr>
            <w:r w:rsidRPr="00E84424">
              <w:rPr>
                <w:rFonts w:ascii="Browallia New" w:eastAsia="Arial Unicode MS" w:hAnsi="Browallia New" w:cs="Browallia New"/>
                <w:cs/>
              </w:rPr>
              <w:t>ราคาตามบัญชีปลายปี สุทธิ</w:t>
            </w:r>
          </w:p>
        </w:tc>
        <w:tc>
          <w:tcPr>
            <w:tcW w:w="316" w:type="pct"/>
            <w:tcBorders>
              <w:top w:val="single" w:sz="4" w:space="0" w:color="auto"/>
              <w:bottom w:val="single" w:sz="4" w:space="0" w:color="auto"/>
            </w:tcBorders>
          </w:tcPr>
          <w:p w14:paraId="09932817" w14:textId="549B942B" w:rsidR="00B70DB7" w:rsidRPr="00E84424" w:rsidRDefault="00CF1017" w:rsidP="00B70DB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CF1017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7</w:t>
            </w:r>
            <w:r w:rsidR="00B70DB7" w:rsidRPr="00E84424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044</w:t>
            </w:r>
          </w:p>
        </w:tc>
        <w:tc>
          <w:tcPr>
            <w:tcW w:w="338" w:type="pct"/>
            <w:tcBorders>
              <w:top w:val="single" w:sz="4" w:space="0" w:color="auto"/>
              <w:bottom w:val="single" w:sz="4" w:space="0" w:color="auto"/>
            </w:tcBorders>
          </w:tcPr>
          <w:p w14:paraId="6D75A9DC" w14:textId="7BA57D73" w:rsidR="00B70DB7" w:rsidRPr="00E84424" w:rsidRDefault="00CF1017" w:rsidP="00B70DB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CF1017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2</w:t>
            </w:r>
            <w:r w:rsidR="00B70DB7" w:rsidRPr="00E84424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083</w:t>
            </w:r>
          </w:p>
        </w:tc>
        <w:tc>
          <w:tcPr>
            <w:tcW w:w="337" w:type="pct"/>
            <w:tcBorders>
              <w:top w:val="single" w:sz="4" w:space="0" w:color="auto"/>
              <w:bottom w:val="single" w:sz="4" w:space="0" w:color="auto"/>
            </w:tcBorders>
          </w:tcPr>
          <w:p w14:paraId="56023CE7" w14:textId="78AEF157" w:rsidR="00B70DB7" w:rsidRPr="00E84424" w:rsidRDefault="00CF1017" w:rsidP="00B70DB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CF1017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180</w:t>
            </w:r>
          </w:p>
        </w:tc>
        <w:tc>
          <w:tcPr>
            <w:tcW w:w="337" w:type="pct"/>
            <w:tcBorders>
              <w:top w:val="single" w:sz="4" w:space="0" w:color="auto"/>
              <w:bottom w:val="single" w:sz="4" w:space="0" w:color="auto"/>
            </w:tcBorders>
          </w:tcPr>
          <w:p w14:paraId="2EE75DFC" w14:textId="4754AC81" w:rsidR="00B70DB7" w:rsidRPr="00E84424" w:rsidRDefault="00CF1017" w:rsidP="00B70DB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CF1017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25</w:t>
            </w:r>
            <w:r w:rsidR="00B70DB7" w:rsidRPr="00E84424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440</w:t>
            </w:r>
          </w:p>
        </w:tc>
        <w:tc>
          <w:tcPr>
            <w:tcW w:w="337" w:type="pct"/>
            <w:tcBorders>
              <w:top w:val="single" w:sz="4" w:space="0" w:color="auto"/>
              <w:bottom w:val="single" w:sz="4" w:space="0" w:color="auto"/>
            </w:tcBorders>
          </w:tcPr>
          <w:p w14:paraId="7D0D4DE2" w14:textId="069F3D2B" w:rsidR="00B70DB7" w:rsidRPr="00E84424" w:rsidRDefault="00CF1017" w:rsidP="00B70DB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CF1017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17</w:t>
            </w:r>
            <w:r w:rsidR="00B70DB7" w:rsidRPr="00E84424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506</w:t>
            </w:r>
          </w:p>
        </w:tc>
        <w:tc>
          <w:tcPr>
            <w:tcW w:w="337" w:type="pct"/>
            <w:tcBorders>
              <w:top w:val="single" w:sz="4" w:space="0" w:color="auto"/>
              <w:bottom w:val="single" w:sz="4" w:space="0" w:color="auto"/>
            </w:tcBorders>
          </w:tcPr>
          <w:p w14:paraId="0271BFEE" w14:textId="4BC51246" w:rsidR="00B70DB7" w:rsidRPr="00E84424" w:rsidRDefault="00CF1017" w:rsidP="00B70DB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CF1017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10</w:t>
            </w:r>
            <w:r w:rsidR="00B70DB7" w:rsidRPr="00E84424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920</w:t>
            </w:r>
          </w:p>
        </w:tc>
        <w:tc>
          <w:tcPr>
            <w:tcW w:w="337" w:type="pct"/>
            <w:tcBorders>
              <w:top w:val="single" w:sz="4" w:space="0" w:color="auto"/>
              <w:bottom w:val="single" w:sz="4" w:space="0" w:color="auto"/>
            </w:tcBorders>
          </w:tcPr>
          <w:p w14:paraId="60DCC56E" w14:textId="1808E8DC" w:rsidR="00B70DB7" w:rsidRPr="00E84424" w:rsidRDefault="00CF1017" w:rsidP="00B70DB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CF1017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23</w:t>
            </w:r>
          </w:p>
        </w:tc>
        <w:tc>
          <w:tcPr>
            <w:tcW w:w="337" w:type="pct"/>
            <w:tcBorders>
              <w:top w:val="single" w:sz="4" w:space="0" w:color="auto"/>
              <w:bottom w:val="single" w:sz="4" w:space="0" w:color="auto"/>
            </w:tcBorders>
          </w:tcPr>
          <w:p w14:paraId="108F011B" w14:textId="54725AE0" w:rsidR="00B70DB7" w:rsidRPr="00E84424" w:rsidRDefault="00CF1017" w:rsidP="00B70DB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CF1017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2</w:t>
            </w:r>
            <w:r w:rsidR="00B70DB7" w:rsidRPr="00E84424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954</w:t>
            </w:r>
          </w:p>
        </w:tc>
        <w:tc>
          <w:tcPr>
            <w:tcW w:w="337" w:type="pct"/>
            <w:tcBorders>
              <w:top w:val="single" w:sz="4" w:space="0" w:color="auto"/>
              <w:bottom w:val="single" w:sz="4" w:space="0" w:color="auto"/>
            </w:tcBorders>
          </w:tcPr>
          <w:p w14:paraId="592A21C1" w14:textId="06B89220" w:rsidR="00B70DB7" w:rsidRPr="00E84424" w:rsidRDefault="00CF1017" w:rsidP="00B70DB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CF1017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2</w:t>
            </w:r>
            <w:r w:rsidR="00B70DB7" w:rsidRPr="00E84424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487</w:t>
            </w:r>
          </w:p>
        </w:tc>
        <w:tc>
          <w:tcPr>
            <w:tcW w:w="337" w:type="pct"/>
            <w:tcBorders>
              <w:top w:val="single" w:sz="4" w:space="0" w:color="auto"/>
              <w:bottom w:val="single" w:sz="4" w:space="0" w:color="auto"/>
            </w:tcBorders>
          </w:tcPr>
          <w:p w14:paraId="405DC4C0" w14:textId="29C875FC" w:rsidR="00B70DB7" w:rsidRPr="00E84424" w:rsidRDefault="00CF1017" w:rsidP="00B70DB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CF1017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221</w:t>
            </w:r>
          </w:p>
        </w:tc>
        <w:tc>
          <w:tcPr>
            <w:tcW w:w="337" w:type="pct"/>
            <w:tcBorders>
              <w:top w:val="single" w:sz="4" w:space="0" w:color="auto"/>
              <w:bottom w:val="single" w:sz="4" w:space="0" w:color="auto"/>
            </w:tcBorders>
          </w:tcPr>
          <w:p w14:paraId="6851D935" w14:textId="4E8EC861" w:rsidR="00B70DB7" w:rsidRPr="00E84424" w:rsidRDefault="00CF1017" w:rsidP="00B70DB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CF1017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3</w:t>
            </w:r>
          </w:p>
        </w:tc>
        <w:tc>
          <w:tcPr>
            <w:tcW w:w="337" w:type="pct"/>
            <w:tcBorders>
              <w:top w:val="single" w:sz="4" w:space="0" w:color="auto"/>
              <w:bottom w:val="single" w:sz="4" w:space="0" w:color="auto"/>
            </w:tcBorders>
          </w:tcPr>
          <w:p w14:paraId="2706AFD4" w14:textId="3EDADAFB" w:rsidR="00B70DB7" w:rsidRPr="00E84424" w:rsidRDefault="00CF1017" w:rsidP="00B70DB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CF1017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37</w:t>
            </w:r>
            <w:r w:rsidR="00B70DB7" w:rsidRPr="00E84424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698</w:t>
            </w:r>
          </w:p>
        </w:tc>
        <w:tc>
          <w:tcPr>
            <w:tcW w:w="365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6942F3B" w14:textId="0C612207" w:rsidR="00B70DB7" w:rsidRPr="00E84424" w:rsidRDefault="00CF101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lang w:val="en-GB"/>
              </w:rPr>
              <w:t>106</w:t>
            </w:r>
            <w:r w:rsidR="00B70DB7" w:rsidRPr="00E84424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lang w:val="en-GB"/>
              </w:rPr>
              <w:t>559</w:t>
            </w:r>
          </w:p>
        </w:tc>
      </w:tr>
      <w:tr w:rsidR="00B70DB7" w:rsidRPr="00E84424" w14:paraId="58125F32" w14:textId="77777777" w:rsidTr="00783382">
        <w:trPr>
          <w:trHeight w:val="98"/>
        </w:trPr>
        <w:tc>
          <w:tcPr>
            <w:tcW w:w="606" w:type="pct"/>
            <w:tcBorders>
              <w:bottom w:val="nil"/>
            </w:tcBorders>
          </w:tcPr>
          <w:p w14:paraId="0EC2E6A7" w14:textId="77777777" w:rsidR="00B70DB7" w:rsidRPr="00E84424" w:rsidRDefault="00B70DB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85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316" w:type="pct"/>
            <w:tcBorders>
              <w:top w:val="single" w:sz="4" w:space="0" w:color="auto"/>
              <w:bottom w:val="nil"/>
            </w:tcBorders>
            <w:vAlign w:val="center"/>
          </w:tcPr>
          <w:p w14:paraId="661755C7" w14:textId="77777777" w:rsidR="00B70DB7" w:rsidRPr="00E84424" w:rsidRDefault="00B70DB7" w:rsidP="00B70DB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  <w:tc>
          <w:tcPr>
            <w:tcW w:w="338" w:type="pct"/>
            <w:tcBorders>
              <w:top w:val="single" w:sz="4" w:space="0" w:color="auto"/>
              <w:bottom w:val="nil"/>
            </w:tcBorders>
            <w:vAlign w:val="center"/>
          </w:tcPr>
          <w:p w14:paraId="2842AD94" w14:textId="77777777" w:rsidR="00B70DB7" w:rsidRPr="00E84424" w:rsidRDefault="00B70DB7" w:rsidP="00B70DB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  <w:tc>
          <w:tcPr>
            <w:tcW w:w="337" w:type="pct"/>
            <w:tcBorders>
              <w:top w:val="single" w:sz="4" w:space="0" w:color="auto"/>
              <w:bottom w:val="nil"/>
            </w:tcBorders>
            <w:vAlign w:val="center"/>
          </w:tcPr>
          <w:p w14:paraId="2109CB07" w14:textId="77777777" w:rsidR="00B70DB7" w:rsidRPr="00E84424" w:rsidRDefault="00B70DB7" w:rsidP="00B70DB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  <w:tc>
          <w:tcPr>
            <w:tcW w:w="337" w:type="pct"/>
            <w:tcBorders>
              <w:top w:val="single" w:sz="4" w:space="0" w:color="auto"/>
              <w:bottom w:val="nil"/>
            </w:tcBorders>
            <w:vAlign w:val="center"/>
          </w:tcPr>
          <w:p w14:paraId="0FBE913B" w14:textId="77777777" w:rsidR="00B70DB7" w:rsidRPr="00E84424" w:rsidRDefault="00B70DB7" w:rsidP="00B70DB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  <w:tc>
          <w:tcPr>
            <w:tcW w:w="337" w:type="pct"/>
            <w:tcBorders>
              <w:top w:val="single" w:sz="4" w:space="0" w:color="auto"/>
              <w:bottom w:val="nil"/>
            </w:tcBorders>
          </w:tcPr>
          <w:p w14:paraId="1CD63511" w14:textId="77777777" w:rsidR="00B70DB7" w:rsidRPr="00E84424" w:rsidRDefault="00B70DB7" w:rsidP="00B70DB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  <w:tc>
          <w:tcPr>
            <w:tcW w:w="337" w:type="pct"/>
            <w:tcBorders>
              <w:top w:val="single" w:sz="4" w:space="0" w:color="auto"/>
              <w:bottom w:val="nil"/>
            </w:tcBorders>
          </w:tcPr>
          <w:p w14:paraId="60BE7C3B" w14:textId="77777777" w:rsidR="00B70DB7" w:rsidRPr="00E84424" w:rsidRDefault="00B70DB7" w:rsidP="00B70DB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  <w:tc>
          <w:tcPr>
            <w:tcW w:w="337" w:type="pct"/>
            <w:tcBorders>
              <w:top w:val="single" w:sz="4" w:space="0" w:color="auto"/>
              <w:bottom w:val="nil"/>
            </w:tcBorders>
          </w:tcPr>
          <w:p w14:paraId="06B0BFF9" w14:textId="77777777" w:rsidR="00B70DB7" w:rsidRPr="00E84424" w:rsidRDefault="00B70DB7" w:rsidP="00B70DB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  <w:tc>
          <w:tcPr>
            <w:tcW w:w="337" w:type="pct"/>
            <w:tcBorders>
              <w:top w:val="single" w:sz="4" w:space="0" w:color="auto"/>
              <w:bottom w:val="nil"/>
            </w:tcBorders>
          </w:tcPr>
          <w:p w14:paraId="45C17372" w14:textId="77777777" w:rsidR="00B70DB7" w:rsidRPr="00E84424" w:rsidRDefault="00B70DB7" w:rsidP="00B70DB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  <w:tc>
          <w:tcPr>
            <w:tcW w:w="337" w:type="pct"/>
            <w:tcBorders>
              <w:top w:val="single" w:sz="4" w:space="0" w:color="auto"/>
              <w:bottom w:val="nil"/>
            </w:tcBorders>
          </w:tcPr>
          <w:p w14:paraId="2976BAE6" w14:textId="77777777" w:rsidR="00B70DB7" w:rsidRPr="00E84424" w:rsidRDefault="00B70DB7" w:rsidP="00B70DB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  <w:tc>
          <w:tcPr>
            <w:tcW w:w="337" w:type="pct"/>
            <w:tcBorders>
              <w:top w:val="single" w:sz="4" w:space="0" w:color="auto"/>
              <w:bottom w:val="nil"/>
            </w:tcBorders>
          </w:tcPr>
          <w:p w14:paraId="4AECE544" w14:textId="77777777" w:rsidR="00B70DB7" w:rsidRPr="00E84424" w:rsidRDefault="00B70DB7" w:rsidP="00B70DB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  <w:tc>
          <w:tcPr>
            <w:tcW w:w="337" w:type="pct"/>
            <w:tcBorders>
              <w:top w:val="single" w:sz="4" w:space="0" w:color="auto"/>
              <w:bottom w:val="nil"/>
            </w:tcBorders>
          </w:tcPr>
          <w:p w14:paraId="7D244820" w14:textId="77777777" w:rsidR="00B70DB7" w:rsidRPr="00E84424" w:rsidRDefault="00B70DB7" w:rsidP="00B70DB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  <w:tc>
          <w:tcPr>
            <w:tcW w:w="337" w:type="pct"/>
            <w:tcBorders>
              <w:top w:val="single" w:sz="4" w:space="0" w:color="auto"/>
              <w:bottom w:val="nil"/>
            </w:tcBorders>
          </w:tcPr>
          <w:p w14:paraId="73EFFF70" w14:textId="77777777" w:rsidR="00B70DB7" w:rsidRPr="00E84424" w:rsidRDefault="00B70DB7" w:rsidP="00B70DB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  <w:tc>
          <w:tcPr>
            <w:tcW w:w="365" w:type="pct"/>
            <w:gridSpan w:val="2"/>
            <w:tcBorders>
              <w:top w:val="single" w:sz="4" w:space="0" w:color="auto"/>
              <w:bottom w:val="nil"/>
            </w:tcBorders>
          </w:tcPr>
          <w:p w14:paraId="592769CA" w14:textId="77777777" w:rsidR="00B70DB7" w:rsidRPr="00E84424" w:rsidRDefault="00B70DB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</w:tr>
      <w:tr w:rsidR="00B70DB7" w:rsidRPr="00E84424" w14:paraId="7B696C92" w14:textId="77777777" w:rsidTr="00783382">
        <w:tc>
          <w:tcPr>
            <w:tcW w:w="606" w:type="pct"/>
            <w:tcBorders>
              <w:bottom w:val="nil"/>
            </w:tcBorders>
          </w:tcPr>
          <w:p w14:paraId="53DAE1D2" w14:textId="5A604D24" w:rsidR="00B70DB7" w:rsidRPr="00E84424" w:rsidRDefault="00B70DB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85"/>
              <w:rPr>
                <w:rFonts w:ascii="Browallia New" w:eastAsia="Arial Unicode MS" w:hAnsi="Browallia New" w:cs="Browallia New"/>
                <w:b/>
                <w:bCs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ณ วันที่ </w:t>
            </w:r>
            <w:r w:rsidR="00CF1017" w:rsidRPr="00CF101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Pr="00E84424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ธันวาคม พ.ศ.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color w:val="7030A0"/>
                <w:cs/>
                <w:lang w:val="en-GB"/>
              </w:rPr>
              <w:t xml:space="preserve"> </w:t>
            </w:r>
            <w:r w:rsidR="00CF1017" w:rsidRPr="00CF101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2562</w:t>
            </w:r>
          </w:p>
        </w:tc>
        <w:tc>
          <w:tcPr>
            <w:tcW w:w="316" w:type="pct"/>
            <w:tcBorders>
              <w:top w:val="nil"/>
              <w:bottom w:val="nil"/>
            </w:tcBorders>
            <w:vAlign w:val="center"/>
          </w:tcPr>
          <w:p w14:paraId="0F161B45" w14:textId="77777777" w:rsidR="00B70DB7" w:rsidRPr="00E84424" w:rsidRDefault="00B70DB7" w:rsidP="00B70DB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</w:p>
        </w:tc>
        <w:tc>
          <w:tcPr>
            <w:tcW w:w="338" w:type="pct"/>
            <w:tcBorders>
              <w:top w:val="nil"/>
              <w:bottom w:val="nil"/>
            </w:tcBorders>
            <w:vAlign w:val="center"/>
          </w:tcPr>
          <w:p w14:paraId="5E20E1B5" w14:textId="77777777" w:rsidR="00B70DB7" w:rsidRPr="00E84424" w:rsidRDefault="00B70DB7" w:rsidP="00B70DB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</w:p>
        </w:tc>
        <w:tc>
          <w:tcPr>
            <w:tcW w:w="337" w:type="pct"/>
            <w:tcBorders>
              <w:top w:val="nil"/>
              <w:bottom w:val="nil"/>
            </w:tcBorders>
            <w:vAlign w:val="center"/>
          </w:tcPr>
          <w:p w14:paraId="2E7FCD13" w14:textId="77777777" w:rsidR="00B70DB7" w:rsidRPr="00E84424" w:rsidRDefault="00B70DB7" w:rsidP="00B70DB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</w:p>
        </w:tc>
        <w:tc>
          <w:tcPr>
            <w:tcW w:w="337" w:type="pct"/>
            <w:tcBorders>
              <w:top w:val="nil"/>
              <w:bottom w:val="nil"/>
            </w:tcBorders>
            <w:vAlign w:val="center"/>
          </w:tcPr>
          <w:p w14:paraId="77EB1017" w14:textId="77777777" w:rsidR="00B70DB7" w:rsidRPr="00E84424" w:rsidRDefault="00B70DB7" w:rsidP="00B70DB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</w:p>
        </w:tc>
        <w:tc>
          <w:tcPr>
            <w:tcW w:w="337" w:type="pct"/>
            <w:tcBorders>
              <w:top w:val="nil"/>
              <w:bottom w:val="nil"/>
            </w:tcBorders>
          </w:tcPr>
          <w:p w14:paraId="0FD5396B" w14:textId="77777777" w:rsidR="00B70DB7" w:rsidRPr="00E84424" w:rsidRDefault="00B70DB7" w:rsidP="00B70DB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</w:p>
        </w:tc>
        <w:tc>
          <w:tcPr>
            <w:tcW w:w="337" w:type="pct"/>
            <w:tcBorders>
              <w:top w:val="nil"/>
              <w:bottom w:val="nil"/>
            </w:tcBorders>
          </w:tcPr>
          <w:p w14:paraId="0208897A" w14:textId="77777777" w:rsidR="00B70DB7" w:rsidRPr="00E84424" w:rsidRDefault="00B70DB7" w:rsidP="00B70DB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</w:p>
        </w:tc>
        <w:tc>
          <w:tcPr>
            <w:tcW w:w="337" w:type="pct"/>
            <w:tcBorders>
              <w:bottom w:val="nil"/>
            </w:tcBorders>
          </w:tcPr>
          <w:p w14:paraId="1C8ECB5D" w14:textId="77777777" w:rsidR="00B70DB7" w:rsidRPr="00E84424" w:rsidRDefault="00B70DB7" w:rsidP="00B70DB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</w:p>
        </w:tc>
        <w:tc>
          <w:tcPr>
            <w:tcW w:w="337" w:type="pct"/>
            <w:tcBorders>
              <w:bottom w:val="nil"/>
            </w:tcBorders>
          </w:tcPr>
          <w:p w14:paraId="2D1C718D" w14:textId="77777777" w:rsidR="00B70DB7" w:rsidRPr="00E84424" w:rsidRDefault="00B70DB7" w:rsidP="00B70DB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</w:p>
        </w:tc>
        <w:tc>
          <w:tcPr>
            <w:tcW w:w="337" w:type="pct"/>
            <w:tcBorders>
              <w:bottom w:val="nil"/>
            </w:tcBorders>
          </w:tcPr>
          <w:p w14:paraId="373CF2A2" w14:textId="77777777" w:rsidR="00B70DB7" w:rsidRPr="00E84424" w:rsidRDefault="00B70DB7" w:rsidP="00B70DB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</w:p>
        </w:tc>
        <w:tc>
          <w:tcPr>
            <w:tcW w:w="337" w:type="pct"/>
            <w:tcBorders>
              <w:bottom w:val="nil"/>
            </w:tcBorders>
          </w:tcPr>
          <w:p w14:paraId="38350479" w14:textId="77777777" w:rsidR="00B70DB7" w:rsidRPr="00E84424" w:rsidRDefault="00B70DB7" w:rsidP="00B70DB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</w:p>
        </w:tc>
        <w:tc>
          <w:tcPr>
            <w:tcW w:w="337" w:type="pct"/>
            <w:tcBorders>
              <w:bottom w:val="nil"/>
            </w:tcBorders>
          </w:tcPr>
          <w:p w14:paraId="64F964B4" w14:textId="77777777" w:rsidR="00B70DB7" w:rsidRPr="00E84424" w:rsidRDefault="00B70DB7" w:rsidP="00B70DB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</w:p>
        </w:tc>
        <w:tc>
          <w:tcPr>
            <w:tcW w:w="337" w:type="pct"/>
            <w:tcBorders>
              <w:bottom w:val="nil"/>
            </w:tcBorders>
          </w:tcPr>
          <w:p w14:paraId="4E9949EC" w14:textId="77777777" w:rsidR="00B70DB7" w:rsidRPr="00E84424" w:rsidRDefault="00B70DB7" w:rsidP="00B70DB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</w:p>
        </w:tc>
        <w:tc>
          <w:tcPr>
            <w:tcW w:w="365" w:type="pct"/>
            <w:gridSpan w:val="2"/>
            <w:tcBorders>
              <w:bottom w:val="nil"/>
            </w:tcBorders>
          </w:tcPr>
          <w:p w14:paraId="69B5B83A" w14:textId="77777777" w:rsidR="00B70DB7" w:rsidRPr="00E84424" w:rsidRDefault="00B70DB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</w:tr>
      <w:tr w:rsidR="00B70DB7" w:rsidRPr="00E84424" w14:paraId="4692EDF7" w14:textId="77777777" w:rsidTr="00783382">
        <w:tc>
          <w:tcPr>
            <w:tcW w:w="606" w:type="pct"/>
            <w:tcBorders>
              <w:bottom w:val="nil"/>
            </w:tcBorders>
          </w:tcPr>
          <w:p w14:paraId="167725A3" w14:textId="77777777" w:rsidR="00B70DB7" w:rsidRPr="00E84424" w:rsidRDefault="00B70DB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85"/>
              <w:rPr>
                <w:rFonts w:ascii="Browallia New" w:eastAsia="Arial Unicode MS" w:hAnsi="Browallia New" w:cs="Browallia New"/>
                <w:cs/>
              </w:rPr>
            </w:pPr>
            <w:r w:rsidRPr="00E84424">
              <w:rPr>
                <w:rFonts w:ascii="Browallia New" w:eastAsia="Arial Unicode MS" w:hAnsi="Browallia New" w:cs="Browallia New"/>
                <w:cs/>
              </w:rPr>
              <w:t>ราคาทุน</w:t>
            </w:r>
          </w:p>
        </w:tc>
        <w:tc>
          <w:tcPr>
            <w:tcW w:w="316" w:type="pct"/>
            <w:tcBorders>
              <w:top w:val="nil"/>
              <w:bottom w:val="nil"/>
            </w:tcBorders>
          </w:tcPr>
          <w:p w14:paraId="73EB96C8" w14:textId="1884FAB1" w:rsidR="00B70DB7" w:rsidRPr="00E84424" w:rsidRDefault="00CF1017" w:rsidP="00B70DB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CF1017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7</w:t>
            </w:r>
            <w:r w:rsidR="00B70DB7" w:rsidRPr="00E84424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044</w:t>
            </w:r>
          </w:p>
        </w:tc>
        <w:tc>
          <w:tcPr>
            <w:tcW w:w="338" w:type="pct"/>
            <w:tcBorders>
              <w:top w:val="nil"/>
              <w:bottom w:val="nil"/>
            </w:tcBorders>
          </w:tcPr>
          <w:p w14:paraId="30047C2E" w14:textId="6D4C779D" w:rsidR="00B70DB7" w:rsidRPr="00E84424" w:rsidRDefault="00CF1017" w:rsidP="00B70DB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CF1017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3</w:t>
            </w:r>
            <w:r w:rsidR="00B70DB7" w:rsidRPr="00E84424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523</w:t>
            </w:r>
          </w:p>
        </w:tc>
        <w:tc>
          <w:tcPr>
            <w:tcW w:w="337" w:type="pct"/>
            <w:tcBorders>
              <w:top w:val="nil"/>
              <w:bottom w:val="nil"/>
            </w:tcBorders>
            <w:vAlign w:val="center"/>
          </w:tcPr>
          <w:p w14:paraId="371CBE90" w14:textId="4BFAFF32" w:rsidR="00B70DB7" w:rsidRPr="00E84424" w:rsidRDefault="00CF1017" w:rsidP="00B70DB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CF1017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212</w:t>
            </w:r>
            <w:r w:rsidR="00B70DB7" w:rsidRPr="00E84424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 xml:space="preserve"> </w:t>
            </w:r>
          </w:p>
        </w:tc>
        <w:tc>
          <w:tcPr>
            <w:tcW w:w="337" w:type="pct"/>
            <w:tcBorders>
              <w:top w:val="nil"/>
              <w:bottom w:val="nil"/>
            </w:tcBorders>
          </w:tcPr>
          <w:p w14:paraId="64C76996" w14:textId="5AA65760" w:rsidR="00B70DB7" w:rsidRPr="00E84424" w:rsidRDefault="00CF1017" w:rsidP="00B70DB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CF1017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104</w:t>
            </w:r>
            <w:r w:rsidR="00B70DB7" w:rsidRPr="00E84424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280</w:t>
            </w:r>
          </w:p>
        </w:tc>
        <w:tc>
          <w:tcPr>
            <w:tcW w:w="337" w:type="pct"/>
            <w:tcBorders>
              <w:top w:val="nil"/>
              <w:bottom w:val="nil"/>
            </w:tcBorders>
          </w:tcPr>
          <w:p w14:paraId="512A8013" w14:textId="47937059" w:rsidR="00B70DB7" w:rsidRPr="00E84424" w:rsidRDefault="00CF1017" w:rsidP="00B70DB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CF1017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35</w:t>
            </w:r>
            <w:r w:rsidR="00B70DB7" w:rsidRPr="00E84424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958</w:t>
            </w:r>
          </w:p>
        </w:tc>
        <w:tc>
          <w:tcPr>
            <w:tcW w:w="337" w:type="pct"/>
            <w:tcBorders>
              <w:top w:val="nil"/>
              <w:bottom w:val="nil"/>
            </w:tcBorders>
          </w:tcPr>
          <w:p w14:paraId="668037E9" w14:textId="3FCECC76" w:rsidR="00B70DB7" w:rsidRPr="00E84424" w:rsidRDefault="00CF1017" w:rsidP="00B70DB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CF1017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17</w:t>
            </w:r>
            <w:r w:rsidR="00B70DB7" w:rsidRPr="00E84424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460</w:t>
            </w:r>
          </w:p>
        </w:tc>
        <w:tc>
          <w:tcPr>
            <w:tcW w:w="337" w:type="pct"/>
            <w:tcBorders>
              <w:bottom w:val="nil"/>
            </w:tcBorders>
          </w:tcPr>
          <w:p w14:paraId="5FEDCBC5" w14:textId="73AE03B4" w:rsidR="00B70DB7" w:rsidRPr="00E84424" w:rsidRDefault="00CF1017" w:rsidP="00B70DB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CF1017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193</w:t>
            </w:r>
          </w:p>
        </w:tc>
        <w:tc>
          <w:tcPr>
            <w:tcW w:w="337" w:type="pct"/>
            <w:tcBorders>
              <w:bottom w:val="nil"/>
            </w:tcBorders>
          </w:tcPr>
          <w:p w14:paraId="40AF3482" w14:textId="70BB65DC" w:rsidR="00B70DB7" w:rsidRPr="00E84424" w:rsidRDefault="00CF1017" w:rsidP="00B70DB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CF1017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6</w:t>
            </w:r>
            <w:r w:rsidR="00B70DB7" w:rsidRPr="00E84424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972</w:t>
            </w:r>
          </w:p>
        </w:tc>
        <w:tc>
          <w:tcPr>
            <w:tcW w:w="337" w:type="pct"/>
            <w:tcBorders>
              <w:bottom w:val="nil"/>
            </w:tcBorders>
          </w:tcPr>
          <w:p w14:paraId="1C7E474E" w14:textId="35C6A970" w:rsidR="00B70DB7" w:rsidRPr="00E84424" w:rsidRDefault="00CF1017" w:rsidP="00B70DB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CF1017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3</w:t>
            </w:r>
            <w:r w:rsidR="00B70DB7" w:rsidRPr="00E84424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416</w:t>
            </w:r>
          </w:p>
        </w:tc>
        <w:tc>
          <w:tcPr>
            <w:tcW w:w="337" w:type="pct"/>
            <w:tcBorders>
              <w:bottom w:val="nil"/>
            </w:tcBorders>
          </w:tcPr>
          <w:p w14:paraId="33823A47" w14:textId="694446DF" w:rsidR="00B70DB7" w:rsidRPr="00E84424" w:rsidRDefault="00CF1017" w:rsidP="00B70DB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CF1017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1</w:t>
            </w:r>
            <w:r w:rsidR="00B70DB7" w:rsidRPr="00E84424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012</w:t>
            </w:r>
          </w:p>
        </w:tc>
        <w:tc>
          <w:tcPr>
            <w:tcW w:w="337" w:type="pct"/>
            <w:tcBorders>
              <w:bottom w:val="nil"/>
            </w:tcBorders>
          </w:tcPr>
          <w:p w14:paraId="26027F73" w14:textId="2E72DC82" w:rsidR="00B70DB7" w:rsidRPr="00E84424" w:rsidRDefault="00CF1017" w:rsidP="00B70DB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CF1017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14</w:t>
            </w:r>
          </w:p>
        </w:tc>
        <w:tc>
          <w:tcPr>
            <w:tcW w:w="337" w:type="pct"/>
            <w:tcBorders>
              <w:bottom w:val="nil"/>
            </w:tcBorders>
          </w:tcPr>
          <w:p w14:paraId="48E02775" w14:textId="02F21D47" w:rsidR="00B70DB7" w:rsidRPr="00E84424" w:rsidRDefault="00CF1017" w:rsidP="00B70DB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CF1017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37</w:t>
            </w:r>
            <w:r w:rsidR="00B70DB7" w:rsidRPr="00E84424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698</w:t>
            </w:r>
          </w:p>
        </w:tc>
        <w:tc>
          <w:tcPr>
            <w:tcW w:w="365" w:type="pct"/>
            <w:gridSpan w:val="2"/>
            <w:tcBorders>
              <w:bottom w:val="nil"/>
            </w:tcBorders>
          </w:tcPr>
          <w:p w14:paraId="5A5694AF" w14:textId="3E3E759F" w:rsidR="00B70DB7" w:rsidRPr="00E84424" w:rsidRDefault="00CF101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lang w:val="en-GB"/>
              </w:rPr>
              <w:t>217</w:t>
            </w:r>
            <w:r w:rsidR="00B70DB7" w:rsidRPr="00E84424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lang w:val="en-GB"/>
              </w:rPr>
              <w:t>782</w:t>
            </w:r>
          </w:p>
        </w:tc>
      </w:tr>
      <w:tr w:rsidR="00B70DB7" w:rsidRPr="00E84424" w14:paraId="116952B8" w14:textId="77777777" w:rsidTr="00783382">
        <w:tc>
          <w:tcPr>
            <w:tcW w:w="606" w:type="pct"/>
            <w:tcBorders>
              <w:bottom w:val="nil"/>
            </w:tcBorders>
          </w:tcPr>
          <w:p w14:paraId="0DC00842" w14:textId="77777777" w:rsidR="00B70DB7" w:rsidRPr="00E84424" w:rsidRDefault="00B70DB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85"/>
              <w:rPr>
                <w:rFonts w:ascii="Browallia New" w:eastAsia="Arial Unicode MS" w:hAnsi="Browallia New" w:cs="Browallia New"/>
              </w:rPr>
            </w:pPr>
            <w:r w:rsidRPr="00E84424">
              <w:rPr>
                <w:rFonts w:ascii="Browallia New" w:eastAsia="Arial Unicode MS" w:hAnsi="Browallia New" w:cs="Browallia New"/>
                <w:u w:val="single"/>
                <w:cs/>
              </w:rPr>
              <w:t>หัก</w:t>
            </w:r>
            <w:r w:rsidRPr="00E84424">
              <w:rPr>
                <w:rFonts w:ascii="Browallia New" w:eastAsia="Arial Unicode MS" w:hAnsi="Browallia New" w:cs="Browallia New"/>
                <w:cs/>
              </w:rPr>
              <w:t xml:space="preserve"> ค่าเสื่อมราคาสะสม</w:t>
            </w:r>
          </w:p>
        </w:tc>
        <w:tc>
          <w:tcPr>
            <w:tcW w:w="316" w:type="pct"/>
            <w:tcBorders>
              <w:top w:val="nil"/>
              <w:bottom w:val="nil"/>
            </w:tcBorders>
          </w:tcPr>
          <w:p w14:paraId="1B097231" w14:textId="77777777" w:rsidR="00B70DB7" w:rsidRPr="00E84424" w:rsidRDefault="00B70DB7" w:rsidP="00B70DB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E84424">
              <w:rPr>
                <w:rFonts w:ascii="Browallia New" w:eastAsia="Arial Unicode MS" w:hAnsi="Browallia New" w:cs="Browallia New"/>
                <w:sz w:val="18"/>
                <w:szCs w:val="18"/>
                <w:lang w:val="en-US" w:bidi="th-TH"/>
              </w:rPr>
              <w:t>-</w:t>
            </w:r>
          </w:p>
        </w:tc>
        <w:tc>
          <w:tcPr>
            <w:tcW w:w="338" w:type="pct"/>
            <w:tcBorders>
              <w:top w:val="nil"/>
              <w:bottom w:val="nil"/>
            </w:tcBorders>
          </w:tcPr>
          <w:p w14:paraId="546E8DB4" w14:textId="74761EB7" w:rsidR="00B70DB7" w:rsidRPr="00E84424" w:rsidRDefault="00B70DB7" w:rsidP="00B70DB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E84424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1</w:t>
            </w:r>
            <w:r w:rsidRPr="00E84424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,</w:t>
            </w:r>
            <w:r w:rsidR="00CF1017" w:rsidRPr="00CF1017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440</w:t>
            </w:r>
            <w:r w:rsidRPr="00E84424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)</w:t>
            </w:r>
          </w:p>
        </w:tc>
        <w:tc>
          <w:tcPr>
            <w:tcW w:w="337" w:type="pct"/>
            <w:tcBorders>
              <w:top w:val="nil"/>
              <w:bottom w:val="nil"/>
            </w:tcBorders>
            <w:vAlign w:val="center"/>
          </w:tcPr>
          <w:p w14:paraId="303F0C4E" w14:textId="22C22E22" w:rsidR="00B70DB7" w:rsidRPr="00E84424" w:rsidRDefault="00B70DB7" w:rsidP="00B70DB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E84424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32</w:t>
            </w:r>
            <w:r w:rsidRPr="00E84424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)</w:t>
            </w:r>
          </w:p>
        </w:tc>
        <w:tc>
          <w:tcPr>
            <w:tcW w:w="337" w:type="pct"/>
            <w:tcBorders>
              <w:top w:val="nil"/>
              <w:bottom w:val="nil"/>
            </w:tcBorders>
          </w:tcPr>
          <w:p w14:paraId="7DC7E4F9" w14:textId="0FC34F57" w:rsidR="00B70DB7" w:rsidRPr="00E84424" w:rsidRDefault="00B70DB7" w:rsidP="00B70DB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E84424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78</w:t>
            </w:r>
            <w:r w:rsidRPr="00E84424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,</w:t>
            </w:r>
            <w:r w:rsidR="00CF1017" w:rsidRPr="00CF1017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840</w:t>
            </w:r>
            <w:r w:rsidRPr="00E84424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)</w:t>
            </w:r>
          </w:p>
        </w:tc>
        <w:tc>
          <w:tcPr>
            <w:tcW w:w="337" w:type="pct"/>
            <w:tcBorders>
              <w:top w:val="nil"/>
              <w:bottom w:val="nil"/>
            </w:tcBorders>
          </w:tcPr>
          <w:p w14:paraId="78A82016" w14:textId="48407460" w:rsidR="00B70DB7" w:rsidRPr="00E84424" w:rsidRDefault="00B70DB7" w:rsidP="00B70DB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E84424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18</w:t>
            </w:r>
            <w:r w:rsidRPr="00E84424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,</w:t>
            </w:r>
            <w:r w:rsidR="00CF1017" w:rsidRPr="00CF1017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452</w:t>
            </w:r>
            <w:r w:rsidRPr="00E84424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)</w:t>
            </w:r>
          </w:p>
        </w:tc>
        <w:tc>
          <w:tcPr>
            <w:tcW w:w="337" w:type="pct"/>
            <w:tcBorders>
              <w:top w:val="nil"/>
              <w:bottom w:val="nil"/>
            </w:tcBorders>
          </w:tcPr>
          <w:p w14:paraId="64E3E11A" w14:textId="6AEDD455" w:rsidR="00B70DB7" w:rsidRPr="00E84424" w:rsidRDefault="00B70DB7" w:rsidP="00B70DB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E84424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6</w:t>
            </w:r>
            <w:r w:rsidRPr="00E84424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,</w:t>
            </w:r>
            <w:r w:rsidR="00CF1017" w:rsidRPr="00CF1017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540</w:t>
            </w:r>
            <w:r w:rsidRPr="00E84424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)</w:t>
            </w:r>
          </w:p>
        </w:tc>
        <w:tc>
          <w:tcPr>
            <w:tcW w:w="337" w:type="pct"/>
            <w:tcBorders>
              <w:bottom w:val="nil"/>
            </w:tcBorders>
          </w:tcPr>
          <w:p w14:paraId="153F9F0E" w14:textId="155B877D" w:rsidR="00B70DB7" w:rsidRPr="00E84424" w:rsidRDefault="00B70DB7" w:rsidP="00B70DB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E84424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170</w:t>
            </w:r>
            <w:r w:rsidRPr="00E84424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)</w:t>
            </w:r>
          </w:p>
        </w:tc>
        <w:tc>
          <w:tcPr>
            <w:tcW w:w="337" w:type="pct"/>
            <w:tcBorders>
              <w:bottom w:val="nil"/>
            </w:tcBorders>
          </w:tcPr>
          <w:p w14:paraId="44C5922F" w14:textId="5B2B7E8A" w:rsidR="00B70DB7" w:rsidRPr="00E84424" w:rsidRDefault="00B70DB7" w:rsidP="00B70DB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E84424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4</w:t>
            </w:r>
            <w:r w:rsidRPr="00E84424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,</w:t>
            </w:r>
            <w:r w:rsidR="00CF1017" w:rsidRPr="00CF1017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018</w:t>
            </w:r>
            <w:r w:rsidRPr="00E84424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)</w:t>
            </w:r>
          </w:p>
        </w:tc>
        <w:tc>
          <w:tcPr>
            <w:tcW w:w="337" w:type="pct"/>
            <w:tcBorders>
              <w:bottom w:val="nil"/>
            </w:tcBorders>
          </w:tcPr>
          <w:p w14:paraId="6A85F475" w14:textId="1931C8F2" w:rsidR="00B70DB7" w:rsidRPr="00E84424" w:rsidRDefault="00B70DB7" w:rsidP="00B70DB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E84424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911</w:t>
            </w:r>
            <w:r w:rsidRPr="00E84424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)</w:t>
            </w:r>
          </w:p>
        </w:tc>
        <w:tc>
          <w:tcPr>
            <w:tcW w:w="337" w:type="pct"/>
            <w:tcBorders>
              <w:bottom w:val="nil"/>
            </w:tcBorders>
          </w:tcPr>
          <w:p w14:paraId="30000F1C" w14:textId="033BFAC3" w:rsidR="00B70DB7" w:rsidRPr="00E84424" w:rsidRDefault="00B70DB7" w:rsidP="00B70DB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E84424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791</w:t>
            </w:r>
            <w:r w:rsidRPr="00E84424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)</w:t>
            </w:r>
          </w:p>
        </w:tc>
        <w:tc>
          <w:tcPr>
            <w:tcW w:w="337" w:type="pct"/>
            <w:tcBorders>
              <w:bottom w:val="nil"/>
            </w:tcBorders>
          </w:tcPr>
          <w:p w14:paraId="0D508083" w14:textId="17B8CDE7" w:rsidR="00B70DB7" w:rsidRPr="00E84424" w:rsidRDefault="00B70DB7" w:rsidP="00B70DB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E84424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11</w:t>
            </w:r>
            <w:r w:rsidRPr="00E84424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)</w:t>
            </w:r>
          </w:p>
        </w:tc>
        <w:tc>
          <w:tcPr>
            <w:tcW w:w="337" w:type="pct"/>
            <w:tcBorders>
              <w:bottom w:val="nil"/>
            </w:tcBorders>
          </w:tcPr>
          <w:p w14:paraId="645EE52C" w14:textId="77777777" w:rsidR="00B70DB7" w:rsidRPr="00E84424" w:rsidRDefault="00B70DB7" w:rsidP="00B70DB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E84424">
              <w:rPr>
                <w:rFonts w:ascii="Browallia New" w:eastAsia="Arial Unicode MS" w:hAnsi="Browallia New" w:cs="Browallia New"/>
                <w:sz w:val="18"/>
                <w:szCs w:val="18"/>
                <w:lang w:val="en-US" w:bidi="th-TH"/>
              </w:rPr>
              <w:t>-</w:t>
            </w:r>
          </w:p>
        </w:tc>
        <w:tc>
          <w:tcPr>
            <w:tcW w:w="365" w:type="pct"/>
            <w:gridSpan w:val="2"/>
            <w:tcBorders>
              <w:bottom w:val="nil"/>
            </w:tcBorders>
          </w:tcPr>
          <w:p w14:paraId="278AC30B" w14:textId="3E7FA64B" w:rsidR="00B70DB7" w:rsidRPr="00E84424" w:rsidRDefault="00B70DB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lang w:val="en-GB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lang w:val="en-GB"/>
              </w:rPr>
              <w:t>111</w:t>
            </w:r>
            <w:r w:rsidRPr="00E84424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CF1017" w:rsidRPr="00CF1017">
              <w:rPr>
                <w:rFonts w:ascii="Browallia New" w:eastAsia="Arial Unicode MS" w:hAnsi="Browallia New" w:cs="Browallia New"/>
                <w:lang w:val="en-GB"/>
              </w:rPr>
              <w:t>205</w:t>
            </w:r>
            <w:r w:rsidRPr="00E84424">
              <w:rPr>
                <w:rFonts w:ascii="Browallia New" w:eastAsia="Arial Unicode MS" w:hAnsi="Browallia New" w:cs="Browallia New"/>
                <w:lang w:val="en-GB"/>
              </w:rPr>
              <w:t>)</w:t>
            </w:r>
          </w:p>
        </w:tc>
      </w:tr>
      <w:tr w:rsidR="00B70DB7" w:rsidRPr="00E84424" w14:paraId="562018A5" w14:textId="77777777" w:rsidTr="00783382">
        <w:tc>
          <w:tcPr>
            <w:tcW w:w="606" w:type="pct"/>
            <w:tcBorders>
              <w:bottom w:val="nil"/>
            </w:tcBorders>
          </w:tcPr>
          <w:p w14:paraId="10970888" w14:textId="77777777" w:rsidR="00B70DB7" w:rsidRPr="00E84424" w:rsidRDefault="00B70DB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85"/>
              <w:rPr>
                <w:rFonts w:ascii="Browallia New" w:eastAsia="Arial Unicode MS" w:hAnsi="Browallia New" w:cs="Browallia New"/>
                <w:cs/>
              </w:rPr>
            </w:pPr>
            <w:r w:rsidRPr="00E84424">
              <w:rPr>
                <w:rFonts w:ascii="Browallia New" w:eastAsia="Arial Unicode MS" w:hAnsi="Browallia New" w:cs="Browallia New"/>
                <w:u w:val="single"/>
                <w:cs/>
              </w:rPr>
              <w:t>หัก</w:t>
            </w:r>
            <w:r w:rsidRPr="00E84424">
              <w:rPr>
                <w:rFonts w:ascii="Browallia New" w:eastAsia="Arial Unicode MS" w:hAnsi="Browallia New" w:cs="Browallia New"/>
                <w:cs/>
              </w:rPr>
              <w:t xml:space="preserve"> ค่าเผื่อการด้อยค่า</w:t>
            </w:r>
          </w:p>
        </w:tc>
        <w:tc>
          <w:tcPr>
            <w:tcW w:w="316" w:type="pct"/>
            <w:tcBorders>
              <w:top w:val="nil"/>
              <w:bottom w:val="single" w:sz="4" w:space="0" w:color="auto"/>
            </w:tcBorders>
          </w:tcPr>
          <w:p w14:paraId="0D2EF8EA" w14:textId="77777777" w:rsidR="00B70DB7" w:rsidRPr="00E84424" w:rsidRDefault="00B70DB7" w:rsidP="00B70DB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E84424">
              <w:rPr>
                <w:rFonts w:ascii="Browallia New" w:eastAsia="Arial Unicode MS" w:hAnsi="Browallia New" w:cs="Browallia New"/>
                <w:sz w:val="18"/>
                <w:szCs w:val="18"/>
                <w:lang w:val="en-US" w:bidi="th-TH"/>
              </w:rPr>
              <w:t>-</w:t>
            </w:r>
          </w:p>
        </w:tc>
        <w:tc>
          <w:tcPr>
            <w:tcW w:w="338" w:type="pct"/>
            <w:tcBorders>
              <w:top w:val="nil"/>
              <w:bottom w:val="single" w:sz="4" w:space="0" w:color="auto"/>
            </w:tcBorders>
          </w:tcPr>
          <w:p w14:paraId="5E0FE2A0" w14:textId="77777777" w:rsidR="00B70DB7" w:rsidRPr="00E84424" w:rsidRDefault="00B70DB7" w:rsidP="00B70DB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E84424">
              <w:rPr>
                <w:rFonts w:ascii="Browallia New" w:eastAsia="Arial Unicode MS" w:hAnsi="Browallia New" w:cs="Browallia New"/>
                <w:sz w:val="18"/>
                <w:szCs w:val="18"/>
                <w:lang w:val="en-US" w:bidi="th-TH"/>
              </w:rPr>
              <w:t>-</w:t>
            </w:r>
          </w:p>
        </w:tc>
        <w:tc>
          <w:tcPr>
            <w:tcW w:w="337" w:type="pct"/>
            <w:tcBorders>
              <w:top w:val="nil"/>
              <w:bottom w:val="single" w:sz="4" w:space="0" w:color="auto"/>
            </w:tcBorders>
          </w:tcPr>
          <w:p w14:paraId="2276081E" w14:textId="77777777" w:rsidR="00B70DB7" w:rsidRPr="00E84424" w:rsidRDefault="00B70DB7" w:rsidP="00B70DB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E84424">
              <w:rPr>
                <w:rFonts w:ascii="Browallia New" w:eastAsia="Arial Unicode MS" w:hAnsi="Browallia New" w:cs="Browallia New"/>
                <w:sz w:val="18"/>
                <w:szCs w:val="18"/>
                <w:lang w:val="en-US" w:bidi="th-TH"/>
              </w:rPr>
              <w:t>-</w:t>
            </w:r>
          </w:p>
        </w:tc>
        <w:tc>
          <w:tcPr>
            <w:tcW w:w="337" w:type="pct"/>
            <w:tcBorders>
              <w:top w:val="nil"/>
              <w:bottom w:val="single" w:sz="4" w:space="0" w:color="auto"/>
            </w:tcBorders>
          </w:tcPr>
          <w:p w14:paraId="25222145" w14:textId="77777777" w:rsidR="00B70DB7" w:rsidRPr="00E84424" w:rsidRDefault="00B70DB7" w:rsidP="00B70DB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E84424">
              <w:rPr>
                <w:rFonts w:ascii="Browallia New" w:eastAsia="Arial Unicode MS" w:hAnsi="Browallia New" w:cs="Browallia New"/>
                <w:sz w:val="18"/>
                <w:szCs w:val="18"/>
                <w:lang w:val="en-US" w:bidi="th-TH"/>
              </w:rPr>
              <w:t>-</w:t>
            </w:r>
          </w:p>
        </w:tc>
        <w:tc>
          <w:tcPr>
            <w:tcW w:w="337" w:type="pct"/>
            <w:tcBorders>
              <w:top w:val="nil"/>
              <w:bottom w:val="single" w:sz="4" w:space="0" w:color="auto"/>
            </w:tcBorders>
          </w:tcPr>
          <w:p w14:paraId="29631AA7" w14:textId="77777777" w:rsidR="00B70DB7" w:rsidRPr="00E84424" w:rsidRDefault="00B70DB7" w:rsidP="00B70DB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E84424">
              <w:rPr>
                <w:rFonts w:ascii="Browallia New" w:eastAsia="Arial Unicode MS" w:hAnsi="Browallia New" w:cs="Browallia New"/>
                <w:sz w:val="18"/>
                <w:szCs w:val="18"/>
                <w:lang w:val="en-US" w:bidi="th-TH"/>
              </w:rPr>
              <w:t>-</w:t>
            </w:r>
          </w:p>
        </w:tc>
        <w:tc>
          <w:tcPr>
            <w:tcW w:w="337" w:type="pct"/>
            <w:tcBorders>
              <w:top w:val="nil"/>
              <w:bottom w:val="single" w:sz="4" w:space="0" w:color="auto"/>
            </w:tcBorders>
          </w:tcPr>
          <w:p w14:paraId="5A023030" w14:textId="77777777" w:rsidR="00B70DB7" w:rsidRPr="00E84424" w:rsidRDefault="00B70DB7" w:rsidP="00B70DB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E84424">
              <w:rPr>
                <w:rFonts w:ascii="Browallia New" w:eastAsia="Arial Unicode MS" w:hAnsi="Browallia New" w:cs="Browallia New"/>
                <w:sz w:val="18"/>
                <w:szCs w:val="18"/>
                <w:lang w:val="en-US" w:bidi="th-TH"/>
              </w:rPr>
              <w:t>-</w:t>
            </w:r>
          </w:p>
        </w:tc>
        <w:tc>
          <w:tcPr>
            <w:tcW w:w="337" w:type="pct"/>
            <w:tcBorders>
              <w:bottom w:val="single" w:sz="4" w:space="0" w:color="auto"/>
            </w:tcBorders>
          </w:tcPr>
          <w:p w14:paraId="20FF9222" w14:textId="77777777" w:rsidR="00B70DB7" w:rsidRPr="00E84424" w:rsidRDefault="00B70DB7" w:rsidP="00B70DB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E84424">
              <w:rPr>
                <w:rFonts w:ascii="Browallia New" w:eastAsia="Arial Unicode MS" w:hAnsi="Browallia New" w:cs="Browallia New"/>
                <w:sz w:val="18"/>
                <w:szCs w:val="18"/>
                <w:lang w:val="en-US" w:bidi="th-TH"/>
              </w:rPr>
              <w:t>-</w:t>
            </w:r>
          </w:p>
        </w:tc>
        <w:tc>
          <w:tcPr>
            <w:tcW w:w="337" w:type="pct"/>
            <w:tcBorders>
              <w:bottom w:val="single" w:sz="4" w:space="0" w:color="auto"/>
            </w:tcBorders>
          </w:tcPr>
          <w:p w14:paraId="0795DD06" w14:textId="77777777" w:rsidR="00B70DB7" w:rsidRPr="00E84424" w:rsidRDefault="00B70DB7" w:rsidP="00B70DB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E84424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-</w:t>
            </w:r>
          </w:p>
        </w:tc>
        <w:tc>
          <w:tcPr>
            <w:tcW w:w="337" w:type="pct"/>
            <w:tcBorders>
              <w:bottom w:val="single" w:sz="4" w:space="0" w:color="auto"/>
            </w:tcBorders>
          </w:tcPr>
          <w:p w14:paraId="1B4CEB46" w14:textId="25620670" w:rsidR="00B70DB7" w:rsidRPr="00E84424" w:rsidRDefault="00B70DB7" w:rsidP="00B70DB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E84424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18</w:t>
            </w:r>
            <w:r w:rsidRPr="00E84424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)</w:t>
            </w:r>
          </w:p>
        </w:tc>
        <w:tc>
          <w:tcPr>
            <w:tcW w:w="337" w:type="pct"/>
            <w:tcBorders>
              <w:bottom w:val="single" w:sz="4" w:space="0" w:color="auto"/>
            </w:tcBorders>
          </w:tcPr>
          <w:p w14:paraId="70EAA9D4" w14:textId="77777777" w:rsidR="00B70DB7" w:rsidRPr="00E84424" w:rsidRDefault="00B70DB7" w:rsidP="00B70DB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E84424">
              <w:rPr>
                <w:rFonts w:ascii="Browallia New" w:eastAsia="Arial Unicode MS" w:hAnsi="Browallia New" w:cs="Browallia New"/>
                <w:sz w:val="18"/>
                <w:szCs w:val="18"/>
                <w:lang w:val="en-US" w:bidi="th-TH"/>
              </w:rPr>
              <w:t>-</w:t>
            </w:r>
          </w:p>
        </w:tc>
        <w:tc>
          <w:tcPr>
            <w:tcW w:w="337" w:type="pct"/>
            <w:tcBorders>
              <w:bottom w:val="single" w:sz="4" w:space="0" w:color="auto"/>
            </w:tcBorders>
          </w:tcPr>
          <w:p w14:paraId="75821C34" w14:textId="77777777" w:rsidR="00B70DB7" w:rsidRPr="00E84424" w:rsidRDefault="00B70DB7" w:rsidP="00B70DB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E84424">
              <w:rPr>
                <w:rFonts w:ascii="Browallia New" w:eastAsia="Arial Unicode MS" w:hAnsi="Browallia New" w:cs="Browallia New"/>
                <w:sz w:val="18"/>
                <w:szCs w:val="18"/>
                <w:lang w:val="en-US" w:bidi="th-TH"/>
              </w:rPr>
              <w:t>-</w:t>
            </w:r>
          </w:p>
        </w:tc>
        <w:tc>
          <w:tcPr>
            <w:tcW w:w="337" w:type="pct"/>
            <w:tcBorders>
              <w:bottom w:val="single" w:sz="4" w:space="0" w:color="auto"/>
            </w:tcBorders>
          </w:tcPr>
          <w:p w14:paraId="1B80F034" w14:textId="77777777" w:rsidR="00B70DB7" w:rsidRPr="00E84424" w:rsidRDefault="00B70DB7" w:rsidP="00B70DB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E84424">
              <w:rPr>
                <w:rFonts w:ascii="Browallia New" w:eastAsia="Arial Unicode MS" w:hAnsi="Browallia New" w:cs="Browallia New"/>
                <w:sz w:val="18"/>
                <w:szCs w:val="18"/>
                <w:lang w:val="en-US" w:bidi="th-TH"/>
              </w:rPr>
              <w:t>-</w:t>
            </w:r>
          </w:p>
        </w:tc>
        <w:tc>
          <w:tcPr>
            <w:tcW w:w="365" w:type="pct"/>
            <w:gridSpan w:val="2"/>
            <w:tcBorders>
              <w:bottom w:val="single" w:sz="4" w:space="0" w:color="auto"/>
            </w:tcBorders>
          </w:tcPr>
          <w:p w14:paraId="3C8BB15D" w14:textId="0C3069E9" w:rsidR="00B70DB7" w:rsidRPr="00E84424" w:rsidRDefault="00B70DB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lang w:val="en-GB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lang w:val="en-GB"/>
              </w:rPr>
              <w:t>18</w:t>
            </w:r>
            <w:r w:rsidRPr="00E84424">
              <w:rPr>
                <w:rFonts w:ascii="Browallia New" w:eastAsia="Arial Unicode MS" w:hAnsi="Browallia New" w:cs="Browallia New"/>
                <w:lang w:val="en-GB"/>
              </w:rPr>
              <w:t>)</w:t>
            </w:r>
          </w:p>
        </w:tc>
      </w:tr>
      <w:tr w:rsidR="00B70DB7" w:rsidRPr="00E84424" w14:paraId="23184DE9" w14:textId="77777777" w:rsidTr="00783382">
        <w:tc>
          <w:tcPr>
            <w:tcW w:w="606" w:type="pct"/>
            <w:tcBorders>
              <w:bottom w:val="nil"/>
            </w:tcBorders>
          </w:tcPr>
          <w:p w14:paraId="285E664F" w14:textId="77777777" w:rsidR="00B70DB7" w:rsidRPr="00E84424" w:rsidRDefault="00B70DB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85"/>
              <w:rPr>
                <w:rFonts w:ascii="Browallia New" w:eastAsia="Arial Unicode MS" w:hAnsi="Browallia New" w:cs="Browallia New"/>
              </w:rPr>
            </w:pPr>
            <w:r w:rsidRPr="00E84424">
              <w:rPr>
                <w:rFonts w:ascii="Browallia New" w:eastAsia="Arial Unicode MS" w:hAnsi="Browallia New" w:cs="Browallia New"/>
                <w:cs/>
              </w:rPr>
              <w:t>ราคาตามบัญชี สุทธิ</w:t>
            </w:r>
          </w:p>
        </w:tc>
        <w:tc>
          <w:tcPr>
            <w:tcW w:w="316" w:type="pct"/>
            <w:tcBorders>
              <w:top w:val="single" w:sz="4" w:space="0" w:color="auto"/>
              <w:bottom w:val="single" w:sz="4" w:space="0" w:color="auto"/>
            </w:tcBorders>
          </w:tcPr>
          <w:p w14:paraId="48879B8C" w14:textId="6DB1C244" w:rsidR="00B70DB7" w:rsidRPr="00E84424" w:rsidRDefault="00CF1017" w:rsidP="00B70DB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CF1017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7</w:t>
            </w:r>
            <w:r w:rsidR="00B70DB7" w:rsidRPr="00E84424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044</w:t>
            </w:r>
          </w:p>
        </w:tc>
        <w:tc>
          <w:tcPr>
            <w:tcW w:w="338" w:type="pct"/>
            <w:tcBorders>
              <w:top w:val="single" w:sz="4" w:space="0" w:color="auto"/>
              <w:bottom w:val="single" w:sz="4" w:space="0" w:color="auto"/>
            </w:tcBorders>
          </w:tcPr>
          <w:p w14:paraId="15672234" w14:textId="3308D18E" w:rsidR="00B70DB7" w:rsidRPr="00E84424" w:rsidRDefault="00CF1017" w:rsidP="00B70DB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CF1017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2</w:t>
            </w:r>
            <w:r w:rsidR="00B70DB7" w:rsidRPr="00E84424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083</w:t>
            </w:r>
          </w:p>
        </w:tc>
        <w:tc>
          <w:tcPr>
            <w:tcW w:w="33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97DE49" w14:textId="0A9C7D88" w:rsidR="00B70DB7" w:rsidRPr="00E84424" w:rsidRDefault="00CF1017" w:rsidP="00B70DB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CF1017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180</w:t>
            </w:r>
          </w:p>
        </w:tc>
        <w:tc>
          <w:tcPr>
            <w:tcW w:w="337" w:type="pct"/>
            <w:tcBorders>
              <w:top w:val="single" w:sz="4" w:space="0" w:color="auto"/>
              <w:bottom w:val="single" w:sz="4" w:space="0" w:color="auto"/>
            </w:tcBorders>
          </w:tcPr>
          <w:p w14:paraId="4D37759A" w14:textId="321596BD" w:rsidR="00B70DB7" w:rsidRPr="00E84424" w:rsidRDefault="00CF1017" w:rsidP="00B70DB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CF1017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25</w:t>
            </w:r>
            <w:r w:rsidR="00B70DB7" w:rsidRPr="00E84424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440</w:t>
            </w:r>
          </w:p>
        </w:tc>
        <w:tc>
          <w:tcPr>
            <w:tcW w:w="337" w:type="pct"/>
            <w:tcBorders>
              <w:top w:val="single" w:sz="4" w:space="0" w:color="auto"/>
              <w:bottom w:val="single" w:sz="4" w:space="0" w:color="auto"/>
            </w:tcBorders>
          </w:tcPr>
          <w:p w14:paraId="63A7820A" w14:textId="7CE96AA6" w:rsidR="00B70DB7" w:rsidRPr="00E84424" w:rsidRDefault="00CF1017" w:rsidP="00B70DB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CF1017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17</w:t>
            </w:r>
            <w:r w:rsidR="00B70DB7" w:rsidRPr="00E84424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506</w:t>
            </w:r>
          </w:p>
        </w:tc>
        <w:tc>
          <w:tcPr>
            <w:tcW w:w="337" w:type="pct"/>
            <w:tcBorders>
              <w:top w:val="single" w:sz="4" w:space="0" w:color="auto"/>
              <w:bottom w:val="single" w:sz="4" w:space="0" w:color="auto"/>
            </w:tcBorders>
          </w:tcPr>
          <w:p w14:paraId="2C34A575" w14:textId="07365B6F" w:rsidR="00B70DB7" w:rsidRPr="00E84424" w:rsidRDefault="00CF1017" w:rsidP="00B70DB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CF1017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10</w:t>
            </w:r>
            <w:r w:rsidR="00B70DB7" w:rsidRPr="00E84424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920</w:t>
            </w:r>
          </w:p>
        </w:tc>
        <w:tc>
          <w:tcPr>
            <w:tcW w:w="337" w:type="pct"/>
            <w:tcBorders>
              <w:top w:val="single" w:sz="4" w:space="0" w:color="auto"/>
              <w:bottom w:val="single" w:sz="4" w:space="0" w:color="auto"/>
            </w:tcBorders>
          </w:tcPr>
          <w:p w14:paraId="7ABC3B96" w14:textId="13D86E7A" w:rsidR="00B70DB7" w:rsidRPr="00E84424" w:rsidRDefault="00CF1017" w:rsidP="00B70DB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CF1017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23</w:t>
            </w:r>
            <w:r w:rsidR="00B70DB7" w:rsidRPr="00E84424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 xml:space="preserve">        </w:t>
            </w:r>
          </w:p>
        </w:tc>
        <w:tc>
          <w:tcPr>
            <w:tcW w:w="337" w:type="pct"/>
            <w:tcBorders>
              <w:top w:val="single" w:sz="4" w:space="0" w:color="auto"/>
              <w:bottom w:val="single" w:sz="4" w:space="0" w:color="auto"/>
            </w:tcBorders>
          </w:tcPr>
          <w:p w14:paraId="2246F1A4" w14:textId="01DA60CB" w:rsidR="00B70DB7" w:rsidRPr="00E84424" w:rsidRDefault="00CF1017" w:rsidP="00B70DB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CF1017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2</w:t>
            </w:r>
            <w:r w:rsidR="00B70DB7" w:rsidRPr="00E84424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954</w:t>
            </w:r>
          </w:p>
        </w:tc>
        <w:tc>
          <w:tcPr>
            <w:tcW w:w="337" w:type="pct"/>
            <w:tcBorders>
              <w:top w:val="single" w:sz="4" w:space="0" w:color="auto"/>
              <w:bottom w:val="single" w:sz="4" w:space="0" w:color="auto"/>
            </w:tcBorders>
          </w:tcPr>
          <w:p w14:paraId="16B0D5B5" w14:textId="007D0B54" w:rsidR="00B70DB7" w:rsidRPr="00E84424" w:rsidRDefault="00CF1017" w:rsidP="00B70DB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CF1017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2</w:t>
            </w:r>
            <w:r w:rsidR="00B70DB7" w:rsidRPr="00E84424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487</w:t>
            </w:r>
          </w:p>
        </w:tc>
        <w:tc>
          <w:tcPr>
            <w:tcW w:w="337" w:type="pct"/>
            <w:tcBorders>
              <w:top w:val="single" w:sz="4" w:space="0" w:color="auto"/>
              <w:bottom w:val="single" w:sz="4" w:space="0" w:color="auto"/>
            </w:tcBorders>
          </w:tcPr>
          <w:p w14:paraId="19032BEA" w14:textId="19FC401A" w:rsidR="00B70DB7" w:rsidRPr="00E84424" w:rsidRDefault="00CF1017" w:rsidP="00B70DB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CF1017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221</w:t>
            </w:r>
          </w:p>
        </w:tc>
        <w:tc>
          <w:tcPr>
            <w:tcW w:w="337" w:type="pct"/>
            <w:tcBorders>
              <w:top w:val="single" w:sz="4" w:space="0" w:color="auto"/>
              <w:bottom w:val="single" w:sz="4" w:space="0" w:color="auto"/>
            </w:tcBorders>
          </w:tcPr>
          <w:p w14:paraId="29B87B76" w14:textId="002061C9" w:rsidR="00B70DB7" w:rsidRPr="00E84424" w:rsidRDefault="00CF1017" w:rsidP="00B70DB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CF1017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3</w:t>
            </w:r>
          </w:p>
        </w:tc>
        <w:tc>
          <w:tcPr>
            <w:tcW w:w="337" w:type="pct"/>
            <w:tcBorders>
              <w:top w:val="single" w:sz="4" w:space="0" w:color="auto"/>
              <w:bottom w:val="single" w:sz="4" w:space="0" w:color="auto"/>
            </w:tcBorders>
          </w:tcPr>
          <w:p w14:paraId="25653456" w14:textId="2B6779A3" w:rsidR="00B70DB7" w:rsidRPr="00E84424" w:rsidRDefault="00CF1017" w:rsidP="00B70DB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CF1017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37</w:t>
            </w:r>
            <w:r w:rsidR="00B70DB7" w:rsidRPr="00E84424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698</w:t>
            </w:r>
          </w:p>
        </w:tc>
        <w:tc>
          <w:tcPr>
            <w:tcW w:w="365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695923F" w14:textId="3C3B9ED9" w:rsidR="00B70DB7" w:rsidRPr="00E84424" w:rsidRDefault="00CF101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lang w:val="en-GB"/>
              </w:rPr>
              <w:t>106</w:t>
            </w:r>
            <w:r w:rsidR="00B70DB7" w:rsidRPr="00E84424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lang w:val="en-GB"/>
              </w:rPr>
              <w:t>559</w:t>
            </w:r>
          </w:p>
        </w:tc>
      </w:tr>
    </w:tbl>
    <w:p w14:paraId="7671A102" w14:textId="3E8034B3" w:rsidR="00B70DB7" w:rsidRPr="00E84424" w:rsidRDefault="00B70DB7" w:rsidP="00B70DB7">
      <w:pPr>
        <w:rPr>
          <w:rFonts w:ascii="Browallia New" w:hAnsi="Browallia New" w:cs="Browallia New"/>
        </w:rPr>
      </w:pPr>
    </w:p>
    <w:p w14:paraId="10F8AA2F" w14:textId="77777777" w:rsidR="00B70DB7" w:rsidRPr="00E84424" w:rsidRDefault="00B70DB7" w:rsidP="00B70DB7">
      <w:pPr>
        <w:rPr>
          <w:rFonts w:ascii="Browallia New" w:hAnsi="Browallia New" w:cs="Browallia New"/>
        </w:rPr>
      </w:pPr>
    </w:p>
    <w:tbl>
      <w:tblPr>
        <w:tblW w:w="5000" w:type="pct"/>
        <w:tblBorders>
          <w:bottom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67"/>
        <w:gridCol w:w="9"/>
        <w:gridCol w:w="975"/>
        <w:gridCol w:w="9"/>
        <w:gridCol w:w="1048"/>
        <w:gridCol w:w="6"/>
        <w:gridCol w:w="1048"/>
        <w:gridCol w:w="6"/>
        <w:gridCol w:w="1048"/>
        <w:gridCol w:w="9"/>
        <w:gridCol w:w="1048"/>
        <w:gridCol w:w="9"/>
        <w:gridCol w:w="1048"/>
        <w:gridCol w:w="9"/>
        <w:gridCol w:w="1048"/>
        <w:gridCol w:w="9"/>
        <w:gridCol w:w="1048"/>
        <w:gridCol w:w="9"/>
        <w:gridCol w:w="1048"/>
        <w:gridCol w:w="9"/>
        <w:gridCol w:w="1048"/>
        <w:gridCol w:w="9"/>
        <w:gridCol w:w="1063"/>
        <w:gridCol w:w="1129"/>
        <w:gridCol w:w="1123"/>
      </w:tblGrid>
      <w:tr w:rsidR="00B70DB7" w:rsidRPr="00E84424" w14:paraId="1A6181B7" w14:textId="77777777" w:rsidTr="000244C1">
        <w:trPr>
          <w:tblHeader/>
        </w:trPr>
        <w:tc>
          <w:tcPr>
            <w:tcW w:w="598" w:type="pct"/>
            <w:gridSpan w:val="2"/>
          </w:tcPr>
          <w:p w14:paraId="003AC0DE" w14:textId="77777777" w:rsidR="00B70DB7" w:rsidRPr="00E84424" w:rsidRDefault="00B70DB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85"/>
              <w:rPr>
                <w:rFonts w:ascii="Browallia New" w:eastAsia="Arial Unicode MS" w:hAnsi="Browallia New" w:cs="Browallia New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br w:type="page"/>
            </w:r>
          </w:p>
        </w:tc>
        <w:tc>
          <w:tcPr>
            <w:tcW w:w="4402" w:type="pct"/>
            <w:gridSpan w:val="23"/>
            <w:tcBorders>
              <w:top w:val="single" w:sz="4" w:space="0" w:color="auto"/>
              <w:bottom w:val="single" w:sz="4" w:space="0" w:color="auto"/>
            </w:tcBorders>
          </w:tcPr>
          <w:p w14:paraId="6905B0EE" w14:textId="77777777" w:rsidR="00B70DB7" w:rsidRPr="00E84424" w:rsidRDefault="00B70DB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cs/>
              </w:rPr>
              <w:t>งบการเงินรวม</w:t>
            </w:r>
          </w:p>
        </w:tc>
      </w:tr>
      <w:tr w:rsidR="00B70DB7" w:rsidRPr="00E84424" w14:paraId="61E04FB7" w14:textId="77777777" w:rsidTr="00611A8C">
        <w:tc>
          <w:tcPr>
            <w:tcW w:w="598" w:type="pct"/>
            <w:gridSpan w:val="2"/>
          </w:tcPr>
          <w:p w14:paraId="29BA16E2" w14:textId="77777777" w:rsidR="00B70DB7" w:rsidRPr="00E84424" w:rsidRDefault="00B70DB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85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314" w:type="pct"/>
            <w:gridSpan w:val="2"/>
            <w:tcBorders>
              <w:bottom w:val="single" w:sz="4" w:space="0" w:color="auto"/>
            </w:tcBorders>
          </w:tcPr>
          <w:p w14:paraId="630CA7ED" w14:textId="77777777" w:rsidR="00B70DB7" w:rsidRPr="00E84424" w:rsidRDefault="00B70DB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</w:rPr>
            </w:pPr>
          </w:p>
        </w:tc>
        <w:tc>
          <w:tcPr>
            <w:tcW w:w="336" w:type="pct"/>
            <w:gridSpan w:val="2"/>
            <w:tcBorders>
              <w:bottom w:val="single" w:sz="4" w:space="0" w:color="auto"/>
            </w:tcBorders>
          </w:tcPr>
          <w:p w14:paraId="77932867" w14:textId="77777777" w:rsidR="00B70DB7" w:rsidRPr="00E84424" w:rsidRDefault="00B70DB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</w:rPr>
            </w:pPr>
          </w:p>
        </w:tc>
        <w:tc>
          <w:tcPr>
            <w:tcW w:w="336" w:type="pct"/>
            <w:gridSpan w:val="2"/>
            <w:tcBorders>
              <w:bottom w:val="single" w:sz="4" w:space="0" w:color="auto"/>
            </w:tcBorders>
          </w:tcPr>
          <w:p w14:paraId="6381FA8A" w14:textId="77777777" w:rsidR="00B70DB7" w:rsidRPr="00E84424" w:rsidRDefault="00B70DB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</w:rPr>
            </w:pPr>
          </w:p>
        </w:tc>
        <w:tc>
          <w:tcPr>
            <w:tcW w:w="337" w:type="pct"/>
            <w:gridSpan w:val="2"/>
            <w:tcBorders>
              <w:bottom w:val="single" w:sz="4" w:space="0" w:color="auto"/>
            </w:tcBorders>
          </w:tcPr>
          <w:p w14:paraId="0C757B8B" w14:textId="77777777" w:rsidR="00B70DB7" w:rsidRPr="00E84424" w:rsidRDefault="00B70DB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</w:rPr>
            </w:pPr>
          </w:p>
        </w:tc>
        <w:tc>
          <w:tcPr>
            <w:tcW w:w="337" w:type="pct"/>
            <w:gridSpan w:val="2"/>
            <w:tcBorders>
              <w:bottom w:val="single" w:sz="4" w:space="0" w:color="auto"/>
            </w:tcBorders>
          </w:tcPr>
          <w:p w14:paraId="12113D32" w14:textId="77777777" w:rsidR="00B70DB7" w:rsidRPr="00E84424" w:rsidRDefault="00B70DB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</w:rPr>
            </w:pPr>
          </w:p>
        </w:tc>
        <w:tc>
          <w:tcPr>
            <w:tcW w:w="337" w:type="pct"/>
            <w:gridSpan w:val="2"/>
            <w:tcBorders>
              <w:bottom w:val="single" w:sz="4" w:space="0" w:color="auto"/>
            </w:tcBorders>
          </w:tcPr>
          <w:p w14:paraId="3A655565" w14:textId="77777777" w:rsidR="00B70DB7" w:rsidRPr="00E84424" w:rsidRDefault="00B70DB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</w:rPr>
            </w:pPr>
          </w:p>
        </w:tc>
        <w:tc>
          <w:tcPr>
            <w:tcW w:w="337" w:type="pct"/>
            <w:gridSpan w:val="2"/>
            <w:tcBorders>
              <w:bottom w:val="single" w:sz="4" w:space="0" w:color="auto"/>
            </w:tcBorders>
          </w:tcPr>
          <w:p w14:paraId="5C89E04D" w14:textId="77777777" w:rsidR="00B70DB7" w:rsidRPr="00E84424" w:rsidRDefault="00B70DB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</w:rPr>
            </w:pPr>
          </w:p>
        </w:tc>
        <w:tc>
          <w:tcPr>
            <w:tcW w:w="337" w:type="pct"/>
            <w:gridSpan w:val="2"/>
            <w:tcBorders>
              <w:bottom w:val="single" w:sz="4" w:space="0" w:color="auto"/>
            </w:tcBorders>
          </w:tcPr>
          <w:p w14:paraId="306ED74B" w14:textId="77777777" w:rsidR="00B70DB7" w:rsidRPr="00E84424" w:rsidRDefault="00B70DB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</w:rPr>
            </w:pPr>
          </w:p>
        </w:tc>
        <w:tc>
          <w:tcPr>
            <w:tcW w:w="337" w:type="pct"/>
            <w:gridSpan w:val="2"/>
            <w:tcBorders>
              <w:bottom w:val="single" w:sz="4" w:space="0" w:color="auto"/>
            </w:tcBorders>
          </w:tcPr>
          <w:p w14:paraId="2746329D" w14:textId="77777777" w:rsidR="00B70DB7" w:rsidRPr="00E84424" w:rsidRDefault="00B70DB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</w:rPr>
            </w:pPr>
          </w:p>
        </w:tc>
        <w:tc>
          <w:tcPr>
            <w:tcW w:w="337" w:type="pct"/>
            <w:gridSpan w:val="2"/>
            <w:tcBorders>
              <w:bottom w:val="single" w:sz="4" w:space="0" w:color="auto"/>
            </w:tcBorders>
          </w:tcPr>
          <w:p w14:paraId="4B1066C2" w14:textId="77777777" w:rsidR="00B70DB7" w:rsidRPr="00E84424" w:rsidRDefault="00B70DB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</w:rPr>
            </w:pPr>
          </w:p>
        </w:tc>
        <w:tc>
          <w:tcPr>
            <w:tcW w:w="339" w:type="pct"/>
            <w:tcBorders>
              <w:bottom w:val="single" w:sz="4" w:space="0" w:color="auto"/>
            </w:tcBorders>
          </w:tcPr>
          <w:p w14:paraId="4F430362" w14:textId="77777777" w:rsidR="00B70DB7" w:rsidRPr="00E84424" w:rsidRDefault="00B70DB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</w:rPr>
            </w:pPr>
          </w:p>
        </w:tc>
        <w:tc>
          <w:tcPr>
            <w:tcW w:w="360" w:type="pct"/>
            <w:tcBorders>
              <w:bottom w:val="single" w:sz="4" w:space="0" w:color="auto"/>
            </w:tcBorders>
          </w:tcPr>
          <w:p w14:paraId="58E59773" w14:textId="77777777" w:rsidR="00B70DB7" w:rsidRPr="00E84424" w:rsidRDefault="00B70DB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</w:rPr>
            </w:pPr>
          </w:p>
        </w:tc>
        <w:tc>
          <w:tcPr>
            <w:tcW w:w="358" w:type="pct"/>
            <w:tcBorders>
              <w:bottom w:val="single" w:sz="4" w:space="0" w:color="auto"/>
            </w:tcBorders>
          </w:tcPr>
          <w:p w14:paraId="7AEFF03D" w14:textId="77777777" w:rsidR="00B70DB7" w:rsidRPr="00E84424" w:rsidRDefault="00B70DB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E84424">
              <w:rPr>
                <w:rFonts w:ascii="Browallia New" w:eastAsia="Arial Unicode MS" w:hAnsi="Browallia New" w:cs="Browallia New"/>
                <w:bCs/>
                <w:cs/>
              </w:rPr>
              <w:t>ล้านบาท</w:t>
            </w:r>
          </w:p>
        </w:tc>
      </w:tr>
      <w:tr w:rsidR="00B70DB7" w:rsidRPr="00E84424" w14:paraId="304D4F58" w14:textId="77777777" w:rsidTr="00611A8C">
        <w:trPr>
          <w:tblHeader/>
        </w:trPr>
        <w:tc>
          <w:tcPr>
            <w:tcW w:w="598" w:type="pct"/>
            <w:gridSpan w:val="2"/>
          </w:tcPr>
          <w:p w14:paraId="755F0D8C" w14:textId="77777777" w:rsidR="00B70DB7" w:rsidRPr="00E84424" w:rsidRDefault="00B70DB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85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314" w:type="pct"/>
            <w:gridSpan w:val="2"/>
            <w:tcBorders>
              <w:top w:val="single" w:sz="4" w:space="0" w:color="auto"/>
              <w:bottom w:val="nil"/>
            </w:tcBorders>
          </w:tcPr>
          <w:p w14:paraId="5A97AD8B" w14:textId="77777777" w:rsidR="00B70DB7" w:rsidRPr="00E84424" w:rsidRDefault="00B70DB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</w:rPr>
            </w:pPr>
          </w:p>
        </w:tc>
        <w:tc>
          <w:tcPr>
            <w:tcW w:w="336" w:type="pct"/>
            <w:gridSpan w:val="2"/>
            <w:tcBorders>
              <w:top w:val="single" w:sz="4" w:space="0" w:color="auto"/>
              <w:bottom w:val="nil"/>
            </w:tcBorders>
          </w:tcPr>
          <w:p w14:paraId="07E986BD" w14:textId="77777777" w:rsidR="00B70DB7" w:rsidRPr="00E84424" w:rsidRDefault="00B70DB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</w:rPr>
            </w:pPr>
          </w:p>
        </w:tc>
        <w:tc>
          <w:tcPr>
            <w:tcW w:w="336" w:type="pct"/>
            <w:gridSpan w:val="2"/>
            <w:tcBorders>
              <w:top w:val="single" w:sz="4" w:space="0" w:color="auto"/>
              <w:bottom w:val="nil"/>
            </w:tcBorders>
          </w:tcPr>
          <w:p w14:paraId="24E2C0F3" w14:textId="77777777" w:rsidR="00B70DB7" w:rsidRPr="00E84424" w:rsidRDefault="00B70DB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</w:rPr>
            </w:pPr>
          </w:p>
        </w:tc>
        <w:tc>
          <w:tcPr>
            <w:tcW w:w="337" w:type="pct"/>
            <w:gridSpan w:val="2"/>
            <w:tcBorders>
              <w:top w:val="single" w:sz="4" w:space="0" w:color="auto"/>
              <w:bottom w:val="nil"/>
            </w:tcBorders>
          </w:tcPr>
          <w:p w14:paraId="2A10FE46" w14:textId="77777777" w:rsidR="00B70DB7" w:rsidRPr="00E84424" w:rsidRDefault="00B70DB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</w:rPr>
            </w:pPr>
          </w:p>
        </w:tc>
        <w:tc>
          <w:tcPr>
            <w:tcW w:w="337" w:type="pct"/>
            <w:gridSpan w:val="2"/>
            <w:tcBorders>
              <w:top w:val="single" w:sz="4" w:space="0" w:color="auto"/>
              <w:bottom w:val="nil"/>
            </w:tcBorders>
          </w:tcPr>
          <w:p w14:paraId="68F78EA8" w14:textId="77777777" w:rsidR="00B70DB7" w:rsidRPr="00E84424" w:rsidRDefault="00B70DB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</w:rPr>
            </w:pPr>
          </w:p>
        </w:tc>
        <w:tc>
          <w:tcPr>
            <w:tcW w:w="337" w:type="pct"/>
            <w:gridSpan w:val="2"/>
            <w:tcBorders>
              <w:top w:val="single" w:sz="4" w:space="0" w:color="auto"/>
              <w:bottom w:val="nil"/>
            </w:tcBorders>
          </w:tcPr>
          <w:p w14:paraId="7C28AAF4" w14:textId="77777777" w:rsidR="00B70DB7" w:rsidRPr="00E84424" w:rsidRDefault="00B70DB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</w:rPr>
            </w:pPr>
          </w:p>
        </w:tc>
        <w:tc>
          <w:tcPr>
            <w:tcW w:w="337" w:type="pct"/>
            <w:gridSpan w:val="2"/>
            <w:tcBorders>
              <w:top w:val="single" w:sz="4" w:space="0" w:color="auto"/>
              <w:bottom w:val="nil"/>
            </w:tcBorders>
          </w:tcPr>
          <w:p w14:paraId="3F33505F" w14:textId="77777777" w:rsidR="00B70DB7" w:rsidRPr="00E84424" w:rsidRDefault="00B70DB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</w:rPr>
            </w:pPr>
          </w:p>
        </w:tc>
        <w:tc>
          <w:tcPr>
            <w:tcW w:w="337" w:type="pct"/>
            <w:gridSpan w:val="2"/>
            <w:tcBorders>
              <w:top w:val="single" w:sz="4" w:space="0" w:color="auto"/>
              <w:bottom w:val="nil"/>
            </w:tcBorders>
          </w:tcPr>
          <w:p w14:paraId="2E9F1E8F" w14:textId="77777777" w:rsidR="00B70DB7" w:rsidRPr="00E84424" w:rsidRDefault="00B70DB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</w:rPr>
            </w:pPr>
          </w:p>
        </w:tc>
        <w:tc>
          <w:tcPr>
            <w:tcW w:w="337" w:type="pct"/>
            <w:gridSpan w:val="2"/>
            <w:tcBorders>
              <w:top w:val="single" w:sz="4" w:space="0" w:color="auto"/>
              <w:bottom w:val="nil"/>
            </w:tcBorders>
          </w:tcPr>
          <w:p w14:paraId="296429D2" w14:textId="77777777" w:rsidR="00B70DB7" w:rsidRPr="00E84424" w:rsidRDefault="00B70DB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cs/>
              </w:rPr>
            </w:pPr>
            <w:r w:rsidRPr="00E84424">
              <w:rPr>
                <w:rFonts w:ascii="Browallia New" w:eastAsia="Arial Unicode MS" w:hAnsi="Browallia New" w:cs="Browallia New"/>
                <w:bCs/>
                <w:cs/>
              </w:rPr>
              <w:t>เรือบรรทุกน้ำมัน</w:t>
            </w:r>
          </w:p>
        </w:tc>
        <w:tc>
          <w:tcPr>
            <w:tcW w:w="337" w:type="pct"/>
            <w:gridSpan w:val="2"/>
            <w:tcBorders>
              <w:top w:val="single" w:sz="4" w:space="0" w:color="auto"/>
              <w:bottom w:val="nil"/>
            </w:tcBorders>
          </w:tcPr>
          <w:p w14:paraId="02A516EA" w14:textId="77777777" w:rsidR="00B70DB7" w:rsidRPr="00E84424" w:rsidRDefault="00B70DB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</w:rPr>
            </w:pPr>
          </w:p>
        </w:tc>
        <w:tc>
          <w:tcPr>
            <w:tcW w:w="339" w:type="pct"/>
            <w:tcBorders>
              <w:top w:val="single" w:sz="4" w:space="0" w:color="auto"/>
              <w:bottom w:val="nil"/>
            </w:tcBorders>
          </w:tcPr>
          <w:p w14:paraId="126CB646" w14:textId="77777777" w:rsidR="00B70DB7" w:rsidRPr="00E84424" w:rsidRDefault="00B70DB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</w:rPr>
            </w:pPr>
          </w:p>
        </w:tc>
        <w:tc>
          <w:tcPr>
            <w:tcW w:w="360" w:type="pct"/>
            <w:tcBorders>
              <w:top w:val="single" w:sz="4" w:space="0" w:color="auto"/>
              <w:bottom w:val="nil"/>
            </w:tcBorders>
          </w:tcPr>
          <w:p w14:paraId="6F9955CC" w14:textId="77777777" w:rsidR="00B70DB7" w:rsidRPr="00E84424" w:rsidRDefault="00B70DB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</w:rPr>
            </w:pPr>
          </w:p>
        </w:tc>
        <w:tc>
          <w:tcPr>
            <w:tcW w:w="358" w:type="pct"/>
            <w:tcBorders>
              <w:top w:val="single" w:sz="4" w:space="0" w:color="auto"/>
              <w:bottom w:val="nil"/>
            </w:tcBorders>
          </w:tcPr>
          <w:p w14:paraId="687D770E" w14:textId="77777777" w:rsidR="00B70DB7" w:rsidRPr="00E84424" w:rsidRDefault="00B70DB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</w:tr>
      <w:tr w:rsidR="00B70DB7" w:rsidRPr="00E84424" w14:paraId="4B345669" w14:textId="77777777" w:rsidTr="00611A8C">
        <w:trPr>
          <w:tblHeader/>
        </w:trPr>
        <w:tc>
          <w:tcPr>
            <w:tcW w:w="598" w:type="pct"/>
            <w:gridSpan w:val="2"/>
          </w:tcPr>
          <w:p w14:paraId="20E9B518" w14:textId="77777777" w:rsidR="00B70DB7" w:rsidRPr="00E84424" w:rsidRDefault="00B70DB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85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314" w:type="pct"/>
            <w:gridSpan w:val="2"/>
            <w:tcBorders>
              <w:bottom w:val="nil"/>
            </w:tcBorders>
          </w:tcPr>
          <w:p w14:paraId="40D51031" w14:textId="77777777" w:rsidR="00B70DB7" w:rsidRPr="00E84424" w:rsidRDefault="00B70DB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</w:rPr>
            </w:pPr>
          </w:p>
        </w:tc>
        <w:tc>
          <w:tcPr>
            <w:tcW w:w="336" w:type="pct"/>
            <w:gridSpan w:val="2"/>
            <w:tcBorders>
              <w:bottom w:val="nil"/>
            </w:tcBorders>
          </w:tcPr>
          <w:p w14:paraId="48DB03AA" w14:textId="77777777" w:rsidR="00B70DB7" w:rsidRPr="00E84424" w:rsidRDefault="00B70DB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</w:rPr>
            </w:pPr>
          </w:p>
        </w:tc>
        <w:tc>
          <w:tcPr>
            <w:tcW w:w="336" w:type="pct"/>
            <w:gridSpan w:val="2"/>
            <w:tcBorders>
              <w:bottom w:val="nil"/>
            </w:tcBorders>
          </w:tcPr>
          <w:p w14:paraId="15285EC3" w14:textId="77777777" w:rsidR="00B70DB7" w:rsidRPr="00E84424" w:rsidRDefault="00B70DB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</w:rPr>
            </w:pPr>
          </w:p>
        </w:tc>
        <w:tc>
          <w:tcPr>
            <w:tcW w:w="337" w:type="pct"/>
            <w:gridSpan w:val="2"/>
            <w:tcBorders>
              <w:bottom w:val="nil"/>
            </w:tcBorders>
          </w:tcPr>
          <w:p w14:paraId="48C815B0" w14:textId="77777777" w:rsidR="00B70DB7" w:rsidRPr="00E84424" w:rsidRDefault="00B70DB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</w:rPr>
            </w:pPr>
          </w:p>
        </w:tc>
        <w:tc>
          <w:tcPr>
            <w:tcW w:w="337" w:type="pct"/>
            <w:gridSpan w:val="2"/>
            <w:tcBorders>
              <w:bottom w:val="nil"/>
            </w:tcBorders>
          </w:tcPr>
          <w:p w14:paraId="3EF4D947" w14:textId="77777777" w:rsidR="00B70DB7" w:rsidRPr="00E84424" w:rsidRDefault="00B70DB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</w:rPr>
            </w:pPr>
          </w:p>
        </w:tc>
        <w:tc>
          <w:tcPr>
            <w:tcW w:w="337" w:type="pct"/>
            <w:gridSpan w:val="2"/>
            <w:tcBorders>
              <w:bottom w:val="nil"/>
            </w:tcBorders>
          </w:tcPr>
          <w:p w14:paraId="5240588D" w14:textId="77777777" w:rsidR="00B70DB7" w:rsidRPr="00E84424" w:rsidRDefault="00B70DB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</w:rPr>
            </w:pPr>
          </w:p>
        </w:tc>
        <w:tc>
          <w:tcPr>
            <w:tcW w:w="337" w:type="pct"/>
            <w:gridSpan w:val="2"/>
            <w:tcBorders>
              <w:bottom w:val="nil"/>
            </w:tcBorders>
          </w:tcPr>
          <w:p w14:paraId="0991F84F" w14:textId="77777777" w:rsidR="00B70DB7" w:rsidRPr="00E84424" w:rsidRDefault="00B70DB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</w:rPr>
            </w:pPr>
          </w:p>
        </w:tc>
        <w:tc>
          <w:tcPr>
            <w:tcW w:w="337" w:type="pct"/>
            <w:gridSpan w:val="2"/>
            <w:tcBorders>
              <w:bottom w:val="nil"/>
            </w:tcBorders>
          </w:tcPr>
          <w:p w14:paraId="3FEFB56F" w14:textId="77777777" w:rsidR="00B70DB7" w:rsidRPr="00E84424" w:rsidRDefault="00B70DB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</w:rPr>
            </w:pPr>
            <w:r w:rsidRPr="00E84424">
              <w:rPr>
                <w:rFonts w:ascii="Browallia New" w:eastAsia="Arial Unicode MS" w:hAnsi="Browallia New" w:cs="Browallia New"/>
                <w:bCs/>
                <w:cs/>
              </w:rPr>
              <w:t>เครื่องจักร</w:t>
            </w:r>
          </w:p>
        </w:tc>
        <w:tc>
          <w:tcPr>
            <w:tcW w:w="337" w:type="pct"/>
            <w:gridSpan w:val="2"/>
            <w:tcBorders>
              <w:bottom w:val="nil"/>
            </w:tcBorders>
          </w:tcPr>
          <w:p w14:paraId="6A1028C8" w14:textId="77777777" w:rsidR="00B70DB7" w:rsidRPr="00E84424" w:rsidRDefault="00B70DB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cs/>
              </w:rPr>
            </w:pPr>
            <w:r w:rsidRPr="00E84424">
              <w:rPr>
                <w:rFonts w:ascii="Browallia New" w:eastAsia="Arial Unicode MS" w:hAnsi="Browallia New" w:cs="Browallia New"/>
                <w:bCs/>
                <w:cs/>
              </w:rPr>
              <w:t>และผลิตภัณฑ์</w:t>
            </w:r>
          </w:p>
        </w:tc>
        <w:tc>
          <w:tcPr>
            <w:tcW w:w="337" w:type="pct"/>
            <w:gridSpan w:val="2"/>
            <w:tcBorders>
              <w:bottom w:val="nil"/>
            </w:tcBorders>
          </w:tcPr>
          <w:p w14:paraId="08F9691C" w14:textId="77777777" w:rsidR="00B70DB7" w:rsidRPr="00E84424" w:rsidRDefault="00B70DB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</w:rPr>
            </w:pPr>
            <w:r w:rsidRPr="00E84424">
              <w:rPr>
                <w:rFonts w:ascii="Browallia New" w:eastAsia="Arial Unicode MS" w:hAnsi="Browallia New" w:cs="Browallia New"/>
                <w:bCs/>
                <w:cs/>
              </w:rPr>
              <w:t>เครื่องตกแต่ง</w:t>
            </w:r>
          </w:p>
        </w:tc>
        <w:tc>
          <w:tcPr>
            <w:tcW w:w="339" w:type="pct"/>
            <w:tcBorders>
              <w:bottom w:val="nil"/>
            </w:tcBorders>
          </w:tcPr>
          <w:p w14:paraId="63421297" w14:textId="77777777" w:rsidR="00B70DB7" w:rsidRPr="00E84424" w:rsidRDefault="00B70DB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</w:rPr>
            </w:pPr>
          </w:p>
        </w:tc>
        <w:tc>
          <w:tcPr>
            <w:tcW w:w="360" w:type="pct"/>
            <w:tcBorders>
              <w:bottom w:val="nil"/>
            </w:tcBorders>
          </w:tcPr>
          <w:p w14:paraId="78D00644" w14:textId="77777777" w:rsidR="00B70DB7" w:rsidRPr="00E84424" w:rsidRDefault="00B70DB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</w:rPr>
            </w:pPr>
          </w:p>
        </w:tc>
        <w:tc>
          <w:tcPr>
            <w:tcW w:w="358" w:type="pct"/>
            <w:tcBorders>
              <w:bottom w:val="nil"/>
            </w:tcBorders>
          </w:tcPr>
          <w:p w14:paraId="5F8D4F9E" w14:textId="77777777" w:rsidR="00B70DB7" w:rsidRPr="00E84424" w:rsidRDefault="00B70DB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</w:tr>
      <w:tr w:rsidR="00B70DB7" w:rsidRPr="00E84424" w14:paraId="0B761A12" w14:textId="77777777" w:rsidTr="00611A8C">
        <w:trPr>
          <w:tblHeader/>
        </w:trPr>
        <w:tc>
          <w:tcPr>
            <w:tcW w:w="598" w:type="pct"/>
            <w:gridSpan w:val="2"/>
          </w:tcPr>
          <w:p w14:paraId="31E3D735" w14:textId="77777777" w:rsidR="00B70DB7" w:rsidRPr="00E84424" w:rsidRDefault="00B70DB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85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314" w:type="pct"/>
            <w:gridSpan w:val="2"/>
            <w:tcBorders>
              <w:bottom w:val="nil"/>
            </w:tcBorders>
          </w:tcPr>
          <w:p w14:paraId="0CC3D6A9" w14:textId="77777777" w:rsidR="00B70DB7" w:rsidRPr="00E84424" w:rsidRDefault="00B70DB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</w:rPr>
            </w:pPr>
          </w:p>
        </w:tc>
        <w:tc>
          <w:tcPr>
            <w:tcW w:w="336" w:type="pct"/>
            <w:gridSpan w:val="2"/>
            <w:tcBorders>
              <w:bottom w:val="nil"/>
            </w:tcBorders>
          </w:tcPr>
          <w:p w14:paraId="500ED308" w14:textId="77777777" w:rsidR="00B70DB7" w:rsidRPr="00E84424" w:rsidRDefault="00B70DB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</w:rPr>
            </w:pPr>
          </w:p>
        </w:tc>
        <w:tc>
          <w:tcPr>
            <w:tcW w:w="336" w:type="pct"/>
            <w:gridSpan w:val="2"/>
            <w:tcBorders>
              <w:bottom w:val="nil"/>
            </w:tcBorders>
          </w:tcPr>
          <w:p w14:paraId="63C2B83D" w14:textId="77777777" w:rsidR="00B70DB7" w:rsidRPr="00E84424" w:rsidRDefault="00B70DB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</w:rPr>
            </w:pPr>
          </w:p>
        </w:tc>
        <w:tc>
          <w:tcPr>
            <w:tcW w:w="337" w:type="pct"/>
            <w:gridSpan w:val="2"/>
            <w:tcBorders>
              <w:bottom w:val="nil"/>
            </w:tcBorders>
          </w:tcPr>
          <w:p w14:paraId="4022F04D" w14:textId="77777777" w:rsidR="00B70DB7" w:rsidRPr="00E84424" w:rsidRDefault="00B70DB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</w:rPr>
            </w:pPr>
          </w:p>
        </w:tc>
        <w:tc>
          <w:tcPr>
            <w:tcW w:w="337" w:type="pct"/>
            <w:gridSpan w:val="2"/>
            <w:tcBorders>
              <w:bottom w:val="nil"/>
            </w:tcBorders>
          </w:tcPr>
          <w:p w14:paraId="17698248" w14:textId="77777777" w:rsidR="00B70DB7" w:rsidRPr="00E84424" w:rsidRDefault="00B70DB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</w:rPr>
            </w:pPr>
          </w:p>
        </w:tc>
        <w:tc>
          <w:tcPr>
            <w:tcW w:w="337" w:type="pct"/>
            <w:gridSpan w:val="2"/>
            <w:tcBorders>
              <w:bottom w:val="nil"/>
            </w:tcBorders>
          </w:tcPr>
          <w:p w14:paraId="45B7C27F" w14:textId="77777777" w:rsidR="00B70DB7" w:rsidRPr="00E84424" w:rsidRDefault="00B70DB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</w:rPr>
            </w:pPr>
          </w:p>
        </w:tc>
        <w:tc>
          <w:tcPr>
            <w:tcW w:w="337" w:type="pct"/>
            <w:gridSpan w:val="2"/>
            <w:tcBorders>
              <w:bottom w:val="nil"/>
            </w:tcBorders>
          </w:tcPr>
          <w:p w14:paraId="35AD60C6" w14:textId="77777777" w:rsidR="00B70DB7" w:rsidRPr="00E84424" w:rsidRDefault="00B70DB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</w:rPr>
            </w:pPr>
          </w:p>
        </w:tc>
        <w:tc>
          <w:tcPr>
            <w:tcW w:w="337" w:type="pct"/>
            <w:gridSpan w:val="2"/>
            <w:tcBorders>
              <w:bottom w:val="nil"/>
            </w:tcBorders>
          </w:tcPr>
          <w:p w14:paraId="57664F37" w14:textId="77777777" w:rsidR="00B70DB7" w:rsidRPr="00E84424" w:rsidRDefault="00B70DB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</w:rPr>
            </w:pPr>
            <w:r w:rsidRPr="00E84424">
              <w:rPr>
                <w:rFonts w:ascii="Browallia New" w:eastAsia="Arial Unicode MS" w:hAnsi="Browallia New" w:cs="Browallia New"/>
                <w:bCs/>
                <w:cs/>
              </w:rPr>
              <w:t>เครื่องมือ</w:t>
            </w:r>
          </w:p>
        </w:tc>
        <w:tc>
          <w:tcPr>
            <w:tcW w:w="337" w:type="pct"/>
            <w:gridSpan w:val="2"/>
            <w:tcBorders>
              <w:bottom w:val="nil"/>
            </w:tcBorders>
          </w:tcPr>
          <w:p w14:paraId="0AF9CF2B" w14:textId="77777777" w:rsidR="00B70DB7" w:rsidRPr="00E84424" w:rsidRDefault="00B70DB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cs/>
              </w:rPr>
            </w:pPr>
            <w:r w:rsidRPr="00E84424">
              <w:rPr>
                <w:rFonts w:ascii="Browallia New" w:eastAsia="Arial Unicode MS" w:hAnsi="Browallia New" w:cs="Browallia New"/>
                <w:bCs/>
                <w:cs/>
              </w:rPr>
              <w:t xml:space="preserve">เคมีเหลว </w:t>
            </w:r>
          </w:p>
        </w:tc>
        <w:tc>
          <w:tcPr>
            <w:tcW w:w="337" w:type="pct"/>
            <w:gridSpan w:val="2"/>
            <w:tcBorders>
              <w:bottom w:val="nil"/>
            </w:tcBorders>
          </w:tcPr>
          <w:p w14:paraId="2C8D6476" w14:textId="77777777" w:rsidR="00B70DB7" w:rsidRPr="00E84424" w:rsidRDefault="00B70DB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</w:rPr>
            </w:pPr>
            <w:r w:rsidRPr="00E84424">
              <w:rPr>
                <w:rFonts w:ascii="Browallia New" w:eastAsia="Arial Unicode MS" w:hAnsi="Browallia New" w:cs="Browallia New"/>
                <w:bCs/>
                <w:cs/>
              </w:rPr>
              <w:t>ติดตั้ง</w:t>
            </w:r>
            <w:r w:rsidRPr="00E84424">
              <w:rPr>
                <w:rFonts w:ascii="Browallia New" w:eastAsia="Arial Unicode MS" w:hAnsi="Browallia New" w:cs="Browallia New"/>
                <w:bCs/>
              </w:rPr>
              <w:t xml:space="preserve"> </w:t>
            </w:r>
            <w:r w:rsidRPr="00E84424">
              <w:rPr>
                <w:rFonts w:ascii="Browallia New" w:eastAsia="Arial Unicode MS" w:hAnsi="Browallia New" w:cs="Browallia New"/>
                <w:bCs/>
                <w:cs/>
              </w:rPr>
              <w:t>เครื่องใช้</w:t>
            </w:r>
          </w:p>
        </w:tc>
        <w:tc>
          <w:tcPr>
            <w:tcW w:w="339" w:type="pct"/>
            <w:tcBorders>
              <w:bottom w:val="nil"/>
            </w:tcBorders>
          </w:tcPr>
          <w:p w14:paraId="4753D36A" w14:textId="77777777" w:rsidR="00B70DB7" w:rsidRPr="00E84424" w:rsidRDefault="00B70DB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</w:rPr>
            </w:pPr>
          </w:p>
        </w:tc>
        <w:tc>
          <w:tcPr>
            <w:tcW w:w="360" w:type="pct"/>
            <w:tcBorders>
              <w:bottom w:val="nil"/>
            </w:tcBorders>
          </w:tcPr>
          <w:p w14:paraId="75E26D76" w14:textId="77777777" w:rsidR="00B70DB7" w:rsidRPr="00E84424" w:rsidRDefault="00B70DB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</w:rPr>
            </w:pPr>
          </w:p>
        </w:tc>
        <w:tc>
          <w:tcPr>
            <w:tcW w:w="358" w:type="pct"/>
            <w:tcBorders>
              <w:bottom w:val="nil"/>
            </w:tcBorders>
          </w:tcPr>
          <w:p w14:paraId="0A8E2D8C" w14:textId="77777777" w:rsidR="00B70DB7" w:rsidRPr="00E84424" w:rsidRDefault="00B70DB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</w:tr>
      <w:tr w:rsidR="00B70DB7" w:rsidRPr="00E84424" w14:paraId="0A8263BE" w14:textId="77777777" w:rsidTr="00611A8C">
        <w:trPr>
          <w:tblHeader/>
        </w:trPr>
        <w:tc>
          <w:tcPr>
            <w:tcW w:w="598" w:type="pct"/>
            <w:gridSpan w:val="2"/>
          </w:tcPr>
          <w:p w14:paraId="4CD2DF95" w14:textId="77777777" w:rsidR="00B70DB7" w:rsidRPr="00E84424" w:rsidRDefault="00B70DB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85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314" w:type="pct"/>
            <w:gridSpan w:val="2"/>
            <w:tcBorders>
              <w:bottom w:val="nil"/>
            </w:tcBorders>
          </w:tcPr>
          <w:p w14:paraId="50D83610" w14:textId="77777777" w:rsidR="00B70DB7" w:rsidRPr="00E84424" w:rsidRDefault="00B70DB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</w:rPr>
            </w:pPr>
          </w:p>
        </w:tc>
        <w:tc>
          <w:tcPr>
            <w:tcW w:w="336" w:type="pct"/>
            <w:gridSpan w:val="2"/>
            <w:tcBorders>
              <w:bottom w:val="nil"/>
            </w:tcBorders>
          </w:tcPr>
          <w:p w14:paraId="119EE2F9" w14:textId="77777777" w:rsidR="00B70DB7" w:rsidRPr="00E84424" w:rsidRDefault="00B70DB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</w:rPr>
            </w:pPr>
          </w:p>
        </w:tc>
        <w:tc>
          <w:tcPr>
            <w:tcW w:w="336" w:type="pct"/>
            <w:gridSpan w:val="2"/>
            <w:tcBorders>
              <w:bottom w:val="nil"/>
            </w:tcBorders>
          </w:tcPr>
          <w:p w14:paraId="17763829" w14:textId="77777777" w:rsidR="00B70DB7" w:rsidRPr="00E84424" w:rsidRDefault="00B70DB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cs/>
              </w:rPr>
            </w:pPr>
            <w:r w:rsidRPr="00E84424">
              <w:rPr>
                <w:rFonts w:ascii="Browallia New" w:eastAsia="Arial Unicode MS" w:hAnsi="Browallia New" w:cs="Browallia New"/>
                <w:bCs/>
                <w:cs/>
              </w:rPr>
              <w:t>ส่วนปรับปรุง</w:t>
            </w:r>
          </w:p>
        </w:tc>
        <w:tc>
          <w:tcPr>
            <w:tcW w:w="337" w:type="pct"/>
            <w:gridSpan w:val="2"/>
            <w:tcBorders>
              <w:bottom w:val="nil"/>
            </w:tcBorders>
          </w:tcPr>
          <w:p w14:paraId="2D553E3C" w14:textId="77777777" w:rsidR="00B70DB7" w:rsidRPr="00E84424" w:rsidRDefault="00B70DB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cs/>
              </w:rPr>
            </w:pPr>
            <w:r w:rsidRPr="00E84424">
              <w:rPr>
                <w:rFonts w:ascii="Browallia New" w:eastAsia="Arial Unicode MS" w:hAnsi="Browallia New" w:cs="Browallia New"/>
                <w:bCs/>
                <w:cs/>
              </w:rPr>
              <w:t>โรงกลั่นน้ำมัน</w:t>
            </w:r>
          </w:p>
        </w:tc>
        <w:tc>
          <w:tcPr>
            <w:tcW w:w="337" w:type="pct"/>
            <w:gridSpan w:val="2"/>
            <w:tcBorders>
              <w:bottom w:val="nil"/>
            </w:tcBorders>
          </w:tcPr>
          <w:p w14:paraId="3A414642" w14:textId="77777777" w:rsidR="00B70DB7" w:rsidRPr="00E84424" w:rsidRDefault="00B70DB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cs/>
              </w:rPr>
            </w:pPr>
            <w:r w:rsidRPr="00E84424">
              <w:rPr>
                <w:rFonts w:ascii="Browallia New" w:eastAsia="Arial Unicode MS" w:hAnsi="Browallia New" w:cs="Browallia New"/>
                <w:bCs/>
                <w:cs/>
              </w:rPr>
              <w:t>โรงผลิต</w:t>
            </w:r>
          </w:p>
        </w:tc>
        <w:tc>
          <w:tcPr>
            <w:tcW w:w="337" w:type="pct"/>
            <w:gridSpan w:val="2"/>
            <w:tcBorders>
              <w:bottom w:val="nil"/>
            </w:tcBorders>
          </w:tcPr>
          <w:p w14:paraId="7531303C" w14:textId="77777777" w:rsidR="00B70DB7" w:rsidRPr="00E84424" w:rsidRDefault="00B70DB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cs/>
              </w:rPr>
            </w:pPr>
            <w:r w:rsidRPr="00E84424">
              <w:rPr>
                <w:rFonts w:ascii="Browallia New" w:eastAsia="Arial Unicode MS" w:hAnsi="Browallia New" w:cs="Browallia New"/>
                <w:bCs/>
                <w:cs/>
              </w:rPr>
              <w:t>โรงผลิต</w:t>
            </w:r>
          </w:p>
        </w:tc>
        <w:tc>
          <w:tcPr>
            <w:tcW w:w="337" w:type="pct"/>
            <w:gridSpan w:val="2"/>
            <w:tcBorders>
              <w:bottom w:val="nil"/>
            </w:tcBorders>
          </w:tcPr>
          <w:p w14:paraId="7B145AF7" w14:textId="77777777" w:rsidR="00B70DB7" w:rsidRPr="00E84424" w:rsidRDefault="00B70DB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cs/>
              </w:rPr>
            </w:pPr>
            <w:r w:rsidRPr="00E84424">
              <w:rPr>
                <w:rFonts w:ascii="Browallia New" w:eastAsia="Arial Unicode MS" w:hAnsi="Browallia New" w:cs="Browallia New"/>
                <w:bCs/>
                <w:cs/>
              </w:rPr>
              <w:t>ระบบ</w:t>
            </w:r>
          </w:p>
        </w:tc>
        <w:tc>
          <w:tcPr>
            <w:tcW w:w="337" w:type="pct"/>
            <w:gridSpan w:val="2"/>
            <w:tcBorders>
              <w:bottom w:val="nil"/>
            </w:tcBorders>
          </w:tcPr>
          <w:p w14:paraId="56F2A898" w14:textId="77777777" w:rsidR="00B70DB7" w:rsidRPr="00E84424" w:rsidRDefault="00B70DB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cs/>
              </w:rPr>
            </w:pPr>
            <w:r w:rsidRPr="00E84424">
              <w:rPr>
                <w:rFonts w:ascii="Browallia New" w:eastAsia="Arial Unicode MS" w:hAnsi="Browallia New" w:cs="Browallia New"/>
                <w:bCs/>
                <w:cs/>
              </w:rPr>
              <w:t>และอุปกรณ์</w:t>
            </w:r>
          </w:p>
        </w:tc>
        <w:tc>
          <w:tcPr>
            <w:tcW w:w="337" w:type="pct"/>
            <w:gridSpan w:val="2"/>
            <w:tcBorders>
              <w:bottom w:val="nil"/>
            </w:tcBorders>
          </w:tcPr>
          <w:p w14:paraId="363ABA98" w14:textId="77777777" w:rsidR="00B70DB7" w:rsidRPr="00E84424" w:rsidRDefault="00B70DB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cs/>
              </w:rPr>
            </w:pPr>
            <w:r w:rsidRPr="00E84424">
              <w:rPr>
                <w:rFonts w:ascii="Browallia New" w:eastAsia="Arial Unicode MS" w:hAnsi="Browallia New" w:cs="Browallia New"/>
                <w:bCs/>
                <w:cs/>
              </w:rPr>
              <w:t>และเรือขนส่ง</w:t>
            </w:r>
          </w:p>
        </w:tc>
        <w:tc>
          <w:tcPr>
            <w:tcW w:w="337" w:type="pct"/>
            <w:gridSpan w:val="2"/>
            <w:tcBorders>
              <w:bottom w:val="nil"/>
            </w:tcBorders>
          </w:tcPr>
          <w:p w14:paraId="061517DD" w14:textId="77777777" w:rsidR="00B70DB7" w:rsidRPr="00E84424" w:rsidRDefault="00B70DB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cs/>
              </w:rPr>
            </w:pPr>
            <w:r w:rsidRPr="00E84424">
              <w:rPr>
                <w:rFonts w:ascii="Browallia New" w:eastAsia="Arial Unicode MS" w:hAnsi="Browallia New" w:cs="Browallia New"/>
                <w:bCs/>
                <w:cs/>
              </w:rPr>
              <w:t>สำนักงาน</w:t>
            </w:r>
          </w:p>
        </w:tc>
        <w:tc>
          <w:tcPr>
            <w:tcW w:w="339" w:type="pct"/>
            <w:tcBorders>
              <w:bottom w:val="nil"/>
            </w:tcBorders>
          </w:tcPr>
          <w:p w14:paraId="72412710" w14:textId="77777777" w:rsidR="00B70DB7" w:rsidRPr="00E84424" w:rsidRDefault="00B70DB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</w:rPr>
            </w:pPr>
          </w:p>
        </w:tc>
        <w:tc>
          <w:tcPr>
            <w:tcW w:w="360" w:type="pct"/>
            <w:tcBorders>
              <w:bottom w:val="nil"/>
            </w:tcBorders>
          </w:tcPr>
          <w:p w14:paraId="48849057" w14:textId="77777777" w:rsidR="00B70DB7" w:rsidRPr="00E84424" w:rsidRDefault="00B70DB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cs/>
              </w:rPr>
            </w:pPr>
            <w:r w:rsidRPr="00E84424">
              <w:rPr>
                <w:rFonts w:ascii="Browallia New" w:eastAsia="Arial Unicode MS" w:hAnsi="Browallia New" w:cs="Browallia New"/>
                <w:bCs/>
                <w:cs/>
              </w:rPr>
              <w:t>สินทรัพย์</w:t>
            </w:r>
          </w:p>
        </w:tc>
        <w:tc>
          <w:tcPr>
            <w:tcW w:w="358" w:type="pct"/>
            <w:tcBorders>
              <w:bottom w:val="nil"/>
            </w:tcBorders>
          </w:tcPr>
          <w:p w14:paraId="20A23971" w14:textId="77777777" w:rsidR="00B70DB7" w:rsidRPr="00E84424" w:rsidRDefault="00B70DB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</w:tr>
      <w:tr w:rsidR="00B70DB7" w:rsidRPr="00E84424" w14:paraId="53404BB7" w14:textId="77777777" w:rsidTr="00611A8C">
        <w:trPr>
          <w:tblHeader/>
        </w:trPr>
        <w:tc>
          <w:tcPr>
            <w:tcW w:w="598" w:type="pct"/>
            <w:gridSpan w:val="2"/>
          </w:tcPr>
          <w:p w14:paraId="473932A2" w14:textId="77777777" w:rsidR="00B70DB7" w:rsidRPr="00E84424" w:rsidRDefault="00B70DB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85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314" w:type="pct"/>
            <w:gridSpan w:val="2"/>
            <w:tcBorders>
              <w:bottom w:val="nil"/>
            </w:tcBorders>
          </w:tcPr>
          <w:p w14:paraId="78585D0B" w14:textId="77777777" w:rsidR="00B70DB7" w:rsidRPr="00E84424" w:rsidRDefault="00B70DB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</w:rPr>
            </w:pPr>
            <w:r w:rsidRPr="00E84424">
              <w:rPr>
                <w:rFonts w:ascii="Browallia New" w:eastAsia="Arial Unicode MS" w:hAnsi="Browallia New" w:cs="Browallia New"/>
                <w:bCs/>
                <w:cs/>
              </w:rPr>
              <w:t>ที่ดิน</w:t>
            </w:r>
          </w:p>
        </w:tc>
        <w:tc>
          <w:tcPr>
            <w:tcW w:w="336" w:type="pct"/>
            <w:gridSpan w:val="2"/>
            <w:tcBorders>
              <w:bottom w:val="nil"/>
            </w:tcBorders>
          </w:tcPr>
          <w:p w14:paraId="70F67A49" w14:textId="77777777" w:rsidR="00B70DB7" w:rsidRPr="00E84424" w:rsidRDefault="00B70DB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</w:rPr>
            </w:pPr>
            <w:r w:rsidRPr="00E84424">
              <w:rPr>
                <w:rFonts w:ascii="Browallia New" w:eastAsia="Arial Unicode MS" w:hAnsi="Browallia New" w:cs="Browallia New"/>
                <w:bCs/>
                <w:cs/>
              </w:rPr>
              <w:t>อาคาร</w:t>
            </w:r>
          </w:p>
        </w:tc>
        <w:tc>
          <w:tcPr>
            <w:tcW w:w="336" w:type="pct"/>
            <w:gridSpan w:val="2"/>
            <w:tcBorders>
              <w:bottom w:val="nil"/>
            </w:tcBorders>
          </w:tcPr>
          <w:p w14:paraId="3ABE3622" w14:textId="77777777" w:rsidR="00B70DB7" w:rsidRPr="00E84424" w:rsidRDefault="00B70DB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72"/>
              <w:jc w:val="right"/>
              <w:rPr>
                <w:rFonts w:ascii="Browallia New" w:eastAsia="Arial Unicode MS" w:hAnsi="Browallia New" w:cs="Browallia New"/>
                <w:bCs/>
              </w:rPr>
            </w:pPr>
            <w:r w:rsidRPr="00E84424">
              <w:rPr>
                <w:rFonts w:ascii="Browallia New" w:eastAsia="Arial Unicode MS" w:hAnsi="Browallia New" w:cs="Browallia New"/>
                <w:bCs/>
                <w:cs/>
              </w:rPr>
              <w:t>สินทรัพย์ที่เช่า</w:t>
            </w:r>
          </w:p>
        </w:tc>
        <w:tc>
          <w:tcPr>
            <w:tcW w:w="337" w:type="pct"/>
            <w:gridSpan w:val="2"/>
            <w:tcBorders>
              <w:bottom w:val="nil"/>
            </w:tcBorders>
          </w:tcPr>
          <w:p w14:paraId="2E2F9AAF" w14:textId="77777777" w:rsidR="00B70DB7" w:rsidRPr="00E84424" w:rsidRDefault="00B70DB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</w:rPr>
            </w:pPr>
            <w:r w:rsidRPr="00E84424">
              <w:rPr>
                <w:rFonts w:ascii="Browallia New" w:eastAsia="Arial Unicode MS" w:hAnsi="Browallia New" w:cs="Browallia New"/>
                <w:bCs/>
                <w:cs/>
              </w:rPr>
              <w:t>และอุปกรณ์</w:t>
            </w:r>
          </w:p>
        </w:tc>
        <w:tc>
          <w:tcPr>
            <w:tcW w:w="337" w:type="pct"/>
            <w:gridSpan w:val="2"/>
            <w:tcBorders>
              <w:bottom w:val="nil"/>
            </w:tcBorders>
          </w:tcPr>
          <w:p w14:paraId="734DE75D" w14:textId="77777777" w:rsidR="00B70DB7" w:rsidRPr="00E84424" w:rsidRDefault="00B70DB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</w:rPr>
            </w:pPr>
            <w:r w:rsidRPr="00E84424">
              <w:rPr>
                <w:rFonts w:ascii="Browallia New" w:eastAsia="Arial Unicode MS" w:hAnsi="Browallia New" w:cs="Browallia New"/>
                <w:bCs/>
                <w:cs/>
              </w:rPr>
              <w:t>ปิโตรเคมี</w:t>
            </w:r>
          </w:p>
        </w:tc>
        <w:tc>
          <w:tcPr>
            <w:tcW w:w="337" w:type="pct"/>
            <w:gridSpan w:val="2"/>
            <w:tcBorders>
              <w:bottom w:val="nil"/>
            </w:tcBorders>
          </w:tcPr>
          <w:p w14:paraId="0EB1D90B" w14:textId="77777777" w:rsidR="00B70DB7" w:rsidRPr="00E84424" w:rsidRDefault="00B70DB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</w:rPr>
            </w:pPr>
            <w:r w:rsidRPr="00E84424">
              <w:rPr>
                <w:rFonts w:ascii="Browallia New" w:eastAsia="Arial Unicode MS" w:hAnsi="Browallia New" w:cs="Browallia New"/>
                <w:bCs/>
                <w:cs/>
              </w:rPr>
              <w:t>กระแสไฟฟ้า</w:t>
            </w:r>
          </w:p>
        </w:tc>
        <w:tc>
          <w:tcPr>
            <w:tcW w:w="337" w:type="pct"/>
            <w:gridSpan w:val="2"/>
            <w:tcBorders>
              <w:bottom w:val="nil"/>
            </w:tcBorders>
          </w:tcPr>
          <w:p w14:paraId="57E03105" w14:textId="77777777" w:rsidR="00B70DB7" w:rsidRPr="00E84424" w:rsidRDefault="00B70DB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</w:rPr>
            </w:pPr>
            <w:r w:rsidRPr="00E84424">
              <w:rPr>
                <w:rFonts w:ascii="Browallia New" w:eastAsia="Arial Unicode MS" w:hAnsi="Browallia New" w:cs="Browallia New"/>
                <w:bCs/>
                <w:cs/>
              </w:rPr>
              <w:t>สายส่งไฟฟ้า</w:t>
            </w:r>
          </w:p>
        </w:tc>
        <w:tc>
          <w:tcPr>
            <w:tcW w:w="337" w:type="pct"/>
            <w:gridSpan w:val="2"/>
            <w:tcBorders>
              <w:bottom w:val="nil"/>
            </w:tcBorders>
          </w:tcPr>
          <w:p w14:paraId="4EC5653B" w14:textId="77777777" w:rsidR="00B70DB7" w:rsidRPr="00E84424" w:rsidRDefault="00B70DB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</w:rPr>
            </w:pPr>
            <w:r w:rsidRPr="00E84424">
              <w:rPr>
                <w:rFonts w:ascii="Browallia New" w:eastAsia="Arial Unicode MS" w:hAnsi="Browallia New" w:cs="Browallia New"/>
                <w:bCs/>
                <w:cs/>
              </w:rPr>
              <w:t>โรงงาน</w:t>
            </w:r>
          </w:p>
        </w:tc>
        <w:tc>
          <w:tcPr>
            <w:tcW w:w="337" w:type="pct"/>
            <w:gridSpan w:val="2"/>
            <w:tcBorders>
              <w:bottom w:val="nil"/>
            </w:tcBorders>
          </w:tcPr>
          <w:p w14:paraId="05C96F2A" w14:textId="77777777" w:rsidR="00B70DB7" w:rsidRPr="00E84424" w:rsidRDefault="00B70DB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</w:rPr>
            </w:pPr>
            <w:r w:rsidRPr="00E84424">
              <w:rPr>
                <w:rFonts w:ascii="Browallia New" w:eastAsia="Arial Unicode MS" w:hAnsi="Browallia New" w:cs="Browallia New"/>
                <w:bCs/>
                <w:cs/>
              </w:rPr>
              <w:t>ผู้โดยสาร</w:t>
            </w:r>
          </w:p>
        </w:tc>
        <w:tc>
          <w:tcPr>
            <w:tcW w:w="337" w:type="pct"/>
            <w:gridSpan w:val="2"/>
            <w:tcBorders>
              <w:bottom w:val="nil"/>
            </w:tcBorders>
          </w:tcPr>
          <w:p w14:paraId="1BBA52DC" w14:textId="77777777" w:rsidR="00B70DB7" w:rsidRPr="00E84424" w:rsidRDefault="00B70DB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</w:rPr>
            </w:pPr>
            <w:r w:rsidRPr="00E84424">
              <w:rPr>
                <w:rFonts w:ascii="Browallia New" w:eastAsia="Arial Unicode MS" w:hAnsi="Browallia New" w:cs="Browallia New"/>
                <w:bCs/>
                <w:cs/>
              </w:rPr>
              <w:t>และอื่นๆ</w:t>
            </w:r>
          </w:p>
        </w:tc>
        <w:tc>
          <w:tcPr>
            <w:tcW w:w="339" w:type="pct"/>
            <w:tcBorders>
              <w:bottom w:val="nil"/>
            </w:tcBorders>
          </w:tcPr>
          <w:p w14:paraId="56098907" w14:textId="77777777" w:rsidR="00B70DB7" w:rsidRPr="00E84424" w:rsidRDefault="00B70DB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</w:rPr>
            </w:pPr>
            <w:r w:rsidRPr="00E84424">
              <w:rPr>
                <w:rFonts w:ascii="Browallia New" w:eastAsia="Arial Unicode MS" w:hAnsi="Browallia New" w:cs="Browallia New"/>
                <w:bCs/>
                <w:cs/>
              </w:rPr>
              <w:t>ยานพาหนะ</w:t>
            </w:r>
          </w:p>
        </w:tc>
        <w:tc>
          <w:tcPr>
            <w:tcW w:w="360" w:type="pct"/>
            <w:tcBorders>
              <w:bottom w:val="nil"/>
            </w:tcBorders>
          </w:tcPr>
          <w:p w14:paraId="46DAB9D8" w14:textId="77777777" w:rsidR="00B70DB7" w:rsidRPr="00E84424" w:rsidRDefault="00B70DB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</w:rPr>
            </w:pPr>
            <w:r w:rsidRPr="00E84424">
              <w:rPr>
                <w:rFonts w:ascii="Browallia New" w:eastAsia="Arial Unicode MS" w:hAnsi="Browallia New" w:cs="Browallia New"/>
                <w:bCs/>
                <w:cs/>
              </w:rPr>
              <w:t>ระหว่างก่อสร้าง</w:t>
            </w:r>
          </w:p>
        </w:tc>
        <w:tc>
          <w:tcPr>
            <w:tcW w:w="358" w:type="pct"/>
            <w:tcBorders>
              <w:bottom w:val="nil"/>
            </w:tcBorders>
          </w:tcPr>
          <w:p w14:paraId="50186750" w14:textId="77777777" w:rsidR="00B70DB7" w:rsidRPr="00E84424" w:rsidRDefault="00B70DB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cs/>
              </w:rPr>
              <w:t>รวม</w:t>
            </w:r>
          </w:p>
        </w:tc>
      </w:tr>
      <w:tr w:rsidR="00B70DB7" w:rsidRPr="00E84424" w14:paraId="0FB74B2F" w14:textId="77777777" w:rsidTr="00611A8C">
        <w:tc>
          <w:tcPr>
            <w:tcW w:w="598" w:type="pct"/>
            <w:gridSpan w:val="2"/>
          </w:tcPr>
          <w:p w14:paraId="64A59BA5" w14:textId="77777777" w:rsidR="00B70DB7" w:rsidRPr="00E84424" w:rsidRDefault="00B70DB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85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314" w:type="pct"/>
            <w:gridSpan w:val="2"/>
            <w:tcBorders>
              <w:top w:val="single" w:sz="4" w:space="0" w:color="auto"/>
              <w:bottom w:val="nil"/>
            </w:tcBorders>
            <w:shd w:val="clear" w:color="auto" w:fill="FAFAFA"/>
            <w:vAlign w:val="center"/>
          </w:tcPr>
          <w:p w14:paraId="405105EC" w14:textId="77777777" w:rsidR="00B70DB7" w:rsidRPr="00E84424" w:rsidRDefault="00B70DB7" w:rsidP="00B70DB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</w:p>
        </w:tc>
        <w:tc>
          <w:tcPr>
            <w:tcW w:w="336" w:type="pct"/>
            <w:gridSpan w:val="2"/>
            <w:tcBorders>
              <w:top w:val="single" w:sz="4" w:space="0" w:color="auto"/>
              <w:bottom w:val="nil"/>
            </w:tcBorders>
            <w:shd w:val="clear" w:color="auto" w:fill="FAFAFA"/>
            <w:vAlign w:val="center"/>
          </w:tcPr>
          <w:p w14:paraId="7F5D07AC" w14:textId="77777777" w:rsidR="00B70DB7" w:rsidRPr="00E84424" w:rsidRDefault="00B70DB7" w:rsidP="00B70DB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</w:p>
        </w:tc>
        <w:tc>
          <w:tcPr>
            <w:tcW w:w="336" w:type="pct"/>
            <w:gridSpan w:val="2"/>
            <w:tcBorders>
              <w:top w:val="single" w:sz="4" w:space="0" w:color="auto"/>
              <w:bottom w:val="nil"/>
            </w:tcBorders>
            <w:shd w:val="clear" w:color="auto" w:fill="FAFAFA"/>
            <w:vAlign w:val="center"/>
          </w:tcPr>
          <w:p w14:paraId="2EFC42A1" w14:textId="77777777" w:rsidR="00B70DB7" w:rsidRPr="00E84424" w:rsidRDefault="00B70DB7" w:rsidP="00B70DB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</w:p>
        </w:tc>
        <w:tc>
          <w:tcPr>
            <w:tcW w:w="337" w:type="pct"/>
            <w:gridSpan w:val="2"/>
            <w:tcBorders>
              <w:top w:val="single" w:sz="4" w:space="0" w:color="auto"/>
              <w:bottom w:val="nil"/>
            </w:tcBorders>
            <w:shd w:val="clear" w:color="auto" w:fill="FAFAFA"/>
            <w:vAlign w:val="center"/>
          </w:tcPr>
          <w:p w14:paraId="1E94D8C2" w14:textId="77777777" w:rsidR="00B70DB7" w:rsidRPr="00E84424" w:rsidRDefault="00B70DB7" w:rsidP="00B70DB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</w:p>
        </w:tc>
        <w:tc>
          <w:tcPr>
            <w:tcW w:w="337" w:type="pct"/>
            <w:gridSpan w:val="2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4F4C3BC7" w14:textId="77777777" w:rsidR="00B70DB7" w:rsidRPr="00E84424" w:rsidRDefault="00B70DB7" w:rsidP="00B70DB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</w:p>
        </w:tc>
        <w:tc>
          <w:tcPr>
            <w:tcW w:w="337" w:type="pct"/>
            <w:gridSpan w:val="2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3A9E2F10" w14:textId="77777777" w:rsidR="00B70DB7" w:rsidRPr="00E84424" w:rsidRDefault="00B70DB7" w:rsidP="00B70DB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</w:p>
        </w:tc>
        <w:tc>
          <w:tcPr>
            <w:tcW w:w="337" w:type="pct"/>
            <w:gridSpan w:val="2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6180569F" w14:textId="77777777" w:rsidR="00B70DB7" w:rsidRPr="00E84424" w:rsidRDefault="00B70DB7" w:rsidP="00B70DB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</w:p>
        </w:tc>
        <w:tc>
          <w:tcPr>
            <w:tcW w:w="337" w:type="pct"/>
            <w:gridSpan w:val="2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1387FB7D" w14:textId="77777777" w:rsidR="00B70DB7" w:rsidRPr="00E84424" w:rsidRDefault="00B70DB7" w:rsidP="00B70DB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</w:p>
        </w:tc>
        <w:tc>
          <w:tcPr>
            <w:tcW w:w="337" w:type="pct"/>
            <w:gridSpan w:val="2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62C7A933" w14:textId="77777777" w:rsidR="00B70DB7" w:rsidRPr="00E84424" w:rsidRDefault="00B70DB7" w:rsidP="00B70DB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</w:p>
        </w:tc>
        <w:tc>
          <w:tcPr>
            <w:tcW w:w="337" w:type="pct"/>
            <w:gridSpan w:val="2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20B2EB9C" w14:textId="77777777" w:rsidR="00B70DB7" w:rsidRPr="00E84424" w:rsidRDefault="00B70DB7" w:rsidP="00B70DB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</w:p>
        </w:tc>
        <w:tc>
          <w:tcPr>
            <w:tcW w:w="339" w:type="pct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0B059099" w14:textId="77777777" w:rsidR="00B70DB7" w:rsidRPr="00E84424" w:rsidRDefault="00B70DB7" w:rsidP="00B70DB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</w:p>
        </w:tc>
        <w:tc>
          <w:tcPr>
            <w:tcW w:w="360" w:type="pct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6F88F7A6" w14:textId="77777777" w:rsidR="00B70DB7" w:rsidRPr="00E84424" w:rsidRDefault="00B70DB7" w:rsidP="00B70DB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</w:p>
        </w:tc>
        <w:tc>
          <w:tcPr>
            <w:tcW w:w="358" w:type="pct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749192BD" w14:textId="77777777" w:rsidR="00B70DB7" w:rsidRPr="00E84424" w:rsidRDefault="00B70DB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</w:tr>
      <w:tr w:rsidR="00B70DB7" w:rsidRPr="00E84424" w14:paraId="698CD5A9" w14:textId="77777777" w:rsidTr="00611A8C">
        <w:tc>
          <w:tcPr>
            <w:tcW w:w="598" w:type="pct"/>
            <w:gridSpan w:val="2"/>
          </w:tcPr>
          <w:p w14:paraId="05CBFA8F" w14:textId="6ABAEF46" w:rsidR="00B70DB7" w:rsidRPr="00E84424" w:rsidRDefault="00B70DB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85"/>
              <w:rPr>
                <w:rFonts w:ascii="Browallia New" w:eastAsia="Arial Unicode MS" w:hAnsi="Browallia New" w:cs="Browallia New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สำหรับปีสิ้นสุดวันที่ </w:t>
            </w:r>
            <w:r w:rsidR="00CF1017" w:rsidRPr="00CF101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ธันวาคม 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br/>
              <w:t xml:space="preserve">   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พ.ศ.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color w:val="7030A0"/>
                <w:cs/>
                <w:lang w:val="en-GB"/>
              </w:rPr>
              <w:t xml:space="preserve"> </w:t>
            </w:r>
            <w:r w:rsidR="00CF1017" w:rsidRPr="00CF101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2563</w:t>
            </w:r>
          </w:p>
        </w:tc>
        <w:tc>
          <w:tcPr>
            <w:tcW w:w="314" w:type="pct"/>
            <w:gridSpan w:val="2"/>
            <w:tcBorders>
              <w:bottom w:val="nil"/>
            </w:tcBorders>
            <w:shd w:val="clear" w:color="auto" w:fill="FAFAFA"/>
            <w:vAlign w:val="center"/>
          </w:tcPr>
          <w:p w14:paraId="7D57E110" w14:textId="77777777" w:rsidR="00B70DB7" w:rsidRPr="00E84424" w:rsidRDefault="00B70DB7" w:rsidP="00B70DB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</w:p>
        </w:tc>
        <w:tc>
          <w:tcPr>
            <w:tcW w:w="336" w:type="pct"/>
            <w:gridSpan w:val="2"/>
            <w:tcBorders>
              <w:bottom w:val="nil"/>
            </w:tcBorders>
            <w:shd w:val="clear" w:color="auto" w:fill="FAFAFA"/>
            <w:vAlign w:val="center"/>
          </w:tcPr>
          <w:p w14:paraId="2F622DF5" w14:textId="77777777" w:rsidR="00B70DB7" w:rsidRPr="00E84424" w:rsidRDefault="00B70DB7" w:rsidP="00B70DB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</w:p>
        </w:tc>
        <w:tc>
          <w:tcPr>
            <w:tcW w:w="336" w:type="pct"/>
            <w:gridSpan w:val="2"/>
            <w:tcBorders>
              <w:bottom w:val="nil"/>
            </w:tcBorders>
            <w:shd w:val="clear" w:color="auto" w:fill="FAFAFA"/>
            <w:vAlign w:val="center"/>
          </w:tcPr>
          <w:p w14:paraId="6489CF51" w14:textId="77777777" w:rsidR="00B70DB7" w:rsidRPr="00E84424" w:rsidRDefault="00B70DB7" w:rsidP="00B70DB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</w:p>
        </w:tc>
        <w:tc>
          <w:tcPr>
            <w:tcW w:w="337" w:type="pct"/>
            <w:gridSpan w:val="2"/>
            <w:tcBorders>
              <w:bottom w:val="nil"/>
            </w:tcBorders>
            <w:shd w:val="clear" w:color="auto" w:fill="FAFAFA"/>
            <w:vAlign w:val="center"/>
          </w:tcPr>
          <w:p w14:paraId="15E342ED" w14:textId="77777777" w:rsidR="00B70DB7" w:rsidRPr="00E84424" w:rsidRDefault="00B70DB7" w:rsidP="00B70DB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</w:p>
        </w:tc>
        <w:tc>
          <w:tcPr>
            <w:tcW w:w="337" w:type="pct"/>
            <w:gridSpan w:val="2"/>
            <w:tcBorders>
              <w:bottom w:val="nil"/>
            </w:tcBorders>
            <w:shd w:val="clear" w:color="auto" w:fill="FAFAFA"/>
          </w:tcPr>
          <w:p w14:paraId="4A8B322C" w14:textId="77777777" w:rsidR="00B70DB7" w:rsidRPr="00E84424" w:rsidRDefault="00B70DB7" w:rsidP="00B70DB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</w:p>
        </w:tc>
        <w:tc>
          <w:tcPr>
            <w:tcW w:w="337" w:type="pct"/>
            <w:gridSpan w:val="2"/>
            <w:tcBorders>
              <w:bottom w:val="nil"/>
            </w:tcBorders>
            <w:shd w:val="clear" w:color="auto" w:fill="FAFAFA"/>
          </w:tcPr>
          <w:p w14:paraId="5910A50A" w14:textId="77777777" w:rsidR="00B70DB7" w:rsidRPr="00E84424" w:rsidRDefault="00B70DB7" w:rsidP="00B70DB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</w:p>
        </w:tc>
        <w:tc>
          <w:tcPr>
            <w:tcW w:w="337" w:type="pct"/>
            <w:gridSpan w:val="2"/>
            <w:tcBorders>
              <w:bottom w:val="nil"/>
            </w:tcBorders>
            <w:shd w:val="clear" w:color="auto" w:fill="FAFAFA"/>
          </w:tcPr>
          <w:p w14:paraId="6E984F6A" w14:textId="77777777" w:rsidR="00B70DB7" w:rsidRPr="00E84424" w:rsidRDefault="00B70DB7" w:rsidP="00B70DB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</w:p>
        </w:tc>
        <w:tc>
          <w:tcPr>
            <w:tcW w:w="337" w:type="pct"/>
            <w:gridSpan w:val="2"/>
            <w:tcBorders>
              <w:bottom w:val="nil"/>
            </w:tcBorders>
            <w:shd w:val="clear" w:color="auto" w:fill="FAFAFA"/>
          </w:tcPr>
          <w:p w14:paraId="642B8D17" w14:textId="77777777" w:rsidR="00B70DB7" w:rsidRPr="00E84424" w:rsidRDefault="00B70DB7" w:rsidP="00B70DB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</w:p>
        </w:tc>
        <w:tc>
          <w:tcPr>
            <w:tcW w:w="337" w:type="pct"/>
            <w:gridSpan w:val="2"/>
            <w:tcBorders>
              <w:bottom w:val="nil"/>
            </w:tcBorders>
            <w:shd w:val="clear" w:color="auto" w:fill="FAFAFA"/>
          </w:tcPr>
          <w:p w14:paraId="75D0A7A9" w14:textId="77777777" w:rsidR="00B70DB7" w:rsidRPr="00E84424" w:rsidRDefault="00B70DB7" w:rsidP="00B70DB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</w:p>
        </w:tc>
        <w:tc>
          <w:tcPr>
            <w:tcW w:w="337" w:type="pct"/>
            <w:gridSpan w:val="2"/>
            <w:tcBorders>
              <w:bottom w:val="nil"/>
            </w:tcBorders>
            <w:shd w:val="clear" w:color="auto" w:fill="FAFAFA"/>
          </w:tcPr>
          <w:p w14:paraId="60BCE558" w14:textId="77777777" w:rsidR="00B70DB7" w:rsidRPr="00E84424" w:rsidRDefault="00B70DB7" w:rsidP="00B70DB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</w:p>
        </w:tc>
        <w:tc>
          <w:tcPr>
            <w:tcW w:w="339" w:type="pct"/>
            <w:tcBorders>
              <w:bottom w:val="nil"/>
            </w:tcBorders>
            <w:shd w:val="clear" w:color="auto" w:fill="FAFAFA"/>
          </w:tcPr>
          <w:p w14:paraId="49B750FC" w14:textId="77777777" w:rsidR="00B70DB7" w:rsidRPr="00E84424" w:rsidRDefault="00B70DB7" w:rsidP="00B70DB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</w:p>
        </w:tc>
        <w:tc>
          <w:tcPr>
            <w:tcW w:w="360" w:type="pct"/>
            <w:tcBorders>
              <w:bottom w:val="nil"/>
            </w:tcBorders>
            <w:shd w:val="clear" w:color="auto" w:fill="FAFAFA"/>
          </w:tcPr>
          <w:p w14:paraId="18AAC298" w14:textId="77777777" w:rsidR="00B70DB7" w:rsidRPr="00E84424" w:rsidRDefault="00B70DB7" w:rsidP="00B70DB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</w:p>
        </w:tc>
        <w:tc>
          <w:tcPr>
            <w:tcW w:w="358" w:type="pct"/>
            <w:tcBorders>
              <w:bottom w:val="nil"/>
            </w:tcBorders>
            <w:shd w:val="clear" w:color="auto" w:fill="FAFAFA"/>
          </w:tcPr>
          <w:p w14:paraId="69F7FC09" w14:textId="77777777" w:rsidR="00B70DB7" w:rsidRPr="00E84424" w:rsidRDefault="00B70DB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</w:tr>
      <w:tr w:rsidR="00B70DB7" w:rsidRPr="00E84424" w14:paraId="52497A0C" w14:textId="77777777" w:rsidTr="00611A8C">
        <w:tc>
          <w:tcPr>
            <w:tcW w:w="595" w:type="pct"/>
          </w:tcPr>
          <w:p w14:paraId="5AED9FEA" w14:textId="77777777" w:rsidR="00B70DB7" w:rsidRPr="00E84424" w:rsidRDefault="00B70DB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85"/>
              <w:rPr>
                <w:rFonts w:ascii="Browallia New" w:eastAsia="Arial Unicode MS" w:hAnsi="Browallia New" w:cs="Browallia New"/>
                <w:cs/>
              </w:rPr>
            </w:pPr>
            <w:r w:rsidRPr="00E84424">
              <w:rPr>
                <w:rFonts w:ascii="Browallia New" w:eastAsia="Arial Unicode MS" w:hAnsi="Browallia New" w:cs="Browallia New"/>
                <w:cs/>
              </w:rPr>
              <w:t>ราคาตามบัญชีต้นปี สุทธิ</w:t>
            </w:r>
          </w:p>
        </w:tc>
        <w:tc>
          <w:tcPr>
            <w:tcW w:w="314" w:type="pct"/>
            <w:gridSpan w:val="2"/>
            <w:tcBorders>
              <w:bottom w:val="nil"/>
            </w:tcBorders>
            <w:shd w:val="clear" w:color="auto" w:fill="FAFAFA"/>
            <w:vAlign w:val="bottom"/>
          </w:tcPr>
          <w:p w14:paraId="691CC6F2" w14:textId="10EEF468" w:rsidR="00B70DB7" w:rsidRPr="00E84424" w:rsidRDefault="00CF1017" w:rsidP="00B70DB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CF1017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7</w:t>
            </w:r>
            <w:r w:rsidR="00B70DB7" w:rsidRPr="00E84424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044</w:t>
            </w:r>
          </w:p>
        </w:tc>
        <w:tc>
          <w:tcPr>
            <w:tcW w:w="337" w:type="pct"/>
            <w:gridSpan w:val="2"/>
            <w:tcBorders>
              <w:bottom w:val="nil"/>
            </w:tcBorders>
            <w:shd w:val="clear" w:color="auto" w:fill="FAFAFA"/>
            <w:vAlign w:val="bottom"/>
          </w:tcPr>
          <w:p w14:paraId="1009242F" w14:textId="650971B6" w:rsidR="00B70DB7" w:rsidRPr="00E84424" w:rsidRDefault="00CF1017" w:rsidP="00B70DB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CF1017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2</w:t>
            </w:r>
            <w:r w:rsidR="00B70DB7" w:rsidRPr="00E84424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083</w:t>
            </w:r>
          </w:p>
        </w:tc>
        <w:tc>
          <w:tcPr>
            <w:tcW w:w="336" w:type="pct"/>
            <w:gridSpan w:val="2"/>
            <w:tcBorders>
              <w:bottom w:val="nil"/>
            </w:tcBorders>
            <w:shd w:val="clear" w:color="auto" w:fill="FAFAFA"/>
            <w:vAlign w:val="bottom"/>
          </w:tcPr>
          <w:p w14:paraId="49BDD2A0" w14:textId="0DF56DF9" w:rsidR="00B70DB7" w:rsidRPr="00E84424" w:rsidRDefault="00CF1017" w:rsidP="00B70DB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CF1017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180</w:t>
            </w:r>
          </w:p>
        </w:tc>
        <w:tc>
          <w:tcPr>
            <w:tcW w:w="336" w:type="pct"/>
            <w:gridSpan w:val="2"/>
            <w:tcBorders>
              <w:bottom w:val="nil"/>
            </w:tcBorders>
            <w:shd w:val="clear" w:color="auto" w:fill="FAFAFA"/>
            <w:vAlign w:val="bottom"/>
          </w:tcPr>
          <w:p w14:paraId="12461CC5" w14:textId="25D79229" w:rsidR="00B70DB7" w:rsidRPr="00E84424" w:rsidRDefault="00CF1017" w:rsidP="00B70DB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CF1017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25</w:t>
            </w:r>
            <w:r w:rsidR="00B70DB7" w:rsidRPr="00E84424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440</w:t>
            </w:r>
          </w:p>
        </w:tc>
        <w:tc>
          <w:tcPr>
            <w:tcW w:w="337" w:type="pct"/>
            <w:gridSpan w:val="2"/>
            <w:tcBorders>
              <w:bottom w:val="nil"/>
            </w:tcBorders>
            <w:shd w:val="clear" w:color="auto" w:fill="FAFAFA"/>
            <w:vAlign w:val="bottom"/>
          </w:tcPr>
          <w:p w14:paraId="26CA6079" w14:textId="6964E99A" w:rsidR="00B70DB7" w:rsidRPr="00E84424" w:rsidRDefault="00CF1017" w:rsidP="00B70DB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CF1017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17</w:t>
            </w:r>
            <w:r w:rsidR="00B70DB7" w:rsidRPr="00E84424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506</w:t>
            </w:r>
          </w:p>
        </w:tc>
        <w:tc>
          <w:tcPr>
            <w:tcW w:w="337" w:type="pct"/>
            <w:gridSpan w:val="2"/>
            <w:tcBorders>
              <w:bottom w:val="nil"/>
            </w:tcBorders>
            <w:shd w:val="clear" w:color="auto" w:fill="FAFAFA"/>
            <w:vAlign w:val="bottom"/>
          </w:tcPr>
          <w:p w14:paraId="3CE3D08F" w14:textId="68B43904" w:rsidR="00B70DB7" w:rsidRPr="00E84424" w:rsidRDefault="00CF1017" w:rsidP="00B70DB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CF1017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10</w:t>
            </w:r>
            <w:r w:rsidR="00B70DB7" w:rsidRPr="00E84424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920</w:t>
            </w:r>
          </w:p>
        </w:tc>
        <w:tc>
          <w:tcPr>
            <w:tcW w:w="337" w:type="pct"/>
            <w:gridSpan w:val="2"/>
            <w:tcBorders>
              <w:bottom w:val="nil"/>
            </w:tcBorders>
            <w:shd w:val="clear" w:color="auto" w:fill="FAFAFA"/>
            <w:vAlign w:val="bottom"/>
          </w:tcPr>
          <w:p w14:paraId="0AC4C62F" w14:textId="26652432" w:rsidR="00B70DB7" w:rsidRPr="00E84424" w:rsidRDefault="00CF1017" w:rsidP="00B70DB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CF1017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23</w:t>
            </w:r>
            <w:r w:rsidR="00B70DB7" w:rsidRPr="00E84424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 xml:space="preserve">        </w:t>
            </w:r>
          </w:p>
        </w:tc>
        <w:tc>
          <w:tcPr>
            <w:tcW w:w="337" w:type="pct"/>
            <w:gridSpan w:val="2"/>
            <w:tcBorders>
              <w:bottom w:val="nil"/>
            </w:tcBorders>
            <w:shd w:val="clear" w:color="auto" w:fill="FAFAFA"/>
            <w:vAlign w:val="bottom"/>
          </w:tcPr>
          <w:p w14:paraId="39F3B072" w14:textId="3926D0F8" w:rsidR="00B70DB7" w:rsidRPr="00E84424" w:rsidRDefault="00CF1017" w:rsidP="00B70DB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CF1017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2</w:t>
            </w:r>
            <w:r w:rsidR="00B70DB7" w:rsidRPr="00E84424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954</w:t>
            </w:r>
          </w:p>
        </w:tc>
        <w:tc>
          <w:tcPr>
            <w:tcW w:w="337" w:type="pct"/>
            <w:gridSpan w:val="2"/>
            <w:tcBorders>
              <w:bottom w:val="nil"/>
            </w:tcBorders>
            <w:shd w:val="clear" w:color="auto" w:fill="FAFAFA"/>
            <w:vAlign w:val="bottom"/>
          </w:tcPr>
          <w:p w14:paraId="54C4E82B" w14:textId="66210A27" w:rsidR="00B70DB7" w:rsidRPr="00E84424" w:rsidRDefault="00CF1017" w:rsidP="00B70DB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CF1017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2</w:t>
            </w:r>
            <w:r w:rsidR="00B70DB7" w:rsidRPr="00E84424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487</w:t>
            </w:r>
          </w:p>
        </w:tc>
        <w:tc>
          <w:tcPr>
            <w:tcW w:w="337" w:type="pct"/>
            <w:gridSpan w:val="2"/>
            <w:tcBorders>
              <w:bottom w:val="nil"/>
            </w:tcBorders>
            <w:shd w:val="clear" w:color="auto" w:fill="FAFAFA"/>
            <w:vAlign w:val="bottom"/>
          </w:tcPr>
          <w:p w14:paraId="210BA2E6" w14:textId="65C5AD24" w:rsidR="00B70DB7" w:rsidRPr="00E84424" w:rsidRDefault="00CF1017" w:rsidP="00B70DB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CF1017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221</w:t>
            </w:r>
          </w:p>
        </w:tc>
        <w:tc>
          <w:tcPr>
            <w:tcW w:w="342" w:type="pct"/>
            <w:gridSpan w:val="2"/>
            <w:tcBorders>
              <w:bottom w:val="nil"/>
            </w:tcBorders>
            <w:shd w:val="clear" w:color="auto" w:fill="FAFAFA"/>
            <w:vAlign w:val="bottom"/>
          </w:tcPr>
          <w:p w14:paraId="56750CE6" w14:textId="21536CFF" w:rsidR="00B70DB7" w:rsidRPr="00E84424" w:rsidRDefault="00CF1017" w:rsidP="00B70DB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CF1017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3</w:t>
            </w:r>
          </w:p>
        </w:tc>
        <w:tc>
          <w:tcPr>
            <w:tcW w:w="360" w:type="pct"/>
            <w:tcBorders>
              <w:bottom w:val="nil"/>
            </w:tcBorders>
            <w:shd w:val="clear" w:color="auto" w:fill="FAFAFA"/>
            <w:vAlign w:val="bottom"/>
          </w:tcPr>
          <w:p w14:paraId="637CA7FF" w14:textId="201C0665" w:rsidR="00B70DB7" w:rsidRPr="00E84424" w:rsidRDefault="00CF1017" w:rsidP="00B70DB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CF1017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37</w:t>
            </w:r>
            <w:r w:rsidR="00B70DB7" w:rsidRPr="00E84424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698</w:t>
            </w:r>
          </w:p>
        </w:tc>
        <w:tc>
          <w:tcPr>
            <w:tcW w:w="358" w:type="pct"/>
            <w:tcBorders>
              <w:bottom w:val="nil"/>
            </w:tcBorders>
            <w:shd w:val="clear" w:color="auto" w:fill="FAFAFA"/>
            <w:vAlign w:val="bottom"/>
          </w:tcPr>
          <w:p w14:paraId="4045D6AD" w14:textId="78BE5C22" w:rsidR="00B70DB7" w:rsidRPr="00E84424" w:rsidRDefault="00CF101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lang w:val="en-GB"/>
              </w:rPr>
              <w:t>106</w:t>
            </w:r>
            <w:r w:rsidR="00B70DB7" w:rsidRPr="00E84424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lang w:val="en-GB"/>
              </w:rPr>
              <w:t>559</w:t>
            </w:r>
          </w:p>
        </w:tc>
      </w:tr>
      <w:tr w:rsidR="00B70DB7" w:rsidRPr="00E84424" w14:paraId="6CBBE6EE" w14:textId="77777777" w:rsidTr="00611A8C">
        <w:tc>
          <w:tcPr>
            <w:tcW w:w="595" w:type="pct"/>
          </w:tcPr>
          <w:p w14:paraId="67DBF7F9" w14:textId="77777777" w:rsidR="00B70DB7" w:rsidRPr="00E84424" w:rsidRDefault="00B70DB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85"/>
              <w:rPr>
                <w:rFonts w:ascii="Browallia New" w:eastAsia="Arial Unicode MS" w:hAnsi="Browallia New" w:cs="Browallia New"/>
              </w:rPr>
            </w:pPr>
            <w:r w:rsidRPr="00E84424">
              <w:rPr>
                <w:rFonts w:ascii="Browallia New" w:eastAsia="Arial Unicode MS" w:hAnsi="Browallia New" w:cs="Browallia New"/>
                <w:cs/>
              </w:rPr>
              <w:t>ผลต่างจากอัตราแลกเปลี่ยน</w:t>
            </w:r>
          </w:p>
        </w:tc>
        <w:tc>
          <w:tcPr>
            <w:tcW w:w="314" w:type="pct"/>
            <w:gridSpan w:val="2"/>
            <w:tcBorders>
              <w:bottom w:val="nil"/>
            </w:tcBorders>
            <w:shd w:val="clear" w:color="auto" w:fill="FAFAFA"/>
            <w:vAlign w:val="bottom"/>
          </w:tcPr>
          <w:p w14:paraId="7CC4EE95" w14:textId="77777777" w:rsidR="00B70DB7" w:rsidRPr="00E84424" w:rsidRDefault="00B70DB7" w:rsidP="00B70DB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US" w:bidi="th-TH"/>
              </w:rPr>
            </w:pPr>
            <w:r w:rsidRPr="00E84424">
              <w:rPr>
                <w:rFonts w:ascii="Browallia New" w:eastAsia="Arial Unicode MS" w:hAnsi="Browallia New" w:cs="Browallia New"/>
                <w:sz w:val="18"/>
                <w:szCs w:val="18"/>
                <w:lang w:val="en-US" w:bidi="th-TH"/>
              </w:rPr>
              <w:t>-</w:t>
            </w:r>
          </w:p>
        </w:tc>
        <w:tc>
          <w:tcPr>
            <w:tcW w:w="337" w:type="pct"/>
            <w:gridSpan w:val="2"/>
            <w:tcBorders>
              <w:bottom w:val="nil"/>
            </w:tcBorders>
            <w:shd w:val="clear" w:color="auto" w:fill="FAFAFA"/>
            <w:vAlign w:val="bottom"/>
          </w:tcPr>
          <w:p w14:paraId="2A01D63F" w14:textId="77777777" w:rsidR="00B70DB7" w:rsidRPr="00E84424" w:rsidRDefault="00B70DB7" w:rsidP="00B70DB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E84424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-</w:t>
            </w:r>
          </w:p>
        </w:tc>
        <w:tc>
          <w:tcPr>
            <w:tcW w:w="336" w:type="pct"/>
            <w:gridSpan w:val="2"/>
            <w:tcBorders>
              <w:bottom w:val="nil"/>
            </w:tcBorders>
            <w:shd w:val="clear" w:color="auto" w:fill="FAFAFA"/>
            <w:vAlign w:val="bottom"/>
          </w:tcPr>
          <w:p w14:paraId="2384FC24" w14:textId="77777777" w:rsidR="00B70DB7" w:rsidRPr="00E84424" w:rsidRDefault="00B70DB7" w:rsidP="00B70DB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E84424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-</w:t>
            </w:r>
          </w:p>
        </w:tc>
        <w:tc>
          <w:tcPr>
            <w:tcW w:w="336" w:type="pct"/>
            <w:gridSpan w:val="2"/>
            <w:tcBorders>
              <w:bottom w:val="nil"/>
            </w:tcBorders>
            <w:shd w:val="clear" w:color="auto" w:fill="FAFAFA"/>
            <w:vAlign w:val="bottom"/>
          </w:tcPr>
          <w:p w14:paraId="3FC9AEF8" w14:textId="77777777" w:rsidR="00B70DB7" w:rsidRPr="00E84424" w:rsidRDefault="00B70DB7" w:rsidP="00B70DB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E84424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-</w:t>
            </w:r>
          </w:p>
        </w:tc>
        <w:tc>
          <w:tcPr>
            <w:tcW w:w="337" w:type="pct"/>
            <w:gridSpan w:val="2"/>
            <w:tcBorders>
              <w:bottom w:val="nil"/>
            </w:tcBorders>
            <w:shd w:val="clear" w:color="auto" w:fill="FAFAFA"/>
            <w:vAlign w:val="bottom"/>
          </w:tcPr>
          <w:p w14:paraId="374A3B48" w14:textId="77777777" w:rsidR="00B70DB7" w:rsidRPr="00E84424" w:rsidRDefault="00B70DB7" w:rsidP="00B70DB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E84424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-</w:t>
            </w:r>
          </w:p>
        </w:tc>
        <w:tc>
          <w:tcPr>
            <w:tcW w:w="337" w:type="pct"/>
            <w:gridSpan w:val="2"/>
            <w:tcBorders>
              <w:bottom w:val="nil"/>
            </w:tcBorders>
            <w:shd w:val="clear" w:color="auto" w:fill="FAFAFA"/>
            <w:vAlign w:val="bottom"/>
          </w:tcPr>
          <w:p w14:paraId="35D1152B" w14:textId="77777777" w:rsidR="00B70DB7" w:rsidRPr="00E84424" w:rsidRDefault="00B70DB7" w:rsidP="00B70DB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E84424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-</w:t>
            </w:r>
          </w:p>
        </w:tc>
        <w:tc>
          <w:tcPr>
            <w:tcW w:w="337" w:type="pct"/>
            <w:gridSpan w:val="2"/>
            <w:tcBorders>
              <w:bottom w:val="nil"/>
            </w:tcBorders>
            <w:shd w:val="clear" w:color="auto" w:fill="FAFAFA"/>
            <w:vAlign w:val="bottom"/>
          </w:tcPr>
          <w:p w14:paraId="3125EE8F" w14:textId="77777777" w:rsidR="00B70DB7" w:rsidRPr="00E84424" w:rsidRDefault="00B70DB7" w:rsidP="00B70DB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E84424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-</w:t>
            </w:r>
          </w:p>
        </w:tc>
        <w:tc>
          <w:tcPr>
            <w:tcW w:w="337" w:type="pct"/>
            <w:gridSpan w:val="2"/>
            <w:tcBorders>
              <w:bottom w:val="nil"/>
            </w:tcBorders>
            <w:shd w:val="clear" w:color="auto" w:fill="FAFAFA"/>
            <w:vAlign w:val="bottom"/>
          </w:tcPr>
          <w:p w14:paraId="173DB8EC" w14:textId="5D4F86EF" w:rsidR="00B70DB7" w:rsidRPr="00E84424" w:rsidRDefault="00B70DB7" w:rsidP="00B70DB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E84424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1</w:t>
            </w:r>
            <w:r w:rsidRPr="00E84424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)</w:t>
            </w:r>
          </w:p>
        </w:tc>
        <w:tc>
          <w:tcPr>
            <w:tcW w:w="337" w:type="pct"/>
            <w:gridSpan w:val="2"/>
            <w:tcBorders>
              <w:bottom w:val="nil"/>
            </w:tcBorders>
            <w:shd w:val="clear" w:color="auto" w:fill="FAFAFA"/>
            <w:vAlign w:val="bottom"/>
          </w:tcPr>
          <w:p w14:paraId="35EBE876" w14:textId="77777777" w:rsidR="00B70DB7" w:rsidRPr="00E84424" w:rsidRDefault="00B70DB7" w:rsidP="00B70DB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E84424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-</w:t>
            </w:r>
          </w:p>
        </w:tc>
        <w:tc>
          <w:tcPr>
            <w:tcW w:w="337" w:type="pct"/>
            <w:gridSpan w:val="2"/>
            <w:tcBorders>
              <w:bottom w:val="nil"/>
            </w:tcBorders>
            <w:shd w:val="clear" w:color="auto" w:fill="FAFAFA"/>
            <w:vAlign w:val="bottom"/>
          </w:tcPr>
          <w:p w14:paraId="3641CF95" w14:textId="77777777" w:rsidR="00B70DB7" w:rsidRPr="00E84424" w:rsidRDefault="00B70DB7" w:rsidP="00B70DB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E84424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-</w:t>
            </w:r>
          </w:p>
        </w:tc>
        <w:tc>
          <w:tcPr>
            <w:tcW w:w="342" w:type="pct"/>
            <w:gridSpan w:val="2"/>
            <w:tcBorders>
              <w:bottom w:val="nil"/>
            </w:tcBorders>
            <w:shd w:val="clear" w:color="auto" w:fill="FAFAFA"/>
            <w:vAlign w:val="bottom"/>
          </w:tcPr>
          <w:p w14:paraId="15C5635E" w14:textId="77777777" w:rsidR="00B70DB7" w:rsidRPr="00E84424" w:rsidRDefault="00B70DB7" w:rsidP="00B70DB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E84424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-</w:t>
            </w:r>
          </w:p>
        </w:tc>
        <w:tc>
          <w:tcPr>
            <w:tcW w:w="360" w:type="pct"/>
            <w:tcBorders>
              <w:bottom w:val="nil"/>
            </w:tcBorders>
            <w:shd w:val="clear" w:color="auto" w:fill="FAFAFA"/>
            <w:vAlign w:val="bottom"/>
          </w:tcPr>
          <w:p w14:paraId="5081D7A0" w14:textId="77777777" w:rsidR="00B70DB7" w:rsidRPr="00E84424" w:rsidRDefault="00B70DB7" w:rsidP="00B70DB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E84424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-</w:t>
            </w:r>
          </w:p>
        </w:tc>
        <w:tc>
          <w:tcPr>
            <w:tcW w:w="358" w:type="pct"/>
            <w:tcBorders>
              <w:bottom w:val="nil"/>
            </w:tcBorders>
            <w:shd w:val="clear" w:color="auto" w:fill="FAFAFA"/>
            <w:vAlign w:val="bottom"/>
          </w:tcPr>
          <w:p w14:paraId="203A0419" w14:textId="2D0E8E26" w:rsidR="00B70DB7" w:rsidRPr="00E84424" w:rsidRDefault="00B70DB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lang w:val="en-GB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Pr="00E84424">
              <w:rPr>
                <w:rFonts w:ascii="Browallia New" w:eastAsia="Arial Unicode MS" w:hAnsi="Browallia New" w:cs="Browallia New"/>
                <w:lang w:val="en-GB"/>
              </w:rPr>
              <w:t>)</w:t>
            </w:r>
          </w:p>
        </w:tc>
      </w:tr>
      <w:tr w:rsidR="00B70DB7" w:rsidRPr="00E84424" w14:paraId="254E1C72" w14:textId="77777777" w:rsidTr="00611A8C">
        <w:tc>
          <w:tcPr>
            <w:tcW w:w="595" w:type="pct"/>
          </w:tcPr>
          <w:p w14:paraId="7F972CF9" w14:textId="77777777" w:rsidR="00B70DB7" w:rsidRPr="00E84424" w:rsidRDefault="00B70DB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85"/>
              <w:rPr>
                <w:rFonts w:ascii="Browallia New" w:eastAsia="Arial Unicode MS" w:hAnsi="Browallia New" w:cs="Browallia New"/>
              </w:rPr>
            </w:pPr>
            <w:r w:rsidRPr="00E84424">
              <w:rPr>
                <w:rFonts w:ascii="Browallia New" w:eastAsia="Arial Unicode MS" w:hAnsi="Browallia New" w:cs="Browallia New"/>
                <w:cs/>
              </w:rPr>
              <w:t>ซื้อสินทรัพย์ในระหว่างปี</w:t>
            </w:r>
          </w:p>
        </w:tc>
        <w:tc>
          <w:tcPr>
            <w:tcW w:w="314" w:type="pct"/>
            <w:gridSpan w:val="2"/>
            <w:tcBorders>
              <w:bottom w:val="nil"/>
            </w:tcBorders>
            <w:shd w:val="clear" w:color="auto" w:fill="FAFAFA"/>
            <w:vAlign w:val="bottom"/>
          </w:tcPr>
          <w:p w14:paraId="65A537AD" w14:textId="185FB319" w:rsidR="00B70DB7" w:rsidRPr="00E84424" w:rsidRDefault="00CF1017" w:rsidP="00B70DB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CF1017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295</w:t>
            </w:r>
          </w:p>
        </w:tc>
        <w:tc>
          <w:tcPr>
            <w:tcW w:w="337" w:type="pct"/>
            <w:gridSpan w:val="2"/>
            <w:tcBorders>
              <w:bottom w:val="nil"/>
            </w:tcBorders>
            <w:shd w:val="clear" w:color="auto" w:fill="FAFAFA"/>
            <w:vAlign w:val="bottom"/>
          </w:tcPr>
          <w:p w14:paraId="0E55E55B" w14:textId="7FC632F9" w:rsidR="00B70DB7" w:rsidRPr="00E84424" w:rsidRDefault="00CF1017" w:rsidP="00B70DB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CF1017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8</w:t>
            </w:r>
          </w:p>
        </w:tc>
        <w:tc>
          <w:tcPr>
            <w:tcW w:w="336" w:type="pct"/>
            <w:gridSpan w:val="2"/>
            <w:tcBorders>
              <w:bottom w:val="nil"/>
            </w:tcBorders>
            <w:shd w:val="clear" w:color="auto" w:fill="FAFAFA"/>
            <w:vAlign w:val="bottom"/>
          </w:tcPr>
          <w:p w14:paraId="104C910E" w14:textId="77777777" w:rsidR="00B70DB7" w:rsidRPr="00E84424" w:rsidRDefault="00B70DB7" w:rsidP="00B70DB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E84424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-</w:t>
            </w:r>
          </w:p>
        </w:tc>
        <w:tc>
          <w:tcPr>
            <w:tcW w:w="336" w:type="pct"/>
            <w:gridSpan w:val="2"/>
            <w:tcBorders>
              <w:bottom w:val="nil"/>
            </w:tcBorders>
            <w:shd w:val="clear" w:color="auto" w:fill="FAFAFA"/>
            <w:vAlign w:val="bottom"/>
          </w:tcPr>
          <w:p w14:paraId="64657404" w14:textId="67479D8D" w:rsidR="00B70DB7" w:rsidRPr="00E84424" w:rsidRDefault="00CF1017" w:rsidP="00B70DB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CF1017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800</w:t>
            </w:r>
          </w:p>
        </w:tc>
        <w:tc>
          <w:tcPr>
            <w:tcW w:w="337" w:type="pct"/>
            <w:gridSpan w:val="2"/>
            <w:tcBorders>
              <w:bottom w:val="nil"/>
            </w:tcBorders>
            <w:shd w:val="clear" w:color="auto" w:fill="FAFAFA"/>
            <w:vAlign w:val="bottom"/>
          </w:tcPr>
          <w:p w14:paraId="2320A48E" w14:textId="78771174" w:rsidR="00B70DB7" w:rsidRPr="00E84424" w:rsidRDefault="00CF1017" w:rsidP="00B70DB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CF1017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220</w:t>
            </w:r>
          </w:p>
        </w:tc>
        <w:tc>
          <w:tcPr>
            <w:tcW w:w="337" w:type="pct"/>
            <w:gridSpan w:val="2"/>
            <w:tcBorders>
              <w:bottom w:val="nil"/>
            </w:tcBorders>
            <w:shd w:val="clear" w:color="auto" w:fill="FAFAFA"/>
            <w:vAlign w:val="bottom"/>
          </w:tcPr>
          <w:p w14:paraId="3655B307" w14:textId="663249F0" w:rsidR="00B70DB7" w:rsidRPr="00E84424" w:rsidRDefault="00CF1017" w:rsidP="00B70DB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CF1017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43</w:t>
            </w:r>
          </w:p>
        </w:tc>
        <w:tc>
          <w:tcPr>
            <w:tcW w:w="337" w:type="pct"/>
            <w:gridSpan w:val="2"/>
            <w:tcBorders>
              <w:bottom w:val="nil"/>
            </w:tcBorders>
            <w:shd w:val="clear" w:color="auto" w:fill="FAFAFA"/>
            <w:vAlign w:val="bottom"/>
          </w:tcPr>
          <w:p w14:paraId="10C1EC69" w14:textId="77777777" w:rsidR="00B70DB7" w:rsidRPr="00E84424" w:rsidRDefault="00B70DB7" w:rsidP="00B70DB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E84424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-</w:t>
            </w:r>
          </w:p>
        </w:tc>
        <w:tc>
          <w:tcPr>
            <w:tcW w:w="337" w:type="pct"/>
            <w:gridSpan w:val="2"/>
            <w:tcBorders>
              <w:bottom w:val="nil"/>
            </w:tcBorders>
            <w:shd w:val="clear" w:color="auto" w:fill="FAFAFA"/>
            <w:vAlign w:val="bottom"/>
          </w:tcPr>
          <w:p w14:paraId="7A973BF4" w14:textId="1E59029F" w:rsidR="00B70DB7" w:rsidRPr="00E84424" w:rsidRDefault="00CF1017" w:rsidP="00B70DB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CF1017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82</w:t>
            </w:r>
          </w:p>
        </w:tc>
        <w:tc>
          <w:tcPr>
            <w:tcW w:w="337" w:type="pct"/>
            <w:gridSpan w:val="2"/>
            <w:tcBorders>
              <w:bottom w:val="nil"/>
            </w:tcBorders>
            <w:shd w:val="clear" w:color="auto" w:fill="FAFAFA"/>
            <w:vAlign w:val="bottom"/>
          </w:tcPr>
          <w:p w14:paraId="16E3E83E" w14:textId="086859D3" w:rsidR="00B70DB7" w:rsidRPr="00E84424" w:rsidRDefault="00CF1017" w:rsidP="00B70DB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CF1017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7</w:t>
            </w:r>
          </w:p>
        </w:tc>
        <w:tc>
          <w:tcPr>
            <w:tcW w:w="337" w:type="pct"/>
            <w:gridSpan w:val="2"/>
            <w:tcBorders>
              <w:bottom w:val="nil"/>
            </w:tcBorders>
            <w:shd w:val="clear" w:color="auto" w:fill="FAFAFA"/>
            <w:vAlign w:val="bottom"/>
          </w:tcPr>
          <w:p w14:paraId="40515BE1" w14:textId="6C6DFA54" w:rsidR="00B70DB7" w:rsidRPr="00E84424" w:rsidRDefault="00CF1017" w:rsidP="00B70DB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CF1017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13</w:t>
            </w:r>
          </w:p>
        </w:tc>
        <w:tc>
          <w:tcPr>
            <w:tcW w:w="342" w:type="pct"/>
            <w:gridSpan w:val="2"/>
            <w:tcBorders>
              <w:bottom w:val="nil"/>
            </w:tcBorders>
            <w:shd w:val="clear" w:color="auto" w:fill="FAFAFA"/>
            <w:vAlign w:val="bottom"/>
          </w:tcPr>
          <w:p w14:paraId="0C3E99EA" w14:textId="4C828FD7" w:rsidR="00B70DB7" w:rsidRPr="00E84424" w:rsidRDefault="00CF1017" w:rsidP="00B70DB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CF1017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1</w:t>
            </w:r>
          </w:p>
        </w:tc>
        <w:tc>
          <w:tcPr>
            <w:tcW w:w="360" w:type="pct"/>
            <w:tcBorders>
              <w:bottom w:val="nil"/>
            </w:tcBorders>
            <w:shd w:val="clear" w:color="auto" w:fill="FAFAFA"/>
            <w:vAlign w:val="bottom"/>
          </w:tcPr>
          <w:p w14:paraId="58A34AF2" w14:textId="40A56D15" w:rsidR="00B70DB7" w:rsidRPr="00E84424" w:rsidRDefault="00CF1017" w:rsidP="00B70DB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CF1017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45</w:t>
            </w:r>
            <w:r w:rsidR="00B70DB7" w:rsidRPr="00E84424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563</w:t>
            </w:r>
          </w:p>
        </w:tc>
        <w:tc>
          <w:tcPr>
            <w:tcW w:w="358" w:type="pct"/>
            <w:tcBorders>
              <w:bottom w:val="nil"/>
            </w:tcBorders>
            <w:shd w:val="clear" w:color="auto" w:fill="FAFAFA"/>
            <w:vAlign w:val="bottom"/>
          </w:tcPr>
          <w:p w14:paraId="0B7F14D0" w14:textId="19DD8472" w:rsidR="00B70DB7" w:rsidRPr="00E84424" w:rsidRDefault="00CF101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lang w:val="en-GB"/>
              </w:rPr>
              <w:t>47</w:t>
            </w:r>
            <w:r w:rsidR="00B70DB7" w:rsidRPr="00E84424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lang w:val="en-GB"/>
              </w:rPr>
              <w:t>032</w:t>
            </w:r>
          </w:p>
        </w:tc>
      </w:tr>
      <w:tr w:rsidR="00B70DB7" w:rsidRPr="00E84424" w14:paraId="66080469" w14:textId="77777777" w:rsidTr="00611A8C">
        <w:tc>
          <w:tcPr>
            <w:tcW w:w="595" w:type="pct"/>
          </w:tcPr>
          <w:p w14:paraId="40A613B0" w14:textId="77777777" w:rsidR="00B70DB7" w:rsidRPr="00E84424" w:rsidRDefault="00B70DB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85"/>
              <w:rPr>
                <w:rFonts w:ascii="Browallia New" w:eastAsia="Arial Unicode MS" w:hAnsi="Browallia New" w:cs="Browallia New"/>
                <w:cs/>
              </w:rPr>
            </w:pPr>
            <w:r w:rsidRPr="00E84424">
              <w:rPr>
                <w:rFonts w:ascii="Browallia New" w:eastAsia="Arial Unicode MS" w:hAnsi="Browallia New" w:cs="Browallia New"/>
                <w:cs/>
              </w:rPr>
              <w:t>โอนสินทรัพย์เข้า (ออก)</w:t>
            </w:r>
          </w:p>
        </w:tc>
        <w:tc>
          <w:tcPr>
            <w:tcW w:w="314" w:type="pct"/>
            <w:gridSpan w:val="2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3E4E0B59" w14:textId="77777777" w:rsidR="00B70DB7" w:rsidRPr="00E84424" w:rsidRDefault="00B70DB7" w:rsidP="00B70DB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E84424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-</w:t>
            </w:r>
          </w:p>
        </w:tc>
        <w:tc>
          <w:tcPr>
            <w:tcW w:w="337" w:type="pct"/>
            <w:gridSpan w:val="2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531628F3" w14:textId="2B56DDAB" w:rsidR="00B70DB7" w:rsidRPr="00E84424" w:rsidRDefault="00CF1017" w:rsidP="00B70DB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CF1017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1</w:t>
            </w:r>
            <w:r w:rsidR="00B70DB7" w:rsidRPr="00E84424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202</w:t>
            </w:r>
          </w:p>
        </w:tc>
        <w:tc>
          <w:tcPr>
            <w:tcW w:w="336" w:type="pct"/>
            <w:gridSpan w:val="2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142DE765" w14:textId="77777777" w:rsidR="00B70DB7" w:rsidRPr="00E84424" w:rsidRDefault="00B70DB7" w:rsidP="00B70DB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E84424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-</w:t>
            </w:r>
          </w:p>
        </w:tc>
        <w:tc>
          <w:tcPr>
            <w:tcW w:w="336" w:type="pct"/>
            <w:gridSpan w:val="2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4012BD7F" w14:textId="3B68B10F" w:rsidR="00B70DB7" w:rsidRPr="00E84424" w:rsidRDefault="00CF1017" w:rsidP="00B70DB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CF1017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5</w:t>
            </w:r>
            <w:r w:rsidR="00B70DB7" w:rsidRPr="00E84424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492</w:t>
            </w:r>
          </w:p>
        </w:tc>
        <w:tc>
          <w:tcPr>
            <w:tcW w:w="337" w:type="pct"/>
            <w:gridSpan w:val="2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29FC86A2" w14:textId="0F794032" w:rsidR="00B70DB7" w:rsidRPr="00E84424" w:rsidRDefault="00CF1017" w:rsidP="00B70DB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CF1017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145</w:t>
            </w:r>
          </w:p>
        </w:tc>
        <w:tc>
          <w:tcPr>
            <w:tcW w:w="337" w:type="pct"/>
            <w:gridSpan w:val="2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57C5B1FE" w14:textId="293380A3" w:rsidR="00B70DB7" w:rsidRPr="00E84424" w:rsidRDefault="00CF1017" w:rsidP="00B70DB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CF1017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1</w:t>
            </w:r>
          </w:p>
        </w:tc>
        <w:tc>
          <w:tcPr>
            <w:tcW w:w="337" w:type="pct"/>
            <w:gridSpan w:val="2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564A3F81" w14:textId="77777777" w:rsidR="00B70DB7" w:rsidRPr="00E84424" w:rsidRDefault="00B70DB7" w:rsidP="00B70DB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E84424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-</w:t>
            </w:r>
          </w:p>
        </w:tc>
        <w:tc>
          <w:tcPr>
            <w:tcW w:w="337" w:type="pct"/>
            <w:gridSpan w:val="2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797316B8" w14:textId="21C29BA4" w:rsidR="00B70DB7" w:rsidRPr="00E84424" w:rsidRDefault="00CF1017" w:rsidP="00B70DB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CF1017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220</w:t>
            </w:r>
          </w:p>
        </w:tc>
        <w:tc>
          <w:tcPr>
            <w:tcW w:w="337" w:type="pct"/>
            <w:gridSpan w:val="2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4F3B8F66" w14:textId="5F4F3CE3" w:rsidR="00B70DB7" w:rsidRPr="00E84424" w:rsidRDefault="00B70DB7" w:rsidP="00B70DB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E84424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3</w:t>
            </w:r>
            <w:r w:rsidRPr="00E84424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)</w:t>
            </w:r>
          </w:p>
        </w:tc>
        <w:tc>
          <w:tcPr>
            <w:tcW w:w="337" w:type="pct"/>
            <w:gridSpan w:val="2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3AF90DF4" w14:textId="553E7329" w:rsidR="00B70DB7" w:rsidRPr="00E84424" w:rsidRDefault="00CF1017" w:rsidP="00B70DB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CF1017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21</w:t>
            </w:r>
          </w:p>
        </w:tc>
        <w:tc>
          <w:tcPr>
            <w:tcW w:w="342" w:type="pct"/>
            <w:gridSpan w:val="2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7F991191" w14:textId="77777777" w:rsidR="00B70DB7" w:rsidRPr="00E84424" w:rsidRDefault="00B70DB7" w:rsidP="00B70DB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E84424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-</w:t>
            </w:r>
          </w:p>
        </w:tc>
        <w:tc>
          <w:tcPr>
            <w:tcW w:w="360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2E43F644" w14:textId="6C00CFFC" w:rsidR="00B70DB7" w:rsidRPr="00E84424" w:rsidRDefault="00B70DB7" w:rsidP="00B70DB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E84424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7</w:t>
            </w:r>
            <w:r w:rsidRPr="00E84424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,</w:t>
            </w:r>
            <w:r w:rsidR="00CF1017" w:rsidRPr="00CF1017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078</w:t>
            </w:r>
            <w:r w:rsidRPr="00E84424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)</w:t>
            </w:r>
          </w:p>
        </w:tc>
        <w:tc>
          <w:tcPr>
            <w:tcW w:w="358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004B5BA9" w14:textId="77777777" w:rsidR="00B70DB7" w:rsidRPr="00E84424" w:rsidRDefault="00B70DB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</w:tr>
      <w:tr w:rsidR="00B70DB7" w:rsidRPr="00E84424" w14:paraId="3F8DFF59" w14:textId="77777777" w:rsidTr="00611A8C">
        <w:tc>
          <w:tcPr>
            <w:tcW w:w="595" w:type="pct"/>
          </w:tcPr>
          <w:p w14:paraId="0C8CA04D" w14:textId="77777777" w:rsidR="00B70DB7" w:rsidRPr="00E84424" w:rsidRDefault="00B70DB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85"/>
              <w:rPr>
                <w:rFonts w:ascii="Browallia New" w:eastAsia="Arial Unicode MS" w:hAnsi="Browallia New" w:cs="Browallia New"/>
                <w:cs/>
              </w:rPr>
            </w:pPr>
            <w:r w:rsidRPr="00E84424">
              <w:rPr>
                <w:rFonts w:ascii="Browallia New" w:eastAsia="Arial Unicode MS" w:hAnsi="Browallia New" w:cs="Browallia New"/>
                <w:cs/>
              </w:rPr>
              <w:t>ตัดจำหน่ายสินทรัพย์</w:t>
            </w:r>
            <w:r w:rsidRPr="00E84424">
              <w:rPr>
                <w:rFonts w:ascii="Browallia New" w:eastAsia="Arial Unicode MS" w:hAnsi="Browallia New" w:cs="Browallia New"/>
              </w:rPr>
              <w:t xml:space="preserve"> </w:t>
            </w:r>
            <w:r w:rsidRPr="00E84424">
              <w:rPr>
                <w:rFonts w:ascii="Browallia New" w:eastAsia="Arial Unicode MS" w:hAnsi="Browallia New" w:cs="Browallia New"/>
                <w:cs/>
              </w:rPr>
              <w:t>สุทธิ</w:t>
            </w:r>
          </w:p>
        </w:tc>
        <w:tc>
          <w:tcPr>
            <w:tcW w:w="314" w:type="pct"/>
            <w:gridSpan w:val="2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09EE5D27" w14:textId="77777777" w:rsidR="00B70DB7" w:rsidRPr="00E84424" w:rsidRDefault="00B70DB7" w:rsidP="00B70DB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E84424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-</w:t>
            </w:r>
          </w:p>
        </w:tc>
        <w:tc>
          <w:tcPr>
            <w:tcW w:w="337" w:type="pct"/>
            <w:gridSpan w:val="2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187856F8" w14:textId="1C30700E" w:rsidR="00B70DB7" w:rsidRPr="00E84424" w:rsidRDefault="00B70DB7" w:rsidP="00B70DB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E84424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1</w:t>
            </w:r>
            <w:r w:rsidRPr="00E84424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)</w:t>
            </w:r>
          </w:p>
        </w:tc>
        <w:tc>
          <w:tcPr>
            <w:tcW w:w="336" w:type="pct"/>
            <w:gridSpan w:val="2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5BAD2B9A" w14:textId="77777777" w:rsidR="00B70DB7" w:rsidRPr="00E84424" w:rsidRDefault="00B70DB7" w:rsidP="00B70DB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E84424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-</w:t>
            </w:r>
          </w:p>
        </w:tc>
        <w:tc>
          <w:tcPr>
            <w:tcW w:w="336" w:type="pct"/>
            <w:gridSpan w:val="2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1D6EA60A" w14:textId="19E0CB30" w:rsidR="00B70DB7" w:rsidRPr="00E84424" w:rsidRDefault="00B70DB7" w:rsidP="00B70DB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E84424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1</w:t>
            </w:r>
            <w:r w:rsidRPr="00E84424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)</w:t>
            </w:r>
          </w:p>
        </w:tc>
        <w:tc>
          <w:tcPr>
            <w:tcW w:w="337" w:type="pct"/>
            <w:gridSpan w:val="2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38E4811C" w14:textId="0AF96F0B" w:rsidR="00B70DB7" w:rsidRPr="00E84424" w:rsidRDefault="00B70DB7" w:rsidP="00B70DB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E84424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174</w:t>
            </w:r>
            <w:r w:rsidRPr="00E84424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)</w:t>
            </w:r>
          </w:p>
        </w:tc>
        <w:tc>
          <w:tcPr>
            <w:tcW w:w="337" w:type="pct"/>
            <w:gridSpan w:val="2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3139E0D8" w14:textId="77777777" w:rsidR="00B70DB7" w:rsidRPr="00E84424" w:rsidRDefault="00B70DB7" w:rsidP="00B70DB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E84424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-</w:t>
            </w:r>
          </w:p>
        </w:tc>
        <w:tc>
          <w:tcPr>
            <w:tcW w:w="337" w:type="pct"/>
            <w:gridSpan w:val="2"/>
            <w:tcBorders>
              <w:top w:val="nil"/>
            </w:tcBorders>
            <w:shd w:val="clear" w:color="auto" w:fill="FAFAFA"/>
            <w:vAlign w:val="bottom"/>
          </w:tcPr>
          <w:p w14:paraId="147397DC" w14:textId="77777777" w:rsidR="00B70DB7" w:rsidRPr="00E84424" w:rsidRDefault="00B70DB7" w:rsidP="00B70DB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E84424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-</w:t>
            </w:r>
          </w:p>
        </w:tc>
        <w:tc>
          <w:tcPr>
            <w:tcW w:w="337" w:type="pct"/>
            <w:gridSpan w:val="2"/>
            <w:tcBorders>
              <w:top w:val="nil"/>
            </w:tcBorders>
            <w:shd w:val="clear" w:color="auto" w:fill="FAFAFA"/>
            <w:vAlign w:val="bottom"/>
          </w:tcPr>
          <w:p w14:paraId="3195A126" w14:textId="05BA6E41" w:rsidR="00B70DB7" w:rsidRPr="00E84424" w:rsidRDefault="00B70DB7" w:rsidP="00B70DB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E84424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1</w:t>
            </w:r>
            <w:r w:rsidR="006B6C46" w:rsidRPr="00E84424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)</w:t>
            </w:r>
          </w:p>
        </w:tc>
        <w:tc>
          <w:tcPr>
            <w:tcW w:w="337" w:type="pct"/>
            <w:gridSpan w:val="2"/>
            <w:tcBorders>
              <w:top w:val="nil"/>
            </w:tcBorders>
            <w:shd w:val="clear" w:color="auto" w:fill="FAFAFA"/>
            <w:vAlign w:val="bottom"/>
          </w:tcPr>
          <w:p w14:paraId="5453FA8E" w14:textId="77777777" w:rsidR="00B70DB7" w:rsidRPr="00E84424" w:rsidRDefault="00B70DB7" w:rsidP="00B70DB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E84424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-</w:t>
            </w:r>
          </w:p>
        </w:tc>
        <w:tc>
          <w:tcPr>
            <w:tcW w:w="337" w:type="pct"/>
            <w:gridSpan w:val="2"/>
            <w:tcBorders>
              <w:top w:val="nil"/>
            </w:tcBorders>
            <w:shd w:val="clear" w:color="auto" w:fill="FAFAFA"/>
            <w:vAlign w:val="bottom"/>
          </w:tcPr>
          <w:p w14:paraId="34C00BED" w14:textId="179D82AC" w:rsidR="00B70DB7" w:rsidRPr="00E84424" w:rsidRDefault="000B4451" w:rsidP="00B70DB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-</w:t>
            </w:r>
          </w:p>
        </w:tc>
        <w:tc>
          <w:tcPr>
            <w:tcW w:w="342" w:type="pct"/>
            <w:gridSpan w:val="2"/>
            <w:tcBorders>
              <w:top w:val="nil"/>
            </w:tcBorders>
            <w:shd w:val="clear" w:color="auto" w:fill="FAFAFA"/>
            <w:vAlign w:val="bottom"/>
          </w:tcPr>
          <w:p w14:paraId="469663FB" w14:textId="7163D72E" w:rsidR="00B70DB7" w:rsidRPr="00E84424" w:rsidRDefault="000B4451" w:rsidP="00B70DB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-</w:t>
            </w:r>
          </w:p>
        </w:tc>
        <w:tc>
          <w:tcPr>
            <w:tcW w:w="360" w:type="pct"/>
            <w:tcBorders>
              <w:top w:val="nil"/>
            </w:tcBorders>
            <w:shd w:val="clear" w:color="auto" w:fill="FAFAFA"/>
            <w:vAlign w:val="bottom"/>
          </w:tcPr>
          <w:p w14:paraId="128668B5" w14:textId="5D2E5B7D" w:rsidR="00B70DB7" w:rsidRPr="00E84424" w:rsidRDefault="00B70DB7" w:rsidP="00B70DB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E84424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5</w:t>
            </w:r>
            <w:r w:rsidRPr="00E84424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)</w:t>
            </w:r>
          </w:p>
        </w:tc>
        <w:tc>
          <w:tcPr>
            <w:tcW w:w="358" w:type="pct"/>
            <w:tcBorders>
              <w:top w:val="nil"/>
            </w:tcBorders>
            <w:shd w:val="clear" w:color="auto" w:fill="FAFAFA"/>
            <w:vAlign w:val="bottom"/>
          </w:tcPr>
          <w:p w14:paraId="496B9709" w14:textId="59DA0E53" w:rsidR="00B70DB7" w:rsidRPr="00E84424" w:rsidRDefault="00B70DB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E84424">
              <w:rPr>
                <w:rFonts w:ascii="Browallia New" w:eastAsia="Arial Unicode MS" w:hAnsi="Browallia New" w:cs="Browallia New"/>
                <w:lang w:val="en-GB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lang w:val="en-GB"/>
              </w:rPr>
              <w:t>182</w:t>
            </w:r>
            <w:r w:rsidRPr="00E84424">
              <w:rPr>
                <w:rFonts w:ascii="Browallia New" w:eastAsia="Arial Unicode MS" w:hAnsi="Browallia New" w:cs="Browallia New"/>
                <w:lang w:val="en-GB"/>
              </w:rPr>
              <w:t>)</w:t>
            </w:r>
          </w:p>
        </w:tc>
      </w:tr>
      <w:tr w:rsidR="00B70DB7" w:rsidRPr="00E84424" w14:paraId="58A31588" w14:textId="77777777" w:rsidTr="00611A8C">
        <w:tc>
          <w:tcPr>
            <w:tcW w:w="595" w:type="pct"/>
          </w:tcPr>
          <w:p w14:paraId="4589D352" w14:textId="77777777" w:rsidR="00B70DB7" w:rsidRPr="00E84424" w:rsidRDefault="00B70DB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85"/>
              <w:rPr>
                <w:rFonts w:ascii="Browallia New" w:eastAsia="Arial Unicode MS" w:hAnsi="Browallia New" w:cs="Browallia New"/>
                <w:cs/>
              </w:rPr>
            </w:pPr>
            <w:r w:rsidRPr="00E84424">
              <w:rPr>
                <w:rFonts w:ascii="Browallia New" w:eastAsia="Arial Unicode MS" w:hAnsi="Browallia New" w:cs="Browallia New"/>
                <w:cs/>
              </w:rPr>
              <w:t>ค่าเสื่อมราคาในระหว่างปี</w:t>
            </w:r>
          </w:p>
        </w:tc>
        <w:tc>
          <w:tcPr>
            <w:tcW w:w="314" w:type="pct"/>
            <w:gridSpan w:val="2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537CD066" w14:textId="77777777" w:rsidR="00B70DB7" w:rsidRPr="00E84424" w:rsidRDefault="00B70DB7" w:rsidP="00B70DB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E84424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-</w:t>
            </w:r>
          </w:p>
        </w:tc>
        <w:tc>
          <w:tcPr>
            <w:tcW w:w="337" w:type="pct"/>
            <w:gridSpan w:val="2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7653AA33" w14:textId="3358302E" w:rsidR="00B70DB7" w:rsidRPr="00E84424" w:rsidRDefault="00B70DB7" w:rsidP="00B70DB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E84424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185</w:t>
            </w:r>
            <w:r w:rsidRPr="00E84424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)</w:t>
            </w:r>
          </w:p>
        </w:tc>
        <w:tc>
          <w:tcPr>
            <w:tcW w:w="336" w:type="pct"/>
            <w:gridSpan w:val="2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02B55BDE" w14:textId="1C1B5E4B" w:rsidR="00B70DB7" w:rsidRPr="00E84424" w:rsidRDefault="00B70DB7" w:rsidP="00B70DB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E84424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8</w:t>
            </w:r>
            <w:r w:rsidRPr="00E84424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)</w:t>
            </w:r>
          </w:p>
        </w:tc>
        <w:tc>
          <w:tcPr>
            <w:tcW w:w="336" w:type="pct"/>
            <w:gridSpan w:val="2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02921883" w14:textId="24CCA159" w:rsidR="00B70DB7" w:rsidRPr="00E84424" w:rsidRDefault="00B70DB7" w:rsidP="00B70DB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E84424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2</w:t>
            </w:r>
            <w:r w:rsidRPr="00E84424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,</w:t>
            </w:r>
            <w:r w:rsidR="00CF1017" w:rsidRPr="00CF1017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722</w:t>
            </w:r>
            <w:r w:rsidRPr="00E84424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)</w:t>
            </w:r>
          </w:p>
        </w:tc>
        <w:tc>
          <w:tcPr>
            <w:tcW w:w="337" w:type="pct"/>
            <w:gridSpan w:val="2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39C30A4C" w14:textId="6B8C362F" w:rsidR="00B70DB7" w:rsidRPr="00E84424" w:rsidRDefault="00B70DB7" w:rsidP="00B70DB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E84424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1</w:t>
            </w:r>
            <w:r w:rsidRPr="00E84424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,</w:t>
            </w:r>
            <w:r w:rsidR="00CF1017" w:rsidRPr="00CF1017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572</w:t>
            </w:r>
            <w:r w:rsidRPr="00E84424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)</w:t>
            </w:r>
          </w:p>
        </w:tc>
        <w:tc>
          <w:tcPr>
            <w:tcW w:w="337" w:type="pct"/>
            <w:gridSpan w:val="2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0A6ED2A2" w14:textId="6965FCFB" w:rsidR="00B70DB7" w:rsidRPr="00E84424" w:rsidRDefault="00B70DB7" w:rsidP="00B70DB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E84424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778</w:t>
            </w:r>
            <w:r w:rsidRPr="00E84424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)</w:t>
            </w:r>
          </w:p>
        </w:tc>
        <w:tc>
          <w:tcPr>
            <w:tcW w:w="337" w:type="pct"/>
            <w:gridSpan w:val="2"/>
            <w:tcBorders>
              <w:top w:val="nil"/>
            </w:tcBorders>
            <w:shd w:val="clear" w:color="auto" w:fill="FAFAFA"/>
            <w:vAlign w:val="bottom"/>
          </w:tcPr>
          <w:p w14:paraId="5893588F" w14:textId="59CBF591" w:rsidR="00B70DB7" w:rsidRPr="00E84424" w:rsidRDefault="00B70DB7" w:rsidP="00B70DB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US" w:bidi="th-TH"/>
              </w:rPr>
            </w:pPr>
            <w:r w:rsidRPr="00E84424">
              <w:rPr>
                <w:rFonts w:ascii="Browallia New" w:eastAsia="Arial Unicode MS" w:hAnsi="Browallia New" w:cs="Browallia New"/>
                <w:sz w:val="18"/>
                <w:szCs w:val="18"/>
                <w:lang w:val="en-US" w:bidi="th-TH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7</w:t>
            </w:r>
            <w:r w:rsidRPr="00E84424">
              <w:rPr>
                <w:rFonts w:ascii="Browallia New" w:eastAsia="Arial Unicode MS" w:hAnsi="Browallia New" w:cs="Browallia New"/>
                <w:sz w:val="18"/>
                <w:szCs w:val="18"/>
                <w:lang w:val="en-US" w:bidi="th-TH"/>
              </w:rPr>
              <w:t>)</w:t>
            </w:r>
          </w:p>
        </w:tc>
        <w:tc>
          <w:tcPr>
            <w:tcW w:w="337" w:type="pct"/>
            <w:gridSpan w:val="2"/>
            <w:tcBorders>
              <w:top w:val="nil"/>
            </w:tcBorders>
            <w:shd w:val="clear" w:color="auto" w:fill="FAFAFA"/>
            <w:vAlign w:val="bottom"/>
          </w:tcPr>
          <w:p w14:paraId="27B93945" w14:textId="30B7C45D" w:rsidR="00B70DB7" w:rsidRPr="00E84424" w:rsidRDefault="00B70DB7" w:rsidP="00B70DB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E84424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342</w:t>
            </w:r>
            <w:r w:rsidRPr="00E84424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)</w:t>
            </w:r>
          </w:p>
        </w:tc>
        <w:tc>
          <w:tcPr>
            <w:tcW w:w="337" w:type="pct"/>
            <w:gridSpan w:val="2"/>
            <w:tcBorders>
              <w:top w:val="nil"/>
            </w:tcBorders>
            <w:shd w:val="clear" w:color="auto" w:fill="FAFAFA"/>
            <w:vAlign w:val="bottom"/>
          </w:tcPr>
          <w:p w14:paraId="07D6E54F" w14:textId="1600514F" w:rsidR="00B70DB7" w:rsidRPr="00E84424" w:rsidRDefault="00B70DB7" w:rsidP="00B70DB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E84424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143</w:t>
            </w:r>
            <w:r w:rsidRPr="00E84424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)</w:t>
            </w:r>
          </w:p>
        </w:tc>
        <w:tc>
          <w:tcPr>
            <w:tcW w:w="337" w:type="pct"/>
            <w:gridSpan w:val="2"/>
            <w:tcBorders>
              <w:top w:val="nil"/>
            </w:tcBorders>
            <w:shd w:val="clear" w:color="auto" w:fill="FAFAFA"/>
            <w:vAlign w:val="bottom"/>
          </w:tcPr>
          <w:p w14:paraId="5A27C7FD" w14:textId="033B86C4" w:rsidR="00B70DB7" w:rsidRPr="00E84424" w:rsidRDefault="00B70DB7" w:rsidP="00B70DB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E84424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60</w:t>
            </w:r>
            <w:r w:rsidRPr="00E84424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)</w:t>
            </w:r>
          </w:p>
        </w:tc>
        <w:tc>
          <w:tcPr>
            <w:tcW w:w="342" w:type="pct"/>
            <w:gridSpan w:val="2"/>
            <w:tcBorders>
              <w:top w:val="nil"/>
            </w:tcBorders>
            <w:shd w:val="clear" w:color="auto" w:fill="FAFAFA"/>
            <w:vAlign w:val="bottom"/>
          </w:tcPr>
          <w:p w14:paraId="433008E8" w14:textId="1695622E" w:rsidR="00B70DB7" w:rsidRPr="00E84424" w:rsidRDefault="00B70DB7" w:rsidP="00B70DB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E84424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1</w:t>
            </w:r>
            <w:r w:rsidRPr="00E84424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)</w:t>
            </w:r>
          </w:p>
        </w:tc>
        <w:tc>
          <w:tcPr>
            <w:tcW w:w="360" w:type="pct"/>
            <w:tcBorders>
              <w:top w:val="nil"/>
            </w:tcBorders>
            <w:shd w:val="clear" w:color="auto" w:fill="FAFAFA"/>
            <w:vAlign w:val="bottom"/>
          </w:tcPr>
          <w:p w14:paraId="24D27783" w14:textId="77777777" w:rsidR="00B70DB7" w:rsidRPr="00E84424" w:rsidRDefault="00B70DB7" w:rsidP="00B70DB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E84424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-</w:t>
            </w:r>
          </w:p>
        </w:tc>
        <w:tc>
          <w:tcPr>
            <w:tcW w:w="358" w:type="pct"/>
            <w:tcBorders>
              <w:top w:val="nil"/>
            </w:tcBorders>
            <w:shd w:val="clear" w:color="auto" w:fill="FAFAFA"/>
            <w:vAlign w:val="bottom"/>
          </w:tcPr>
          <w:p w14:paraId="393F9E27" w14:textId="73D7E5AA" w:rsidR="00B70DB7" w:rsidRPr="00E84424" w:rsidRDefault="00B70DB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lang w:val="en-GB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lang w:val="en-GB"/>
              </w:rPr>
              <w:t>5</w:t>
            </w:r>
            <w:r w:rsidRPr="00E84424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CF1017" w:rsidRPr="00CF1017">
              <w:rPr>
                <w:rFonts w:ascii="Browallia New" w:eastAsia="Arial Unicode MS" w:hAnsi="Browallia New" w:cs="Browallia New"/>
                <w:lang w:val="en-GB"/>
              </w:rPr>
              <w:t>818</w:t>
            </w:r>
            <w:r w:rsidRPr="00E84424">
              <w:rPr>
                <w:rFonts w:ascii="Browallia New" w:eastAsia="Arial Unicode MS" w:hAnsi="Browallia New" w:cs="Browallia New"/>
                <w:lang w:val="en-GB"/>
              </w:rPr>
              <w:t>)</w:t>
            </w:r>
          </w:p>
        </w:tc>
      </w:tr>
      <w:tr w:rsidR="00B70DB7" w:rsidRPr="00E84424" w14:paraId="018A9438" w14:textId="77777777" w:rsidTr="00611A8C">
        <w:tc>
          <w:tcPr>
            <w:tcW w:w="595" w:type="pct"/>
          </w:tcPr>
          <w:p w14:paraId="037DFAAC" w14:textId="77777777" w:rsidR="00B70DB7" w:rsidRPr="00E84424" w:rsidRDefault="00B70DB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85"/>
              <w:rPr>
                <w:rFonts w:ascii="Browallia New" w:eastAsia="Arial Unicode MS" w:hAnsi="Browallia New" w:cs="Browallia New"/>
              </w:rPr>
            </w:pPr>
            <w:r w:rsidRPr="00E84424">
              <w:rPr>
                <w:rFonts w:ascii="Browallia New" w:eastAsia="Arial Unicode MS" w:hAnsi="Browallia New" w:cs="Browallia New"/>
                <w:cs/>
              </w:rPr>
              <w:t>จัดประเภทเป็นสินทรัพย์</w:t>
            </w:r>
          </w:p>
          <w:p w14:paraId="13063A0E" w14:textId="77777777" w:rsidR="00B70DB7" w:rsidRPr="00E84424" w:rsidRDefault="00B70DB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85"/>
              <w:rPr>
                <w:rFonts w:ascii="Browallia New" w:eastAsia="Arial Unicode MS" w:hAnsi="Browallia New" w:cs="Browallia New"/>
                <w:cs/>
              </w:rPr>
            </w:pPr>
            <w:r w:rsidRPr="00E84424">
              <w:rPr>
                <w:rFonts w:ascii="Browallia New" w:eastAsia="Arial Unicode MS" w:hAnsi="Browallia New" w:cs="Browallia New"/>
              </w:rPr>
              <w:t xml:space="preserve">   </w:t>
            </w:r>
            <w:r w:rsidRPr="00E84424">
              <w:rPr>
                <w:rFonts w:ascii="Browallia New" w:eastAsia="Arial Unicode MS" w:hAnsi="Browallia New" w:cs="Browallia New"/>
                <w:cs/>
              </w:rPr>
              <w:t>ไม่หมุนเวียนที่ถือไว้เพื่อขาย</w:t>
            </w:r>
            <w:r w:rsidRPr="00E84424">
              <w:rPr>
                <w:rFonts w:ascii="Browallia New" w:eastAsia="Arial Unicode MS" w:hAnsi="Browallia New" w:cs="Browallia New"/>
              </w:rPr>
              <w:t xml:space="preserve"> </w:t>
            </w:r>
            <w:r w:rsidRPr="00E84424">
              <w:rPr>
                <w:rFonts w:ascii="Browallia New" w:eastAsia="Arial Unicode MS" w:hAnsi="Browallia New" w:cs="Browallia New"/>
                <w:cs/>
              </w:rPr>
              <w:t>สุทธิ</w:t>
            </w:r>
          </w:p>
        </w:tc>
        <w:tc>
          <w:tcPr>
            <w:tcW w:w="314" w:type="pct"/>
            <w:gridSpan w:val="2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70EDECF2" w14:textId="77777777" w:rsidR="00B70DB7" w:rsidRPr="00E84424" w:rsidRDefault="00B70DB7" w:rsidP="00B70DB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E84424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-</w:t>
            </w:r>
          </w:p>
        </w:tc>
        <w:tc>
          <w:tcPr>
            <w:tcW w:w="337" w:type="pct"/>
            <w:gridSpan w:val="2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72A7F327" w14:textId="2CAED16E" w:rsidR="00B70DB7" w:rsidRPr="00E84424" w:rsidRDefault="00B70DB7" w:rsidP="00B70DB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E84424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6</w:t>
            </w:r>
            <w:r w:rsidRPr="00E84424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)</w:t>
            </w:r>
          </w:p>
        </w:tc>
        <w:tc>
          <w:tcPr>
            <w:tcW w:w="336" w:type="pct"/>
            <w:gridSpan w:val="2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30280718" w14:textId="77777777" w:rsidR="00B70DB7" w:rsidRPr="00E84424" w:rsidRDefault="00B70DB7" w:rsidP="00B70DB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E84424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-</w:t>
            </w:r>
          </w:p>
        </w:tc>
        <w:tc>
          <w:tcPr>
            <w:tcW w:w="336" w:type="pct"/>
            <w:gridSpan w:val="2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0AA4FB2A" w14:textId="77777777" w:rsidR="00B70DB7" w:rsidRPr="00E84424" w:rsidRDefault="00B70DB7" w:rsidP="00B70DB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E84424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-</w:t>
            </w:r>
          </w:p>
        </w:tc>
        <w:tc>
          <w:tcPr>
            <w:tcW w:w="337" w:type="pct"/>
            <w:gridSpan w:val="2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76442CC2" w14:textId="77777777" w:rsidR="00B70DB7" w:rsidRPr="00E84424" w:rsidRDefault="00B70DB7" w:rsidP="00B70DB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E84424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-</w:t>
            </w:r>
          </w:p>
        </w:tc>
        <w:tc>
          <w:tcPr>
            <w:tcW w:w="337" w:type="pct"/>
            <w:gridSpan w:val="2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3075F8A7" w14:textId="77777777" w:rsidR="00B70DB7" w:rsidRPr="00E84424" w:rsidRDefault="00B70DB7" w:rsidP="00B70DB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E84424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-</w:t>
            </w:r>
          </w:p>
        </w:tc>
        <w:tc>
          <w:tcPr>
            <w:tcW w:w="337" w:type="pct"/>
            <w:gridSpan w:val="2"/>
            <w:tcBorders>
              <w:top w:val="nil"/>
            </w:tcBorders>
            <w:shd w:val="clear" w:color="auto" w:fill="FAFAFA"/>
            <w:vAlign w:val="bottom"/>
          </w:tcPr>
          <w:p w14:paraId="38D0E0FB" w14:textId="77777777" w:rsidR="00B70DB7" w:rsidRPr="00E84424" w:rsidRDefault="00B70DB7" w:rsidP="00B70DB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E84424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-</w:t>
            </w:r>
          </w:p>
        </w:tc>
        <w:tc>
          <w:tcPr>
            <w:tcW w:w="337" w:type="pct"/>
            <w:gridSpan w:val="2"/>
            <w:tcBorders>
              <w:top w:val="nil"/>
            </w:tcBorders>
            <w:shd w:val="clear" w:color="auto" w:fill="FAFAFA"/>
            <w:vAlign w:val="bottom"/>
          </w:tcPr>
          <w:p w14:paraId="4053CD82" w14:textId="77777777" w:rsidR="00B70DB7" w:rsidRPr="00E84424" w:rsidRDefault="00B70DB7" w:rsidP="00B70DB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E84424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-</w:t>
            </w:r>
          </w:p>
        </w:tc>
        <w:tc>
          <w:tcPr>
            <w:tcW w:w="337" w:type="pct"/>
            <w:gridSpan w:val="2"/>
            <w:tcBorders>
              <w:top w:val="nil"/>
            </w:tcBorders>
            <w:shd w:val="clear" w:color="auto" w:fill="FAFAFA"/>
            <w:vAlign w:val="bottom"/>
          </w:tcPr>
          <w:p w14:paraId="69FFC346" w14:textId="5FD84695" w:rsidR="00B70DB7" w:rsidRPr="00E84424" w:rsidRDefault="00B70DB7" w:rsidP="00B70DB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E84424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2</w:t>
            </w:r>
            <w:r w:rsidRPr="00E84424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,</w:t>
            </w:r>
            <w:r w:rsidR="00CF1017" w:rsidRPr="00CF1017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348</w:t>
            </w:r>
            <w:r w:rsidRPr="00E84424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)</w:t>
            </w:r>
          </w:p>
        </w:tc>
        <w:tc>
          <w:tcPr>
            <w:tcW w:w="337" w:type="pct"/>
            <w:gridSpan w:val="2"/>
            <w:tcBorders>
              <w:top w:val="nil"/>
            </w:tcBorders>
            <w:shd w:val="clear" w:color="auto" w:fill="FAFAFA"/>
            <w:vAlign w:val="bottom"/>
          </w:tcPr>
          <w:p w14:paraId="13F34679" w14:textId="7A112A96" w:rsidR="00B70DB7" w:rsidRPr="00E84424" w:rsidRDefault="00B70DB7" w:rsidP="00B70DB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E84424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7</w:t>
            </w:r>
            <w:r w:rsidRPr="00E84424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)</w:t>
            </w:r>
          </w:p>
        </w:tc>
        <w:tc>
          <w:tcPr>
            <w:tcW w:w="342" w:type="pct"/>
            <w:gridSpan w:val="2"/>
            <w:tcBorders>
              <w:top w:val="nil"/>
            </w:tcBorders>
            <w:shd w:val="clear" w:color="auto" w:fill="FAFAFA"/>
            <w:vAlign w:val="bottom"/>
          </w:tcPr>
          <w:p w14:paraId="76E354F7" w14:textId="77777777" w:rsidR="00B70DB7" w:rsidRPr="00E84424" w:rsidRDefault="00B70DB7" w:rsidP="00B70DB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E84424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-</w:t>
            </w:r>
          </w:p>
        </w:tc>
        <w:tc>
          <w:tcPr>
            <w:tcW w:w="360" w:type="pct"/>
            <w:tcBorders>
              <w:top w:val="nil"/>
            </w:tcBorders>
            <w:shd w:val="clear" w:color="auto" w:fill="FAFAFA"/>
            <w:vAlign w:val="bottom"/>
          </w:tcPr>
          <w:p w14:paraId="0A3F6CBD" w14:textId="53F5509A" w:rsidR="00B70DB7" w:rsidRPr="00E84424" w:rsidRDefault="00B70DB7" w:rsidP="00B70DB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E84424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4</w:t>
            </w:r>
            <w:r w:rsidRPr="00E84424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)</w:t>
            </w:r>
          </w:p>
        </w:tc>
        <w:tc>
          <w:tcPr>
            <w:tcW w:w="358" w:type="pct"/>
            <w:tcBorders>
              <w:top w:val="nil"/>
            </w:tcBorders>
            <w:shd w:val="clear" w:color="auto" w:fill="FAFAFA"/>
            <w:vAlign w:val="bottom"/>
          </w:tcPr>
          <w:p w14:paraId="3E3B3C71" w14:textId="640C03A0" w:rsidR="00B70DB7" w:rsidRPr="00E84424" w:rsidRDefault="00B70DB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lang w:val="en-GB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lang w:val="en-GB"/>
              </w:rPr>
              <w:t>2</w:t>
            </w:r>
            <w:r w:rsidRPr="00E84424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CF1017" w:rsidRPr="00CF1017">
              <w:rPr>
                <w:rFonts w:ascii="Browallia New" w:eastAsia="Arial Unicode MS" w:hAnsi="Browallia New" w:cs="Browallia New"/>
                <w:lang w:val="en-GB"/>
              </w:rPr>
              <w:t>365</w:t>
            </w:r>
            <w:r w:rsidRPr="00E84424">
              <w:rPr>
                <w:rFonts w:ascii="Browallia New" w:eastAsia="Arial Unicode MS" w:hAnsi="Browallia New" w:cs="Browallia New"/>
                <w:lang w:val="en-GB"/>
              </w:rPr>
              <w:t>)</w:t>
            </w:r>
          </w:p>
        </w:tc>
      </w:tr>
      <w:tr w:rsidR="00B70DB7" w:rsidRPr="00E84424" w14:paraId="7285330A" w14:textId="77777777" w:rsidTr="00611A8C">
        <w:tc>
          <w:tcPr>
            <w:tcW w:w="595" w:type="pct"/>
          </w:tcPr>
          <w:p w14:paraId="3C64E1AA" w14:textId="77777777" w:rsidR="00B70DB7" w:rsidRPr="00E84424" w:rsidRDefault="00B70DB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85"/>
              <w:rPr>
                <w:rFonts w:ascii="Browallia New" w:eastAsia="Arial Unicode MS" w:hAnsi="Browallia New" w:cs="Browallia New"/>
              </w:rPr>
            </w:pPr>
            <w:r w:rsidRPr="00E84424">
              <w:rPr>
                <w:rFonts w:ascii="Browallia New" w:eastAsia="Arial Unicode MS" w:hAnsi="Browallia New" w:cs="Browallia New"/>
                <w:cs/>
              </w:rPr>
              <w:t>ราคาตามบัญชีปลายปี สุทธิ</w:t>
            </w:r>
          </w:p>
        </w:tc>
        <w:tc>
          <w:tcPr>
            <w:tcW w:w="314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5320EE1" w14:textId="28FC7B28" w:rsidR="00B70DB7" w:rsidRPr="00E84424" w:rsidRDefault="00B70DB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lang w:val="en-GB"/>
              </w:rPr>
              <w:t xml:space="preserve"> </w:t>
            </w:r>
            <w:r w:rsidR="00CF1017" w:rsidRPr="00CF1017">
              <w:rPr>
                <w:rFonts w:ascii="Browallia New" w:eastAsia="Arial Unicode MS" w:hAnsi="Browallia New" w:cs="Browallia New"/>
                <w:lang w:val="en-GB"/>
              </w:rPr>
              <w:t>7</w:t>
            </w:r>
            <w:r w:rsidRPr="00E84424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CF1017" w:rsidRPr="00CF1017">
              <w:rPr>
                <w:rFonts w:ascii="Browallia New" w:eastAsia="Arial Unicode MS" w:hAnsi="Browallia New" w:cs="Browallia New"/>
                <w:lang w:val="en-GB"/>
              </w:rPr>
              <w:t>339</w:t>
            </w:r>
            <w:r w:rsidRPr="00E84424">
              <w:rPr>
                <w:rFonts w:ascii="Browallia New" w:eastAsia="Arial Unicode MS" w:hAnsi="Browallia New" w:cs="Browallia New"/>
                <w:lang w:val="en-GB"/>
              </w:rPr>
              <w:t xml:space="preserve"> </w:t>
            </w:r>
          </w:p>
        </w:tc>
        <w:tc>
          <w:tcPr>
            <w:tcW w:w="337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C717DB1" w14:textId="2199BE34" w:rsidR="00B70DB7" w:rsidRPr="00E84424" w:rsidRDefault="00B70DB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lang w:val="en-GB"/>
              </w:rPr>
              <w:t xml:space="preserve"> </w:t>
            </w:r>
            <w:r w:rsidR="00CF1017" w:rsidRPr="00CF1017">
              <w:rPr>
                <w:rFonts w:ascii="Browallia New" w:eastAsia="Arial Unicode MS" w:hAnsi="Browallia New" w:cs="Browallia New"/>
                <w:lang w:val="en-GB"/>
              </w:rPr>
              <w:t>3</w:t>
            </w:r>
            <w:r w:rsidRPr="00E84424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CF1017" w:rsidRPr="00CF1017">
              <w:rPr>
                <w:rFonts w:ascii="Browallia New" w:eastAsia="Arial Unicode MS" w:hAnsi="Browallia New" w:cs="Browallia New"/>
                <w:lang w:val="en-GB"/>
              </w:rPr>
              <w:t>101</w:t>
            </w:r>
            <w:r w:rsidRPr="00E84424">
              <w:rPr>
                <w:rFonts w:ascii="Browallia New" w:eastAsia="Arial Unicode MS" w:hAnsi="Browallia New" w:cs="Browallia New"/>
                <w:lang w:val="en-GB"/>
              </w:rPr>
              <w:t xml:space="preserve"> </w:t>
            </w:r>
          </w:p>
        </w:tc>
        <w:tc>
          <w:tcPr>
            <w:tcW w:w="33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8EFD2BB" w14:textId="7250B587" w:rsidR="00B70DB7" w:rsidRPr="00E84424" w:rsidRDefault="00B70DB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lang w:val="en-GB"/>
              </w:rPr>
              <w:t xml:space="preserve"> </w:t>
            </w:r>
            <w:r w:rsidR="00CF1017" w:rsidRPr="00CF1017">
              <w:rPr>
                <w:rFonts w:ascii="Browallia New" w:eastAsia="Arial Unicode MS" w:hAnsi="Browallia New" w:cs="Browallia New"/>
                <w:lang w:val="en-GB"/>
              </w:rPr>
              <w:t>172</w:t>
            </w:r>
            <w:r w:rsidRPr="00E84424">
              <w:rPr>
                <w:rFonts w:ascii="Browallia New" w:eastAsia="Arial Unicode MS" w:hAnsi="Browallia New" w:cs="Browallia New"/>
                <w:lang w:val="en-GB"/>
              </w:rPr>
              <w:t xml:space="preserve"> </w:t>
            </w:r>
          </w:p>
        </w:tc>
        <w:tc>
          <w:tcPr>
            <w:tcW w:w="33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3742B46" w14:textId="4434E8DC" w:rsidR="00B70DB7" w:rsidRPr="00E84424" w:rsidRDefault="00B70DB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lang w:val="en-GB"/>
              </w:rPr>
              <w:t xml:space="preserve"> </w:t>
            </w:r>
            <w:r w:rsidR="00CF1017" w:rsidRPr="00CF1017">
              <w:rPr>
                <w:rFonts w:ascii="Browallia New" w:eastAsia="Arial Unicode MS" w:hAnsi="Browallia New" w:cs="Browallia New"/>
                <w:lang w:val="en-GB"/>
              </w:rPr>
              <w:t>29</w:t>
            </w:r>
            <w:r w:rsidRPr="00E84424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CF1017" w:rsidRPr="00CF1017">
              <w:rPr>
                <w:rFonts w:ascii="Browallia New" w:eastAsia="Arial Unicode MS" w:hAnsi="Browallia New" w:cs="Browallia New"/>
                <w:lang w:val="en-GB"/>
              </w:rPr>
              <w:t>009</w:t>
            </w:r>
            <w:r w:rsidRPr="00E84424">
              <w:rPr>
                <w:rFonts w:ascii="Browallia New" w:eastAsia="Arial Unicode MS" w:hAnsi="Browallia New" w:cs="Browallia New"/>
                <w:lang w:val="en-GB"/>
              </w:rPr>
              <w:t xml:space="preserve"> </w:t>
            </w:r>
          </w:p>
        </w:tc>
        <w:tc>
          <w:tcPr>
            <w:tcW w:w="337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AACE005" w14:textId="1ABFF26B" w:rsidR="00B70DB7" w:rsidRPr="00E84424" w:rsidRDefault="00B70DB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lang w:val="en-GB"/>
              </w:rPr>
              <w:t xml:space="preserve"> </w:t>
            </w:r>
            <w:r w:rsidR="00CF1017" w:rsidRPr="00CF1017">
              <w:rPr>
                <w:rFonts w:ascii="Browallia New" w:eastAsia="Arial Unicode MS" w:hAnsi="Browallia New" w:cs="Browallia New"/>
                <w:lang w:val="en-GB"/>
              </w:rPr>
              <w:t>16</w:t>
            </w:r>
            <w:r w:rsidRPr="00E84424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CF1017" w:rsidRPr="00CF1017">
              <w:rPr>
                <w:rFonts w:ascii="Browallia New" w:eastAsia="Arial Unicode MS" w:hAnsi="Browallia New" w:cs="Browallia New"/>
                <w:lang w:val="en-GB"/>
              </w:rPr>
              <w:t>125</w:t>
            </w:r>
            <w:r w:rsidRPr="00E84424">
              <w:rPr>
                <w:rFonts w:ascii="Browallia New" w:eastAsia="Arial Unicode MS" w:hAnsi="Browallia New" w:cs="Browallia New"/>
                <w:lang w:val="en-GB"/>
              </w:rPr>
              <w:t xml:space="preserve"> </w:t>
            </w:r>
          </w:p>
        </w:tc>
        <w:tc>
          <w:tcPr>
            <w:tcW w:w="337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51ACD25" w14:textId="56272AA3" w:rsidR="00B70DB7" w:rsidRPr="00E84424" w:rsidRDefault="00B70DB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lang w:val="en-GB"/>
              </w:rPr>
              <w:t xml:space="preserve"> </w:t>
            </w:r>
            <w:r w:rsidR="00CF1017" w:rsidRPr="00CF1017">
              <w:rPr>
                <w:rFonts w:ascii="Browallia New" w:eastAsia="Arial Unicode MS" w:hAnsi="Browallia New" w:cs="Browallia New"/>
                <w:lang w:val="en-GB"/>
              </w:rPr>
              <w:t>10</w:t>
            </w:r>
            <w:r w:rsidRPr="00E84424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CF1017" w:rsidRPr="00CF1017">
              <w:rPr>
                <w:rFonts w:ascii="Browallia New" w:eastAsia="Arial Unicode MS" w:hAnsi="Browallia New" w:cs="Browallia New"/>
                <w:lang w:val="en-GB"/>
              </w:rPr>
              <w:t>186</w:t>
            </w:r>
            <w:r w:rsidRPr="00E84424">
              <w:rPr>
                <w:rFonts w:ascii="Browallia New" w:eastAsia="Arial Unicode MS" w:hAnsi="Browallia New" w:cs="Browallia New"/>
                <w:lang w:val="en-GB"/>
              </w:rPr>
              <w:t xml:space="preserve"> </w:t>
            </w:r>
          </w:p>
        </w:tc>
        <w:tc>
          <w:tcPr>
            <w:tcW w:w="337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03D0086" w14:textId="4BDA9EFD" w:rsidR="00B70DB7" w:rsidRPr="00E84424" w:rsidRDefault="00B70DB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lang w:val="en-GB"/>
              </w:rPr>
              <w:t xml:space="preserve"> </w:t>
            </w:r>
            <w:r w:rsidR="00CF1017" w:rsidRPr="00CF1017">
              <w:rPr>
                <w:rFonts w:ascii="Browallia New" w:eastAsia="Arial Unicode MS" w:hAnsi="Browallia New" w:cs="Browallia New"/>
                <w:lang w:val="en-GB"/>
              </w:rPr>
              <w:t>16</w:t>
            </w:r>
            <w:r w:rsidRPr="00E84424">
              <w:rPr>
                <w:rFonts w:ascii="Browallia New" w:eastAsia="Arial Unicode MS" w:hAnsi="Browallia New" w:cs="Browallia New"/>
                <w:lang w:val="en-GB"/>
              </w:rPr>
              <w:t xml:space="preserve"> </w:t>
            </w:r>
          </w:p>
        </w:tc>
        <w:tc>
          <w:tcPr>
            <w:tcW w:w="337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F49E6B9" w14:textId="7E228E70" w:rsidR="00B70DB7" w:rsidRPr="00E84424" w:rsidRDefault="00B70DB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lang w:val="en-GB"/>
              </w:rPr>
              <w:t xml:space="preserve"> </w:t>
            </w:r>
            <w:r w:rsidR="00CF1017" w:rsidRPr="00CF1017">
              <w:rPr>
                <w:rFonts w:ascii="Browallia New" w:eastAsia="Arial Unicode MS" w:hAnsi="Browallia New" w:cs="Browallia New"/>
                <w:lang w:val="en-GB"/>
              </w:rPr>
              <w:t>2</w:t>
            </w:r>
            <w:r w:rsidRPr="00E84424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CF1017" w:rsidRPr="00CF1017">
              <w:rPr>
                <w:rFonts w:ascii="Browallia New" w:eastAsia="Arial Unicode MS" w:hAnsi="Browallia New" w:cs="Browallia New"/>
                <w:lang w:val="en-GB"/>
              </w:rPr>
              <w:t>912</w:t>
            </w:r>
            <w:r w:rsidRPr="00E84424">
              <w:rPr>
                <w:rFonts w:ascii="Browallia New" w:eastAsia="Arial Unicode MS" w:hAnsi="Browallia New" w:cs="Browallia New"/>
                <w:lang w:val="en-GB"/>
              </w:rPr>
              <w:t xml:space="preserve"> </w:t>
            </w:r>
          </w:p>
        </w:tc>
        <w:tc>
          <w:tcPr>
            <w:tcW w:w="337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1254370" w14:textId="77777777" w:rsidR="00B70DB7" w:rsidRPr="00E84424" w:rsidRDefault="00B70DB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lang w:val="en-GB"/>
              </w:rPr>
              <w:t xml:space="preserve"> -   </w:t>
            </w:r>
          </w:p>
        </w:tc>
        <w:tc>
          <w:tcPr>
            <w:tcW w:w="337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D98FFAB" w14:textId="44A4BC81" w:rsidR="00B70DB7" w:rsidRPr="00E84424" w:rsidRDefault="00B70DB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lang w:val="en-GB"/>
              </w:rPr>
              <w:t xml:space="preserve"> </w:t>
            </w:r>
            <w:r w:rsidR="00CF1017" w:rsidRPr="00CF1017">
              <w:rPr>
                <w:rFonts w:ascii="Browallia New" w:eastAsia="Arial Unicode MS" w:hAnsi="Browallia New" w:cs="Browallia New"/>
                <w:lang w:val="en-GB"/>
              </w:rPr>
              <w:t>188</w:t>
            </w:r>
            <w:r w:rsidRPr="00E84424">
              <w:rPr>
                <w:rFonts w:ascii="Browallia New" w:eastAsia="Arial Unicode MS" w:hAnsi="Browallia New" w:cs="Browallia New"/>
                <w:lang w:val="en-GB"/>
              </w:rPr>
              <w:t xml:space="preserve"> </w:t>
            </w:r>
          </w:p>
        </w:tc>
        <w:tc>
          <w:tcPr>
            <w:tcW w:w="342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195371B" w14:textId="21B59664" w:rsidR="00B70DB7" w:rsidRPr="00E84424" w:rsidRDefault="00B70DB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lang w:val="en-GB"/>
              </w:rPr>
              <w:t xml:space="preserve"> </w:t>
            </w:r>
            <w:r w:rsidR="00CF1017" w:rsidRPr="00CF1017">
              <w:rPr>
                <w:rFonts w:ascii="Browallia New" w:eastAsia="Arial Unicode MS" w:hAnsi="Browallia New" w:cs="Browallia New"/>
                <w:lang w:val="en-GB"/>
              </w:rPr>
              <w:t>3</w:t>
            </w:r>
            <w:r w:rsidRPr="00E84424">
              <w:rPr>
                <w:rFonts w:ascii="Browallia New" w:eastAsia="Arial Unicode MS" w:hAnsi="Browallia New" w:cs="Browallia New"/>
                <w:lang w:val="en-GB"/>
              </w:rPr>
              <w:t xml:space="preserve"> </w:t>
            </w:r>
          </w:p>
        </w:tc>
        <w:tc>
          <w:tcPr>
            <w:tcW w:w="36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4700DE9" w14:textId="1FC5C5D2" w:rsidR="00B70DB7" w:rsidRPr="00E84424" w:rsidRDefault="00B70DB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lang w:val="en-GB"/>
              </w:rPr>
              <w:t xml:space="preserve"> </w:t>
            </w:r>
            <w:r w:rsidR="00CF1017" w:rsidRPr="00CF1017">
              <w:rPr>
                <w:rFonts w:ascii="Browallia New" w:eastAsia="Arial Unicode MS" w:hAnsi="Browallia New" w:cs="Browallia New"/>
                <w:lang w:val="en-GB"/>
              </w:rPr>
              <w:t>76</w:t>
            </w:r>
            <w:r w:rsidRPr="00E84424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CF1017" w:rsidRPr="00CF1017">
              <w:rPr>
                <w:rFonts w:ascii="Browallia New" w:eastAsia="Arial Unicode MS" w:hAnsi="Browallia New" w:cs="Browallia New"/>
                <w:lang w:val="en-GB"/>
              </w:rPr>
              <w:t>174</w:t>
            </w:r>
            <w:r w:rsidRPr="00E84424">
              <w:rPr>
                <w:rFonts w:ascii="Browallia New" w:eastAsia="Arial Unicode MS" w:hAnsi="Browallia New" w:cs="Browallia New"/>
                <w:lang w:val="en-GB"/>
              </w:rPr>
              <w:t xml:space="preserve"> </w:t>
            </w:r>
          </w:p>
        </w:tc>
        <w:tc>
          <w:tcPr>
            <w:tcW w:w="35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9D243F0" w14:textId="2F4C9EA7" w:rsidR="00B70DB7" w:rsidRPr="00E84424" w:rsidRDefault="00CF101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lang w:val="en-GB"/>
              </w:rPr>
              <w:t>145</w:t>
            </w:r>
            <w:r w:rsidR="00B70DB7" w:rsidRPr="00E84424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lang w:val="en-GB"/>
              </w:rPr>
              <w:t>225</w:t>
            </w:r>
          </w:p>
        </w:tc>
      </w:tr>
      <w:tr w:rsidR="00B70DB7" w:rsidRPr="00E84424" w14:paraId="74885E54" w14:textId="77777777" w:rsidTr="00611A8C">
        <w:tc>
          <w:tcPr>
            <w:tcW w:w="595" w:type="pct"/>
            <w:tcBorders>
              <w:bottom w:val="nil"/>
            </w:tcBorders>
          </w:tcPr>
          <w:p w14:paraId="7B03F333" w14:textId="77777777" w:rsidR="00B70DB7" w:rsidRPr="00E84424" w:rsidRDefault="00B70DB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85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314" w:type="pct"/>
            <w:gridSpan w:val="2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6195F35F" w14:textId="77777777" w:rsidR="00B70DB7" w:rsidRPr="00E84424" w:rsidRDefault="00B70DB7" w:rsidP="00B70DB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</w:p>
        </w:tc>
        <w:tc>
          <w:tcPr>
            <w:tcW w:w="337" w:type="pct"/>
            <w:gridSpan w:val="2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50A6697D" w14:textId="77777777" w:rsidR="00B70DB7" w:rsidRPr="00E84424" w:rsidRDefault="00B70DB7" w:rsidP="00B70DB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</w:p>
        </w:tc>
        <w:tc>
          <w:tcPr>
            <w:tcW w:w="336" w:type="pct"/>
            <w:gridSpan w:val="2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1B29C26B" w14:textId="77777777" w:rsidR="00B70DB7" w:rsidRPr="00E84424" w:rsidRDefault="00B70DB7" w:rsidP="00B70DB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</w:p>
        </w:tc>
        <w:tc>
          <w:tcPr>
            <w:tcW w:w="336" w:type="pct"/>
            <w:gridSpan w:val="2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2C144CD4" w14:textId="77777777" w:rsidR="00B70DB7" w:rsidRPr="00E84424" w:rsidRDefault="00B70DB7" w:rsidP="00B70DB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</w:p>
        </w:tc>
        <w:tc>
          <w:tcPr>
            <w:tcW w:w="337" w:type="pct"/>
            <w:gridSpan w:val="2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21D41F35" w14:textId="77777777" w:rsidR="00B70DB7" w:rsidRPr="00E84424" w:rsidRDefault="00B70DB7" w:rsidP="00B70DB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</w:p>
        </w:tc>
        <w:tc>
          <w:tcPr>
            <w:tcW w:w="337" w:type="pct"/>
            <w:gridSpan w:val="2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61BE04F3" w14:textId="77777777" w:rsidR="00B70DB7" w:rsidRPr="00E84424" w:rsidRDefault="00B70DB7" w:rsidP="00B70DB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</w:p>
        </w:tc>
        <w:tc>
          <w:tcPr>
            <w:tcW w:w="337" w:type="pct"/>
            <w:gridSpan w:val="2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51D0D02B" w14:textId="77777777" w:rsidR="00B70DB7" w:rsidRPr="00E84424" w:rsidRDefault="00B70DB7" w:rsidP="00B70DB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</w:p>
        </w:tc>
        <w:tc>
          <w:tcPr>
            <w:tcW w:w="337" w:type="pct"/>
            <w:gridSpan w:val="2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52CEDF0E" w14:textId="77777777" w:rsidR="00B70DB7" w:rsidRPr="00E84424" w:rsidRDefault="00B70DB7" w:rsidP="00B70DB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</w:p>
        </w:tc>
        <w:tc>
          <w:tcPr>
            <w:tcW w:w="337" w:type="pct"/>
            <w:gridSpan w:val="2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65500954" w14:textId="77777777" w:rsidR="00B70DB7" w:rsidRPr="00E84424" w:rsidRDefault="00B70DB7" w:rsidP="00B70DB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</w:p>
        </w:tc>
        <w:tc>
          <w:tcPr>
            <w:tcW w:w="337" w:type="pct"/>
            <w:gridSpan w:val="2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4A82D546" w14:textId="77777777" w:rsidR="00B70DB7" w:rsidRPr="00E84424" w:rsidRDefault="00B70DB7" w:rsidP="00B70DB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</w:p>
        </w:tc>
        <w:tc>
          <w:tcPr>
            <w:tcW w:w="342" w:type="pct"/>
            <w:gridSpan w:val="2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183CBEA4" w14:textId="77777777" w:rsidR="00B70DB7" w:rsidRPr="00E84424" w:rsidRDefault="00B70DB7" w:rsidP="00B70DB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</w:p>
        </w:tc>
        <w:tc>
          <w:tcPr>
            <w:tcW w:w="360" w:type="pct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6D6A55BE" w14:textId="77777777" w:rsidR="00B70DB7" w:rsidRPr="00E84424" w:rsidRDefault="00B70DB7" w:rsidP="00B70DB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</w:p>
        </w:tc>
        <w:tc>
          <w:tcPr>
            <w:tcW w:w="358" w:type="pct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236854C2" w14:textId="77777777" w:rsidR="00B70DB7" w:rsidRPr="00E84424" w:rsidRDefault="00B70DB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</w:tr>
      <w:tr w:rsidR="00B70DB7" w:rsidRPr="00E84424" w14:paraId="7D8490CD" w14:textId="77777777" w:rsidTr="00611A8C">
        <w:tc>
          <w:tcPr>
            <w:tcW w:w="595" w:type="pct"/>
            <w:tcBorders>
              <w:bottom w:val="nil"/>
            </w:tcBorders>
          </w:tcPr>
          <w:p w14:paraId="2E97C423" w14:textId="2EC6FE9E" w:rsidR="00B70DB7" w:rsidRPr="00E84424" w:rsidRDefault="00B70DB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85"/>
              <w:rPr>
                <w:rFonts w:ascii="Browallia New" w:eastAsia="Arial Unicode MS" w:hAnsi="Browallia New" w:cs="Browallia New"/>
                <w:b/>
                <w:bCs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ณ วันที่ </w:t>
            </w:r>
            <w:r w:rsidR="00CF1017" w:rsidRPr="00CF101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Pr="00E84424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ธันวาคม พ.ศ.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color w:val="7030A0"/>
                <w:cs/>
                <w:lang w:val="en-GB"/>
              </w:rPr>
              <w:t xml:space="preserve"> </w:t>
            </w:r>
            <w:r w:rsidR="00CF1017" w:rsidRPr="00CF101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2563</w:t>
            </w:r>
          </w:p>
        </w:tc>
        <w:tc>
          <w:tcPr>
            <w:tcW w:w="314" w:type="pct"/>
            <w:gridSpan w:val="2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0F4C43DE" w14:textId="77777777" w:rsidR="00B70DB7" w:rsidRPr="00E84424" w:rsidRDefault="00B70DB7" w:rsidP="00B70DB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</w:p>
        </w:tc>
        <w:tc>
          <w:tcPr>
            <w:tcW w:w="337" w:type="pct"/>
            <w:gridSpan w:val="2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7BD44442" w14:textId="77777777" w:rsidR="00B70DB7" w:rsidRPr="00E84424" w:rsidRDefault="00B70DB7" w:rsidP="00B70DB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</w:p>
        </w:tc>
        <w:tc>
          <w:tcPr>
            <w:tcW w:w="336" w:type="pct"/>
            <w:gridSpan w:val="2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194B830D" w14:textId="77777777" w:rsidR="00B70DB7" w:rsidRPr="00E84424" w:rsidRDefault="00B70DB7" w:rsidP="00B70DB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</w:p>
        </w:tc>
        <w:tc>
          <w:tcPr>
            <w:tcW w:w="336" w:type="pct"/>
            <w:gridSpan w:val="2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00EF52EF" w14:textId="77777777" w:rsidR="00B70DB7" w:rsidRPr="00E84424" w:rsidRDefault="00B70DB7" w:rsidP="00B70DB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</w:p>
        </w:tc>
        <w:tc>
          <w:tcPr>
            <w:tcW w:w="337" w:type="pct"/>
            <w:gridSpan w:val="2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784D39B1" w14:textId="77777777" w:rsidR="00B70DB7" w:rsidRPr="00E84424" w:rsidRDefault="00B70DB7" w:rsidP="00B70DB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</w:p>
        </w:tc>
        <w:tc>
          <w:tcPr>
            <w:tcW w:w="337" w:type="pct"/>
            <w:gridSpan w:val="2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45AB3536" w14:textId="77777777" w:rsidR="00B70DB7" w:rsidRPr="00E84424" w:rsidRDefault="00B70DB7" w:rsidP="00B70DB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</w:p>
        </w:tc>
        <w:tc>
          <w:tcPr>
            <w:tcW w:w="337" w:type="pct"/>
            <w:gridSpan w:val="2"/>
            <w:tcBorders>
              <w:bottom w:val="nil"/>
            </w:tcBorders>
            <w:shd w:val="clear" w:color="auto" w:fill="FAFAFA"/>
            <w:vAlign w:val="bottom"/>
          </w:tcPr>
          <w:p w14:paraId="54252C03" w14:textId="77777777" w:rsidR="00B70DB7" w:rsidRPr="00E84424" w:rsidRDefault="00B70DB7" w:rsidP="00B70DB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</w:p>
        </w:tc>
        <w:tc>
          <w:tcPr>
            <w:tcW w:w="337" w:type="pct"/>
            <w:gridSpan w:val="2"/>
            <w:tcBorders>
              <w:bottom w:val="nil"/>
            </w:tcBorders>
            <w:shd w:val="clear" w:color="auto" w:fill="FAFAFA"/>
            <w:vAlign w:val="bottom"/>
          </w:tcPr>
          <w:p w14:paraId="31164F4D" w14:textId="77777777" w:rsidR="00B70DB7" w:rsidRPr="00E84424" w:rsidRDefault="00B70DB7" w:rsidP="00B70DB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</w:p>
        </w:tc>
        <w:tc>
          <w:tcPr>
            <w:tcW w:w="337" w:type="pct"/>
            <w:gridSpan w:val="2"/>
            <w:tcBorders>
              <w:bottom w:val="nil"/>
            </w:tcBorders>
            <w:shd w:val="clear" w:color="auto" w:fill="FAFAFA"/>
            <w:vAlign w:val="bottom"/>
          </w:tcPr>
          <w:p w14:paraId="3FECF924" w14:textId="77777777" w:rsidR="00B70DB7" w:rsidRPr="00E84424" w:rsidRDefault="00B70DB7" w:rsidP="00B70DB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</w:p>
        </w:tc>
        <w:tc>
          <w:tcPr>
            <w:tcW w:w="337" w:type="pct"/>
            <w:gridSpan w:val="2"/>
            <w:tcBorders>
              <w:bottom w:val="nil"/>
            </w:tcBorders>
            <w:shd w:val="clear" w:color="auto" w:fill="FAFAFA"/>
            <w:vAlign w:val="bottom"/>
          </w:tcPr>
          <w:p w14:paraId="011EAE74" w14:textId="77777777" w:rsidR="00B70DB7" w:rsidRPr="00E84424" w:rsidRDefault="00B70DB7" w:rsidP="00B70DB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</w:p>
        </w:tc>
        <w:tc>
          <w:tcPr>
            <w:tcW w:w="342" w:type="pct"/>
            <w:gridSpan w:val="2"/>
            <w:tcBorders>
              <w:bottom w:val="nil"/>
            </w:tcBorders>
            <w:shd w:val="clear" w:color="auto" w:fill="FAFAFA"/>
            <w:vAlign w:val="bottom"/>
          </w:tcPr>
          <w:p w14:paraId="1117397D" w14:textId="77777777" w:rsidR="00B70DB7" w:rsidRPr="00E84424" w:rsidRDefault="00B70DB7" w:rsidP="00B70DB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</w:p>
        </w:tc>
        <w:tc>
          <w:tcPr>
            <w:tcW w:w="360" w:type="pct"/>
            <w:tcBorders>
              <w:bottom w:val="nil"/>
            </w:tcBorders>
            <w:shd w:val="clear" w:color="auto" w:fill="FAFAFA"/>
            <w:vAlign w:val="bottom"/>
          </w:tcPr>
          <w:p w14:paraId="43051D5E" w14:textId="77777777" w:rsidR="00B70DB7" w:rsidRPr="00E84424" w:rsidRDefault="00B70DB7" w:rsidP="00B70DB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</w:p>
        </w:tc>
        <w:tc>
          <w:tcPr>
            <w:tcW w:w="358" w:type="pct"/>
            <w:tcBorders>
              <w:bottom w:val="nil"/>
            </w:tcBorders>
            <w:shd w:val="clear" w:color="auto" w:fill="FAFAFA"/>
            <w:vAlign w:val="bottom"/>
          </w:tcPr>
          <w:p w14:paraId="364483E4" w14:textId="77777777" w:rsidR="00B70DB7" w:rsidRPr="00E84424" w:rsidRDefault="00B70DB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</w:tr>
      <w:tr w:rsidR="00B70DB7" w:rsidRPr="00E84424" w14:paraId="3EB9C614" w14:textId="77777777" w:rsidTr="00611A8C">
        <w:tc>
          <w:tcPr>
            <w:tcW w:w="595" w:type="pct"/>
            <w:tcBorders>
              <w:bottom w:val="nil"/>
            </w:tcBorders>
          </w:tcPr>
          <w:p w14:paraId="61B3F38B" w14:textId="77777777" w:rsidR="00B70DB7" w:rsidRPr="00E84424" w:rsidRDefault="00B70DB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85"/>
              <w:rPr>
                <w:rFonts w:ascii="Browallia New" w:eastAsia="Arial Unicode MS" w:hAnsi="Browallia New" w:cs="Browallia New"/>
                <w:cs/>
              </w:rPr>
            </w:pPr>
            <w:r w:rsidRPr="00E84424">
              <w:rPr>
                <w:rFonts w:ascii="Browallia New" w:eastAsia="Arial Unicode MS" w:hAnsi="Browallia New" w:cs="Browallia New"/>
                <w:cs/>
              </w:rPr>
              <w:t>ราคาทุน</w:t>
            </w:r>
          </w:p>
        </w:tc>
        <w:tc>
          <w:tcPr>
            <w:tcW w:w="314" w:type="pct"/>
            <w:gridSpan w:val="2"/>
            <w:tcBorders>
              <w:top w:val="nil"/>
              <w:bottom w:val="nil"/>
            </w:tcBorders>
            <w:shd w:val="clear" w:color="auto" w:fill="FAFAFA"/>
          </w:tcPr>
          <w:p w14:paraId="4F930B10" w14:textId="5D8E6F3F" w:rsidR="00B70DB7" w:rsidRPr="00E84424" w:rsidRDefault="00CF1017" w:rsidP="00B70DB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CF1017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7</w:t>
            </w:r>
            <w:r w:rsidR="00B70DB7" w:rsidRPr="00E84424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339</w:t>
            </w:r>
          </w:p>
        </w:tc>
        <w:tc>
          <w:tcPr>
            <w:tcW w:w="337" w:type="pct"/>
            <w:gridSpan w:val="2"/>
            <w:tcBorders>
              <w:top w:val="nil"/>
              <w:bottom w:val="nil"/>
            </w:tcBorders>
            <w:shd w:val="clear" w:color="auto" w:fill="FAFAFA"/>
          </w:tcPr>
          <w:p w14:paraId="571C5069" w14:textId="3307EC13" w:rsidR="00B70DB7" w:rsidRPr="00E84424" w:rsidRDefault="00CF1017" w:rsidP="00B70DB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CF1017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4</w:t>
            </w:r>
            <w:r w:rsidR="00B70DB7" w:rsidRPr="00E84424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709</w:t>
            </w:r>
          </w:p>
        </w:tc>
        <w:tc>
          <w:tcPr>
            <w:tcW w:w="336" w:type="pct"/>
            <w:gridSpan w:val="2"/>
            <w:tcBorders>
              <w:top w:val="nil"/>
              <w:bottom w:val="nil"/>
            </w:tcBorders>
            <w:shd w:val="clear" w:color="auto" w:fill="FAFAFA"/>
          </w:tcPr>
          <w:p w14:paraId="74459FB0" w14:textId="36CF3F89" w:rsidR="00B70DB7" w:rsidRPr="00E84424" w:rsidRDefault="00CF1017" w:rsidP="00B70DB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CF1017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212</w:t>
            </w:r>
          </w:p>
        </w:tc>
        <w:tc>
          <w:tcPr>
            <w:tcW w:w="336" w:type="pct"/>
            <w:gridSpan w:val="2"/>
            <w:tcBorders>
              <w:top w:val="nil"/>
              <w:bottom w:val="nil"/>
            </w:tcBorders>
            <w:shd w:val="clear" w:color="auto" w:fill="FAFAFA"/>
          </w:tcPr>
          <w:p w14:paraId="2E0C1115" w14:textId="11D921E0" w:rsidR="00B70DB7" w:rsidRPr="00E84424" w:rsidRDefault="00CF1017" w:rsidP="00B70DB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CF1017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110</w:t>
            </w:r>
            <w:r w:rsidR="00B70DB7" w:rsidRPr="00E84424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570</w:t>
            </w:r>
          </w:p>
        </w:tc>
        <w:tc>
          <w:tcPr>
            <w:tcW w:w="337" w:type="pct"/>
            <w:gridSpan w:val="2"/>
            <w:tcBorders>
              <w:top w:val="nil"/>
              <w:bottom w:val="nil"/>
            </w:tcBorders>
            <w:shd w:val="clear" w:color="auto" w:fill="FAFAFA"/>
          </w:tcPr>
          <w:p w14:paraId="1FF82D12" w14:textId="09D7C6F2" w:rsidR="00B70DB7" w:rsidRPr="00E84424" w:rsidRDefault="00CF1017" w:rsidP="00B70DB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CF1017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36</w:t>
            </w:r>
            <w:r w:rsidR="00B70DB7" w:rsidRPr="00E84424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052</w:t>
            </w:r>
          </w:p>
        </w:tc>
        <w:tc>
          <w:tcPr>
            <w:tcW w:w="337" w:type="pct"/>
            <w:gridSpan w:val="2"/>
            <w:tcBorders>
              <w:top w:val="nil"/>
              <w:bottom w:val="nil"/>
            </w:tcBorders>
            <w:shd w:val="clear" w:color="auto" w:fill="FAFAFA"/>
          </w:tcPr>
          <w:p w14:paraId="0EE5C83C" w14:textId="4B61A90C" w:rsidR="00B70DB7" w:rsidRPr="00E84424" w:rsidRDefault="00CF1017" w:rsidP="00B70DB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CF1017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17</w:t>
            </w:r>
            <w:r w:rsidR="00B70DB7" w:rsidRPr="00E84424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504</w:t>
            </w:r>
          </w:p>
        </w:tc>
        <w:tc>
          <w:tcPr>
            <w:tcW w:w="337" w:type="pct"/>
            <w:gridSpan w:val="2"/>
            <w:tcBorders>
              <w:bottom w:val="nil"/>
            </w:tcBorders>
            <w:shd w:val="clear" w:color="auto" w:fill="FAFAFA"/>
          </w:tcPr>
          <w:p w14:paraId="203F5E38" w14:textId="40A9789F" w:rsidR="00B70DB7" w:rsidRPr="00E84424" w:rsidRDefault="00CF1017" w:rsidP="00B70DB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CF1017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193</w:t>
            </w:r>
          </w:p>
        </w:tc>
        <w:tc>
          <w:tcPr>
            <w:tcW w:w="337" w:type="pct"/>
            <w:gridSpan w:val="2"/>
            <w:tcBorders>
              <w:bottom w:val="nil"/>
            </w:tcBorders>
            <w:shd w:val="clear" w:color="auto" w:fill="FAFAFA"/>
          </w:tcPr>
          <w:p w14:paraId="3A0E5B91" w14:textId="52FFDFCC" w:rsidR="00B70DB7" w:rsidRPr="00E84424" w:rsidRDefault="00CF1017" w:rsidP="00B70DB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CF1017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7</w:t>
            </w:r>
            <w:r w:rsidR="00B70DB7" w:rsidRPr="00E84424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259</w:t>
            </w:r>
          </w:p>
        </w:tc>
        <w:tc>
          <w:tcPr>
            <w:tcW w:w="337" w:type="pct"/>
            <w:gridSpan w:val="2"/>
            <w:tcBorders>
              <w:bottom w:val="nil"/>
            </w:tcBorders>
            <w:shd w:val="clear" w:color="auto" w:fill="FAFAFA"/>
          </w:tcPr>
          <w:p w14:paraId="53DB9F9E" w14:textId="77777777" w:rsidR="00B70DB7" w:rsidRPr="00E84424" w:rsidRDefault="00B70DB7" w:rsidP="00B70DB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E84424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-</w:t>
            </w:r>
          </w:p>
        </w:tc>
        <w:tc>
          <w:tcPr>
            <w:tcW w:w="337" w:type="pct"/>
            <w:gridSpan w:val="2"/>
            <w:tcBorders>
              <w:bottom w:val="nil"/>
            </w:tcBorders>
            <w:shd w:val="clear" w:color="auto" w:fill="FAFAFA"/>
          </w:tcPr>
          <w:p w14:paraId="2B87575A" w14:textId="42BEFE8A" w:rsidR="00B70DB7" w:rsidRPr="00E84424" w:rsidRDefault="00CF1017" w:rsidP="00B70DB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CF1017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1</w:t>
            </w:r>
            <w:r w:rsidR="00B70DB7" w:rsidRPr="00E84424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010</w:t>
            </w:r>
          </w:p>
        </w:tc>
        <w:tc>
          <w:tcPr>
            <w:tcW w:w="342" w:type="pct"/>
            <w:gridSpan w:val="2"/>
            <w:tcBorders>
              <w:bottom w:val="nil"/>
            </w:tcBorders>
            <w:shd w:val="clear" w:color="auto" w:fill="FAFAFA"/>
          </w:tcPr>
          <w:p w14:paraId="022EE134" w14:textId="25D820E9" w:rsidR="00B70DB7" w:rsidRPr="00E84424" w:rsidRDefault="00CF1017" w:rsidP="00B70DB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CF1017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14</w:t>
            </w:r>
          </w:p>
        </w:tc>
        <w:tc>
          <w:tcPr>
            <w:tcW w:w="360" w:type="pct"/>
            <w:tcBorders>
              <w:bottom w:val="nil"/>
            </w:tcBorders>
            <w:shd w:val="clear" w:color="auto" w:fill="FAFAFA"/>
          </w:tcPr>
          <w:p w14:paraId="5B8242A2" w14:textId="3283BB93" w:rsidR="00B70DB7" w:rsidRPr="00E84424" w:rsidRDefault="00CF1017" w:rsidP="00B70DB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CF1017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76</w:t>
            </w:r>
            <w:r w:rsidR="00B70DB7" w:rsidRPr="00E84424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174</w:t>
            </w:r>
          </w:p>
        </w:tc>
        <w:tc>
          <w:tcPr>
            <w:tcW w:w="358" w:type="pct"/>
            <w:tcBorders>
              <w:bottom w:val="nil"/>
            </w:tcBorders>
            <w:shd w:val="clear" w:color="auto" w:fill="FAFAFA"/>
          </w:tcPr>
          <w:p w14:paraId="2F432A48" w14:textId="3F5D0AB8" w:rsidR="00B70DB7" w:rsidRPr="00E84424" w:rsidRDefault="00B70DB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lang w:val="en-GB"/>
              </w:rPr>
              <w:t xml:space="preserve"> </w:t>
            </w:r>
            <w:r w:rsidR="00CF1017" w:rsidRPr="00CF1017">
              <w:rPr>
                <w:rFonts w:ascii="Browallia New" w:eastAsia="Arial Unicode MS" w:hAnsi="Browallia New" w:cs="Browallia New"/>
                <w:lang w:val="en-GB"/>
              </w:rPr>
              <w:t>261</w:t>
            </w:r>
            <w:r w:rsidRPr="00E84424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CF1017" w:rsidRPr="00CF1017">
              <w:rPr>
                <w:rFonts w:ascii="Browallia New" w:eastAsia="Arial Unicode MS" w:hAnsi="Browallia New" w:cs="Browallia New"/>
                <w:lang w:val="en-GB"/>
              </w:rPr>
              <w:t>036</w:t>
            </w:r>
            <w:r w:rsidRPr="00E84424">
              <w:rPr>
                <w:rFonts w:ascii="Browallia New" w:eastAsia="Arial Unicode MS" w:hAnsi="Browallia New" w:cs="Browallia New"/>
                <w:lang w:val="en-GB"/>
              </w:rPr>
              <w:t xml:space="preserve"> </w:t>
            </w:r>
          </w:p>
        </w:tc>
      </w:tr>
      <w:tr w:rsidR="00B70DB7" w:rsidRPr="00E84424" w14:paraId="483636F6" w14:textId="77777777" w:rsidTr="00611A8C">
        <w:tc>
          <w:tcPr>
            <w:tcW w:w="595" w:type="pct"/>
            <w:tcBorders>
              <w:bottom w:val="nil"/>
            </w:tcBorders>
          </w:tcPr>
          <w:p w14:paraId="77F0B066" w14:textId="77777777" w:rsidR="00B70DB7" w:rsidRPr="00E84424" w:rsidRDefault="00B70DB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85"/>
              <w:rPr>
                <w:rFonts w:ascii="Browallia New" w:eastAsia="Arial Unicode MS" w:hAnsi="Browallia New" w:cs="Browallia New"/>
              </w:rPr>
            </w:pPr>
            <w:r w:rsidRPr="00E84424">
              <w:rPr>
                <w:rFonts w:ascii="Browallia New" w:eastAsia="Arial Unicode MS" w:hAnsi="Browallia New" w:cs="Browallia New"/>
                <w:u w:val="single"/>
                <w:cs/>
              </w:rPr>
              <w:t>หัก</w:t>
            </w:r>
            <w:r w:rsidRPr="00E84424">
              <w:rPr>
                <w:rFonts w:ascii="Browallia New" w:eastAsia="Arial Unicode MS" w:hAnsi="Browallia New" w:cs="Browallia New"/>
                <w:cs/>
              </w:rPr>
              <w:t xml:space="preserve"> ค่าเสื่อมราคาสะสม</w:t>
            </w:r>
          </w:p>
        </w:tc>
        <w:tc>
          <w:tcPr>
            <w:tcW w:w="314" w:type="pct"/>
            <w:gridSpan w:val="2"/>
            <w:tcBorders>
              <w:top w:val="nil"/>
              <w:bottom w:val="nil"/>
            </w:tcBorders>
            <w:shd w:val="clear" w:color="auto" w:fill="FAFAFA"/>
          </w:tcPr>
          <w:p w14:paraId="67AC2FAA" w14:textId="77777777" w:rsidR="00B70DB7" w:rsidRPr="00E84424" w:rsidRDefault="00B70DB7" w:rsidP="00B70DB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E84424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-</w:t>
            </w:r>
          </w:p>
        </w:tc>
        <w:tc>
          <w:tcPr>
            <w:tcW w:w="337" w:type="pct"/>
            <w:gridSpan w:val="2"/>
            <w:tcBorders>
              <w:top w:val="nil"/>
              <w:bottom w:val="nil"/>
            </w:tcBorders>
            <w:shd w:val="clear" w:color="auto" w:fill="FAFAFA"/>
          </w:tcPr>
          <w:p w14:paraId="53AD7B47" w14:textId="06262DAD" w:rsidR="00B70DB7" w:rsidRPr="00E84424" w:rsidRDefault="00B70DB7" w:rsidP="00B70DB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E84424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 xml:space="preserve"> (</w:t>
            </w:r>
            <w:r w:rsidR="00CF1017" w:rsidRPr="00CF1017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1</w:t>
            </w:r>
            <w:r w:rsidRPr="00E84424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,</w:t>
            </w:r>
            <w:r w:rsidR="00CF1017" w:rsidRPr="00CF1017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608</w:t>
            </w:r>
            <w:r w:rsidRPr="00E84424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)</w:t>
            </w:r>
          </w:p>
        </w:tc>
        <w:tc>
          <w:tcPr>
            <w:tcW w:w="336" w:type="pct"/>
            <w:gridSpan w:val="2"/>
            <w:tcBorders>
              <w:top w:val="nil"/>
              <w:bottom w:val="nil"/>
            </w:tcBorders>
            <w:shd w:val="clear" w:color="auto" w:fill="FAFAFA"/>
          </w:tcPr>
          <w:p w14:paraId="415F298F" w14:textId="66E1C4B6" w:rsidR="00B70DB7" w:rsidRPr="00E84424" w:rsidRDefault="00B70DB7" w:rsidP="00B70DB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E84424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 xml:space="preserve"> (</w:t>
            </w:r>
            <w:r w:rsidR="00CF1017" w:rsidRPr="00CF1017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40</w:t>
            </w:r>
            <w:r w:rsidRPr="00E84424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)</w:t>
            </w:r>
          </w:p>
        </w:tc>
        <w:tc>
          <w:tcPr>
            <w:tcW w:w="336" w:type="pct"/>
            <w:gridSpan w:val="2"/>
            <w:tcBorders>
              <w:top w:val="nil"/>
              <w:bottom w:val="nil"/>
            </w:tcBorders>
            <w:shd w:val="clear" w:color="auto" w:fill="FAFAFA"/>
          </w:tcPr>
          <w:p w14:paraId="7ACA39D3" w14:textId="4B44691E" w:rsidR="00B70DB7" w:rsidRPr="00E84424" w:rsidRDefault="00B70DB7" w:rsidP="00B70DB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E84424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 xml:space="preserve"> (</w:t>
            </w:r>
            <w:r w:rsidR="00CF1017" w:rsidRPr="00CF1017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81</w:t>
            </w:r>
            <w:r w:rsidRPr="00E84424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,</w:t>
            </w:r>
            <w:r w:rsidR="00CF1017" w:rsidRPr="00CF1017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561</w:t>
            </w:r>
            <w:r w:rsidRPr="00E84424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)</w:t>
            </w:r>
          </w:p>
        </w:tc>
        <w:tc>
          <w:tcPr>
            <w:tcW w:w="337" w:type="pct"/>
            <w:gridSpan w:val="2"/>
            <w:tcBorders>
              <w:top w:val="nil"/>
              <w:bottom w:val="nil"/>
            </w:tcBorders>
            <w:shd w:val="clear" w:color="auto" w:fill="FAFAFA"/>
          </w:tcPr>
          <w:p w14:paraId="3B193C8D" w14:textId="4C29EE38" w:rsidR="00B70DB7" w:rsidRPr="00E84424" w:rsidRDefault="00B70DB7" w:rsidP="00B70DB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E84424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 xml:space="preserve"> (</w:t>
            </w:r>
            <w:r w:rsidR="00CF1017" w:rsidRPr="00CF1017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19</w:t>
            </w:r>
            <w:r w:rsidRPr="00E84424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,</w:t>
            </w:r>
            <w:r w:rsidR="00CF1017" w:rsidRPr="00CF1017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927</w:t>
            </w:r>
            <w:r w:rsidRPr="00E84424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)</w:t>
            </w:r>
          </w:p>
        </w:tc>
        <w:tc>
          <w:tcPr>
            <w:tcW w:w="337" w:type="pct"/>
            <w:gridSpan w:val="2"/>
            <w:tcBorders>
              <w:top w:val="nil"/>
              <w:bottom w:val="nil"/>
            </w:tcBorders>
            <w:shd w:val="clear" w:color="auto" w:fill="FAFAFA"/>
          </w:tcPr>
          <w:p w14:paraId="5234D273" w14:textId="72773EB7" w:rsidR="00B70DB7" w:rsidRPr="00E84424" w:rsidRDefault="00B70DB7" w:rsidP="00B70DB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E84424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 xml:space="preserve"> (</w:t>
            </w:r>
            <w:r w:rsidR="00CF1017" w:rsidRPr="00CF1017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7</w:t>
            </w:r>
            <w:r w:rsidRPr="00E84424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,</w:t>
            </w:r>
            <w:r w:rsidR="00CF1017" w:rsidRPr="00CF1017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318</w:t>
            </w:r>
            <w:r w:rsidRPr="00E84424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)</w:t>
            </w:r>
          </w:p>
        </w:tc>
        <w:tc>
          <w:tcPr>
            <w:tcW w:w="337" w:type="pct"/>
            <w:gridSpan w:val="2"/>
            <w:tcBorders>
              <w:bottom w:val="nil"/>
            </w:tcBorders>
            <w:shd w:val="clear" w:color="auto" w:fill="FAFAFA"/>
          </w:tcPr>
          <w:p w14:paraId="4F7A6ED4" w14:textId="4B1AF364" w:rsidR="00B70DB7" w:rsidRPr="00E84424" w:rsidRDefault="00B70DB7" w:rsidP="00B70DB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E84424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 xml:space="preserve"> (</w:t>
            </w:r>
            <w:r w:rsidR="00CF1017" w:rsidRPr="00CF1017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177</w:t>
            </w:r>
            <w:r w:rsidRPr="00E84424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)</w:t>
            </w:r>
          </w:p>
        </w:tc>
        <w:tc>
          <w:tcPr>
            <w:tcW w:w="337" w:type="pct"/>
            <w:gridSpan w:val="2"/>
            <w:tcBorders>
              <w:bottom w:val="nil"/>
            </w:tcBorders>
            <w:shd w:val="clear" w:color="auto" w:fill="FAFAFA"/>
          </w:tcPr>
          <w:p w14:paraId="26FA87D2" w14:textId="40950B84" w:rsidR="00B70DB7" w:rsidRPr="00E84424" w:rsidRDefault="00B70DB7" w:rsidP="00B70DB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E84424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 xml:space="preserve"> (</w:t>
            </w:r>
            <w:r w:rsidR="00CF1017" w:rsidRPr="00CF1017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4</w:t>
            </w:r>
            <w:r w:rsidRPr="00E84424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,</w:t>
            </w:r>
            <w:r w:rsidR="00CF1017" w:rsidRPr="00CF1017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347</w:t>
            </w:r>
            <w:r w:rsidRPr="00E84424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)</w:t>
            </w:r>
          </w:p>
        </w:tc>
        <w:tc>
          <w:tcPr>
            <w:tcW w:w="337" w:type="pct"/>
            <w:gridSpan w:val="2"/>
            <w:tcBorders>
              <w:bottom w:val="nil"/>
            </w:tcBorders>
            <w:shd w:val="clear" w:color="auto" w:fill="FAFAFA"/>
          </w:tcPr>
          <w:p w14:paraId="74393DBB" w14:textId="77777777" w:rsidR="00B70DB7" w:rsidRPr="00E84424" w:rsidRDefault="00B70DB7" w:rsidP="00B70DB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E84424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 xml:space="preserve"> -   </w:t>
            </w:r>
          </w:p>
        </w:tc>
        <w:tc>
          <w:tcPr>
            <w:tcW w:w="337" w:type="pct"/>
            <w:gridSpan w:val="2"/>
            <w:tcBorders>
              <w:bottom w:val="nil"/>
            </w:tcBorders>
            <w:shd w:val="clear" w:color="auto" w:fill="FAFAFA"/>
          </w:tcPr>
          <w:p w14:paraId="530222D9" w14:textId="21586B5D" w:rsidR="00B70DB7" w:rsidRPr="00E84424" w:rsidRDefault="00B70DB7" w:rsidP="00B70DB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E84424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 xml:space="preserve"> (</w:t>
            </w:r>
            <w:r w:rsidR="00CF1017" w:rsidRPr="00CF1017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822</w:t>
            </w:r>
            <w:r w:rsidRPr="00E84424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)</w:t>
            </w:r>
          </w:p>
        </w:tc>
        <w:tc>
          <w:tcPr>
            <w:tcW w:w="342" w:type="pct"/>
            <w:gridSpan w:val="2"/>
            <w:tcBorders>
              <w:bottom w:val="nil"/>
            </w:tcBorders>
            <w:shd w:val="clear" w:color="auto" w:fill="FAFAFA"/>
          </w:tcPr>
          <w:p w14:paraId="13FFB8AD" w14:textId="043B1D31" w:rsidR="00B70DB7" w:rsidRPr="00E84424" w:rsidRDefault="00B70DB7" w:rsidP="00B70DB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E84424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 xml:space="preserve"> (</w:t>
            </w:r>
            <w:r w:rsidR="00CF1017" w:rsidRPr="00CF1017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11</w:t>
            </w:r>
            <w:r w:rsidRPr="00E84424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)</w:t>
            </w:r>
          </w:p>
        </w:tc>
        <w:tc>
          <w:tcPr>
            <w:tcW w:w="360" w:type="pct"/>
            <w:tcBorders>
              <w:bottom w:val="nil"/>
            </w:tcBorders>
            <w:shd w:val="clear" w:color="auto" w:fill="FAFAFA"/>
          </w:tcPr>
          <w:p w14:paraId="545C7028" w14:textId="77777777" w:rsidR="00B70DB7" w:rsidRPr="00E84424" w:rsidRDefault="00B70DB7" w:rsidP="00B70DB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E84424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-</w:t>
            </w:r>
          </w:p>
        </w:tc>
        <w:tc>
          <w:tcPr>
            <w:tcW w:w="358" w:type="pct"/>
            <w:tcBorders>
              <w:bottom w:val="nil"/>
            </w:tcBorders>
            <w:shd w:val="clear" w:color="auto" w:fill="FAFAFA"/>
          </w:tcPr>
          <w:p w14:paraId="794787EB" w14:textId="346F1E59" w:rsidR="00B70DB7" w:rsidRPr="00E84424" w:rsidRDefault="00B70DB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lang w:val="en-GB"/>
              </w:rPr>
              <w:t xml:space="preserve"> (</w:t>
            </w:r>
            <w:r w:rsidR="00CF1017" w:rsidRPr="00CF1017">
              <w:rPr>
                <w:rFonts w:ascii="Browallia New" w:eastAsia="Arial Unicode MS" w:hAnsi="Browallia New" w:cs="Browallia New"/>
                <w:lang w:val="en-GB"/>
              </w:rPr>
              <w:t>115</w:t>
            </w:r>
            <w:r w:rsidRPr="00E84424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CF1017" w:rsidRPr="00CF1017">
              <w:rPr>
                <w:rFonts w:ascii="Browallia New" w:eastAsia="Arial Unicode MS" w:hAnsi="Browallia New" w:cs="Browallia New"/>
                <w:lang w:val="en-GB"/>
              </w:rPr>
              <w:t>811</w:t>
            </w:r>
            <w:r w:rsidRPr="00E84424">
              <w:rPr>
                <w:rFonts w:ascii="Browallia New" w:eastAsia="Arial Unicode MS" w:hAnsi="Browallia New" w:cs="Browallia New"/>
                <w:lang w:val="en-GB"/>
              </w:rPr>
              <w:t>)</w:t>
            </w:r>
          </w:p>
        </w:tc>
      </w:tr>
      <w:tr w:rsidR="00B70DB7" w:rsidRPr="00E84424" w14:paraId="20CE717F" w14:textId="77777777" w:rsidTr="00611A8C">
        <w:tc>
          <w:tcPr>
            <w:tcW w:w="595" w:type="pct"/>
            <w:tcBorders>
              <w:bottom w:val="nil"/>
            </w:tcBorders>
          </w:tcPr>
          <w:p w14:paraId="62E7471E" w14:textId="77777777" w:rsidR="00B70DB7" w:rsidRPr="00611A8C" w:rsidRDefault="00B70DB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85"/>
              <w:rPr>
                <w:rFonts w:ascii="Browallia New" w:eastAsia="Arial Unicode MS" w:hAnsi="Browallia New" w:cs="Browallia New"/>
                <w:cs/>
              </w:rPr>
            </w:pPr>
            <w:r w:rsidRPr="00611A8C">
              <w:rPr>
                <w:rFonts w:ascii="Browallia New" w:eastAsia="Arial Unicode MS" w:hAnsi="Browallia New" w:cs="Browallia New"/>
                <w:u w:val="single"/>
                <w:cs/>
              </w:rPr>
              <w:t>หัก</w:t>
            </w:r>
            <w:r w:rsidRPr="00611A8C">
              <w:rPr>
                <w:rFonts w:ascii="Browallia New" w:eastAsia="Arial Unicode MS" w:hAnsi="Browallia New" w:cs="Browallia New"/>
                <w:cs/>
              </w:rPr>
              <w:t xml:space="preserve"> ค่าเผื่อการด้อยค่า</w:t>
            </w:r>
          </w:p>
        </w:tc>
        <w:tc>
          <w:tcPr>
            <w:tcW w:w="314" w:type="pct"/>
            <w:gridSpan w:val="2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5DA03C3D" w14:textId="77777777" w:rsidR="00B70DB7" w:rsidRPr="00E84424" w:rsidRDefault="00B70DB7" w:rsidP="00B70DB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E84424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-</w:t>
            </w:r>
          </w:p>
        </w:tc>
        <w:tc>
          <w:tcPr>
            <w:tcW w:w="337" w:type="pct"/>
            <w:gridSpan w:val="2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6733D10A" w14:textId="77777777" w:rsidR="00B70DB7" w:rsidRPr="00E84424" w:rsidRDefault="00B70DB7" w:rsidP="00B70DB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E84424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-</w:t>
            </w:r>
          </w:p>
        </w:tc>
        <w:tc>
          <w:tcPr>
            <w:tcW w:w="336" w:type="pct"/>
            <w:gridSpan w:val="2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49E76784" w14:textId="77777777" w:rsidR="00B70DB7" w:rsidRPr="00E84424" w:rsidRDefault="00B70DB7" w:rsidP="00B70DB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E84424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-</w:t>
            </w:r>
          </w:p>
        </w:tc>
        <w:tc>
          <w:tcPr>
            <w:tcW w:w="336" w:type="pct"/>
            <w:gridSpan w:val="2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4D7B0898" w14:textId="77777777" w:rsidR="00B70DB7" w:rsidRPr="00E84424" w:rsidRDefault="00B70DB7" w:rsidP="00B70DB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E84424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-</w:t>
            </w:r>
          </w:p>
        </w:tc>
        <w:tc>
          <w:tcPr>
            <w:tcW w:w="337" w:type="pct"/>
            <w:gridSpan w:val="2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0405A0AA" w14:textId="77777777" w:rsidR="00B70DB7" w:rsidRPr="00E84424" w:rsidRDefault="00B70DB7" w:rsidP="00B70DB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E84424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-</w:t>
            </w:r>
          </w:p>
        </w:tc>
        <w:tc>
          <w:tcPr>
            <w:tcW w:w="337" w:type="pct"/>
            <w:gridSpan w:val="2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66F14D62" w14:textId="77777777" w:rsidR="00B70DB7" w:rsidRPr="00E84424" w:rsidRDefault="00B70DB7" w:rsidP="00B70DB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E84424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-</w:t>
            </w:r>
          </w:p>
        </w:tc>
        <w:tc>
          <w:tcPr>
            <w:tcW w:w="337" w:type="pct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2328836" w14:textId="77777777" w:rsidR="00B70DB7" w:rsidRPr="00E84424" w:rsidRDefault="00B70DB7" w:rsidP="00B70DB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E84424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-</w:t>
            </w:r>
          </w:p>
        </w:tc>
        <w:tc>
          <w:tcPr>
            <w:tcW w:w="337" w:type="pct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7A050C3" w14:textId="77777777" w:rsidR="00B70DB7" w:rsidRPr="00E84424" w:rsidRDefault="00B70DB7" w:rsidP="00B70DB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E84424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-</w:t>
            </w:r>
          </w:p>
        </w:tc>
        <w:tc>
          <w:tcPr>
            <w:tcW w:w="337" w:type="pct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C473E2D" w14:textId="77777777" w:rsidR="00B70DB7" w:rsidRPr="00E84424" w:rsidRDefault="00B70DB7" w:rsidP="00B70DB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E84424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-</w:t>
            </w:r>
          </w:p>
        </w:tc>
        <w:tc>
          <w:tcPr>
            <w:tcW w:w="337" w:type="pct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4292F92" w14:textId="77777777" w:rsidR="00B70DB7" w:rsidRPr="00E84424" w:rsidRDefault="00B70DB7" w:rsidP="00B70DB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E84424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-</w:t>
            </w:r>
          </w:p>
        </w:tc>
        <w:tc>
          <w:tcPr>
            <w:tcW w:w="342" w:type="pct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B12CB1B" w14:textId="77777777" w:rsidR="00B70DB7" w:rsidRPr="00E84424" w:rsidRDefault="00B70DB7" w:rsidP="00B70DB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E84424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-</w:t>
            </w:r>
          </w:p>
        </w:tc>
        <w:tc>
          <w:tcPr>
            <w:tcW w:w="360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B06A733" w14:textId="77777777" w:rsidR="00B70DB7" w:rsidRPr="00E84424" w:rsidRDefault="00B70DB7" w:rsidP="00B70DB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E84424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-</w:t>
            </w:r>
          </w:p>
        </w:tc>
        <w:tc>
          <w:tcPr>
            <w:tcW w:w="358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9490195" w14:textId="77777777" w:rsidR="00B70DB7" w:rsidRPr="00E84424" w:rsidRDefault="00B70DB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</w:tr>
      <w:tr w:rsidR="00B70DB7" w:rsidRPr="00E84424" w14:paraId="652B22FC" w14:textId="77777777" w:rsidTr="00611A8C">
        <w:tc>
          <w:tcPr>
            <w:tcW w:w="595" w:type="pct"/>
            <w:tcBorders>
              <w:bottom w:val="nil"/>
            </w:tcBorders>
          </w:tcPr>
          <w:p w14:paraId="2AE4C9BD" w14:textId="77777777" w:rsidR="00B70DB7" w:rsidRPr="00E84424" w:rsidRDefault="00B70DB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85"/>
              <w:rPr>
                <w:rFonts w:ascii="Browallia New" w:eastAsia="Arial Unicode MS" w:hAnsi="Browallia New" w:cs="Browallia New"/>
              </w:rPr>
            </w:pPr>
            <w:r w:rsidRPr="00E84424">
              <w:rPr>
                <w:rFonts w:ascii="Browallia New" w:eastAsia="Arial Unicode MS" w:hAnsi="Browallia New" w:cs="Browallia New"/>
                <w:cs/>
              </w:rPr>
              <w:t>ราคาตามบัญชี สุทธิ</w:t>
            </w:r>
          </w:p>
        </w:tc>
        <w:tc>
          <w:tcPr>
            <w:tcW w:w="314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61C1EC5" w14:textId="6B00737F" w:rsidR="00B70DB7" w:rsidRPr="00E84424" w:rsidRDefault="00B70DB7" w:rsidP="00B70DB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E84424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 xml:space="preserve"> </w:t>
            </w:r>
            <w:r w:rsidR="00CF1017" w:rsidRPr="00CF1017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7</w:t>
            </w:r>
            <w:r w:rsidRPr="00E84424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,</w:t>
            </w:r>
            <w:r w:rsidR="00CF1017" w:rsidRPr="00CF1017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339</w:t>
            </w:r>
            <w:r w:rsidRPr="00E84424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 xml:space="preserve"> </w:t>
            </w:r>
          </w:p>
        </w:tc>
        <w:tc>
          <w:tcPr>
            <w:tcW w:w="337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FD52D81" w14:textId="7D9FABAF" w:rsidR="00B70DB7" w:rsidRPr="00E84424" w:rsidRDefault="00B70DB7" w:rsidP="00B70DB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E84424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 xml:space="preserve"> </w:t>
            </w:r>
            <w:r w:rsidR="00CF1017" w:rsidRPr="00CF1017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3</w:t>
            </w:r>
            <w:r w:rsidRPr="00E84424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,</w:t>
            </w:r>
            <w:r w:rsidR="00CF1017" w:rsidRPr="00CF1017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101</w:t>
            </w:r>
            <w:r w:rsidRPr="00E84424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 xml:space="preserve"> </w:t>
            </w:r>
          </w:p>
        </w:tc>
        <w:tc>
          <w:tcPr>
            <w:tcW w:w="33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03F81B5" w14:textId="101A1B41" w:rsidR="00B70DB7" w:rsidRPr="00E84424" w:rsidRDefault="00B70DB7" w:rsidP="00B70DB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E84424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 xml:space="preserve"> </w:t>
            </w:r>
            <w:r w:rsidR="00CF1017" w:rsidRPr="00CF1017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172</w:t>
            </w:r>
            <w:r w:rsidRPr="00E84424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 xml:space="preserve"> </w:t>
            </w:r>
          </w:p>
        </w:tc>
        <w:tc>
          <w:tcPr>
            <w:tcW w:w="33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F5FE069" w14:textId="53C21D2D" w:rsidR="00B70DB7" w:rsidRPr="00E84424" w:rsidRDefault="00B70DB7" w:rsidP="00B70DB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E84424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 xml:space="preserve"> </w:t>
            </w:r>
            <w:r w:rsidR="00CF1017" w:rsidRPr="00CF1017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29</w:t>
            </w:r>
            <w:r w:rsidRPr="00E84424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,</w:t>
            </w:r>
            <w:r w:rsidR="00CF1017" w:rsidRPr="00CF1017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009</w:t>
            </w:r>
            <w:r w:rsidRPr="00E84424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 xml:space="preserve"> </w:t>
            </w:r>
          </w:p>
        </w:tc>
        <w:tc>
          <w:tcPr>
            <w:tcW w:w="337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C30E5F4" w14:textId="38EEFF76" w:rsidR="00B70DB7" w:rsidRPr="00E84424" w:rsidRDefault="00B70DB7" w:rsidP="00B70DB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E84424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 xml:space="preserve"> </w:t>
            </w:r>
            <w:r w:rsidR="00CF1017" w:rsidRPr="00CF1017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16</w:t>
            </w:r>
            <w:r w:rsidRPr="00E84424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,</w:t>
            </w:r>
            <w:r w:rsidR="00CF1017" w:rsidRPr="00CF1017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125</w:t>
            </w:r>
            <w:r w:rsidRPr="00E84424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 xml:space="preserve"> </w:t>
            </w:r>
          </w:p>
        </w:tc>
        <w:tc>
          <w:tcPr>
            <w:tcW w:w="337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AF271E5" w14:textId="69417403" w:rsidR="00B70DB7" w:rsidRPr="00E84424" w:rsidRDefault="00B70DB7" w:rsidP="00B70DB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E84424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 xml:space="preserve"> </w:t>
            </w:r>
            <w:r w:rsidR="00CF1017" w:rsidRPr="00CF1017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10</w:t>
            </w:r>
            <w:r w:rsidRPr="00E84424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,</w:t>
            </w:r>
            <w:r w:rsidR="00CF1017" w:rsidRPr="00CF1017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186</w:t>
            </w:r>
            <w:r w:rsidRPr="00E84424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 xml:space="preserve"> </w:t>
            </w:r>
          </w:p>
        </w:tc>
        <w:tc>
          <w:tcPr>
            <w:tcW w:w="337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2083721" w14:textId="276FC231" w:rsidR="00B70DB7" w:rsidRPr="00E84424" w:rsidRDefault="00B70DB7" w:rsidP="00B70DB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E84424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 xml:space="preserve"> </w:t>
            </w:r>
            <w:r w:rsidR="00CF1017" w:rsidRPr="00CF1017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16</w:t>
            </w:r>
            <w:r w:rsidRPr="00E84424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 xml:space="preserve"> </w:t>
            </w:r>
          </w:p>
        </w:tc>
        <w:tc>
          <w:tcPr>
            <w:tcW w:w="337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037DE22" w14:textId="0FB39EB1" w:rsidR="00B70DB7" w:rsidRPr="00E84424" w:rsidRDefault="00B70DB7" w:rsidP="00B70DB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E84424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 xml:space="preserve"> </w:t>
            </w:r>
            <w:r w:rsidR="00CF1017" w:rsidRPr="00CF1017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2</w:t>
            </w:r>
            <w:r w:rsidRPr="00E84424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,</w:t>
            </w:r>
            <w:r w:rsidR="00CF1017" w:rsidRPr="00CF1017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912</w:t>
            </w:r>
            <w:r w:rsidRPr="00E84424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 xml:space="preserve"> </w:t>
            </w:r>
          </w:p>
        </w:tc>
        <w:tc>
          <w:tcPr>
            <w:tcW w:w="337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A517C78" w14:textId="77777777" w:rsidR="00B70DB7" w:rsidRPr="00E84424" w:rsidRDefault="00B70DB7" w:rsidP="00B70DB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E84424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 xml:space="preserve"> -   </w:t>
            </w:r>
          </w:p>
        </w:tc>
        <w:tc>
          <w:tcPr>
            <w:tcW w:w="337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320D153" w14:textId="161926D5" w:rsidR="00B70DB7" w:rsidRPr="00E84424" w:rsidRDefault="00B70DB7" w:rsidP="00B70DB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E84424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 xml:space="preserve"> </w:t>
            </w:r>
            <w:r w:rsidR="00CF1017" w:rsidRPr="00CF1017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188</w:t>
            </w:r>
            <w:r w:rsidRPr="00E84424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 xml:space="preserve"> </w:t>
            </w:r>
          </w:p>
        </w:tc>
        <w:tc>
          <w:tcPr>
            <w:tcW w:w="342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D0B2CCD" w14:textId="632EFF74" w:rsidR="00B70DB7" w:rsidRPr="00E84424" w:rsidRDefault="00B70DB7" w:rsidP="00B70DB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E84424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 xml:space="preserve"> </w:t>
            </w:r>
            <w:r w:rsidR="00CF1017" w:rsidRPr="00CF1017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3</w:t>
            </w:r>
            <w:r w:rsidRPr="00E84424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 xml:space="preserve"> </w:t>
            </w:r>
          </w:p>
        </w:tc>
        <w:tc>
          <w:tcPr>
            <w:tcW w:w="36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0C29189" w14:textId="5AD5E586" w:rsidR="00B70DB7" w:rsidRPr="00E84424" w:rsidRDefault="00B70DB7" w:rsidP="00B70DB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  <w:r w:rsidRPr="00E84424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 xml:space="preserve"> </w:t>
            </w:r>
            <w:r w:rsidR="00CF1017" w:rsidRPr="00CF1017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76</w:t>
            </w:r>
            <w:r w:rsidRPr="00E84424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,</w:t>
            </w:r>
            <w:r w:rsidR="00CF1017" w:rsidRPr="00CF1017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>174</w:t>
            </w:r>
            <w:r w:rsidRPr="00E84424"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  <w:t xml:space="preserve"> </w:t>
            </w:r>
          </w:p>
        </w:tc>
        <w:tc>
          <w:tcPr>
            <w:tcW w:w="35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355FF2D" w14:textId="58AE6713" w:rsidR="00B70DB7" w:rsidRPr="00E84424" w:rsidRDefault="00CF101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lang w:val="en-GB"/>
              </w:rPr>
              <w:t>145</w:t>
            </w:r>
            <w:r w:rsidR="00B70DB7" w:rsidRPr="00E84424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lang w:val="en-GB"/>
              </w:rPr>
              <w:t>225</w:t>
            </w:r>
          </w:p>
        </w:tc>
      </w:tr>
    </w:tbl>
    <w:p w14:paraId="17F10FB6" w14:textId="77777777" w:rsidR="00993840" w:rsidRPr="00E84424" w:rsidRDefault="00993840" w:rsidP="009938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eastAsia="Arial Unicode MS" w:hAnsi="Browallia New" w:cs="Browallia New"/>
          <w:sz w:val="26"/>
          <w:szCs w:val="26"/>
          <w:highlight w:val="yellow"/>
        </w:rPr>
      </w:pPr>
    </w:p>
    <w:p w14:paraId="15F46AB9" w14:textId="77777777" w:rsidR="00993840" w:rsidRPr="00E84424" w:rsidRDefault="00993840" w:rsidP="009938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eastAsia="Arial Unicode MS" w:hAnsi="Browallia New" w:cs="Browallia New"/>
          <w:sz w:val="26"/>
          <w:szCs w:val="26"/>
          <w:highlight w:val="yellow"/>
        </w:rPr>
      </w:pPr>
      <w:r w:rsidRPr="00E84424">
        <w:rPr>
          <w:rFonts w:ascii="Browallia New" w:eastAsia="Arial Unicode MS" w:hAnsi="Browallia New" w:cs="Browallia New"/>
          <w:sz w:val="26"/>
          <w:szCs w:val="26"/>
          <w:highlight w:val="yellow"/>
        </w:rPr>
        <w:br w:type="page"/>
      </w:r>
    </w:p>
    <w:p w14:paraId="5CAEF81F" w14:textId="00FCC724" w:rsidR="00993840" w:rsidRPr="00E84424" w:rsidRDefault="00993840" w:rsidP="009938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eastAsia="Arial Unicode MS" w:hAnsi="Browallia New" w:cs="Browallia New"/>
          <w:sz w:val="26"/>
          <w:szCs w:val="26"/>
          <w:highlight w:val="yellow"/>
        </w:rPr>
      </w:pPr>
    </w:p>
    <w:tbl>
      <w:tblPr>
        <w:tblW w:w="15677" w:type="dxa"/>
        <w:tblLook w:val="01E0" w:firstRow="1" w:lastRow="1" w:firstColumn="1" w:lastColumn="1" w:noHBand="0" w:noVBand="0"/>
      </w:tblPr>
      <w:tblGrid>
        <w:gridCol w:w="3888"/>
        <w:gridCol w:w="1259"/>
        <w:gridCol w:w="1350"/>
        <w:gridCol w:w="1531"/>
        <w:gridCol w:w="1797"/>
        <w:gridCol w:w="1800"/>
        <w:gridCol w:w="1260"/>
        <w:gridCol w:w="1350"/>
        <w:gridCol w:w="1442"/>
      </w:tblGrid>
      <w:tr w:rsidR="00B70DB7" w:rsidRPr="00E84424" w14:paraId="2141CFF3" w14:textId="77777777" w:rsidTr="00783382">
        <w:tc>
          <w:tcPr>
            <w:tcW w:w="3888" w:type="dxa"/>
          </w:tcPr>
          <w:p w14:paraId="7B77B4FC" w14:textId="77777777" w:rsidR="00B70DB7" w:rsidRPr="00E84424" w:rsidRDefault="00B70DB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rPr>
                <w:rFonts w:ascii="Browallia New" w:eastAsia="Arial Unicode MS" w:hAnsi="Browallia New" w:cs="Browalli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1789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3A671FF5" w14:textId="77777777" w:rsidR="00B70DB7" w:rsidRPr="00E84424" w:rsidRDefault="00B70DB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8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B70DB7" w:rsidRPr="00E84424" w14:paraId="4515D218" w14:textId="77777777" w:rsidTr="00783382">
        <w:tc>
          <w:tcPr>
            <w:tcW w:w="3888" w:type="dxa"/>
          </w:tcPr>
          <w:p w14:paraId="74D35DDD" w14:textId="77777777" w:rsidR="00B70DB7" w:rsidRPr="00E84424" w:rsidRDefault="00B70DB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  <w:vAlign w:val="center"/>
          </w:tcPr>
          <w:p w14:paraId="6BC4D727" w14:textId="77777777" w:rsidR="00B70DB7" w:rsidRPr="00E84424" w:rsidRDefault="00B70DB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8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97ED459" w14:textId="77777777" w:rsidR="00B70DB7" w:rsidRPr="00E84424" w:rsidRDefault="00B70DB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8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531" w:type="dxa"/>
            <w:tcBorders>
              <w:bottom w:val="single" w:sz="4" w:space="0" w:color="auto"/>
            </w:tcBorders>
          </w:tcPr>
          <w:p w14:paraId="11A54ACD" w14:textId="77777777" w:rsidR="00B70DB7" w:rsidRPr="00E84424" w:rsidRDefault="00B70DB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8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797" w:type="dxa"/>
            <w:tcBorders>
              <w:bottom w:val="single" w:sz="4" w:space="0" w:color="auto"/>
            </w:tcBorders>
          </w:tcPr>
          <w:p w14:paraId="0D3366AE" w14:textId="77777777" w:rsidR="00B70DB7" w:rsidRPr="00E84424" w:rsidRDefault="00B70DB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8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07F6CA47" w14:textId="77777777" w:rsidR="00B70DB7" w:rsidRPr="00E84424" w:rsidRDefault="00B70DB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8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1BAA796" w14:textId="77777777" w:rsidR="00B70DB7" w:rsidRPr="00E84424" w:rsidRDefault="00B70DB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8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0BBFC43" w14:textId="77777777" w:rsidR="00B70DB7" w:rsidRPr="00E84424" w:rsidRDefault="00B70DB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8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442" w:type="dxa"/>
            <w:tcBorders>
              <w:bottom w:val="single" w:sz="4" w:space="0" w:color="auto"/>
            </w:tcBorders>
          </w:tcPr>
          <w:p w14:paraId="16C956DB" w14:textId="77777777" w:rsidR="00B70DB7" w:rsidRPr="00E84424" w:rsidRDefault="00B70DB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8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</w:tr>
      <w:tr w:rsidR="00B70DB7" w:rsidRPr="00E84424" w14:paraId="37F513AC" w14:textId="77777777" w:rsidTr="00783382">
        <w:tc>
          <w:tcPr>
            <w:tcW w:w="3888" w:type="dxa"/>
          </w:tcPr>
          <w:p w14:paraId="7129C7F2" w14:textId="77777777" w:rsidR="00B70DB7" w:rsidRPr="00E84424" w:rsidRDefault="00B70DB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rPr>
                <w:rFonts w:ascii="Browallia New" w:eastAsia="Arial Unicode MS" w:hAnsi="Browallia New" w:cs="Browalli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  <w:vAlign w:val="center"/>
          </w:tcPr>
          <w:p w14:paraId="6AE877F6" w14:textId="77777777" w:rsidR="00B70DB7" w:rsidRPr="00E84424" w:rsidRDefault="00B70DB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8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center"/>
          </w:tcPr>
          <w:p w14:paraId="734F0BAE" w14:textId="77777777" w:rsidR="00B70DB7" w:rsidRPr="00E84424" w:rsidRDefault="00B70DB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8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531" w:type="dxa"/>
            <w:tcBorders>
              <w:top w:val="single" w:sz="4" w:space="0" w:color="auto"/>
            </w:tcBorders>
            <w:vAlign w:val="center"/>
          </w:tcPr>
          <w:p w14:paraId="3A800108" w14:textId="77777777" w:rsidR="00B70DB7" w:rsidRPr="00E84424" w:rsidRDefault="00B70DB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8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797" w:type="dxa"/>
            <w:tcBorders>
              <w:top w:val="single" w:sz="4" w:space="0" w:color="auto"/>
            </w:tcBorders>
            <w:vAlign w:val="center"/>
          </w:tcPr>
          <w:p w14:paraId="5BB45C42" w14:textId="77777777" w:rsidR="00B70DB7" w:rsidRPr="00E84424" w:rsidRDefault="00B70DB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8" w:right="-48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เครื่องจักรเครื่องมือ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14:paraId="31442D57" w14:textId="77777777" w:rsidR="00B70DB7" w:rsidRPr="00E84424" w:rsidRDefault="00B70DB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8" w:right="-48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เครื่องตกแต่งติดตั้ง 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center"/>
          </w:tcPr>
          <w:p w14:paraId="1F8C2286" w14:textId="77777777" w:rsidR="00B70DB7" w:rsidRPr="00E84424" w:rsidRDefault="00B70DB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8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center"/>
          </w:tcPr>
          <w:p w14:paraId="5E151FD5" w14:textId="77777777" w:rsidR="00B70DB7" w:rsidRPr="00E84424" w:rsidRDefault="00B70DB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8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442" w:type="dxa"/>
            <w:tcBorders>
              <w:top w:val="single" w:sz="4" w:space="0" w:color="auto"/>
            </w:tcBorders>
            <w:vAlign w:val="center"/>
          </w:tcPr>
          <w:p w14:paraId="6B730E36" w14:textId="77777777" w:rsidR="00B70DB7" w:rsidRPr="00E84424" w:rsidRDefault="00B70DB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8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B70DB7" w:rsidRPr="00E84424" w14:paraId="3418ADC7" w14:textId="77777777" w:rsidTr="00783382">
        <w:tc>
          <w:tcPr>
            <w:tcW w:w="3888" w:type="dxa"/>
          </w:tcPr>
          <w:p w14:paraId="5000703F" w14:textId="77777777" w:rsidR="00B70DB7" w:rsidRPr="00E84424" w:rsidRDefault="00B70DB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rPr>
                <w:rFonts w:ascii="Browallia New" w:eastAsia="Arial Unicode MS" w:hAnsi="Browallia New" w:cs="Browalli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59" w:type="dxa"/>
            <w:vAlign w:val="center"/>
          </w:tcPr>
          <w:p w14:paraId="3BDEF4A8" w14:textId="77777777" w:rsidR="00B70DB7" w:rsidRPr="00E84424" w:rsidRDefault="00B70DB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8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vAlign w:val="center"/>
          </w:tcPr>
          <w:p w14:paraId="735CADB7" w14:textId="77777777" w:rsidR="00B70DB7" w:rsidRPr="00E84424" w:rsidRDefault="00B70DB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8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531" w:type="dxa"/>
            <w:vAlign w:val="center"/>
          </w:tcPr>
          <w:p w14:paraId="458139C5" w14:textId="77777777" w:rsidR="00B70DB7" w:rsidRPr="00E84424" w:rsidRDefault="00B70DB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48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โรงกลั่นน้ำมัน</w:t>
            </w:r>
          </w:p>
        </w:tc>
        <w:tc>
          <w:tcPr>
            <w:tcW w:w="1797" w:type="dxa"/>
            <w:vAlign w:val="center"/>
          </w:tcPr>
          <w:p w14:paraId="099210D0" w14:textId="77777777" w:rsidR="00B70DB7" w:rsidRPr="00E84424" w:rsidRDefault="00B70DB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8" w:right="-48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และอุปกรณ์</w:t>
            </w:r>
          </w:p>
        </w:tc>
        <w:tc>
          <w:tcPr>
            <w:tcW w:w="1800" w:type="dxa"/>
            <w:vAlign w:val="center"/>
          </w:tcPr>
          <w:p w14:paraId="439BB1A9" w14:textId="77777777" w:rsidR="00B70DB7" w:rsidRPr="00E84424" w:rsidRDefault="00B70DB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8" w:right="-48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เครื่องใช้สำนักงาน</w:t>
            </w:r>
          </w:p>
        </w:tc>
        <w:tc>
          <w:tcPr>
            <w:tcW w:w="1260" w:type="dxa"/>
            <w:vAlign w:val="center"/>
          </w:tcPr>
          <w:p w14:paraId="46FB7FC7" w14:textId="77777777" w:rsidR="00B70DB7" w:rsidRPr="00E84424" w:rsidRDefault="00B70DB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8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vAlign w:val="center"/>
          </w:tcPr>
          <w:p w14:paraId="3961D7E6" w14:textId="77777777" w:rsidR="00B70DB7" w:rsidRPr="00E84424" w:rsidRDefault="00B70DB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8" w:right="-48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ระหว่าง</w:t>
            </w:r>
          </w:p>
        </w:tc>
        <w:tc>
          <w:tcPr>
            <w:tcW w:w="1442" w:type="dxa"/>
            <w:vAlign w:val="center"/>
          </w:tcPr>
          <w:p w14:paraId="79A46DE4" w14:textId="77777777" w:rsidR="00B70DB7" w:rsidRPr="00E84424" w:rsidRDefault="00B70DB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8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B70DB7" w:rsidRPr="00E84424" w14:paraId="7376CE48" w14:textId="77777777" w:rsidTr="00783382">
        <w:tc>
          <w:tcPr>
            <w:tcW w:w="3888" w:type="dxa"/>
          </w:tcPr>
          <w:p w14:paraId="31CF7F24" w14:textId="77777777" w:rsidR="00B70DB7" w:rsidRPr="00E84424" w:rsidRDefault="00B70DB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rPr>
                <w:rFonts w:ascii="Browallia New" w:eastAsia="Arial Unicode MS" w:hAnsi="Browallia New" w:cs="Browalli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59" w:type="dxa"/>
            <w:vAlign w:val="center"/>
          </w:tcPr>
          <w:p w14:paraId="004D4560" w14:textId="77777777" w:rsidR="00B70DB7" w:rsidRPr="00E84424" w:rsidRDefault="00B70DB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8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ที่ดิน</w:t>
            </w:r>
          </w:p>
        </w:tc>
        <w:tc>
          <w:tcPr>
            <w:tcW w:w="1350" w:type="dxa"/>
            <w:vAlign w:val="center"/>
          </w:tcPr>
          <w:p w14:paraId="2F6B1751" w14:textId="77777777" w:rsidR="00B70DB7" w:rsidRPr="00E84424" w:rsidRDefault="00B70DB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8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อาคาร</w:t>
            </w:r>
          </w:p>
        </w:tc>
        <w:tc>
          <w:tcPr>
            <w:tcW w:w="1531" w:type="dxa"/>
            <w:vAlign w:val="center"/>
          </w:tcPr>
          <w:p w14:paraId="3A6A550C" w14:textId="77777777" w:rsidR="00B70DB7" w:rsidRPr="00E84424" w:rsidRDefault="00B70DB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48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และอุปกรณ์</w:t>
            </w:r>
          </w:p>
        </w:tc>
        <w:tc>
          <w:tcPr>
            <w:tcW w:w="1797" w:type="dxa"/>
            <w:vAlign w:val="center"/>
          </w:tcPr>
          <w:p w14:paraId="1C4D6E53" w14:textId="77777777" w:rsidR="00B70DB7" w:rsidRPr="00E84424" w:rsidRDefault="00B70DB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8" w:right="-48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โรงงาน</w:t>
            </w:r>
          </w:p>
        </w:tc>
        <w:tc>
          <w:tcPr>
            <w:tcW w:w="1800" w:type="dxa"/>
            <w:vAlign w:val="center"/>
          </w:tcPr>
          <w:p w14:paraId="618E2C22" w14:textId="77777777" w:rsidR="00B70DB7" w:rsidRPr="00E84424" w:rsidRDefault="00B70DB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8" w:right="-48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และอื่นๆ</w:t>
            </w:r>
          </w:p>
        </w:tc>
        <w:tc>
          <w:tcPr>
            <w:tcW w:w="1260" w:type="dxa"/>
            <w:vAlign w:val="center"/>
          </w:tcPr>
          <w:p w14:paraId="26400738" w14:textId="77777777" w:rsidR="00B70DB7" w:rsidRPr="00E84424" w:rsidRDefault="00B70DB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8" w:right="-48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350" w:type="dxa"/>
            <w:vAlign w:val="center"/>
          </w:tcPr>
          <w:p w14:paraId="0161B448" w14:textId="77777777" w:rsidR="00B70DB7" w:rsidRPr="00E84424" w:rsidRDefault="00B70DB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8" w:right="-48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ก่อสร้าง</w:t>
            </w:r>
          </w:p>
        </w:tc>
        <w:tc>
          <w:tcPr>
            <w:tcW w:w="1442" w:type="dxa"/>
            <w:vAlign w:val="center"/>
          </w:tcPr>
          <w:p w14:paraId="1C4DE5D5" w14:textId="77777777" w:rsidR="00B70DB7" w:rsidRPr="00E84424" w:rsidRDefault="00B70DB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8" w:right="-48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B70DB7" w:rsidRPr="00E84424" w14:paraId="319541F1" w14:textId="77777777" w:rsidTr="00783382">
        <w:tc>
          <w:tcPr>
            <w:tcW w:w="3888" w:type="dxa"/>
          </w:tcPr>
          <w:p w14:paraId="2FD48473" w14:textId="77777777" w:rsidR="00B70DB7" w:rsidRPr="00E84424" w:rsidRDefault="00B70DB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6E9FB62" w14:textId="77777777" w:rsidR="00B70DB7" w:rsidRPr="00E84424" w:rsidRDefault="00B70DB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8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95D9CA4" w14:textId="77777777" w:rsidR="00B70DB7" w:rsidRPr="00E84424" w:rsidRDefault="00B70DB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8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53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74F28B3" w14:textId="77777777" w:rsidR="00B70DB7" w:rsidRPr="00E84424" w:rsidRDefault="00B70DB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8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79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2D95529" w14:textId="77777777" w:rsidR="00B70DB7" w:rsidRPr="00E84424" w:rsidRDefault="00B70DB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8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6A4E2BB" w14:textId="77777777" w:rsidR="00B70DB7" w:rsidRPr="00E84424" w:rsidRDefault="00B70DB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8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E9AFBCD" w14:textId="77777777" w:rsidR="00B70DB7" w:rsidRPr="00E84424" w:rsidRDefault="00B70DB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8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ABA8F1C" w14:textId="77777777" w:rsidR="00B70DB7" w:rsidRPr="00E84424" w:rsidRDefault="00B70DB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8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2110263" w14:textId="77777777" w:rsidR="00B70DB7" w:rsidRPr="00E84424" w:rsidRDefault="00B70DB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8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B70DB7" w:rsidRPr="00E84424" w14:paraId="23F822EF" w14:textId="77777777" w:rsidTr="00783382">
        <w:tc>
          <w:tcPr>
            <w:tcW w:w="3888" w:type="dxa"/>
          </w:tcPr>
          <w:p w14:paraId="460F9A4F" w14:textId="50D120B7" w:rsidR="00B70DB7" w:rsidRPr="00E84424" w:rsidRDefault="00B70DB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CF1017" w:rsidRPr="00CF101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1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มกราคม พ.ศ.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color w:val="7030A0"/>
                <w:sz w:val="24"/>
                <w:szCs w:val="24"/>
                <w:cs/>
                <w:lang w:val="en-GB"/>
              </w:rPr>
              <w:t xml:space="preserve"> </w:t>
            </w:r>
            <w:r w:rsidR="00CF1017" w:rsidRPr="00CF101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  <w:tc>
          <w:tcPr>
            <w:tcW w:w="1259" w:type="dxa"/>
            <w:shd w:val="clear" w:color="auto" w:fill="auto"/>
          </w:tcPr>
          <w:p w14:paraId="5F9FA7C8" w14:textId="77777777" w:rsidR="00B70DB7" w:rsidRPr="00E84424" w:rsidRDefault="00B70DB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  <w:shd w:val="clear" w:color="auto" w:fill="auto"/>
          </w:tcPr>
          <w:p w14:paraId="0AF490C1" w14:textId="77777777" w:rsidR="00B70DB7" w:rsidRPr="00E84424" w:rsidRDefault="00B70DB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531" w:type="dxa"/>
            <w:shd w:val="clear" w:color="auto" w:fill="auto"/>
          </w:tcPr>
          <w:p w14:paraId="63620192" w14:textId="77777777" w:rsidR="00B70DB7" w:rsidRPr="00E84424" w:rsidRDefault="00B70DB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797" w:type="dxa"/>
            <w:shd w:val="clear" w:color="auto" w:fill="auto"/>
          </w:tcPr>
          <w:p w14:paraId="41E3267D" w14:textId="77777777" w:rsidR="00B70DB7" w:rsidRPr="00E84424" w:rsidRDefault="00B70DB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 w:hanging="1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800" w:type="dxa"/>
            <w:shd w:val="clear" w:color="auto" w:fill="auto"/>
          </w:tcPr>
          <w:p w14:paraId="42486B31" w14:textId="77777777" w:rsidR="00B70DB7" w:rsidRPr="00E84424" w:rsidRDefault="00B70DB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 w:firstLine="6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14:paraId="6F451236" w14:textId="77777777" w:rsidR="00B70DB7" w:rsidRPr="00E84424" w:rsidRDefault="00B70DB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  <w:shd w:val="clear" w:color="auto" w:fill="auto"/>
          </w:tcPr>
          <w:p w14:paraId="47D89289" w14:textId="77777777" w:rsidR="00B70DB7" w:rsidRPr="00E84424" w:rsidRDefault="00B70DB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42" w:type="dxa"/>
            <w:shd w:val="clear" w:color="auto" w:fill="auto"/>
          </w:tcPr>
          <w:p w14:paraId="5A7A616B" w14:textId="77777777" w:rsidR="00B70DB7" w:rsidRPr="00E84424" w:rsidRDefault="00B70DB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</w:tr>
      <w:tr w:rsidR="00B70DB7" w:rsidRPr="00E84424" w14:paraId="2CC53990" w14:textId="77777777" w:rsidTr="00783382">
        <w:tc>
          <w:tcPr>
            <w:tcW w:w="3888" w:type="dxa"/>
          </w:tcPr>
          <w:p w14:paraId="0160F53B" w14:textId="77777777" w:rsidR="00B70DB7" w:rsidRPr="00E84424" w:rsidRDefault="00B70DB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E84424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259" w:type="dxa"/>
            <w:shd w:val="clear" w:color="auto" w:fill="auto"/>
          </w:tcPr>
          <w:p w14:paraId="7FAC9A11" w14:textId="7E65BB84" w:rsidR="00B70DB7" w:rsidRPr="00E84424" w:rsidRDefault="00CF101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</w:t>
            </w:r>
            <w:r w:rsidR="00B70DB7" w:rsidRPr="00E8442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154</w:t>
            </w:r>
          </w:p>
        </w:tc>
        <w:tc>
          <w:tcPr>
            <w:tcW w:w="1350" w:type="dxa"/>
            <w:shd w:val="clear" w:color="auto" w:fill="auto"/>
          </w:tcPr>
          <w:p w14:paraId="1B9F82E1" w14:textId="1B70D3C5" w:rsidR="00B70DB7" w:rsidRPr="00E84424" w:rsidRDefault="00CF101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B70DB7" w:rsidRPr="00E8442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439</w:t>
            </w:r>
          </w:p>
        </w:tc>
        <w:tc>
          <w:tcPr>
            <w:tcW w:w="1531" w:type="dxa"/>
            <w:shd w:val="clear" w:color="auto" w:fill="auto"/>
          </w:tcPr>
          <w:p w14:paraId="516CA4C4" w14:textId="05CFAE4A" w:rsidR="00B70DB7" w:rsidRPr="00E84424" w:rsidRDefault="00CF101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96</w:t>
            </w:r>
            <w:r w:rsidR="00B70DB7" w:rsidRPr="00E8442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535</w:t>
            </w:r>
          </w:p>
        </w:tc>
        <w:tc>
          <w:tcPr>
            <w:tcW w:w="1797" w:type="dxa"/>
            <w:shd w:val="clear" w:color="auto" w:fill="auto"/>
          </w:tcPr>
          <w:p w14:paraId="4FF9C16D" w14:textId="6124E264" w:rsidR="00B70DB7" w:rsidRPr="00E84424" w:rsidRDefault="00CF101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 w:hanging="1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B70DB7" w:rsidRPr="00E8442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284</w:t>
            </w:r>
          </w:p>
        </w:tc>
        <w:tc>
          <w:tcPr>
            <w:tcW w:w="1800" w:type="dxa"/>
            <w:shd w:val="clear" w:color="auto" w:fill="auto"/>
          </w:tcPr>
          <w:p w14:paraId="3B7E64B7" w14:textId="71C5F377" w:rsidR="00B70DB7" w:rsidRPr="00E84424" w:rsidRDefault="00CF101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 w:firstLine="6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572</w:t>
            </w:r>
          </w:p>
        </w:tc>
        <w:tc>
          <w:tcPr>
            <w:tcW w:w="1260" w:type="dxa"/>
            <w:shd w:val="clear" w:color="auto" w:fill="auto"/>
          </w:tcPr>
          <w:p w14:paraId="7AEA8C74" w14:textId="79E61645" w:rsidR="00B70DB7" w:rsidRPr="00E84424" w:rsidRDefault="00CF101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</w:t>
            </w:r>
          </w:p>
        </w:tc>
        <w:tc>
          <w:tcPr>
            <w:tcW w:w="1350" w:type="dxa"/>
            <w:shd w:val="clear" w:color="auto" w:fill="auto"/>
          </w:tcPr>
          <w:p w14:paraId="131B4564" w14:textId="7084B4DB" w:rsidR="00B70DB7" w:rsidRPr="00E84424" w:rsidRDefault="00CF101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10</w:t>
            </w:r>
            <w:r w:rsidR="00B70DB7" w:rsidRPr="00E8442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615</w:t>
            </w:r>
          </w:p>
        </w:tc>
        <w:tc>
          <w:tcPr>
            <w:tcW w:w="1442" w:type="dxa"/>
            <w:shd w:val="clear" w:color="auto" w:fill="auto"/>
          </w:tcPr>
          <w:p w14:paraId="1841BB90" w14:textId="64A54EB0" w:rsidR="00B70DB7" w:rsidRPr="00E84424" w:rsidRDefault="00CF101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114</w:t>
            </w:r>
            <w:r w:rsidR="00B70DB7" w:rsidRPr="00E8442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603</w:t>
            </w:r>
          </w:p>
        </w:tc>
      </w:tr>
      <w:tr w:rsidR="00B70DB7" w:rsidRPr="00E84424" w14:paraId="069F0B01" w14:textId="77777777" w:rsidTr="00783382">
        <w:tc>
          <w:tcPr>
            <w:tcW w:w="3888" w:type="dxa"/>
          </w:tcPr>
          <w:p w14:paraId="253E1046" w14:textId="77777777" w:rsidR="00B70DB7" w:rsidRPr="00E84424" w:rsidRDefault="00B70DB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84424">
              <w:rPr>
                <w:rFonts w:ascii="Browallia New" w:eastAsia="Arial Unicode MS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E84424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 </w:t>
            </w:r>
            <w:r w:rsidRPr="00E84424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</w:t>
            </w:r>
            <w:r w:rsidRPr="00E84424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1259" w:type="dxa"/>
            <w:tcBorders>
              <w:bottom w:val="single" w:sz="4" w:space="0" w:color="auto"/>
            </w:tcBorders>
            <w:shd w:val="clear" w:color="auto" w:fill="auto"/>
          </w:tcPr>
          <w:p w14:paraId="5903016E" w14:textId="77777777" w:rsidR="00B70DB7" w:rsidRPr="00E84424" w:rsidRDefault="00B70DB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635AB50C" w14:textId="34F45118" w:rsidR="00B70DB7" w:rsidRPr="00E84424" w:rsidRDefault="00B70DB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708</w:t>
            </w:r>
            <w:r w:rsidRPr="00E8442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</w:tcPr>
          <w:p w14:paraId="29E07044" w14:textId="4496D7E3" w:rsidR="00B70DB7" w:rsidRPr="00E84424" w:rsidRDefault="00B70DB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72</w:t>
            </w:r>
            <w:r w:rsidRPr="00E8442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="00CF1017" w:rsidRPr="00CF101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381</w:t>
            </w:r>
            <w:r w:rsidRPr="00E8442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797" w:type="dxa"/>
            <w:tcBorders>
              <w:bottom w:val="single" w:sz="4" w:space="0" w:color="auto"/>
            </w:tcBorders>
            <w:shd w:val="clear" w:color="auto" w:fill="auto"/>
          </w:tcPr>
          <w:p w14:paraId="223FB18E" w14:textId="2E0774B4" w:rsidR="00B70DB7" w:rsidRPr="00E84424" w:rsidRDefault="00B70DB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 w:hanging="1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Pr="00E8442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="00CF1017" w:rsidRPr="00CF101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093</w:t>
            </w:r>
            <w:r w:rsidRPr="00E8442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008B47B1" w14:textId="39789454" w:rsidR="00B70DB7" w:rsidRPr="00E84424" w:rsidRDefault="00B70DB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 w:firstLine="6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427</w:t>
            </w:r>
            <w:r w:rsidRPr="00E8442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7A4A0021" w14:textId="3B5A14F8" w:rsidR="00B70DB7" w:rsidRPr="00E84424" w:rsidRDefault="00B70DB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</w:t>
            </w:r>
            <w:r w:rsidRPr="00E8442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03F3DFFD" w14:textId="77777777" w:rsidR="00B70DB7" w:rsidRPr="00E84424" w:rsidRDefault="00B70DB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shd w:val="clear" w:color="auto" w:fill="auto"/>
          </w:tcPr>
          <w:p w14:paraId="3DE49E70" w14:textId="4ACB9A06" w:rsidR="00B70DB7" w:rsidRPr="00E84424" w:rsidRDefault="00B70DB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 w:firstLine="6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74</w:t>
            </w:r>
            <w:r w:rsidRPr="00E8442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="00CF1017" w:rsidRPr="00CF101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613</w:t>
            </w:r>
            <w:r w:rsidRPr="00E8442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B70DB7" w:rsidRPr="00E84424" w14:paraId="27BC686A" w14:textId="77777777" w:rsidTr="00783382">
        <w:tc>
          <w:tcPr>
            <w:tcW w:w="3888" w:type="dxa"/>
          </w:tcPr>
          <w:p w14:paraId="1E75D073" w14:textId="77777777" w:rsidR="00B70DB7" w:rsidRPr="00E84424" w:rsidRDefault="00B70DB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84424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ราคาตามบัญชี สุทธิ</w:t>
            </w: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CA9043" w14:textId="13318745" w:rsidR="00B70DB7" w:rsidRPr="00E84424" w:rsidRDefault="00CF101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</w:t>
            </w:r>
            <w:r w:rsidR="00B70DB7" w:rsidRPr="00E8442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154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0D34ED" w14:textId="6A763759" w:rsidR="00B70DB7" w:rsidRPr="00E84424" w:rsidRDefault="00CF101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731</w:t>
            </w:r>
          </w:p>
        </w:tc>
        <w:tc>
          <w:tcPr>
            <w:tcW w:w="15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B45917" w14:textId="3BA98EBA" w:rsidR="00B70DB7" w:rsidRPr="00E84424" w:rsidRDefault="00CF101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24</w:t>
            </w:r>
            <w:r w:rsidR="00B70DB7" w:rsidRPr="00E8442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154</w:t>
            </w:r>
          </w:p>
        </w:tc>
        <w:tc>
          <w:tcPr>
            <w:tcW w:w="17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CA9DE6" w14:textId="0E191541" w:rsidR="00B70DB7" w:rsidRPr="00E84424" w:rsidRDefault="00CF101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191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185286" w14:textId="7A885581" w:rsidR="00B70DB7" w:rsidRPr="00E84424" w:rsidRDefault="00CF101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 w:firstLine="6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145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22D3F2" w14:textId="77777777" w:rsidR="00B70DB7" w:rsidRPr="00E84424" w:rsidRDefault="00B70DB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29A8A8" w14:textId="529C8025" w:rsidR="00B70DB7" w:rsidRPr="00E84424" w:rsidRDefault="00CF101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10</w:t>
            </w:r>
            <w:r w:rsidR="00B70DB7" w:rsidRPr="00E8442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615</w:t>
            </w:r>
          </w:p>
        </w:tc>
        <w:tc>
          <w:tcPr>
            <w:tcW w:w="14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380248" w14:textId="2B9421B0" w:rsidR="00B70DB7" w:rsidRPr="00E84424" w:rsidRDefault="00CF101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39</w:t>
            </w:r>
            <w:r w:rsidR="00B70DB7" w:rsidRPr="00E8442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990</w:t>
            </w:r>
          </w:p>
        </w:tc>
      </w:tr>
      <w:tr w:rsidR="00B70DB7" w:rsidRPr="00E84424" w14:paraId="39B0EB9B" w14:textId="77777777" w:rsidTr="00783382">
        <w:tc>
          <w:tcPr>
            <w:tcW w:w="3888" w:type="dxa"/>
          </w:tcPr>
          <w:p w14:paraId="01FE5F56" w14:textId="77777777" w:rsidR="00B70DB7" w:rsidRPr="00E84424" w:rsidRDefault="00B70DB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  <w:shd w:val="clear" w:color="auto" w:fill="auto"/>
          </w:tcPr>
          <w:p w14:paraId="169C1BE5" w14:textId="77777777" w:rsidR="00B70DB7" w:rsidRPr="00E84424" w:rsidRDefault="00B70DB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7DE6D5C4" w14:textId="77777777" w:rsidR="00B70DB7" w:rsidRPr="00E84424" w:rsidRDefault="00B70DB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531" w:type="dxa"/>
            <w:tcBorders>
              <w:top w:val="single" w:sz="4" w:space="0" w:color="auto"/>
            </w:tcBorders>
            <w:shd w:val="clear" w:color="auto" w:fill="auto"/>
          </w:tcPr>
          <w:p w14:paraId="1BA3AC2D" w14:textId="77777777" w:rsidR="00B70DB7" w:rsidRPr="00E84424" w:rsidRDefault="00B70DB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797" w:type="dxa"/>
            <w:tcBorders>
              <w:top w:val="single" w:sz="4" w:space="0" w:color="auto"/>
            </w:tcBorders>
            <w:shd w:val="clear" w:color="auto" w:fill="auto"/>
          </w:tcPr>
          <w:p w14:paraId="71110A71" w14:textId="77777777" w:rsidR="00B70DB7" w:rsidRPr="00E84424" w:rsidRDefault="00B70DB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</w:tcPr>
          <w:p w14:paraId="35CA97EC" w14:textId="77777777" w:rsidR="00B70DB7" w:rsidRPr="00E84424" w:rsidRDefault="00B70DB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 w:firstLine="6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383310C7" w14:textId="77777777" w:rsidR="00B70DB7" w:rsidRPr="00E84424" w:rsidRDefault="00B70DB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1A17662E" w14:textId="77777777" w:rsidR="00B70DB7" w:rsidRPr="00E84424" w:rsidRDefault="00B70DB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  <w:shd w:val="clear" w:color="auto" w:fill="auto"/>
          </w:tcPr>
          <w:p w14:paraId="0EB7BBEB" w14:textId="77777777" w:rsidR="00B70DB7" w:rsidRPr="00E84424" w:rsidRDefault="00B70DB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</w:tr>
      <w:tr w:rsidR="00B70DB7" w:rsidRPr="00E84424" w14:paraId="2757065F" w14:textId="77777777" w:rsidTr="00783382">
        <w:tc>
          <w:tcPr>
            <w:tcW w:w="3888" w:type="dxa"/>
          </w:tcPr>
          <w:p w14:paraId="534B6CDA" w14:textId="15E22D47" w:rsidR="00B70DB7" w:rsidRPr="00E84424" w:rsidRDefault="00B70DB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สำหรับปีสิ้นสุดวันที่ </w:t>
            </w:r>
            <w:r w:rsidR="00CF1017" w:rsidRPr="00CF101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 พ.ศ.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color w:val="7030A0"/>
                <w:sz w:val="24"/>
                <w:szCs w:val="24"/>
                <w:cs/>
                <w:lang w:val="en-GB"/>
              </w:rPr>
              <w:t xml:space="preserve"> </w:t>
            </w:r>
            <w:r w:rsidR="00CF1017" w:rsidRPr="00CF101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  <w:tc>
          <w:tcPr>
            <w:tcW w:w="1259" w:type="dxa"/>
            <w:shd w:val="clear" w:color="auto" w:fill="auto"/>
          </w:tcPr>
          <w:p w14:paraId="0F9BD558" w14:textId="77777777" w:rsidR="00B70DB7" w:rsidRPr="00E84424" w:rsidRDefault="00B70DB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  <w:shd w:val="clear" w:color="auto" w:fill="auto"/>
          </w:tcPr>
          <w:p w14:paraId="685444E4" w14:textId="77777777" w:rsidR="00B70DB7" w:rsidRPr="00E84424" w:rsidRDefault="00B70DB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531" w:type="dxa"/>
            <w:shd w:val="clear" w:color="auto" w:fill="auto"/>
          </w:tcPr>
          <w:p w14:paraId="03E3DA50" w14:textId="77777777" w:rsidR="00B70DB7" w:rsidRPr="00E84424" w:rsidRDefault="00B70DB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797" w:type="dxa"/>
            <w:shd w:val="clear" w:color="auto" w:fill="auto"/>
          </w:tcPr>
          <w:p w14:paraId="573AEFB9" w14:textId="77777777" w:rsidR="00B70DB7" w:rsidRPr="00E84424" w:rsidRDefault="00B70DB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800" w:type="dxa"/>
            <w:shd w:val="clear" w:color="auto" w:fill="auto"/>
          </w:tcPr>
          <w:p w14:paraId="0B0B830C" w14:textId="77777777" w:rsidR="00B70DB7" w:rsidRPr="00E84424" w:rsidRDefault="00B70DB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 w:firstLine="6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14:paraId="53AF19FB" w14:textId="77777777" w:rsidR="00B70DB7" w:rsidRPr="00E84424" w:rsidRDefault="00B70DB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  <w:shd w:val="clear" w:color="auto" w:fill="auto"/>
          </w:tcPr>
          <w:p w14:paraId="7F849BFB" w14:textId="77777777" w:rsidR="00B70DB7" w:rsidRPr="00E84424" w:rsidRDefault="00B70DB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42" w:type="dxa"/>
            <w:shd w:val="clear" w:color="auto" w:fill="auto"/>
          </w:tcPr>
          <w:p w14:paraId="1D60D84F" w14:textId="77777777" w:rsidR="00B70DB7" w:rsidRPr="00E84424" w:rsidRDefault="00B70DB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</w:tr>
      <w:tr w:rsidR="00B70DB7" w:rsidRPr="00E84424" w14:paraId="22A3AED8" w14:textId="77777777" w:rsidTr="00783382">
        <w:tc>
          <w:tcPr>
            <w:tcW w:w="3888" w:type="dxa"/>
          </w:tcPr>
          <w:p w14:paraId="509C42C7" w14:textId="77777777" w:rsidR="00B70DB7" w:rsidRPr="00E84424" w:rsidRDefault="00B70DB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E84424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ราคาตามบัญชีต้นปี สุทธิ</w:t>
            </w:r>
          </w:p>
        </w:tc>
        <w:tc>
          <w:tcPr>
            <w:tcW w:w="1259" w:type="dxa"/>
            <w:shd w:val="clear" w:color="auto" w:fill="auto"/>
          </w:tcPr>
          <w:p w14:paraId="15BAA516" w14:textId="4C126181" w:rsidR="00B70DB7" w:rsidRPr="00E84424" w:rsidRDefault="00CF101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</w:t>
            </w:r>
            <w:r w:rsidR="00B70DB7" w:rsidRPr="00E8442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154</w:t>
            </w:r>
          </w:p>
        </w:tc>
        <w:tc>
          <w:tcPr>
            <w:tcW w:w="1350" w:type="dxa"/>
            <w:shd w:val="clear" w:color="auto" w:fill="auto"/>
          </w:tcPr>
          <w:p w14:paraId="345BF9D6" w14:textId="405363EE" w:rsidR="00B70DB7" w:rsidRPr="00E84424" w:rsidRDefault="00CF101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731</w:t>
            </w:r>
          </w:p>
        </w:tc>
        <w:tc>
          <w:tcPr>
            <w:tcW w:w="1531" w:type="dxa"/>
            <w:shd w:val="clear" w:color="auto" w:fill="auto"/>
          </w:tcPr>
          <w:p w14:paraId="478C4D1A" w14:textId="6883C0E1" w:rsidR="00B70DB7" w:rsidRPr="00E84424" w:rsidRDefault="00CF101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24</w:t>
            </w:r>
            <w:r w:rsidR="00B70DB7" w:rsidRPr="00E8442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154</w:t>
            </w:r>
          </w:p>
        </w:tc>
        <w:tc>
          <w:tcPr>
            <w:tcW w:w="1797" w:type="dxa"/>
            <w:shd w:val="clear" w:color="auto" w:fill="auto"/>
          </w:tcPr>
          <w:p w14:paraId="6C76A76C" w14:textId="79976F7C" w:rsidR="00B70DB7" w:rsidRPr="00E84424" w:rsidRDefault="00CF101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 w:hanging="1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191</w:t>
            </w:r>
          </w:p>
        </w:tc>
        <w:tc>
          <w:tcPr>
            <w:tcW w:w="1800" w:type="dxa"/>
            <w:shd w:val="clear" w:color="auto" w:fill="auto"/>
          </w:tcPr>
          <w:p w14:paraId="1F01D74B" w14:textId="7ADC1461" w:rsidR="00B70DB7" w:rsidRPr="00E84424" w:rsidRDefault="00CF101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 w:firstLine="6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145</w:t>
            </w:r>
          </w:p>
        </w:tc>
        <w:tc>
          <w:tcPr>
            <w:tcW w:w="1260" w:type="dxa"/>
            <w:shd w:val="clear" w:color="auto" w:fill="auto"/>
          </w:tcPr>
          <w:p w14:paraId="24AD11DE" w14:textId="77777777" w:rsidR="00B70DB7" w:rsidRPr="00E84424" w:rsidRDefault="00B70DB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1E933F47" w14:textId="2502677C" w:rsidR="00B70DB7" w:rsidRPr="00E84424" w:rsidRDefault="00CF101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10</w:t>
            </w:r>
            <w:r w:rsidR="00B70DB7" w:rsidRPr="00E8442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615</w:t>
            </w:r>
          </w:p>
        </w:tc>
        <w:tc>
          <w:tcPr>
            <w:tcW w:w="1442" w:type="dxa"/>
            <w:shd w:val="clear" w:color="auto" w:fill="auto"/>
          </w:tcPr>
          <w:p w14:paraId="11EF412A" w14:textId="305CACFB" w:rsidR="00B70DB7" w:rsidRPr="00E84424" w:rsidRDefault="00CF101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39</w:t>
            </w:r>
            <w:r w:rsidR="00B70DB7" w:rsidRPr="00E8442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990</w:t>
            </w:r>
          </w:p>
        </w:tc>
      </w:tr>
      <w:tr w:rsidR="00B70DB7" w:rsidRPr="00E84424" w14:paraId="465D0754" w14:textId="77777777" w:rsidTr="00783382">
        <w:tc>
          <w:tcPr>
            <w:tcW w:w="3888" w:type="dxa"/>
          </w:tcPr>
          <w:p w14:paraId="7C774BFD" w14:textId="77777777" w:rsidR="00B70DB7" w:rsidRPr="00E84424" w:rsidRDefault="00B70DB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E84424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ซื้อสินทรัพย์ในระหว่างปี</w:t>
            </w:r>
          </w:p>
        </w:tc>
        <w:tc>
          <w:tcPr>
            <w:tcW w:w="1259" w:type="dxa"/>
            <w:shd w:val="clear" w:color="auto" w:fill="auto"/>
          </w:tcPr>
          <w:p w14:paraId="07AB199B" w14:textId="268F059D" w:rsidR="00B70DB7" w:rsidRPr="00E84424" w:rsidRDefault="00CF101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505</w:t>
            </w:r>
          </w:p>
        </w:tc>
        <w:tc>
          <w:tcPr>
            <w:tcW w:w="1350" w:type="dxa"/>
            <w:shd w:val="clear" w:color="auto" w:fill="auto"/>
          </w:tcPr>
          <w:p w14:paraId="4A0209FA" w14:textId="10F169A8" w:rsidR="00B70DB7" w:rsidRPr="00E84424" w:rsidRDefault="00CF101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21</w:t>
            </w:r>
          </w:p>
        </w:tc>
        <w:tc>
          <w:tcPr>
            <w:tcW w:w="1531" w:type="dxa"/>
            <w:shd w:val="clear" w:color="auto" w:fill="auto"/>
          </w:tcPr>
          <w:p w14:paraId="4B459E47" w14:textId="30702E80" w:rsidR="00B70DB7" w:rsidRPr="00E84424" w:rsidRDefault="00CF101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916</w:t>
            </w:r>
          </w:p>
        </w:tc>
        <w:tc>
          <w:tcPr>
            <w:tcW w:w="1797" w:type="dxa"/>
            <w:shd w:val="clear" w:color="auto" w:fill="auto"/>
          </w:tcPr>
          <w:p w14:paraId="48D5D732" w14:textId="5B689BBC" w:rsidR="00B70DB7" w:rsidRPr="00E84424" w:rsidRDefault="00CF101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 w:hanging="1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33</w:t>
            </w:r>
          </w:p>
        </w:tc>
        <w:tc>
          <w:tcPr>
            <w:tcW w:w="1800" w:type="dxa"/>
            <w:shd w:val="clear" w:color="auto" w:fill="auto"/>
          </w:tcPr>
          <w:p w14:paraId="4EAD64FE" w14:textId="342EB43C" w:rsidR="00B70DB7" w:rsidRPr="00E84424" w:rsidRDefault="00CF101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 w:firstLine="6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13</w:t>
            </w:r>
          </w:p>
        </w:tc>
        <w:tc>
          <w:tcPr>
            <w:tcW w:w="1260" w:type="dxa"/>
            <w:shd w:val="clear" w:color="auto" w:fill="auto"/>
          </w:tcPr>
          <w:p w14:paraId="6D083737" w14:textId="77777777" w:rsidR="00B70DB7" w:rsidRPr="00E84424" w:rsidRDefault="00B70DB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6F3B3C1A" w14:textId="1AE36D0C" w:rsidR="00B70DB7" w:rsidRPr="00E84424" w:rsidRDefault="00CF101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30</w:t>
            </w:r>
            <w:r w:rsidR="00B70DB7" w:rsidRPr="00E8442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071</w:t>
            </w:r>
          </w:p>
        </w:tc>
        <w:tc>
          <w:tcPr>
            <w:tcW w:w="1442" w:type="dxa"/>
            <w:shd w:val="clear" w:color="auto" w:fill="auto"/>
          </w:tcPr>
          <w:p w14:paraId="4E7DACDA" w14:textId="62E5A20D" w:rsidR="00B70DB7" w:rsidRPr="00E84424" w:rsidRDefault="00CF101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31</w:t>
            </w:r>
            <w:r w:rsidR="00B70DB7" w:rsidRPr="00E8442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559</w:t>
            </w:r>
          </w:p>
        </w:tc>
      </w:tr>
      <w:tr w:rsidR="00B70DB7" w:rsidRPr="00E84424" w14:paraId="3BA3841D" w14:textId="77777777" w:rsidTr="00783382">
        <w:tc>
          <w:tcPr>
            <w:tcW w:w="3888" w:type="dxa"/>
          </w:tcPr>
          <w:p w14:paraId="79EEFD13" w14:textId="77777777" w:rsidR="00B70DB7" w:rsidRPr="00E84424" w:rsidRDefault="00B70DB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E84424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โอนสินทรัพย์เข้า (ออก)</w:t>
            </w:r>
            <w:r w:rsidRPr="00E84424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259" w:type="dxa"/>
            <w:shd w:val="clear" w:color="auto" w:fill="auto"/>
          </w:tcPr>
          <w:p w14:paraId="606FC0C1" w14:textId="77777777" w:rsidR="00B70DB7" w:rsidRPr="00E84424" w:rsidRDefault="00B70DB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3A4299E2" w14:textId="10A7523A" w:rsidR="00B70DB7" w:rsidRPr="00E84424" w:rsidRDefault="00CF101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834</w:t>
            </w:r>
          </w:p>
        </w:tc>
        <w:tc>
          <w:tcPr>
            <w:tcW w:w="1531" w:type="dxa"/>
            <w:shd w:val="clear" w:color="auto" w:fill="auto"/>
          </w:tcPr>
          <w:p w14:paraId="281650EA" w14:textId="67BCA1A0" w:rsidR="00B70DB7" w:rsidRPr="00E84424" w:rsidRDefault="00CF101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  <w:r w:rsidR="00B70DB7" w:rsidRPr="00E8442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228</w:t>
            </w:r>
          </w:p>
        </w:tc>
        <w:tc>
          <w:tcPr>
            <w:tcW w:w="1797" w:type="dxa"/>
            <w:shd w:val="clear" w:color="auto" w:fill="auto"/>
          </w:tcPr>
          <w:p w14:paraId="7B2AE45D" w14:textId="7090762A" w:rsidR="00B70DB7" w:rsidRPr="00E84424" w:rsidRDefault="00CF101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 w:hanging="1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76</w:t>
            </w:r>
          </w:p>
        </w:tc>
        <w:tc>
          <w:tcPr>
            <w:tcW w:w="1800" w:type="dxa"/>
            <w:shd w:val="clear" w:color="auto" w:fill="auto"/>
          </w:tcPr>
          <w:p w14:paraId="3787CF4D" w14:textId="25AB4D46" w:rsidR="00B70DB7" w:rsidRPr="00E84424" w:rsidRDefault="00CF101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 w:firstLine="6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32</w:t>
            </w:r>
          </w:p>
        </w:tc>
        <w:tc>
          <w:tcPr>
            <w:tcW w:w="1260" w:type="dxa"/>
            <w:shd w:val="clear" w:color="auto" w:fill="auto"/>
          </w:tcPr>
          <w:p w14:paraId="70289F33" w14:textId="77777777" w:rsidR="00B70DB7" w:rsidRPr="00E84424" w:rsidRDefault="00B70DB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61706CC0" w14:textId="61182240" w:rsidR="00B70DB7" w:rsidRPr="00E84424" w:rsidRDefault="00B70DB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</w:t>
            </w:r>
            <w:r w:rsidRPr="00E8442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="00CF1017" w:rsidRPr="00CF101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170</w:t>
            </w:r>
            <w:r w:rsidRPr="00E8442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442" w:type="dxa"/>
            <w:shd w:val="clear" w:color="auto" w:fill="auto"/>
          </w:tcPr>
          <w:p w14:paraId="3108DA17" w14:textId="77777777" w:rsidR="00B70DB7" w:rsidRPr="00E84424" w:rsidRDefault="00B70DB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  <w:tr w:rsidR="00B70DB7" w:rsidRPr="00E84424" w14:paraId="4809BA92" w14:textId="77777777" w:rsidTr="00783382">
        <w:tc>
          <w:tcPr>
            <w:tcW w:w="3888" w:type="dxa"/>
          </w:tcPr>
          <w:p w14:paraId="0B102B9F" w14:textId="77777777" w:rsidR="00B70DB7" w:rsidRPr="00E84424" w:rsidRDefault="00B70DB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E84424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โอนไปอสังหาริมทรัพย์เพื่อการลงทุน</w:t>
            </w:r>
          </w:p>
        </w:tc>
        <w:tc>
          <w:tcPr>
            <w:tcW w:w="1259" w:type="dxa"/>
            <w:shd w:val="clear" w:color="auto" w:fill="auto"/>
          </w:tcPr>
          <w:p w14:paraId="0666397F" w14:textId="77777777" w:rsidR="00B70DB7" w:rsidRPr="00E84424" w:rsidRDefault="00B70DB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  <w:shd w:val="clear" w:color="auto" w:fill="auto"/>
          </w:tcPr>
          <w:p w14:paraId="1AB88299" w14:textId="77777777" w:rsidR="00B70DB7" w:rsidRPr="00E84424" w:rsidRDefault="00B70DB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531" w:type="dxa"/>
            <w:shd w:val="clear" w:color="auto" w:fill="auto"/>
          </w:tcPr>
          <w:p w14:paraId="3376E9AB" w14:textId="77777777" w:rsidR="00B70DB7" w:rsidRPr="00E84424" w:rsidRDefault="00B70DB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797" w:type="dxa"/>
            <w:shd w:val="clear" w:color="auto" w:fill="auto"/>
          </w:tcPr>
          <w:p w14:paraId="73EF26E6" w14:textId="77777777" w:rsidR="00B70DB7" w:rsidRPr="00E84424" w:rsidRDefault="00B70DB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 w:hanging="1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800" w:type="dxa"/>
            <w:shd w:val="clear" w:color="auto" w:fill="auto"/>
          </w:tcPr>
          <w:p w14:paraId="38B44755" w14:textId="77777777" w:rsidR="00B70DB7" w:rsidRPr="00E84424" w:rsidRDefault="00B70DB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 w:firstLine="6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14:paraId="7721526E" w14:textId="77777777" w:rsidR="00B70DB7" w:rsidRPr="00E84424" w:rsidRDefault="00B70DB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  <w:shd w:val="clear" w:color="auto" w:fill="auto"/>
          </w:tcPr>
          <w:p w14:paraId="54643BE6" w14:textId="77777777" w:rsidR="00B70DB7" w:rsidRPr="00E84424" w:rsidRDefault="00B70DB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42" w:type="dxa"/>
            <w:shd w:val="clear" w:color="auto" w:fill="auto"/>
          </w:tcPr>
          <w:p w14:paraId="245ABCCD" w14:textId="77777777" w:rsidR="00B70DB7" w:rsidRPr="00E84424" w:rsidRDefault="00B70DB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</w:tr>
      <w:tr w:rsidR="00B70DB7" w:rsidRPr="00E84424" w14:paraId="642480BE" w14:textId="77777777" w:rsidTr="00783382">
        <w:tc>
          <w:tcPr>
            <w:tcW w:w="3888" w:type="dxa"/>
          </w:tcPr>
          <w:p w14:paraId="3847526C" w14:textId="32540A15" w:rsidR="00B70DB7" w:rsidRPr="00E84424" w:rsidRDefault="00B70DB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84424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  </w:t>
            </w:r>
            <w:r w:rsidRPr="00E84424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Pr="00E84424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หมายเหตุฯ ข้อ </w:t>
            </w:r>
            <w:r w:rsidR="00CF1017" w:rsidRPr="00CF101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19</w:t>
            </w:r>
            <w:r w:rsidRPr="00E84424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59" w:type="dxa"/>
            <w:shd w:val="clear" w:color="auto" w:fill="auto"/>
          </w:tcPr>
          <w:p w14:paraId="2331DBD8" w14:textId="71EAE4A2" w:rsidR="00B70DB7" w:rsidRPr="00E84424" w:rsidRDefault="00B70DB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30</w:t>
            </w:r>
            <w:r w:rsidRPr="00E8442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350" w:type="dxa"/>
            <w:shd w:val="clear" w:color="auto" w:fill="auto"/>
          </w:tcPr>
          <w:p w14:paraId="4ACBA271" w14:textId="77777777" w:rsidR="00B70DB7" w:rsidRPr="00E84424" w:rsidRDefault="00B70DB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531" w:type="dxa"/>
            <w:shd w:val="clear" w:color="auto" w:fill="auto"/>
          </w:tcPr>
          <w:p w14:paraId="0123B301" w14:textId="77777777" w:rsidR="00B70DB7" w:rsidRPr="00E84424" w:rsidRDefault="00B70DB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797" w:type="dxa"/>
            <w:shd w:val="clear" w:color="auto" w:fill="auto"/>
          </w:tcPr>
          <w:p w14:paraId="5196DAB2" w14:textId="77777777" w:rsidR="00B70DB7" w:rsidRPr="00E84424" w:rsidRDefault="00B70DB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 w:hanging="1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800" w:type="dxa"/>
            <w:shd w:val="clear" w:color="auto" w:fill="auto"/>
          </w:tcPr>
          <w:p w14:paraId="2350B463" w14:textId="77777777" w:rsidR="00B70DB7" w:rsidRPr="00E84424" w:rsidRDefault="00B70DB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 w:firstLine="6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6A24F11C" w14:textId="77777777" w:rsidR="00B70DB7" w:rsidRPr="00E84424" w:rsidRDefault="00B70DB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2642B363" w14:textId="77777777" w:rsidR="00B70DB7" w:rsidRPr="00E84424" w:rsidRDefault="00B70DB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42" w:type="dxa"/>
            <w:shd w:val="clear" w:color="auto" w:fill="auto"/>
          </w:tcPr>
          <w:p w14:paraId="67E8AC3D" w14:textId="7380CC52" w:rsidR="00B70DB7" w:rsidRPr="00E84424" w:rsidRDefault="00B70DB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30</w:t>
            </w:r>
            <w:r w:rsidRPr="00E8442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B70DB7" w:rsidRPr="00E84424" w14:paraId="510DF823" w14:textId="77777777" w:rsidTr="00783382">
        <w:tc>
          <w:tcPr>
            <w:tcW w:w="3888" w:type="dxa"/>
          </w:tcPr>
          <w:p w14:paraId="4CB515BA" w14:textId="77777777" w:rsidR="00B70DB7" w:rsidRPr="00E84424" w:rsidRDefault="00B70DB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ตัดจำหน่ายสินทรัพย์ </w:t>
            </w:r>
            <w:r w:rsidRPr="00E84424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สุทธิ</w:t>
            </w:r>
          </w:p>
        </w:tc>
        <w:tc>
          <w:tcPr>
            <w:tcW w:w="1259" w:type="dxa"/>
            <w:shd w:val="clear" w:color="auto" w:fill="auto"/>
          </w:tcPr>
          <w:p w14:paraId="5A0F6859" w14:textId="77777777" w:rsidR="00B70DB7" w:rsidRPr="00E84424" w:rsidRDefault="00B70DB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1C22FEC4" w14:textId="3437A9F0" w:rsidR="00B70DB7" w:rsidRPr="00E84424" w:rsidRDefault="00B70DB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</w:t>
            </w:r>
            <w:r w:rsidRPr="00E8442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531" w:type="dxa"/>
            <w:shd w:val="clear" w:color="auto" w:fill="auto"/>
          </w:tcPr>
          <w:p w14:paraId="05947648" w14:textId="453A95A0" w:rsidR="00B70DB7" w:rsidRPr="00E84424" w:rsidRDefault="00B70DB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</w:t>
            </w:r>
            <w:r w:rsidRPr="00E8442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797" w:type="dxa"/>
            <w:shd w:val="clear" w:color="auto" w:fill="auto"/>
          </w:tcPr>
          <w:p w14:paraId="2B8A49CD" w14:textId="30E46478" w:rsidR="00B70DB7" w:rsidRPr="00E84424" w:rsidRDefault="001B04EC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 w:hanging="1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800" w:type="dxa"/>
            <w:shd w:val="clear" w:color="auto" w:fill="auto"/>
          </w:tcPr>
          <w:p w14:paraId="733E064D" w14:textId="345E4DA9" w:rsidR="00B70DB7" w:rsidRPr="00E84424" w:rsidRDefault="001B04EC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 w:firstLine="6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2D84A718" w14:textId="77777777" w:rsidR="00B70DB7" w:rsidRPr="00E84424" w:rsidRDefault="00B70DB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550B0594" w14:textId="77777777" w:rsidR="00B70DB7" w:rsidRPr="00E84424" w:rsidRDefault="00B70DB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42" w:type="dxa"/>
            <w:shd w:val="clear" w:color="auto" w:fill="auto"/>
          </w:tcPr>
          <w:p w14:paraId="22E1F202" w14:textId="161A75F6" w:rsidR="00B70DB7" w:rsidRPr="00E84424" w:rsidRDefault="00B70DB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15</w:t>
            </w:r>
            <w:r w:rsidRPr="00E8442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B70DB7" w:rsidRPr="00E84424" w14:paraId="63633516" w14:textId="77777777" w:rsidTr="00783382">
        <w:tc>
          <w:tcPr>
            <w:tcW w:w="3888" w:type="dxa"/>
          </w:tcPr>
          <w:p w14:paraId="1FF54683" w14:textId="77777777" w:rsidR="00B70DB7" w:rsidRPr="00E84424" w:rsidRDefault="00B70DB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84424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ค่าเสื่อมราคาในระหว่างปี</w:t>
            </w:r>
          </w:p>
        </w:tc>
        <w:tc>
          <w:tcPr>
            <w:tcW w:w="1259" w:type="dxa"/>
            <w:tcBorders>
              <w:bottom w:val="single" w:sz="4" w:space="0" w:color="auto"/>
            </w:tcBorders>
            <w:shd w:val="clear" w:color="auto" w:fill="auto"/>
          </w:tcPr>
          <w:p w14:paraId="1F9EC35E" w14:textId="77777777" w:rsidR="00B70DB7" w:rsidRPr="00E84424" w:rsidRDefault="00B70DB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28B9B455" w14:textId="62B2B5A3" w:rsidR="00B70DB7" w:rsidRPr="00E84424" w:rsidRDefault="00B70DB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101</w:t>
            </w:r>
            <w:r w:rsidRPr="00E8442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</w:tcPr>
          <w:p w14:paraId="7747E9C8" w14:textId="56347E1C" w:rsidR="00B70DB7" w:rsidRPr="00E84424" w:rsidRDefault="00B70DB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  <w:r w:rsidRPr="00E8442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="00CF1017" w:rsidRPr="00CF101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965</w:t>
            </w:r>
            <w:r w:rsidRPr="00E8442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797" w:type="dxa"/>
            <w:tcBorders>
              <w:bottom w:val="single" w:sz="4" w:space="0" w:color="auto"/>
            </w:tcBorders>
            <w:shd w:val="clear" w:color="auto" w:fill="auto"/>
          </w:tcPr>
          <w:p w14:paraId="1CE093BF" w14:textId="6A22F262" w:rsidR="00B70DB7" w:rsidRPr="00E84424" w:rsidRDefault="00B70DB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 w:hanging="1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67</w:t>
            </w:r>
            <w:r w:rsidRPr="00E8442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6E90C40D" w14:textId="6F2F4CBE" w:rsidR="00B70DB7" w:rsidRPr="00E84424" w:rsidRDefault="00B70DB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 w:firstLine="6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50</w:t>
            </w:r>
            <w:r w:rsidRPr="00E8442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42BE135E" w14:textId="0B05EA95" w:rsidR="00B70DB7" w:rsidRPr="00E84424" w:rsidRDefault="000B4451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10F9E5AD" w14:textId="77777777" w:rsidR="00B70DB7" w:rsidRPr="00E84424" w:rsidRDefault="00B70DB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shd w:val="clear" w:color="auto" w:fill="auto"/>
          </w:tcPr>
          <w:p w14:paraId="5DECE03C" w14:textId="3438012A" w:rsidR="00B70DB7" w:rsidRPr="00E84424" w:rsidRDefault="00B70DB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</w:t>
            </w:r>
            <w:r w:rsidRPr="00E8442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="00CF1017" w:rsidRPr="00CF101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183</w:t>
            </w:r>
            <w:r w:rsidRPr="00E8442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B70DB7" w:rsidRPr="00E84424" w14:paraId="60711A4C" w14:textId="77777777" w:rsidTr="00783382">
        <w:tc>
          <w:tcPr>
            <w:tcW w:w="3888" w:type="dxa"/>
          </w:tcPr>
          <w:p w14:paraId="6FF87E48" w14:textId="77777777" w:rsidR="00B70DB7" w:rsidRPr="00E84424" w:rsidRDefault="00B70DB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84424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ราคาตามบัญชีปลายปี สุทธิ</w:t>
            </w: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118293" w14:textId="69A29600" w:rsidR="00B70DB7" w:rsidRPr="00E84424" w:rsidRDefault="00CF101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</w:t>
            </w:r>
            <w:r w:rsidR="00B70DB7" w:rsidRPr="00E8442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629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CB02F7" w14:textId="5CFCF000" w:rsidR="00B70DB7" w:rsidRPr="00E84424" w:rsidRDefault="00CF101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B70DB7" w:rsidRPr="00E8442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478</w:t>
            </w:r>
          </w:p>
        </w:tc>
        <w:tc>
          <w:tcPr>
            <w:tcW w:w="15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3D9518" w14:textId="0B3BB0C1" w:rsidR="00B70DB7" w:rsidRPr="00E84424" w:rsidRDefault="00CF101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24</w:t>
            </w:r>
            <w:r w:rsidR="00B70DB7" w:rsidRPr="00E8442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325</w:t>
            </w:r>
          </w:p>
        </w:tc>
        <w:tc>
          <w:tcPr>
            <w:tcW w:w="17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8DB1FB" w14:textId="66B6BEEA" w:rsidR="00B70DB7" w:rsidRPr="00E84424" w:rsidRDefault="00CF101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233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F1B21D" w14:textId="022A4C09" w:rsidR="00B70DB7" w:rsidRPr="00E84424" w:rsidRDefault="00CF101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 w:firstLine="6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140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4AEAC3" w14:textId="77777777" w:rsidR="00B70DB7" w:rsidRPr="00E84424" w:rsidRDefault="00B70DB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1D07CB" w14:textId="5AEBFA60" w:rsidR="00B70DB7" w:rsidRPr="00E84424" w:rsidRDefault="00CF101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37</w:t>
            </w:r>
            <w:r w:rsidR="00B70DB7" w:rsidRPr="00E8442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516</w:t>
            </w:r>
          </w:p>
        </w:tc>
        <w:tc>
          <w:tcPr>
            <w:tcW w:w="14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C0BF21" w14:textId="266913B2" w:rsidR="00B70DB7" w:rsidRPr="00E84424" w:rsidRDefault="00CF101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68</w:t>
            </w:r>
            <w:r w:rsidR="00B70DB7" w:rsidRPr="00E8442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321</w:t>
            </w:r>
          </w:p>
        </w:tc>
      </w:tr>
      <w:tr w:rsidR="00B70DB7" w:rsidRPr="00E84424" w14:paraId="111DFC67" w14:textId="77777777" w:rsidTr="00783382">
        <w:tc>
          <w:tcPr>
            <w:tcW w:w="3888" w:type="dxa"/>
          </w:tcPr>
          <w:p w14:paraId="6E0AB01F" w14:textId="77777777" w:rsidR="00B70DB7" w:rsidRPr="00E84424" w:rsidRDefault="00B70DB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  <w:shd w:val="clear" w:color="auto" w:fill="auto"/>
          </w:tcPr>
          <w:p w14:paraId="2B137F49" w14:textId="77777777" w:rsidR="00B70DB7" w:rsidRPr="00E84424" w:rsidRDefault="00B70DB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2606EE42" w14:textId="77777777" w:rsidR="00B70DB7" w:rsidRPr="00E84424" w:rsidRDefault="00B70DB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8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531" w:type="dxa"/>
            <w:tcBorders>
              <w:top w:val="single" w:sz="4" w:space="0" w:color="auto"/>
            </w:tcBorders>
            <w:shd w:val="clear" w:color="auto" w:fill="auto"/>
          </w:tcPr>
          <w:p w14:paraId="72EF328A" w14:textId="77777777" w:rsidR="00B70DB7" w:rsidRPr="00E84424" w:rsidRDefault="00B70DB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8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797" w:type="dxa"/>
            <w:tcBorders>
              <w:top w:val="single" w:sz="4" w:space="0" w:color="auto"/>
            </w:tcBorders>
            <w:shd w:val="clear" w:color="auto" w:fill="auto"/>
          </w:tcPr>
          <w:p w14:paraId="5D72CCCB" w14:textId="77777777" w:rsidR="00B70DB7" w:rsidRPr="00E84424" w:rsidRDefault="00B70DB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8" w:hanging="1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</w:tcPr>
          <w:p w14:paraId="182780E8" w14:textId="77777777" w:rsidR="00B70DB7" w:rsidRPr="00E84424" w:rsidRDefault="00B70DB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8" w:firstLine="6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3E89131B" w14:textId="77777777" w:rsidR="00B70DB7" w:rsidRPr="00E84424" w:rsidRDefault="00B70DB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8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2BAECFF2" w14:textId="77777777" w:rsidR="00B70DB7" w:rsidRPr="00E84424" w:rsidRDefault="00B70DB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8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  <w:shd w:val="clear" w:color="auto" w:fill="auto"/>
          </w:tcPr>
          <w:p w14:paraId="6C6C4849" w14:textId="77777777" w:rsidR="00B70DB7" w:rsidRPr="00E84424" w:rsidRDefault="00B70DB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8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B70DB7" w:rsidRPr="00E84424" w14:paraId="225569DF" w14:textId="77777777" w:rsidTr="00783382">
        <w:tc>
          <w:tcPr>
            <w:tcW w:w="3888" w:type="dxa"/>
          </w:tcPr>
          <w:p w14:paraId="4668B3D7" w14:textId="1618DB65" w:rsidR="00B70DB7" w:rsidRPr="00E84424" w:rsidRDefault="00B70DB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ณ</w:t>
            </w:r>
            <w:r w:rsidRPr="00E84424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 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วันที่ </w:t>
            </w:r>
            <w:r w:rsidR="00CF1017" w:rsidRPr="00CF101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 พ.ศ.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color w:val="7030A0"/>
                <w:sz w:val="24"/>
                <w:szCs w:val="24"/>
                <w:cs/>
                <w:lang w:val="en-GB"/>
              </w:rPr>
              <w:t xml:space="preserve"> </w:t>
            </w:r>
            <w:r w:rsidR="00CF1017" w:rsidRPr="00CF101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  <w:tc>
          <w:tcPr>
            <w:tcW w:w="1259" w:type="dxa"/>
            <w:shd w:val="clear" w:color="auto" w:fill="auto"/>
          </w:tcPr>
          <w:p w14:paraId="39C81054" w14:textId="77777777" w:rsidR="00B70DB7" w:rsidRPr="00E84424" w:rsidRDefault="00B70DB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  <w:shd w:val="clear" w:color="auto" w:fill="auto"/>
          </w:tcPr>
          <w:p w14:paraId="4B273C75" w14:textId="77777777" w:rsidR="00B70DB7" w:rsidRPr="00E84424" w:rsidRDefault="00B70DB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8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531" w:type="dxa"/>
            <w:shd w:val="clear" w:color="auto" w:fill="auto"/>
          </w:tcPr>
          <w:p w14:paraId="3B473B75" w14:textId="77777777" w:rsidR="00B70DB7" w:rsidRPr="00E84424" w:rsidRDefault="00B70DB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8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797" w:type="dxa"/>
            <w:shd w:val="clear" w:color="auto" w:fill="auto"/>
          </w:tcPr>
          <w:p w14:paraId="36C0C102" w14:textId="77777777" w:rsidR="00B70DB7" w:rsidRPr="00E84424" w:rsidRDefault="00B70DB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8" w:hanging="1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800" w:type="dxa"/>
            <w:shd w:val="clear" w:color="auto" w:fill="auto"/>
          </w:tcPr>
          <w:p w14:paraId="1BB94AD6" w14:textId="77777777" w:rsidR="00B70DB7" w:rsidRPr="00E84424" w:rsidRDefault="00B70DB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8" w:firstLine="6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2E78B6CE" w14:textId="77777777" w:rsidR="00B70DB7" w:rsidRPr="00E84424" w:rsidRDefault="00B70DB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8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</w:tcPr>
          <w:p w14:paraId="6809C61D" w14:textId="77777777" w:rsidR="00B70DB7" w:rsidRPr="00E84424" w:rsidRDefault="00B70DB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8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</w:tcPr>
          <w:p w14:paraId="5A023919" w14:textId="77777777" w:rsidR="00B70DB7" w:rsidRPr="00E84424" w:rsidRDefault="00B70DB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8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B70DB7" w:rsidRPr="00E84424" w14:paraId="0728CB4C" w14:textId="77777777" w:rsidTr="00783382">
        <w:tc>
          <w:tcPr>
            <w:tcW w:w="3888" w:type="dxa"/>
          </w:tcPr>
          <w:p w14:paraId="41CB582B" w14:textId="77777777" w:rsidR="00B70DB7" w:rsidRPr="00E84424" w:rsidRDefault="00B70DB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E84424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259" w:type="dxa"/>
            <w:shd w:val="clear" w:color="auto" w:fill="auto"/>
            <w:vAlign w:val="bottom"/>
          </w:tcPr>
          <w:p w14:paraId="31024064" w14:textId="4039224E" w:rsidR="00B70DB7" w:rsidRPr="00E84424" w:rsidRDefault="00CF101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</w:t>
            </w:r>
            <w:r w:rsidR="00B70DB7" w:rsidRPr="00E8442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629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E6CFCD8" w14:textId="0F21F306" w:rsidR="00B70DB7" w:rsidRPr="00E84424" w:rsidRDefault="00CF101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  <w:r w:rsidR="00B70DB7" w:rsidRPr="00E8442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197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762CAD01" w14:textId="357640B3" w:rsidR="00B70DB7" w:rsidRPr="00E84424" w:rsidRDefault="00CF101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96</w:t>
            </w:r>
            <w:r w:rsidR="00B70DB7" w:rsidRPr="00E8442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063</w:t>
            </w:r>
          </w:p>
        </w:tc>
        <w:tc>
          <w:tcPr>
            <w:tcW w:w="1797" w:type="dxa"/>
            <w:shd w:val="clear" w:color="auto" w:fill="auto"/>
            <w:vAlign w:val="bottom"/>
          </w:tcPr>
          <w:p w14:paraId="2AF5E498" w14:textId="7E1D9239" w:rsidR="00B70DB7" w:rsidRPr="00E84424" w:rsidRDefault="00CF101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 w:hanging="1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B70DB7" w:rsidRPr="00E8442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357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364F5DFB" w14:textId="18C97172" w:rsidR="00B70DB7" w:rsidRPr="00E84424" w:rsidRDefault="00CF101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 w:firstLine="6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604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DD539F5" w14:textId="77777777" w:rsidR="00B70DB7" w:rsidRPr="00E84424" w:rsidRDefault="00B70DB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81D2254" w14:textId="6A24DB8C" w:rsidR="00B70DB7" w:rsidRPr="00E84424" w:rsidRDefault="00CF101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37</w:t>
            </w:r>
            <w:r w:rsidR="00B70DB7" w:rsidRPr="00E8442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516</w:t>
            </w:r>
          </w:p>
        </w:tc>
        <w:tc>
          <w:tcPr>
            <w:tcW w:w="1442" w:type="dxa"/>
            <w:shd w:val="clear" w:color="auto" w:fill="auto"/>
          </w:tcPr>
          <w:p w14:paraId="30BABE71" w14:textId="1761A2BB" w:rsidR="00B70DB7" w:rsidRPr="00E84424" w:rsidRDefault="00CF101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142</w:t>
            </w:r>
            <w:r w:rsidR="00B70DB7" w:rsidRPr="00E8442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366</w:t>
            </w:r>
          </w:p>
        </w:tc>
      </w:tr>
      <w:tr w:rsidR="00B70DB7" w:rsidRPr="00E84424" w14:paraId="4AE824F7" w14:textId="77777777" w:rsidTr="00783382">
        <w:tc>
          <w:tcPr>
            <w:tcW w:w="3888" w:type="dxa"/>
          </w:tcPr>
          <w:p w14:paraId="430BD8B5" w14:textId="77777777" w:rsidR="00B70DB7" w:rsidRPr="00E84424" w:rsidRDefault="00B70DB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84424">
              <w:rPr>
                <w:rFonts w:ascii="Browallia New" w:eastAsia="Arial Unicode MS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E84424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 </w:t>
            </w:r>
            <w:r w:rsidRPr="00E84424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</w:t>
            </w:r>
            <w:r w:rsidRPr="00E84424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1259" w:type="dxa"/>
            <w:tcBorders>
              <w:bottom w:val="single" w:sz="4" w:space="0" w:color="auto"/>
            </w:tcBorders>
            <w:shd w:val="clear" w:color="auto" w:fill="auto"/>
          </w:tcPr>
          <w:p w14:paraId="38857723" w14:textId="77777777" w:rsidR="00B70DB7" w:rsidRPr="00E84424" w:rsidRDefault="00B70DB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73385C51" w14:textId="63998DEC" w:rsidR="00B70DB7" w:rsidRPr="00E84424" w:rsidRDefault="00B70DB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719</w:t>
            </w:r>
            <w:r w:rsidRPr="00E8442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</w:tcPr>
          <w:p w14:paraId="543A9120" w14:textId="398E7D18" w:rsidR="00B70DB7" w:rsidRPr="00E84424" w:rsidRDefault="00B70DB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71</w:t>
            </w:r>
            <w:r w:rsidRPr="00E8442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="00CF1017" w:rsidRPr="00CF101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738</w:t>
            </w:r>
            <w:r w:rsidRPr="00E8442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797" w:type="dxa"/>
            <w:tcBorders>
              <w:bottom w:val="single" w:sz="4" w:space="0" w:color="auto"/>
            </w:tcBorders>
            <w:shd w:val="clear" w:color="auto" w:fill="auto"/>
          </w:tcPr>
          <w:p w14:paraId="65DE62A6" w14:textId="40018C59" w:rsidR="00B70DB7" w:rsidRPr="00E84424" w:rsidRDefault="00B70DB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 w:hanging="1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Pr="00E8442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="00CF1017" w:rsidRPr="00CF101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124</w:t>
            </w:r>
            <w:r w:rsidRPr="00E8442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1F7B54F8" w14:textId="5288F5DA" w:rsidR="00B70DB7" w:rsidRPr="00E84424" w:rsidRDefault="00B70DB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 w:firstLine="6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464</w:t>
            </w:r>
            <w:r w:rsidRPr="00E8442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59777FB0" w14:textId="77777777" w:rsidR="00B70DB7" w:rsidRPr="00E84424" w:rsidRDefault="00B70DB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586A7BB9" w14:textId="77777777" w:rsidR="00B70DB7" w:rsidRPr="00E84424" w:rsidRDefault="00B70DB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shd w:val="clear" w:color="auto" w:fill="auto"/>
          </w:tcPr>
          <w:p w14:paraId="08193A8F" w14:textId="70EB1B03" w:rsidR="00B70DB7" w:rsidRPr="00E84424" w:rsidRDefault="00B70DB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74</w:t>
            </w:r>
            <w:r w:rsidRPr="00E8442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="00CF1017" w:rsidRPr="00CF101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045</w:t>
            </w:r>
            <w:r w:rsidRPr="00E8442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B70DB7" w:rsidRPr="00E84424" w14:paraId="5FC77F83" w14:textId="77777777" w:rsidTr="00783382">
        <w:tc>
          <w:tcPr>
            <w:tcW w:w="3888" w:type="dxa"/>
          </w:tcPr>
          <w:p w14:paraId="46DEE73B" w14:textId="77777777" w:rsidR="00B70DB7" w:rsidRPr="00E84424" w:rsidRDefault="00B70DB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84424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ราคาตามบัญชี สุทธิ</w:t>
            </w: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59918E" w14:textId="6967F2D4" w:rsidR="00B70DB7" w:rsidRPr="00E84424" w:rsidRDefault="00CF101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</w:t>
            </w:r>
            <w:r w:rsidR="00B70DB7" w:rsidRPr="00E8442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629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31ED99" w14:textId="07E3069B" w:rsidR="00B70DB7" w:rsidRPr="00E84424" w:rsidRDefault="00CF101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B70DB7" w:rsidRPr="00E8442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478</w:t>
            </w:r>
          </w:p>
        </w:tc>
        <w:tc>
          <w:tcPr>
            <w:tcW w:w="15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74C78C" w14:textId="1D317AD3" w:rsidR="00B70DB7" w:rsidRPr="00E84424" w:rsidRDefault="00CF101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24</w:t>
            </w:r>
            <w:r w:rsidR="00B70DB7" w:rsidRPr="00E8442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325</w:t>
            </w:r>
          </w:p>
        </w:tc>
        <w:tc>
          <w:tcPr>
            <w:tcW w:w="17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180BD8" w14:textId="4ED568CC" w:rsidR="00B70DB7" w:rsidRPr="00E84424" w:rsidRDefault="00CF101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 w:hanging="1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233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8B29F8" w14:textId="3464F17A" w:rsidR="00B70DB7" w:rsidRPr="00E84424" w:rsidRDefault="00CF101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 w:firstLine="6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140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D5FA64" w14:textId="77777777" w:rsidR="00B70DB7" w:rsidRPr="00E84424" w:rsidRDefault="00B70DB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F3AC5D" w14:textId="006888F6" w:rsidR="00B70DB7" w:rsidRPr="00E84424" w:rsidRDefault="00CF101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37</w:t>
            </w:r>
            <w:r w:rsidR="00B70DB7" w:rsidRPr="00E8442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516</w:t>
            </w:r>
          </w:p>
        </w:tc>
        <w:tc>
          <w:tcPr>
            <w:tcW w:w="14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28440C" w14:textId="14F6A9F8" w:rsidR="00B70DB7" w:rsidRPr="00E84424" w:rsidRDefault="00CF101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68</w:t>
            </w:r>
            <w:r w:rsidR="00B70DB7" w:rsidRPr="00E8442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321</w:t>
            </w:r>
          </w:p>
        </w:tc>
      </w:tr>
    </w:tbl>
    <w:p w14:paraId="0373A7E0" w14:textId="77777777" w:rsidR="00B70DB7" w:rsidRPr="00E84424" w:rsidRDefault="00B70DB7" w:rsidP="00B70D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06FBE357" w14:textId="77777777" w:rsidR="00B70DB7" w:rsidRPr="00E84424" w:rsidRDefault="00B70DB7" w:rsidP="00B70D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eastAsia="Arial Unicode MS" w:hAnsi="Browallia New" w:cs="Browallia New"/>
          <w:sz w:val="26"/>
          <w:szCs w:val="26"/>
          <w:cs/>
        </w:rPr>
      </w:pPr>
      <w:r w:rsidRPr="00E84424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084D4578" w14:textId="77777777" w:rsidR="00B70DB7" w:rsidRPr="00E84424" w:rsidRDefault="00B70DB7" w:rsidP="00B70D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15691" w:type="dxa"/>
        <w:tblLayout w:type="fixed"/>
        <w:tblLook w:val="01E0" w:firstRow="1" w:lastRow="1" w:firstColumn="1" w:lastColumn="1" w:noHBand="0" w:noVBand="0"/>
      </w:tblPr>
      <w:tblGrid>
        <w:gridCol w:w="4077"/>
        <w:gridCol w:w="1260"/>
        <w:gridCol w:w="1350"/>
        <w:gridCol w:w="1516"/>
        <w:gridCol w:w="1814"/>
        <w:gridCol w:w="1627"/>
        <w:gridCol w:w="1257"/>
        <w:gridCol w:w="1350"/>
        <w:gridCol w:w="1440"/>
      </w:tblGrid>
      <w:tr w:rsidR="00B70DB7" w:rsidRPr="00E84424" w14:paraId="36D7570E" w14:textId="77777777" w:rsidTr="00783382">
        <w:tc>
          <w:tcPr>
            <w:tcW w:w="4077" w:type="dxa"/>
          </w:tcPr>
          <w:p w14:paraId="176EBD4D" w14:textId="77777777" w:rsidR="00B70DB7" w:rsidRPr="00E84424" w:rsidRDefault="00B70DB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rPr>
                <w:rFonts w:ascii="Browallia New" w:eastAsia="Arial Unicode MS" w:hAnsi="Browallia New" w:cs="Browalli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1614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0E60E900" w14:textId="77777777" w:rsidR="00B70DB7" w:rsidRPr="00E84424" w:rsidRDefault="00B70DB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8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B70DB7" w:rsidRPr="00E84424" w14:paraId="2FB2219B" w14:textId="77777777" w:rsidTr="00783382">
        <w:tc>
          <w:tcPr>
            <w:tcW w:w="4077" w:type="dxa"/>
          </w:tcPr>
          <w:p w14:paraId="7E337472" w14:textId="77777777" w:rsidR="00B70DB7" w:rsidRPr="00E84424" w:rsidRDefault="00B70DB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17073ABE" w14:textId="77777777" w:rsidR="00B70DB7" w:rsidRPr="00E84424" w:rsidRDefault="00B70DB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8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B655249" w14:textId="77777777" w:rsidR="00B70DB7" w:rsidRPr="00E84424" w:rsidRDefault="00B70DB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8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516" w:type="dxa"/>
            <w:tcBorders>
              <w:bottom w:val="single" w:sz="4" w:space="0" w:color="auto"/>
            </w:tcBorders>
          </w:tcPr>
          <w:p w14:paraId="49126408" w14:textId="77777777" w:rsidR="00B70DB7" w:rsidRPr="00E84424" w:rsidRDefault="00B70DB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8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814" w:type="dxa"/>
            <w:tcBorders>
              <w:bottom w:val="single" w:sz="4" w:space="0" w:color="auto"/>
            </w:tcBorders>
          </w:tcPr>
          <w:p w14:paraId="61945282" w14:textId="77777777" w:rsidR="00B70DB7" w:rsidRPr="00E84424" w:rsidRDefault="00B70DB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8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627" w:type="dxa"/>
            <w:tcBorders>
              <w:bottom w:val="single" w:sz="4" w:space="0" w:color="auto"/>
            </w:tcBorders>
          </w:tcPr>
          <w:p w14:paraId="122E29A2" w14:textId="77777777" w:rsidR="00B70DB7" w:rsidRPr="00E84424" w:rsidRDefault="00B70DB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8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</w:tcPr>
          <w:p w14:paraId="0FFFEE9E" w14:textId="77777777" w:rsidR="00B70DB7" w:rsidRPr="00E84424" w:rsidRDefault="00B70DB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8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871D0CE" w14:textId="77777777" w:rsidR="00B70DB7" w:rsidRPr="00E84424" w:rsidRDefault="00B70DB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8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1644B85" w14:textId="77777777" w:rsidR="00B70DB7" w:rsidRPr="00E84424" w:rsidRDefault="00B70DB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8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</w:tr>
      <w:tr w:rsidR="00B70DB7" w:rsidRPr="00E84424" w14:paraId="4F00ED69" w14:textId="77777777" w:rsidTr="00783382">
        <w:tc>
          <w:tcPr>
            <w:tcW w:w="4077" w:type="dxa"/>
          </w:tcPr>
          <w:p w14:paraId="5FC00D8D" w14:textId="77777777" w:rsidR="00B70DB7" w:rsidRPr="00E84424" w:rsidRDefault="00B70DB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rPr>
                <w:rFonts w:ascii="Browallia New" w:eastAsia="Arial Unicode MS" w:hAnsi="Browallia New" w:cs="Browalli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center"/>
          </w:tcPr>
          <w:p w14:paraId="65D4B6AF" w14:textId="77777777" w:rsidR="00B70DB7" w:rsidRPr="00E84424" w:rsidRDefault="00B70DB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8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center"/>
          </w:tcPr>
          <w:p w14:paraId="2C7136F6" w14:textId="77777777" w:rsidR="00B70DB7" w:rsidRPr="00E84424" w:rsidRDefault="00B70DB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8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516" w:type="dxa"/>
            <w:tcBorders>
              <w:top w:val="single" w:sz="4" w:space="0" w:color="auto"/>
            </w:tcBorders>
            <w:vAlign w:val="center"/>
          </w:tcPr>
          <w:p w14:paraId="0E56379D" w14:textId="77777777" w:rsidR="00B70DB7" w:rsidRPr="00E84424" w:rsidRDefault="00B70DB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8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814" w:type="dxa"/>
            <w:tcBorders>
              <w:top w:val="single" w:sz="4" w:space="0" w:color="auto"/>
            </w:tcBorders>
            <w:vAlign w:val="center"/>
          </w:tcPr>
          <w:p w14:paraId="1CA03703" w14:textId="77777777" w:rsidR="00B70DB7" w:rsidRPr="00E84424" w:rsidRDefault="00B70DB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8" w:right="-48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เครื่องจักรเครื่องมือ</w:t>
            </w:r>
          </w:p>
        </w:tc>
        <w:tc>
          <w:tcPr>
            <w:tcW w:w="1627" w:type="dxa"/>
            <w:tcBorders>
              <w:top w:val="single" w:sz="4" w:space="0" w:color="auto"/>
            </w:tcBorders>
            <w:vAlign w:val="center"/>
          </w:tcPr>
          <w:p w14:paraId="496B31AD" w14:textId="77777777" w:rsidR="00B70DB7" w:rsidRPr="00E84424" w:rsidRDefault="00B70DB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8" w:right="-48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เครื่องตกแต่งติดตั้ง </w:t>
            </w:r>
          </w:p>
        </w:tc>
        <w:tc>
          <w:tcPr>
            <w:tcW w:w="1257" w:type="dxa"/>
            <w:tcBorders>
              <w:top w:val="single" w:sz="4" w:space="0" w:color="auto"/>
            </w:tcBorders>
            <w:vAlign w:val="center"/>
          </w:tcPr>
          <w:p w14:paraId="305D8D8B" w14:textId="77777777" w:rsidR="00B70DB7" w:rsidRPr="00E84424" w:rsidRDefault="00B70DB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8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center"/>
          </w:tcPr>
          <w:p w14:paraId="100BE338" w14:textId="77777777" w:rsidR="00B70DB7" w:rsidRPr="00E84424" w:rsidRDefault="00B70DB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8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33188707" w14:textId="77777777" w:rsidR="00B70DB7" w:rsidRPr="00E84424" w:rsidRDefault="00B70DB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8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B70DB7" w:rsidRPr="00E84424" w14:paraId="7C816A84" w14:textId="77777777" w:rsidTr="00783382">
        <w:tc>
          <w:tcPr>
            <w:tcW w:w="4077" w:type="dxa"/>
          </w:tcPr>
          <w:p w14:paraId="71A0B520" w14:textId="77777777" w:rsidR="00B70DB7" w:rsidRPr="00E84424" w:rsidRDefault="00B70DB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rPr>
                <w:rFonts w:ascii="Browallia New" w:eastAsia="Arial Unicode MS" w:hAnsi="Browallia New" w:cs="Browalli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14:paraId="3D51809D" w14:textId="77777777" w:rsidR="00B70DB7" w:rsidRPr="00E84424" w:rsidRDefault="00B70DB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8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vAlign w:val="center"/>
          </w:tcPr>
          <w:p w14:paraId="7ABFE7C4" w14:textId="77777777" w:rsidR="00B70DB7" w:rsidRPr="00E84424" w:rsidRDefault="00B70DB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8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516" w:type="dxa"/>
            <w:vAlign w:val="center"/>
          </w:tcPr>
          <w:p w14:paraId="2F2B3726" w14:textId="77777777" w:rsidR="00B70DB7" w:rsidRPr="00E84424" w:rsidRDefault="00B70DB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48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โรงกลั่นน้ำมัน</w:t>
            </w:r>
          </w:p>
        </w:tc>
        <w:tc>
          <w:tcPr>
            <w:tcW w:w="1814" w:type="dxa"/>
            <w:vAlign w:val="center"/>
          </w:tcPr>
          <w:p w14:paraId="27EF8AD7" w14:textId="77777777" w:rsidR="00B70DB7" w:rsidRPr="00E84424" w:rsidRDefault="00B70DB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8" w:right="-48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และอุปกรณ์</w:t>
            </w:r>
          </w:p>
        </w:tc>
        <w:tc>
          <w:tcPr>
            <w:tcW w:w="1627" w:type="dxa"/>
            <w:vAlign w:val="center"/>
          </w:tcPr>
          <w:p w14:paraId="2BAE325F" w14:textId="77777777" w:rsidR="00B70DB7" w:rsidRPr="00E84424" w:rsidRDefault="00B70DB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8" w:right="-48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เครื่องใช้สำนักงาน</w:t>
            </w:r>
          </w:p>
        </w:tc>
        <w:tc>
          <w:tcPr>
            <w:tcW w:w="1257" w:type="dxa"/>
            <w:vAlign w:val="center"/>
          </w:tcPr>
          <w:p w14:paraId="54CF3F4D" w14:textId="77777777" w:rsidR="00B70DB7" w:rsidRPr="00E84424" w:rsidRDefault="00B70DB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8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vAlign w:val="center"/>
          </w:tcPr>
          <w:p w14:paraId="2DBC502E" w14:textId="77777777" w:rsidR="00B70DB7" w:rsidRPr="00E84424" w:rsidRDefault="00B70DB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8" w:right="-48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ระหว่าง</w:t>
            </w:r>
          </w:p>
        </w:tc>
        <w:tc>
          <w:tcPr>
            <w:tcW w:w="1440" w:type="dxa"/>
            <w:vAlign w:val="center"/>
          </w:tcPr>
          <w:p w14:paraId="2C5CBB12" w14:textId="77777777" w:rsidR="00B70DB7" w:rsidRPr="00E84424" w:rsidRDefault="00B70DB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8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B70DB7" w:rsidRPr="00E84424" w14:paraId="12AFA40A" w14:textId="77777777" w:rsidTr="00783382">
        <w:tc>
          <w:tcPr>
            <w:tcW w:w="4077" w:type="dxa"/>
          </w:tcPr>
          <w:p w14:paraId="0BE04703" w14:textId="77777777" w:rsidR="00B70DB7" w:rsidRPr="00E84424" w:rsidRDefault="00B70DB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rPr>
                <w:rFonts w:ascii="Browallia New" w:eastAsia="Arial Unicode MS" w:hAnsi="Browallia New" w:cs="Browalli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14:paraId="3610F7B6" w14:textId="77777777" w:rsidR="00B70DB7" w:rsidRPr="00E84424" w:rsidRDefault="00B70DB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8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ที่ดิน</w:t>
            </w:r>
          </w:p>
        </w:tc>
        <w:tc>
          <w:tcPr>
            <w:tcW w:w="1350" w:type="dxa"/>
            <w:vAlign w:val="center"/>
          </w:tcPr>
          <w:p w14:paraId="43FBCEBE" w14:textId="77777777" w:rsidR="00B70DB7" w:rsidRPr="00E84424" w:rsidRDefault="00B70DB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8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อาคาร</w:t>
            </w:r>
          </w:p>
        </w:tc>
        <w:tc>
          <w:tcPr>
            <w:tcW w:w="1516" w:type="dxa"/>
            <w:vAlign w:val="center"/>
          </w:tcPr>
          <w:p w14:paraId="2E372FC2" w14:textId="77777777" w:rsidR="00B70DB7" w:rsidRPr="00E84424" w:rsidRDefault="00B70DB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48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และอุปกรณ์</w:t>
            </w:r>
          </w:p>
        </w:tc>
        <w:tc>
          <w:tcPr>
            <w:tcW w:w="1814" w:type="dxa"/>
            <w:vAlign w:val="center"/>
          </w:tcPr>
          <w:p w14:paraId="162FEC10" w14:textId="77777777" w:rsidR="00B70DB7" w:rsidRPr="00E84424" w:rsidRDefault="00B70DB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8" w:right="-48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โรงงาน</w:t>
            </w:r>
          </w:p>
        </w:tc>
        <w:tc>
          <w:tcPr>
            <w:tcW w:w="1627" w:type="dxa"/>
            <w:vAlign w:val="center"/>
          </w:tcPr>
          <w:p w14:paraId="477FD956" w14:textId="77777777" w:rsidR="00B70DB7" w:rsidRPr="00E84424" w:rsidRDefault="00B70DB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8" w:right="-48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และอื่นๆ</w:t>
            </w:r>
          </w:p>
        </w:tc>
        <w:tc>
          <w:tcPr>
            <w:tcW w:w="1257" w:type="dxa"/>
            <w:vAlign w:val="center"/>
          </w:tcPr>
          <w:p w14:paraId="0EC18293" w14:textId="77777777" w:rsidR="00B70DB7" w:rsidRPr="00E84424" w:rsidRDefault="00B70DB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8" w:right="-48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350" w:type="dxa"/>
            <w:vAlign w:val="center"/>
          </w:tcPr>
          <w:p w14:paraId="30BAFC13" w14:textId="77777777" w:rsidR="00B70DB7" w:rsidRPr="00E84424" w:rsidRDefault="00B70DB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8" w:right="-48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ก่อสร้าง</w:t>
            </w:r>
          </w:p>
        </w:tc>
        <w:tc>
          <w:tcPr>
            <w:tcW w:w="1440" w:type="dxa"/>
            <w:vAlign w:val="center"/>
          </w:tcPr>
          <w:p w14:paraId="10652100" w14:textId="77777777" w:rsidR="00B70DB7" w:rsidRPr="00E84424" w:rsidRDefault="00B70DB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8" w:right="-48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B70DB7" w:rsidRPr="00E84424" w14:paraId="2EBB24D8" w14:textId="77777777" w:rsidTr="00783382">
        <w:tc>
          <w:tcPr>
            <w:tcW w:w="4077" w:type="dxa"/>
          </w:tcPr>
          <w:p w14:paraId="7734DF75" w14:textId="77777777" w:rsidR="00B70DB7" w:rsidRPr="00E84424" w:rsidRDefault="00B70DB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</w:tcPr>
          <w:p w14:paraId="426D84D0" w14:textId="77777777" w:rsidR="00B70DB7" w:rsidRPr="00E84424" w:rsidRDefault="00B70DB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</w:tcPr>
          <w:p w14:paraId="7E8CFC65" w14:textId="77777777" w:rsidR="00B70DB7" w:rsidRPr="00E84424" w:rsidRDefault="00B70DB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516" w:type="dxa"/>
            <w:tcBorders>
              <w:top w:val="single" w:sz="4" w:space="0" w:color="auto"/>
            </w:tcBorders>
            <w:shd w:val="clear" w:color="auto" w:fill="FAFAFA"/>
          </w:tcPr>
          <w:p w14:paraId="01BBB0EC" w14:textId="77777777" w:rsidR="00B70DB7" w:rsidRPr="00E84424" w:rsidRDefault="00B70DB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814" w:type="dxa"/>
            <w:tcBorders>
              <w:top w:val="single" w:sz="4" w:space="0" w:color="auto"/>
            </w:tcBorders>
            <w:shd w:val="clear" w:color="auto" w:fill="FAFAFA"/>
          </w:tcPr>
          <w:p w14:paraId="187EF586" w14:textId="77777777" w:rsidR="00B70DB7" w:rsidRPr="00E84424" w:rsidRDefault="00B70DB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FAFAFA"/>
          </w:tcPr>
          <w:p w14:paraId="599DDA77" w14:textId="77777777" w:rsidR="00B70DB7" w:rsidRPr="00E84424" w:rsidRDefault="00B70DB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 w:firstLine="6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  <w:shd w:val="clear" w:color="auto" w:fill="FAFAFA"/>
          </w:tcPr>
          <w:p w14:paraId="17D2EE56" w14:textId="77777777" w:rsidR="00B70DB7" w:rsidRPr="00E84424" w:rsidRDefault="00B70DB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</w:tcPr>
          <w:p w14:paraId="120E0A53" w14:textId="77777777" w:rsidR="00B70DB7" w:rsidRPr="00E84424" w:rsidRDefault="00B70DB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FAEC4A8" w14:textId="77777777" w:rsidR="00B70DB7" w:rsidRPr="00E84424" w:rsidRDefault="00B70DB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</w:tr>
      <w:tr w:rsidR="00B70DB7" w:rsidRPr="00E84424" w14:paraId="18BFE580" w14:textId="77777777" w:rsidTr="00783382">
        <w:tc>
          <w:tcPr>
            <w:tcW w:w="4077" w:type="dxa"/>
          </w:tcPr>
          <w:p w14:paraId="5C8134B4" w14:textId="61EE1A82" w:rsidR="00B70DB7" w:rsidRPr="00E84424" w:rsidRDefault="00B70DB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สำหรับปีสิ้นสุดวันที่ </w:t>
            </w:r>
            <w:r w:rsidR="00CF1017" w:rsidRPr="00CF101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 พ.ศ.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color w:val="7030A0"/>
                <w:sz w:val="24"/>
                <w:szCs w:val="24"/>
                <w:cs/>
                <w:lang w:val="en-GB"/>
              </w:rPr>
              <w:t xml:space="preserve"> </w:t>
            </w:r>
            <w:r w:rsidR="00CF1017" w:rsidRPr="00CF101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260" w:type="dxa"/>
            <w:shd w:val="clear" w:color="auto" w:fill="FAFAFA"/>
          </w:tcPr>
          <w:p w14:paraId="63CFCD1B" w14:textId="77777777" w:rsidR="00B70DB7" w:rsidRPr="00E84424" w:rsidRDefault="00B70DB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  <w:shd w:val="clear" w:color="auto" w:fill="FAFAFA"/>
          </w:tcPr>
          <w:p w14:paraId="35FC7E58" w14:textId="77777777" w:rsidR="00B70DB7" w:rsidRPr="00E84424" w:rsidRDefault="00B70DB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516" w:type="dxa"/>
            <w:shd w:val="clear" w:color="auto" w:fill="FAFAFA"/>
          </w:tcPr>
          <w:p w14:paraId="3287C146" w14:textId="77777777" w:rsidR="00B70DB7" w:rsidRPr="00E84424" w:rsidRDefault="00B70DB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814" w:type="dxa"/>
            <w:shd w:val="clear" w:color="auto" w:fill="FAFAFA"/>
          </w:tcPr>
          <w:p w14:paraId="1D0E62F6" w14:textId="77777777" w:rsidR="00B70DB7" w:rsidRPr="00E84424" w:rsidRDefault="00B70DB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627" w:type="dxa"/>
            <w:shd w:val="clear" w:color="auto" w:fill="FAFAFA"/>
          </w:tcPr>
          <w:p w14:paraId="4BF74A9D" w14:textId="77777777" w:rsidR="00B70DB7" w:rsidRPr="00E84424" w:rsidRDefault="00B70DB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 w:firstLine="6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57" w:type="dxa"/>
            <w:shd w:val="clear" w:color="auto" w:fill="FAFAFA"/>
          </w:tcPr>
          <w:p w14:paraId="68F63B4E" w14:textId="77777777" w:rsidR="00B70DB7" w:rsidRPr="00E84424" w:rsidRDefault="00B70DB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  <w:shd w:val="clear" w:color="auto" w:fill="FAFAFA"/>
          </w:tcPr>
          <w:p w14:paraId="494E0A1C" w14:textId="77777777" w:rsidR="00B70DB7" w:rsidRPr="00E84424" w:rsidRDefault="00B70DB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51E6A7CB" w14:textId="77777777" w:rsidR="00B70DB7" w:rsidRPr="00E84424" w:rsidRDefault="00B70DB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</w:tr>
      <w:tr w:rsidR="00B70DB7" w:rsidRPr="00E84424" w14:paraId="216835A8" w14:textId="77777777" w:rsidTr="00783382">
        <w:tc>
          <w:tcPr>
            <w:tcW w:w="4077" w:type="dxa"/>
          </w:tcPr>
          <w:p w14:paraId="14D40F4F" w14:textId="77777777" w:rsidR="00B70DB7" w:rsidRPr="00E84424" w:rsidRDefault="00B70DB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E84424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ราคาตามบัญชีต้นปี สุทธิ</w:t>
            </w:r>
          </w:p>
        </w:tc>
        <w:tc>
          <w:tcPr>
            <w:tcW w:w="1260" w:type="dxa"/>
            <w:shd w:val="clear" w:color="auto" w:fill="FAFAFA"/>
          </w:tcPr>
          <w:p w14:paraId="265BF8D5" w14:textId="2B0F2959" w:rsidR="00B70DB7" w:rsidRPr="00E84424" w:rsidRDefault="00CF101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</w:t>
            </w:r>
            <w:r w:rsidR="00B70DB7" w:rsidRPr="00E8442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629</w:t>
            </w:r>
          </w:p>
        </w:tc>
        <w:tc>
          <w:tcPr>
            <w:tcW w:w="1350" w:type="dxa"/>
            <w:shd w:val="clear" w:color="auto" w:fill="FAFAFA"/>
          </w:tcPr>
          <w:p w14:paraId="3165C086" w14:textId="0A277098" w:rsidR="00B70DB7" w:rsidRPr="00E84424" w:rsidRDefault="00CF101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B70DB7" w:rsidRPr="00E8442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478</w:t>
            </w:r>
          </w:p>
        </w:tc>
        <w:tc>
          <w:tcPr>
            <w:tcW w:w="1516" w:type="dxa"/>
            <w:shd w:val="clear" w:color="auto" w:fill="FAFAFA"/>
          </w:tcPr>
          <w:p w14:paraId="2797908D" w14:textId="540C0C12" w:rsidR="00B70DB7" w:rsidRPr="00E84424" w:rsidRDefault="00CF101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24</w:t>
            </w:r>
            <w:r w:rsidR="00B70DB7" w:rsidRPr="00E8442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325</w:t>
            </w:r>
          </w:p>
        </w:tc>
        <w:tc>
          <w:tcPr>
            <w:tcW w:w="1814" w:type="dxa"/>
            <w:shd w:val="clear" w:color="auto" w:fill="FAFAFA"/>
          </w:tcPr>
          <w:p w14:paraId="7C9129B7" w14:textId="01B984C9" w:rsidR="00B70DB7" w:rsidRPr="00E84424" w:rsidRDefault="00CF101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 w:hanging="1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233</w:t>
            </w:r>
          </w:p>
        </w:tc>
        <w:tc>
          <w:tcPr>
            <w:tcW w:w="1627" w:type="dxa"/>
            <w:shd w:val="clear" w:color="auto" w:fill="FAFAFA"/>
          </w:tcPr>
          <w:p w14:paraId="67FA5008" w14:textId="632CC712" w:rsidR="00B70DB7" w:rsidRPr="00E84424" w:rsidRDefault="00CF101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 w:firstLine="6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140</w:t>
            </w:r>
          </w:p>
        </w:tc>
        <w:tc>
          <w:tcPr>
            <w:tcW w:w="1257" w:type="dxa"/>
            <w:shd w:val="clear" w:color="auto" w:fill="FAFAFA"/>
          </w:tcPr>
          <w:p w14:paraId="08DD3B2B" w14:textId="77777777" w:rsidR="00B70DB7" w:rsidRPr="00E84424" w:rsidRDefault="00B70DB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50" w:type="dxa"/>
            <w:shd w:val="clear" w:color="auto" w:fill="FAFAFA"/>
          </w:tcPr>
          <w:p w14:paraId="2A33A88E" w14:textId="23FF69E2" w:rsidR="00B70DB7" w:rsidRPr="00E84424" w:rsidRDefault="00CF101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37</w:t>
            </w:r>
            <w:r w:rsidR="00B70DB7" w:rsidRPr="00E8442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516</w:t>
            </w:r>
          </w:p>
        </w:tc>
        <w:tc>
          <w:tcPr>
            <w:tcW w:w="1440" w:type="dxa"/>
            <w:shd w:val="clear" w:color="auto" w:fill="FAFAFA"/>
          </w:tcPr>
          <w:p w14:paraId="1AD61173" w14:textId="6304325E" w:rsidR="00B70DB7" w:rsidRPr="00E84424" w:rsidRDefault="00CF101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68</w:t>
            </w:r>
            <w:r w:rsidR="00B70DB7" w:rsidRPr="00E8442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321</w:t>
            </w:r>
          </w:p>
        </w:tc>
      </w:tr>
      <w:tr w:rsidR="00B70DB7" w:rsidRPr="00E84424" w14:paraId="7805DB77" w14:textId="77777777" w:rsidTr="00783382">
        <w:tc>
          <w:tcPr>
            <w:tcW w:w="4077" w:type="dxa"/>
          </w:tcPr>
          <w:p w14:paraId="35DF2F72" w14:textId="77777777" w:rsidR="00B70DB7" w:rsidRPr="00E84424" w:rsidRDefault="00B70DB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84424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ซื้อสินทรัพย์ในระหว่างปี</w:t>
            </w:r>
          </w:p>
        </w:tc>
        <w:tc>
          <w:tcPr>
            <w:tcW w:w="1260" w:type="dxa"/>
            <w:shd w:val="clear" w:color="auto" w:fill="FAFAFA"/>
          </w:tcPr>
          <w:p w14:paraId="4E2BF1D8" w14:textId="6CFD1500" w:rsidR="00B70DB7" w:rsidRPr="00E84424" w:rsidRDefault="00CF101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295</w:t>
            </w:r>
          </w:p>
        </w:tc>
        <w:tc>
          <w:tcPr>
            <w:tcW w:w="1350" w:type="dxa"/>
            <w:shd w:val="clear" w:color="auto" w:fill="FAFAFA"/>
          </w:tcPr>
          <w:p w14:paraId="06E9C59C" w14:textId="14455388" w:rsidR="00B70DB7" w:rsidRPr="00E84424" w:rsidRDefault="00CF101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</w:t>
            </w:r>
          </w:p>
        </w:tc>
        <w:tc>
          <w:tcPr>
            <w:tcW w:w="1516" w:type="dxa"/>
            <w:shd w:val="clear" w:color="auto" w:fill="FAFAFA"/>
          </w:tcPr>
          <w:p w14:paraId="514EB8DA" w14:textId="70A2B50D" w:rsidR="00B70DB7" w:rsidRPr="00E84424" w:rsidRDefault="00CF101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697</w:t>
            </w:r>
          </w:p>
        </w:tc>
        <w:tc>
          <w:tcPr>
            <w:tcW w:w="1814" w:type="dxa"/>
            <w:shd w:val="clear" w:color="auto" w:fill="FAFAFA"/>
          </w:tcPr>
          <w:p w14:paraId="54167277" w14:textId="272DA7DE" w:rsidR="00B70DB7" w:rsidRPr="00E84424" w:rsidRDefault="00CF101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 w:hanging="1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13</w:t>
            </w:r>
          </w:p>
        </w:tc>
        <w:tc>
          <w:tcPr>
            <w:tcW w:w="1627" w:type="dxa"/>
            <w:shd w:val="clear" w:color="auto" w:fill="FAFAFA"/>
          </w:tcPr>
          <w:p w14:paraId="7C320EF3" w14:textId="1DA72F75" w:rsidR="00B70DB7" w:rsidRPr="00E84424" w:rsidRDefault="00CF101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 w:firstLine="6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</w:t>
            </w:r>
          </w:p>
        </w:tc>
        <w:tc>
          <w:tcPr>
            <w:tcW w:w="1257" w:type="dxa"/>
            <w:shd w:val="clear" w:color="auto" w:fill="FAFAFA"/>
          </w:tcPr>
          <w:p w14:paraId="27748AAC" w14:textId="77777777" w:rsidR="00B70DB7" w:rsidRPr="00E84424" w:rsidRDefault="00B70DB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50" w:type="dxa"/>
            <w:shd w:val="clear" w:color="auto" w:fill="FAFAFA"/>
          </w:tcPr>
          <w:p w14:paraId="3CF8AED8" w14:textId="6D791E7B" w:rsidR="00B70DB7" w:rsidRPr="00E84424" w:rsidRDefault="00CF101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45</w:t>
            </w:r>
            <w:r w:rsidR="00B70DB7" w:rsidRPr="00E8442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435</w:t>
            </w:r>
          </w:p>
        </w:tc>
        <w:tc>
          <w:tcPr>
            <w:tcW w:w="1440" w:type="dxa"/>
            <w:shd w:val="clear" w:color="auto" w:fill="FAFAFA"/>
          </w:tcPr>
          <w:p w14:paraId="2B585D73" w14:textId="47AC2BD0" w:rsidR="00B70DB7" w:rsidRPr="00E84424" w:rsidRDefault="00CF101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46</w:t>
            </w:r>
            <w:r w:rsidR="00B70DB7" w:rsidRPr="00E8442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454</w:t>
            </w:r>
          </w:p>
        </w:tc>
      </w:tr>
      <w:tr w:rsidR="00B70DB7" w:rsidRPr="00E84424" w14:paraId="50E879D7" w14:textId="77777777" w:rsidTr="00783382">
        <w:tc>
          <w:tcPr>
            <w:tcW w:w="4077" w:type="dxa"/>
          </w:tcPr>
          <w:p w14:paraId="13C16A81" w14:textId="77777777" w:rsidR="00B70DB7" w:rsidRPr="00E84424" w:rsidRDefault="00B70DB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84424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โอนสินทรัพย์เข้า (ออก)</w:t>
            </w:r>
            <w:r w:rsidRPr="00E84424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260" w:type="dxa"/>
            <w:shd w:val="clear" w:color="auto" w:fill="FAFAFA"/>
          </w:tcPr>
          <w:p w14:paraId="7E1F9D84" w14:textId="77777777" w:rsidR="00B70DB7" w:rsidRPr="00E84424" w:rsidRDefault="00B70DB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350" w:type="dxa"/>
            <w:shd w:val="clear" w:color="auto" w:fill="FAFAFA"/>
          </w:tcPr>
          <w:p w14:paraId="1DEADC2C" w14:textId="7ACD4930" w:rsidR="00B70DB7" w:rsidRPr="00E84424" w:rsidRDefault="00CF101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B70DB7" w:rsidRPr="00E8442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206</w:t>
            </w:r>
          </w:p>
        </w:tc>
        <w:tc>
          <w:tcPr>
            <w:tcW w:w="1516" w:type="dxa"/>
            <w:shd w:val="clear" w:color="auto" w:fill="FAFAFA"/>
          </w:tcPr>
          <w:p w14:paraId="560D4A57" w14:textId="4943CE71" w:rsidR="00B70DB7" w:rsidRPr="00E84424" w:rsidRDefault="00CF101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</w:t>
            </w:r>
            <w:r w:rsidR="00B70DB7" w:rsidRPr="00E8442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432</w:t>
            </w:r>
          </w:p>
        </w:tc>
        <w:tc>
          <w:tcPr>
            <w:tcW w:w="1814" w:type="dxa"/>
            <w:shd w:val="clear" w:color="auto" w:fill="FAFAFA"/>
          </w:tcPr>
          <w:p w14:paraId="56E9DAF3" w14:textId="1AE3F6FA" w:rsidR="00B70DB7" w:rsidRPr="00E84424" w:rsidRDefault="00CF101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 w:hanging="1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78</w:t>
            </w:r>
          </w:p>
        </w:tc>
        <w:tc>
          <w:tcPr>
            <w:tcW w:w="1627" w:type="dxa"/>
            <w:shd w:val="clear" w:color="auto" w:fill="FAFAFA"/>
          </w:tcPr>
          <w:p w14:paraId="648172F8" w14:textId="626FBC57" w:rsidR="00B70DB7" w:rsidRPr="00E84424" w:rsidRDefault="00CF101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 w:firstLine="6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16</w:t>
            </w:r>
          </w:p>
        </w:tc>
        <w:tc>
          <w:tcPr>
            <w:tcW w:w="1257" w:type="dxa"/>
            <w:shd w:val="clear" w:color="auto" w:fill="FAFAFA"/>
          </w:tcPr>
          <w:p w14:paraId="55247400" w14:textId="77777777" w:rsidR="00B70DB7" w:rsidRPr="00E84424" w:rsidRDefault="00B70DB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50" w:type="dxa"/>
            <w:shd w:val="clear" w:color="auto" w:fill="FAFAFA"/>
          </w:tcPr>
          <w:p w14:paraId="72831105" w14:textId="249426B5" w:rsidR="00B70DB7" w:rsidRPr="00E84424" w:rsidRDefault="00B70DB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</w:t>
            </w:r>
            <w:r w:rsidRPr="00E8442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="00CF1017" w:rsidRPr="00CF101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732</w:t>
            </w:r>
            <w:r w:rsidRPr="00E8442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2930D1AC" w14:textId="77777777" w:rsidR="00B70DB7" w:rsidRPr="00E84424" w:rsidRDefault="00B70DB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  <w:tr w:rsidR="00B70DB7" w:rsidRPr="00E84424" w14:paraId="757F6BC2" w14:textId="77777777" w:rsidTr="00783382">
        <w:tc>
          <w:tcPr>
            <w:tcW w:w="4077" w:type="dxa"/>
          </w:tcPr>
          <w:p w14:paraId="3155427D" w14:textId="77777777" w:rsidR="00B70DB7" w:rsidRPr="00E84424" w:rsidRDefault="00B70DB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E84424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ตัดจำหน่ายสินทรัพย์ สุทธิ</w:t>
            </w:r>
          </w:p>
        </w:tc>
        <w:tc>
          <w:tcPr>
            <w:tcW w:w="1260" w:type="dxa"/>
            <w:shd w:val="clear" w:color="auto" w:fill="FAFAFA"/>
          </w:tcPr>
          <w:p w14:paraId="2EE4934C" w14:textId="77777777" w:rsidR="00B70DB7" w:rsidRPr="00E84424" w:rsidRDefault="00B70DB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50" w:type="dxa"/>
            <w:shd w:val="clear" w:color="auto" w:fill="FAFAFA"/>
          </w:tcPr>
          <w:p w14:paraId="11F394F1" w14:textId="4D796828" w:rsidR="00B70DB7" w:rsidRPr="00E84424" w:rsidRDefault="00B70DB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Pr="00E8442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516" w:type="dxa"/>
            <w:shd w:val="clear" w:color="auto" w:fill="FAFAFA"/>
          </w:tcPr>
          <w:p w14:paraId="48A59C38" w14:textId="4B0A0F17" w:rsidR="00B70DB7" w:rsidRPr="00E84424" w:rsidRDefault="00B70DB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Pr="00E8442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814" w:type="dxa"/>
            <w:shd w:val="clear" w:color="auto" w:fill="FAFAFA"/>
          </w:tcPr>
          <w:p w14:paraId="1466F2CD" w14:textId="77777777" w:rsidR="00B70DB7" w:rsidRPr="00E84424" w:rsidRDefault="00B70DB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 w:hanging="1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627" w:type="dxa"/>
            <w:shd w:val="clear" w:color="auto" w:fill="FAFAFA"/>
          </w:tcPr>
          <w:p w14:paraId="4C7D6FE0" w14:textId="5E1B9742" w:rsidR="00B70DB7" w:rsidRPr="00E84424" w:rsidRDefault="000B4451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 w:firstLine="6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57" w:type="dxa"/>
            <w:shd w:val="clear" w:color="auto" w:fill="FAFAFA"/>
          </w:tcPr>
          <w:p w14:paraId="0339B035" w14:textId="77777777" w:rsidR="00B70DB7" w:rsidRPr="00E84424" w:rsidRDefault="00B70DB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350" w:type="dxa"/>
            <w:shd w:val="clear" w:color="auto" w:fill="FAFAFA"/>
          </w:tcPr>
          <w:p w14:paraId="57298DD6" w14:textId="77777777" w:rsidR="00B70DB7" w:rsidRPr="00E84424" w:rsidRDefault="00B70DB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70332781" w14:textId="335D5D3E" w:rsidR="00B70DB7" w:rsidRPr="00E84424" w:rsidRDefault="00B70DB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84424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  <w:r w:rsidRPr="00E84424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</w:tr>
      <w:tr w:rsidR="00B70DB7" w:rsidRPr="00E84424" w14:paraId="1D099E61" w14:textId="77777777" w:rsidTr="00783382">
        <w:tc>
          <w:tcPr>
            <w:tcW w:w="4077" w:type="dxa"/>
          </w:tcPr>
          <w:p w14:paraId="3455E0E5" w14:textId="77777777" w:rsidR="00B70DB7" w:rsidRPr="00E84424" w:rsidRDefault="00B70DB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84424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ค่าเสื่อมราคาในระหว่างปี</w:t>
            </w:r>
          </w:p>
        </w:tc>
        <w:tc>
          <w:tcPr>
            <w:tcW w:w="1260" w:type="dxa"/>
            <w:shd w:val="clear" w:color="auto" w:fill="FAFAFA"/>
          </w:tcPr>
          <w:p w14:paraId="5DA18EED" w14:textId="77777777" w:rsidR="00B70DB7" w:rsidRPr="00E84424" w:rsidRDefault="00B70DB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350" w:type="dxa"/>
            <w:shd w:val="clear" w:color="auto" w:fill="FAFAFA"/>
          </w:tcPr>
          <w:p w14:paraId="19F4FCDB" w14:textId="419800AC" w:rsidR="00B70DB7" w:rsidRPr="00E84424" w:rsidRDefault="00B70DB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129</w:t>
            </w:r>
            <w:r w:rsidRPr="00E8442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516" w:type="dxa"/>
            <w:shd w:val="clear" w:color="auto" w:fill="FAFAFA"/>
          </w:tcPr>
          <w:p w14:paraId="66952078" w14:textId="278C4F06" w:rsidR="00B70DB7" w:rsidRPr="00E84424" w:rsidRDefault="00B70DB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  <w:r w:rsidRPr="00E8442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="00CF1017" w:rsidRPr="00CF101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641</w:t>
            </w:r>
            <w:r w:rsidRPr="00E8442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814" w:type="dxa"/>
            <w:shd w:val="clear" w:color="auto" w:fill="FAFAFA"/>
          </w:tcPr>
          <w:p w14:paraId="020B7D4E" w14:textId="66496DB0" w:rsidR="00B70DB7" w:rsidRPr="00E84424" w:rsidRDefault="00B70DB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58</w:t>
            </w:r>
            <w:r w:rsidRPr="00E8442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627" w:type="dxa"/>
            <w:shd w:val="clear" w:color="auto" w:fill="FAFAFA"/>
          </w:tcPr>
          <w:p w14:paraId="0DD2C76C" w14:textId="25A08FB4" w:rsidR="00B70DB7" w:rsidRPr="00E84424" w:rsidRDefault="00B70DB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 w:firstLine="6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48</w:t>
            </w:r>
            <w:r w:rsidRPr="00E8442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257" w:type="dxa"/>
            <w:shd w:val="clear" w:color="auto" w:fill="FAFAFA"/>
          </w:tcPr>
          <w:p w14:paraId="6A39228C" w14:textId="77777777" w:rsidR="00B70DB7" w:rsidRPr="00E84424" w:rsidRDefault="00B70DB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50" w:type="dxa"/>
            <w:shd w:val="clear" w:color="auto" w:fill="FAFAFA"/>
          </w:tcPr>
          <w:p w14:paraId="2CEF3B10" w14:textId="77777777" w:rsidR="00B70DB7" w:rsidRPr="00E84424" w:rsidRDefault="00B70DB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70B9A55C" w14:textId="26A820F0" w:rsidR="00B70DB7" w:rsidRPr="00E84424" w:rsidRDefault="00B70DB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  <w:r w:rsidRPr="00E8442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="00CF1017" w:rsidRPr="00CF101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876</w:t>
            </w:r>
            <w:r w:rsidRPr="00E8442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B70DB7" w:rsidRPr="00E84424" w14:paraId="3DE03C19" w14:textId="77777777" w:rsidTr="00783382">
        <w:tc>
          <w:tcPr>
            <w:tcW w:w="4077" w:type="dxa"/>
          </w:tcPr>
          <w:p w14:paraId="150DAEB5" w14:textId="77777777" w:rsidR="00B70DB7" w:rsidRPr="00E84424" w:rsidRDefault="00B70DB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84424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ราคาตามบัญชีปลายปี 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8F40376" w14:textId="6928A521" w:rsidR="00B70DB7" w:rsidRPr="00E84424" w:rsidRDefault="00CF101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</w:t>
            </w:r>
            <w:r w:rsidR="00B70DB7" w:rsidRPr="00E8442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924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4359810" w14:textId="491E2D21" w:rsidR="00B70DB7" w:rsidRPr="00E84424" w:rsidRDefault="00CF101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  <w:r w:rsidR="00B70DB7" w:rsidRPr="00E8442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561</w:t>
            </w:r>
          </w:p>
        </w:tc>
        <w:tc>
          <w:tcPr>
            <w:tcW w:w="15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717819E" w14:textId="0F916358" w:rsidR="00B70DB7" w:rsidRPr="00E84424" w:rsidRDefault="00CF101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27</w:t>
            </w:r>
            <w:r w:rsidR="00B70DB7" w:rsidRPr="00E8442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812</w:t>
            </w:r>
          </w:p>
        </w:tc>
        <w:tc>
          <w:tcPr>
            <w:tcW w:w="181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BD46224" w14:textId="1CE11A45" w:rsidR="00B70DB7" w:rsidRPr="00E84424" w:rsidRDefault="00CF101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 w:hanging="1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266</w:t>
            </w:r>
          </w:p>
        </w:tc>
        <w:tc>
          <w:tcPr>
            <w:tcW w:w="162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DC5CD74" w14:textId="37E30148" w:rsidR="00B70DB7" w:rsidRPr="00E84424" w:rsidRDefault="00CF101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 w:firstLine="6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115</w:t>
            </w:r>
          </w:p>
        </w:tc>
        <w:tc>
          <w:tcPr>
            <w:tcW w:w="125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867B4D5" w14:textId="77777777" w:rsidR="00B70DB7" w:rsidRPr="00E84424" w:rsidRDefault="00B70DB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D91131D" w14:textId="44518DBD" w:rsidR="00B70DB7" w:rsidRPr="00E84424" w:rsidRDefault="00CF101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76</w:t>
            </w:r>
            <w:r w:rsidR="00B70DB7" w:rsidRPr="00E8442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219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197212B" w14:textId="1F5C4C97" w:rsidR="00B70DB7" w:rsidRPr="00E84424" w:rsidRDefault="00CF101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111</w:t>
            </w:r>
            <w:r w:rsidR="00B70DB7" w:rsidRPr="00E8442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897</w:t>
            </w:r>
          </w:p>
        </w:tc>
      </w:tr>
      <w:tr w:rsidR="00B70DB7" w:rsidRPr="00E84424" w14:paraId="45017E97" w14:textId="77777777" w:rsidTr="00783382">
        <w:tc>
          <w:tcPr>
            <w:tcW w:w="4077" w:type="dxa"/>
          </w:tcPr>
          <w:p w14:paraId="5E6E5DE0" w14:textId="77777777" w:rsidR="00B70DB7" w:rsidRPr="00E84424" w:rsidRDefault="00B70DB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</w:tcPr>
          <w:p w14:paraId="4B144F90" w14:textId="77777777" w:rsidR="00B70DB7" w:rsidRPr="00E84424" w:rsidRDefault="00B70DB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</w:tcPr>
          <w:p w14:paraId="653D2472" w14:textId="77777777" w:rsidR="00B70DB7" w:rsidRPr="00E84424" w:rsidRDefault="00B70DB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8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516" w:type="dxa"/>
            <w:tcBorders>
              <w:top w:val="single" w:sz="4" w:space="0" w:color="auto"/>
            </w:tcBorders>
            <w:shd w:val="clear" w:color="auto" w:fill="FAFAFA"/>
          </w:tcPr>
          <w:p w14:paraId="75AC2126" w14:textId="77777777" w:rsidR="00B70DB7" w:rsidRPr="00E84424" w:rsidRDefault="00B70DB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8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814" w:type="dxa"/>
            <w:tcBorders>
              <w:top w:val="single" w:sz="4" w:space="0" w:color="auto"/>
            </w:tcBorders>
            <w:shd w:val="clear" w:color="auto" w:fill="FAFAFA"/>
          </w:tcPr>
          <w:p w14:paraId="678092AF" w14:textId="77777777" w:rsidR="00B70DB7" w:rsidRPr="00E84424" w:rsidRDefault="00B70DB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8" w:hanging="1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FAFAFA"/>
          </w:tcPr>
          <w:p w14:paraId="4A88225C" w14:textId="77777777" w:rsidR="00B70DB7" w:rsidRPr="00E84424" w:rsidRDefault="00B70DB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8" w:firstLine="6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  <w:shd w:val="clear" w:color="auto" w:fill="FAFAFA"/>
          </w:tcPr>
          <w:p w14:paraId="639AF4A4" w14:textId="77777777" w:rsidR="00B70DB7" w:rsidRPr="00E84424" w:rsidRDefault="00B70DB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8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</w:tcPr>
          <w:p w14:paraId="4AA833E2" w14:textId="77777777" w:rsidR="00B70DB7" w:rsidRPr="00E84424" w:rsidRDefault="00B70DB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8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1DB4C0E" w14:textId="77777777" w:rsidR="00B70DB7" w:rsidRPr="00E84424" w:rsidRDefault="00B70DB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8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</w:tr>
      <w:tr w:rsidR="00B70DB7" w:rsidRPr="00E84424" w14:paraId="07B1B22C" w14:textId="77777777" w:rsidTr="00783382">
        <w:tc>
          <w:tcPr>
            <w:tcW w:w="4077" w:type="dxa"/>
          </w:tcPr>
          <w:p w14:paraId="656247F6" w14:textId="3AE10D31" w:rsidR="00B70DB7" w:rsidRPr="00E84424" w:rsidRDefault="00B70DB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ณ</w:t>
            </w:r>
            <w:r w:rsidRPr="00E84424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 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วันที่ </w:t>
            </w:r>
            <w:r w:rsidR="00CF1017" w:rsidRPr="00CF101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 พ.ศ.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color w:val="7030A0"/>
                <w:sz w:val="24"/>
                <w:szCs w:val="24"/>
                <w:cs/>
                <w:lang w:val="en-GB"/>
              </w:rPr>
              <w:t xml:space="preserve"> </w:t>
            </w:r>
            <w:r w:rsidR="00CF1017" w:rsidRPr="00CF101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260" w:type="dxa"/>
            <w:shd w:val="clear" w:color="auto" w:fill="FAFAFA"/>
          </w:tcPr>
          <w:p w14:paraId="066F91CC" w14:textId="77777777" w:rsidR="00B70DB7" w:rsidRPr="00E84424" w:rsidRDefault="00B70DB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  <w:shd w:val="clear" w:color="auto" w:fill="FAFAFA"/>
          </w:tcPr>
          <w:p w14:paraId="0138E208" w14:textId="77777777" w:rsidR="00B70DB7" w:rsidRPr="00E84424" w:rsidRDefault="00B70DB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8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516" w:type="dxa"/>
            <w:shd w:val="clear" w:color="auto" w:fill="FAFAFA"/>
          </w:tcPr>
          <w:p w14:paraId="7E43F2BE" w14:textId="77777777" w:rsidR="00B70DB7" w:rsidRPr="00E84424" w:rsidRDefault="00B70DB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8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814" w:type="dxa"/>
            <w:shd w:val="clear" w:color="auto" w:fill="FAFAFA"/>
          </w:tcPr>
          <w:p w14:paraId="0FC458D1" w14:textId="77777777" w:rsidR="00B70DB7" w:rsidRPr="00E84424" w:rsidRDefault="00B70DB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8" w:hanging="1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627" w:type="dxa"/>
            <w:shd w:val="clear" w:color="auto" w:fill="FAFAFA"/>
          </w:tcPr>
          <w:p w14:paraId="7A8FF741" w14:textId="77777777" w:rsidR="00B70DB7" w:rsidRPr="00E84424" w:rsidRDefault="00B70DB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8" w:firstLine="6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57" w:type="dxa"/>
            <w:shd w:val="clear" w:color="auto" w:fill="FAFAFA"/>
          </w:tcPr>
          <w:p w14:paraId="000D74B3" w14:textId="77777777" w:rsidR="00B70DB7" w:rsidRPr="00E84424" w:rsidRDefault="00B70DB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8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  <w:shd w:val="clear" w:color="auto" w:fill="FAFAFA"/>
          </w:tcPr>
          <w:p w14:paraId="1F42A2B6" w14:textId="77777777" w:rsidR="00B70DB7" w:rsidRPr="00E84424" w:rsidRDefault="00B70DB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8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5A68F5FC" w14:textId="77777777" w:rsidR="00B70DB7" w:rsidRPr="00E84424" w:rsidRDefault="00B70DB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8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</w:tr>
      <w:tr w:rsidR="00B70DB7" w:rsidRPr="00E84424" w14:paraId="67D2B2CD" w14:textId="77777777" w:rsidTr="00783382">
        <w:tc>
          <w:tcPr>
            <w:tcW w:w="4077" w:type="dxa"/>
          </w:tcPr>
          <w:p w14:paraId="470CEB7F" w14:textId="77777777" w:rsidR="00B70DB7" w:rsidRPr="00E84424" w:rsidRDefault="00B70DB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E84424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260" w:type="dxa"/>
            <w:shd w:val="clear" w:color="auto" w:fill="FAFAFA"/>
          </w:tcPr>
          <w:p w14:paraId="55B332BD" w14:textId="315BCC1D" w:rsidR="00B70DB7" w:rsidRPr="00E84424" w:rsidRDefault="00B70DB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 xml:space="preserve"> </w:t>
            </w:r>
            <w:r w:rsidR="00CF1017" w:rsidRPr="00CF101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</w:t>
            </w:r>
            <w:r w:rsidRPr="00E8442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="00CF1017" w:rsidRPr="00CF101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924</w:t>
            </w:r>
            <w:r w:rsidRPr="00E8442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350" w:type="dxa"/>
            <w:shd w:val="clear" w:color="auto" w:fill="FAFAFA"/>
          </w:tcPr>
          <w:p w14:paraId="56AE6110" w14:textId="6FA6E59F" w:rsidR="00B70DB7" w:rsidRPr="00E84424" w:rsidRDefault="00B70DB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 xml:space="preserve"> </w:t>
            </w:r>
            <w:r w:rsidR="00CF1017" w:rsidRPr="00CF101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</w:t>
            </w:r>
            <w:r w:rsidRPr="00E8442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="00CF1017" w:rsidRPr="00CF101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402</w:t>
            </w:r>
            <w:r w:rsidRPr="00E8442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516" w:type="dxa"/>
            <w:shd w:val="clear" w:color="auto" w:fill="FAFAFA"/>
          </w:tcPr>
          <w:p w14:paraId="7ACE8BEF" w14:textId="38FF8457" w:rsidR="00B70DB7" w:rsidRPr="00E84424" w:rsidRDefault="00B70DB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 xml:space="preserve"> </w:t>
            </w:r>
            <w:r w:rsidR="00CF1017" w:rsidRPr="00CF101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102</w:t>
            </w:r>
            <w:r w:rsidRPr="00E8442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="00CF1017" w:rsidRPr="00CF101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192</w:t>
            </w:r>
            <w:r w:rsidRPr="00E8442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814" w:type="dxa"/>
            <w:shd w:val="clear" w:color="auto" w:fill="FAFAFA"/>
          </w:tcPr>
          <w:p w14:paraId="60DB49F5" w14:textId="7FDE4F16" w:rsidR="00B70DB7" w:rsidRPr="00E84424" w:rsidRDefault="00B70DB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 w:hanging="1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 xml:space="preserve"> </w:t>
            </w:r>
            <w:r w:rsidR="00CF1017" w:rsidRPr="00CF101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Pr="00E8442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="00CF1017" w:rsidRPr="00CF101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448</w:t>
            </w:r>
            <w:r w:rsidRPr="00E8442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627" w:type="dxa"/>
            <w:shd w:val="clear" w:color="auto" w:fill="FAFAFA"/>
          </w:tcPr>
          <w:p w14:paraId="57B118D7" w14:textId="32D5D528" w:rsidR="00B70DB7" w:rsidRPr="00E84424" w:rsidRDefault="00B70DB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 w:firstLine="6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 xml:space="preserve"> </w:t>
            </w:r>
            <w:r w:rsidR="00CF1017" w:rsidRPr="00CF101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627</w:t>
            </w:r>
            <w:r w:rsidRPr="00E8442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257" w:type="dxa"/>
            <w:shd w:val="clear" w:color="auto" w:fill="FAFAFA"/>
          </w:tcPr>
          <w:p w14:paraId="4012CBF8" w14:textId="77777777" w:rsidR="00B70DB7" w:rsidRPr="00E84424" w:rsidRDefault="00B70DB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 xml:space="preserve"> -   </w:t>
            </w:r>
          </w:p>
        </w:tc>
        <w:tc>
          <w:tcPr>
            <w:tcW w:w="1350" w:type="dxa"/>
            <w:shd w:val="clear" w:color="auto" w:fill="FAFAFA"/>
          </w:tcPr>
          <w:p w14:paraId="2C27B718" w14:textId="2B52CD36" w:rsidR="00B70DB7" w:rsidRPr="00E84424" w:rsidRDefault="00B70DB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 xml:space="preserve"> </w:t>
            </w:r>
            <w:r w:rsidR="00CF1017" w:rsidRPr="00CF101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76</w:t>
            </w:r>
            <w:r w:rsidRPr="00E8442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="00CF1017" w:rsidRPr="00CF101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219</w:t>
            </w:r>
            <w:r w:rsidRPr="00E8442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14:paraId="0AA7F0EF" w14:textId="6C50D10A" w:rsidR="00B70DB7" w:rsidRPr="00E84424" w:rsidRDefault="00CF101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188</w:t>
            </w:r>
            <w:r w:rsidR="00B70DB7" w:rsidRPr="00E8442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812</w:t>
            </w:r>
          </w:p>
        </w:tc>
      </w:tr>
      <w:tr w:rsidR="00B70DB7" w:rsidRPr="00E84424" w14:paraId="3298EDF7" w14:textId="77777777" w:rsidTr="00783382">
        <w:tc>
          <w:tcPr>
            <w:tcW w:w="4077" w:type="dxa"/>
          </w:tcPr>
          <w:p w14:paraId="1922423C" w14:textId="77777777" w:rsidR="00B70DB7" w:rsidRPr="00E84424" w:rsidRDefault="00B70DB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84424">
              <w:rPr>
                <w:rFonts w:ascii="Browallia New" w:eastAsia="Arial Unicode MS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E84424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 </w:t>
            </w:r>
            <w:r w:rsidRPr="00E84424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</w:t>
            </w:r>
            <w:r w:rsidRPr="00E84424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</w:tcPr>
          <w:p w14:paraId="5253B084" w14:textId="77777777" w:rsidR="00B70DB7" w:rsidRPr="00E84424" w:rsidRDefault="00B70DB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</w:tcPr>
          <w:p w14:paraId="6FA7A50C" w14:textId="3688937B" w:rsidR="00B70DB7" w:rsidRPr="00E84424" w:rsidRDefault="00B70DB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 xml:space="preserve"> (</w:t>
            </w:r>
            <w:r w:rsidR="00CF1017" w:rsidRPr="00CF101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841</w:t>
            </w:r>
            <w:r w:rsidRPr="00E8442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516" w:type="dxa"/>
            <w:tcBorders>
              <w:bottom w:val="single" w:sz="4" w:space="0" w:color="auto"/>
            </w:tcBorders>
            <w:shd w:val="clear" w:color="auto" w:fill="FAFAFA"/>
          </w:tcPr>
          <w:p w14:paraId="0D73A92F" w14:textId="693BE407" w:rsidR="00B70DB7" w:rsidRPr="00E84424" w:rsidRDefault="00B70DB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 xml:space="preserve"> (</w:t>
            </w:r>
            <w:r w:rsidR="00CF1017" w:rsidRPr="00CF101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74</w:t>
            </w:r>
            <w:r w:rsidRPr="00E8442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="00CF1017" w:rsidRPr="00CF101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380</w:t>
            </w:r>
            <w:r w:rsidRPr="00E8442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814" w:type="dxa"/>
            <w:tcBorders>
              <w:bottom w:val="single" w:sz="4" w:space="0" w:color="auto"/>
            </w:tcBorders>
            <w:shd w:val="clear" w:color="auto" w:fill="FAFAFA"/>
          </w:tcPr>
          <w:p w14:paraId="292E323D" w14:textId="7529F64D" w:rsidR="00B70DB7" w:rsidRPr="00E84424" w:rsidRDefault="00B70DB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 w:hanging="1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 xml:space="preserve"> (</w:t>
            </w:r>
            <w:r w:rsidR="00CF1017" w:rsidRPr="00CF101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Pr="00E8442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="00CF1017" w:rsidRPr="00CF101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182</w:t>
            </w:r>
            <w:r w:rsidRPr="00E8442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shd w:val="clear" w:color="auto" w:fill="FAFAFA"/>
          </w:tcPr>
          <w:p w14:paraId="6C4A108B" w14:textId="23CC8A64" w:rsidR="00B70DB7" w:rsidRPr="00E84424" w:rsidRDefault="00B70DB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 w:firstLine="6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 xml:space="preserve"> (</w:t>
            </w:r>
            <w:r w:rsidR="00CF1017" w:rsidRPr="00CF101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512</w:t>
            </w:r>
            <w:r w:rsidRPr="00E8442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257" w:type="dxa"/>
            <w:tcBorders>
              <w:bottom w:val="single" w:sz="4" w:space="0" w:color="auto"/>
            </w:tcBorders>
            <w:shd w:val="clear" w:color="auto" w:fill="FAFAFA"/>
          </w:tcPr>
          <w:p w14:paraId="7069A226" w14:textId="77777777" w:rsidR="00B70DB7" w:rsidRPr="00E84424" w:rsidRDefault="00B70DB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</w:tcPr>
          <w:p w14:paraId="1F7E7D2C" w14:textId="77777777" w:rsidR="00B70DB7" w:rsidRPr="00E84424" w:rsidRDefault="00B70DB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294D414" w14:textId="21698F64" w:rsidR="00B70DB7" w:rsidRPr="00E84424" w:rsidRDefault="00B70DB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76</w:t>
            </w:r>
            <w:r w:rsidRPr="00E8442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="00CF1017" w:rsidRPr="00CF101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915</w:t>
            </w:r>
            <w:r w:rsidRPr="00E8442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B70DB7" w:rsidRPr="00E84424" w14:paraId="4700ADA9" w14:textId="77777777" w:rsidTr="00783382">
        <w:tc>
          <w:tcPr>
            <w:tcW w:w="4077" w:type="dxa"/>
          </w:tcPr>
          <w:p w14:paraId="2FEDE962" w14:textId="77777777" w:rsidR="00B70DB7" w:rsidRPr="00E84424" w:rsidRDefault="00B70DB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84424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ราคาตามบัญชี 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51F2779" w14:textId="6EB0A796" w:rsidR="00B70DB7" w:rsidRPr="00E84424" w:rsidRDefault="00CF101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</w:t>
            </w:r>
            <w:r w:rsidR="00B70DB7" w:rsidRPr="00E8442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924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73A22C0" w14:textId="09E51067" w:rsidR="00B70DB7" w:rsidRPr="00E84424" w:rsidRDefault="00CF101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  <w:r w:rsidR="00B70DB7" w:rsidRPr="00E8442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561</w:t>
            </w:r>
          </w:p>
        </w:tc>
        <w:tc>
          <w:tcPr>
            <w:tcW w:w="15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C53F8C3" w14:textId="199C9D03" w:rsidR="00B70DB7" w:rsidRPr="00E84424" w:rsidRDefault="00CF101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27</w:t>
            </w:r>
            <w:r w:rsidR="00B70DB7" w:rsidRPr="00E8442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812</w:t>
            </w:r>
          </w:p>
        </w:tc>
        <w:tc>
          <w:tcPr>
            <w:tcW w:w="181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C7B48F3" w14:textId="1B64F281" w:rsidR="00B70DB7" w:rsidRPr="00E84424" w:rsidRDefault="00CF101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 w:hanging="1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266</w:t>
            </w:r>
          </w:p>
        </w:tc>
        <w:tc>
          <w:tcPr>
            <w:tcW w:w="162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0AA72B5" w14:textId="6A66A635" w:rsidR="00B70DB7" w:rsidRPr="00E84424" w:rsidRDefault="00CF101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 w:firstLine="6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115</w:t>
            </w:r>
          </w:p>
        </w:tc>
        <w:tc>
          <w:tcPr>
            <w:tcW w:w="125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5FF8132" w14:textId="77777777" w:rsidR="00B70DB7" w:rsidRPr="00E84424" w:rsidRDefault="00B70DB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60BFCCF" w14:textId="280DF072" w:rsidR="00B70DB7" w:rsidRPr="00E84424" w:rsidRDefault="00CF101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76</w:t>
            </w:r>
            <w:r w:rsidR="00B70DB7" w:rsidRPr="00E8442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219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4EE5A09" w14:textId="33BCF059" w:rsidR="00B70DB7" w:rsidRPr="00E84424" w:rsidRDefault="00CF1017" w:rsidP="00B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111</w:t>
            </w:r>
            <w:r w:rsidR="00B70DB7" w:rsidRPr="00E8442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897</w:t>
            </w:r>
          </w:p>
        </w:tc>
      </w:tr>
    </w:tbl>
    <w:p w14:paraId="3B897BBB" w14:textId="77777777" w:rsidR="00993840" w:rsidRPr="00E84424" w:rsidRDefault="00993840" w:rsidP="009938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eastAsia="Arial Unicode MS" w:hAnsi="Browallia New" w:cs="Browallia New"/>
          <w:sz w:val="26"/>
          <w:szCs w:val="26"/>
        </w:rPr>
      </w:pPr>
    </w:p>
    <w:p w14:paraId="245C8D47" w14:textId="77777777" w:rsidR="00993840" w:rsidRPr="00E84424" w:rsidRDefault="00993840" w:rsidP="009938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eastAsia="Arial Unicode MS" w:hAnsi="Browallia New" w:cs="Browallia New"/>
          <w:sz w:val="26"/>
          <w:szCs w:val="26"/>
          <w:lang w:val="en-GB"/>
        </w:rPr>
        <w:sectPr w:rsidR="00993840" w:rsidRPr="00E84424" w:rsidSect="00CC2C04">
          <w:pgSz w:w="16834" w:h="11909" w:orient="landscape" w:code="9"/>
          <w:pgMar w:top="1440" w:right="576" w:bottom="720" w:left="576" w:header="706" w:footer="576" w:gutter="0"/>
          <w:cols w:space="720"/>
        </w:sectPr>
      </w:pPr>
    </w:p>
    <w:p w14:paraId="0DA49631" w14:textId="77777777" w:rsidR="00993840" w:rsidRPr="00E84424" w:rsidRDefault="00993840" w:rsidP="009938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7" w:right="-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E228E85" w14:textId="7FAA52E8" w:rsidR="00993840" w:rsidRPr="00E84424" w:rsidRDefault="00993840" w:rsidP="009938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7" w:right="-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84424">
        <w:rPr>
          <w:rFonts w:ascii="Browallia New" w:eastAsia="Arial Unicode MS" w:hAnsi="Browallia New" w:cs="Browallia New"/>
          <w:sz w:val="26"/>
          <w:szCs w:val="26"/>
          <w:cs/>
        </w:rPr>
        <w:t>ราคาทุนของอาคารและอุปกรณ์ของกลุ่มกิจการและบริษัทก่อนหักค่าเสื่อมราคาสะสม ซึ่งได้คิดค่าเสื่อมราคาเต็มจำนวนแล้วแต่ยังคง</w:t>
      </w:r>
      <w:r w:rsidRPr="00E84424">
        <w:rPr>
          <w:rFonts w:ascii="Browallia New" w:eastAsia="Arial Unicode MS" w:hAnsi="Browallia New" w:cs="Browallia New"/>
          <w:sz w:val="26"/>
          <w:szCs w:val="26"/>
        </w:rPr>
        <w:br/>
      </w:r>
      <w:r w:rsidRPr="00E84424">
        <w:rPr>
          <w:rFonts w:ascii="Browallia New" w:eastAsia="Arial Unicode MS" w:hAnsi="Browallia New" w:cs="Browallia New"/>
          <w:sz w:val="26"/>
          <w:szCs w:val="26"/>
          <w:cs/>
        </w:rPr>
        <w:t xml:space="preserve">ใช้งานถึงวันที่ </w:t>
      </w:r>
      <w:r w:rsidR="00CF1017" w:rsidRPr="00CF1017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E84424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</w:t>
      </w:r>
      <w:r w:rsidRPr="00E8442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พ.ศ.</w:t>
      </w:r>
      <w:r w:rsidRPr="00E84424">
        <w:rPr>
          <w:rFonts w:ascii="Browallia New" w:eastAsia="Arial Unicode MS" w:hAnsi="Browallia New" w:cs="Browallia New"/>
          <w:color w:val="7030A0"/>
          <w:sz w:val="26"/>
          <w:szCs w:val="26"/>
          <w:cs/>
        </w:rPr>
        <w:t xml:space="preserve"> </w:t>
      </w:r>
      <w:r w:rsidR="00CF1017" w:rsidRPr="00CF1017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E8442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84424">
        <w:rPr>
          <w:rFonts w:ascii="Browallia New" w:eastAsia="Arial Unicode MS" w:hAnsi="Browallia New" w:cs="Browallia New"/>
          <w:sz w:val="26"/>
          <w:szCs w:val="26"/>
          <w:cs/>
        </w:rPr>
        <w:t xml:space="preserve">มีจำนวน </w:t>
      </w:r>
      <w:r w:rsidR="00CF1017" w:rsidRPr="00CF1017">
        <w:rPr>
          <w:rFonts w:ascii="Browallia New" w:eastAsia="Arial Unicode MS" w:hAnsi="Browallia New" w:cs="Browallia New"/>
          <w:sz w:val="26"/>
          <w:szCs w:val="26"/>
          <w:lang w:val="en-GB"/>
        </w:rPr>
        <w:t>56</w:t>
      </w:r>
      <w:r w:rsidR="009211B2" w:rsidRPr="00E84424">
        <w:rPr>
          <w:rFonts w:ascii="Browallia New" w:eastAsia="Arial Unicode MS" w:hAnsi="Browallia New" w:cs="Browallia New"/>
          <w:sz w:val="26"/>
          <w:szCs w:val="26"/>
        </w:rPr>
        <w:t>,</w:t>
      </w:r>
      <w:r w:rsidR="00CF1017" w:rsidRPr="00CF1017">
        <w:rPr>
          <w:rFonts w:ascii="Browallia New" w:eastAsia="Arial Unicode MS" w:hAnsi="Browallia New" w:cs="Browallia New"/>
          <w:sz w:val="26"/>
          <w:szCs w:val="26"/>
          <w:lang w:val="en-GB"/>
        </w:rPr>
        <w:t>582</w:t>
      </w:r>
      <w:r w:rsidRPr="00E8442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84424">
        <w:rPr>
          <w:rFonts w:ascii="Browallia New" w:eastAsia="Arial Unicode MS" w:hAnsi="Browallia New" w:cs="Browallia New"/>
          <w:sz w:val="26"/>
          <w:szCs w:val="26"/>
          <w:cs/>
        </w:rPr>
        <w:t>ล้านบาท (</w:t>
      </w:r>
      <w:r w:rsidRPr="00E8442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พ.ศ.</w:t>
      </w:r>
      <w:r w:rsidRPr="00E84424">
        <w:rPr>
          <w:rFonts w:ascii="Browallia New" w:eastAsia="Arial Unicode MS" w:hAnsi="Browallia New" w:cs="Browallia New"/>
          <w:color w:val="7030A0"/>
          <w:sz w:val="26"/>
          <w:szCs w:val="26"/>
          <w:cs/>
        </w:rPr>
        <w:t xml:space="preserve"> </w:t>
      </w:r>
      <w:r w:rsidR="00CF1017" w:rsidRPr="00CF1017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E8442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จำนวน</w:t>
      </w:r>
      <w:r w:rsidRPr="00E8442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CF1017" w:rsidRPr="00CF1017">
        <w:rPr>
          <w:rFonts w:ascii="Browallia New" w:eastAsia="Arial Unicode MS" w:hAnsi="Browallia New" w:cs="Browallia New"/>
          <w:sz w:val="26"/>
          <w:szCs w:val="26"/>
          <w:lang w:val="en-GB"/>
        </w:rPr>
        <w:t>53</w:t>
      </w:r>
      <w:r w:rsidRPr="00E84424">
        <w:rPr>
          <w:rFonts w:ascii="Browallia New" w:eastAsia="Arial Unicode MS" w:hAnsi="Browallia New" w:cs="Browallia New"/>
          <w:sz w:val="26"/>
          <w:szCs w:val="26"/>
        </w:rPr>
        <w:t>,</w:t>
      </w:r>
      <w:r w:rsidR="00CF1017" w:rsidRPr="00CF1017">
        <w:rPr>
          <w:rFonts w:ascii="Browallia New" w:eastAsia="Arial Unicode MS" w:hAnsi="Browallia New" w:cs="Browallia New"/>
          <w:sz w:val="26"/>
          <w:szCs w:val="26"/>
          <w:lang w:val="en-GB"/>
        </w:rPr>
        <w:t>767</w:t>
      </w:r>
      <w:r w:rsidRPr="00E8442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84424">
        <w:rPr>
          <w:rFonts w:ascii="Browallia New" w:eastAsia="Arial Unicode MS" w:hAnsi="Browallia New" w:cs="Browallia New"/>
          <w:sz w:val="26"/>
          <w:szCs w:val="26"/>
          <w:cs/>
        </w:rPr>
        <w:t>ล้านบาท)</w:t>
      </w:r>
      <w:r w:rsidRPr="00E8442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84424">
        <w:rPr>
          <w:rFonts w:ascii="Browallia New" w:eastAsia="Arial Unicode MS" w:hAnsi="Browallia New" w:cs="Browallia New"/>
          <w:sz w:val="26"/>
          <w:szCs w:val="26"/>
          <w:cs/>
        </w:rPr>
        <w:t>และ</w:t>
      </w:r>
      <w:r w:rsidRPr="00E8442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CF1017" w:rsidRPr="00CF1017">
        <w:rPr>
          <w:rFonts w:ascii="Browallia New" w:eastAsia="Arial Unicode MS" w:hAnsi="Browallia New" w:cs="Browallia New"/>
          <w:sz w:val="26"/>
          <w:szCs w:val="26"/>
          <w:lang w:val="en-GB"/>
        </w:rPr>
        <w:t>46</w:t>
      </w:r>
      <w:r w:rsidR="009211B2" w:rsidRPr="00E84424">
        <w:rPr>
          <w:rFonts w:ascii="Browallia New" w:eastAsia="Arial Unicode MS" w:hAnsi="Browallia New" w:cs="Browallia New"/>
          <w:sz w:val="26"/>
          <w:szCs w:val="26"/>
        </w:rPr>
        <w:t>,</w:t>
      </w:r>
      <w:r w:rsidR="00CF1017" w:rsidRPr="00CF1017">
        <w:rPr>
          <w:rFonts w:ascii="Browallia New" w:eastAsia="Arial Unicode MS" w:hAnsi="Browallia New" w:cs="Browallia New"/>
          <w:sz w:val="26"/>
          <w:szCs w:val="26"/>
          <w:lang w:val="en-GB"/>
        </w:rPr>
        <w:t>767</w:t>
      </w:r>
      <w:r w:rsidRPr="00E84424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(</w:t>
      </w:r>
      <w:r w:rsidRPr="00E8442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พ.ศ.</w:t>
      </w:r>
      <w:r w:rsidRPr="00E84424">
        <w:rPr>
          <w:rFonts w:ascii="Browallia New" w:eastAsia="Arial Unicode MS" w:hAnsi="Browallia New" w:cs="Browallia New"/>
          <w:color w:val="7030A0"/>
          <w:sz w:val="26"/>
          <w:szCs w:val="26"/>
          <w:cs/>
        </w:rPr>
        <w:t xml:space="preserve"> </w:t>
      </w:r>
      <w:r w:rsidR="00CF1017" w:rsidRPr="00CF1017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E8442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จำนวน</w:t>
      </w:r>
      <w:r w:rsidRPr="00E8442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CF1017" w:rsidRPr="00CF1017">
        <w:rPr>
          <w:rFonts w:ascii="Browallia New" w:eastAsia="Arial Unicode MS" w:hAnsi="Browallia New" w:cs="Browallia New"/>
          <w:sz w:val="26"/>
          <w:szCs w:val="26"/>
          <w:lang w:val="en-GB"/>
        </w:rPr>
        <w:t>44</w:t>
      </w:r>
      <w:r w:rsidRPr="00E84424">
        <w:rPr>
          <w:rFonts w:ascii="Browallia New" w:eastAsia="Arial Unicode MS" w:hAnsi="Browallia New" w:cs="Browallia New"/>
          <w:sz w:val="26"/>
          <w:szCs w:val="26"/>
        </w:rPr>
        <w:t>,</w:t>
      </w:r>
      <w:r w:rsidR="00CF1017" w:rsidRPr="00CF1017">
        <w:rPr>
          <w:rFonts w:ascii="Browallia New" w:eastAsia="Arial Unicode MS" w:hAnsi="Browallia New" w:cs="Browallia New"/>
          <w:sz w:val="26"/>
          <w:szCs w:val="26"/>
          <w:lang w:val="en-GB"/>
        </w:rPr>
        <w:t>191</w:t>
      </w:r>
      <w:r w:rsidRPr="00E8442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84424">
        <w:rPr>
          <w:rFonts w:ascii="Browallia New" w:eastAsia="Arial Unicode MS" w:hAnsi="Browallia New" w:cs="Browallia New"/>
          <w:sz w:val="26"/>
          <w:szCs w:val="26"/>
          <w:cs/>
        </w:rPr>
        <w:t>ล้านบาท) ตามลำดับ</w:t>
      </w:r>
    </w:p>
    <w:p w14:paraId="0EC2716A" w14:textId="77777777" w:rsidR="00993840" w:rsidRPr="00E84424" w:rsidRDefault="00993840" w:rsidP="009938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7" w:right="-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485B4F7" w14:textId="39881AA5" w:rsidR="00993840" w:rsidRPr="00E84424" w:rsidRDefault="00993840" w:rsidP="009938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7" w:right="-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84424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CF1017" w:rsidRPr="00CF1017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E8442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84424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</w:t>
      </w:r>
      <w:r w:rsidRPr="00E8442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พ.ศ.</w:t>
      </w:r>
      <w:r w:rsidRPr="00E84424">
        <w:rPr>
          <w:rFonts w:ascii="Browallia New" w:eastAsia="Arial Unicode MS" w:hAnsi="Browallia New" w:cs="Browallia New"/>
          <w:color w:val="7030A0"/>
          <w:sz w:val="26"/>
          <w:szCs w:val="26"/>
          <w:cs/>
        </w:rPr>
        <w:t xml:space="preserve"> </w:t>
      </w:r>
      <w:r w:rsidR="00CF1017" w:rsidRPr="00CF1017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E8442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84424">
        <w:rPr>
          <w:rFonts w:ascii="Browallia New" w:eastAsia="Arial Unicode MS" w:hAnsi="Browallia New" w:cs="Browallia New"/>
          <w:sz w:val="26"/>
          <w:szCs w:val="26"/>
          <w:cs/>
        </w:rPr>
        <w:t>บริษัทย่อยหลายแห่งได้นำที่ดิน อาคาร โรงผลิตปิโตรเคมี เครื่องจักร และเรือขนส่งผู้โดยสาร</w:t>
      </w:r>
      <w:r w:rsidRPr="00E84424">
        <w:rPr>
          <w:rFonts w:ascii="Browallia New" w:eastAsia="Arial Unicode MS" w:hAnsi="Browallia New" w:cs="Browallia New"/>
          <w:sz w:val="26"/>
          <w:szCs w:val="26"/>
          <w:cs/>
        </w:rPr>
        <w:br/>
        <w:t xml:space="preserve">ไปจำนอง เพื่อเป็นหลักทรัพย์ค้ำประกันวงเงินสินเชื่อตามที่กล่าวไว้ในหมายเหตุฯ ข้อ </w:t>
      </w:r>
      <w:r w:rsidR="00CF1017" w:rsidRPr="00CF1017">
        <w:rPr>
          <w:rFonts w:ascii="Browallia New" w:eastAsia="Arial Unicode MS" w:hAnsi="Browallia New" w:cs="Browallia New"/>
          <w:sz w:val="26"/>
          <w:szCs w:val="26"/>
          <w:lang w:val="en-GB"/>
        </w:rPr>
        <w:t>28</w:t>
      </w:r>
      <w:r w:rsidRPr="00E8442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84424">
        <w:rPr>
          <w:rFonts w:ascii="Browallia New" w:eastAsia="Arial Unicode MS" w:hAnsi="Browallia New" w:cs="Browallia New"/>
          <w:sz w:val="26"/>
          <w:szCs w:val="26"/>
          <w:cs/>
        </w:rPr>
        <w:t xml:space="preserve">ราคาตามบัญชีของที่ดิน อาคาร </w:t>
      </w:r>
      <w:r w:rsidR="00783382">
        <w:rPr>
          <w:rFonts w:ascii="Browallia New" w:eastAsia="Arial Unicode MS" w:hAnsi="Browallia New" w:cs="Browallia New"/>
          <w:sz w:val="26"/>
          <w:szCs w:val="26"/>
        </w:rPr>
        <w:br/>
      </w:r>
      <w:r w:rsidRPr="00E84424">
        <w:rPr>
          <w:rFonts w:ascii="Browallia New" w:eastAsia="Arial Unicode MS" w:hAnsi="Browallia New" w:cs="Browallia New"/>
          <w:sz w:val="26"/>
          <w:szCs w:val="26"/>
          <w:cs/>
        </w:rPr>
        <w:t xml:space="preserve">โรงผลิตปิโตรเคมี เครื่องจักร และเรือขนส่งผู้โดยสารดังกล่าวมีจำนวน </w:t>
      </w:r>
      <w:r w:rsidR="00635322">
        <w:rPr>
          <w:rFonts w:ascii="Browallia New" w:eastAsia="Arial Unicode MS" w:hAnsi="Browallia New" w:cs="Browallia New"/>
          <w:sz w:val="26"/>
          <w:szCs w:val="26"/>
          <w:lang w:val="en-GB"/>
        </w:rPr>
        <w:t>19,242</w:t>
      </w:r>
      <w:r w:rsidRPr="00E8442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84424">
        <w:rPr>
          <w:rFonts w:ascii="Browallia New" w:eastAsia="Arial Unicode MS" w:hAnsi="Browallia New" w:cs="Browallia New"/>
          <w:sz w:val="26"/>
          <w:szCs w:val="26"/>
          <w:cs/>
        </w:rPr>
        <w:t>ล้านบาท</w:t>
      </w:r>
      <w:r w:rsidRPr="00E8442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84424">
        <w:rPr>
          <w:rFonts w:ascii="Browallia New" w:eastAsia="Arial Unicode MS" w:hAnsi="Browallia New" w:cs="Browallia New"/>
          <w:sz w:val="26"/>
          <w:szCs w:val="26"/>
          <w:cs/>
        </w:rPr>
        <w:t>(</w:t>
      </w:r>
      <w:r w:rsidRPr="00E8442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พ.ศ.</w:t>
      </w:r>
      <w:r w:rsidRPr="00E84424">
        <w:rPr>
          <w:rFonts w:ascii="Browallia New" w:eastAsia="Arial Unicode MS" w:hAnsi="Browallia New" w:cs="Browallia New"/>
          <w:color w:val="7030A0"/>
          <w:sz w:val="26"/>
          <w:szCs w:val="26"/>
          <w:cs/>
        </w:rPr>
        <w:t xml:space="preserve"> </w:t>
      </w:r>
      <w:r w:rsidR="00CF1017" w:rsidRPr="00CF1017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E84424">
        <w:rPr>
          <w:rFonts w:ascii="Browallia New" w:eastAsia="Arial Unicode MS" w:hAnsi="Browallia New" w:cs="Browallia New"/>
          <w:sz w:val="26"/>
          <w:szCs w:val="26"/>
          <w:cs/>
        </w:rPr>
        <w:t xml:space="preserve"> จำนวน</w:t>
      </w:r>
      <w:r w:rsidRPr="00E8442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CF1017" w:rsidRPr="00CF1017">
        <w:rPr>
          <w:rFonts w:ascii="Browallia New" w:eastAsia="Arial Unicode MS" w:hAnsi="Browallia New" w:cs="Browallia New"/>
          <w:sz w:val="26"/>
          <w:szCs w:val="26"/>
          <w:lang w:val="en-GB"/>
        </w:rPr>
        <w:t>20</w:t>
      </w:r>
      <w:r w:rsidRPr="00E84424">
        <w:rPr>
          <w:rFonts w:ascii="Browallia New" w:eastAsia="Arial Unicode MS" w:hAnsi="Browallia New" w:cs="Browallia New"/>
          <w:sz w:val="26"/>
          <w:szCs w:val="26"/>
        </w:rPr>
        <w:t>,</w:t>
      </w:r>
      <w:r w:rsidR="00CF1017" w:rsidRPr="00CF1017">
        <w:rPr>
          <w:rFonts w:ascii="Browallia New" w:eastAsia="Arial Unicode MS" w:hAnsi="Browallia New" w:cs="Browallia New"/>
          <w:sz w:val="26"/>
          <w:szCs w:val="26"/>
          <w:lang w:val="en-GB"/>
        </w:rPr>
        <w:t>304</w:t>
      </w:r>
      <w:r w:rsidRPr="00E8442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84424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ล้านบาท) </w:t>
      </w:r>
    </w:p>
    <w:p w14:paraId="287C502F" w14:textId="77777777" w:rsidR="00993840" w:rsidRPr="00E84424" w:rsidRDefault="00993840" w:rsidP="009938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7" w:right="-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41CD67E" w14:textId="641CAA73" w:rsidR="00993840" w:rsidRPr="00E84424" w:rsidRDefault="003248C6" w:rsidP="00993840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84424">
        <w:rPr>
          <w:rFonts w:ascii="Browallia New" w:eastAsia="Arial Unicode MS" w:hAnsi="Browallia New" w:cs="Browallia New"/>
          <w:sz w:val="26"/>
          <w:szCs w:val="26"/>
          <w:cs/>
        </w:rPr>
        <w:t xml:space="preserve">สำหรับปีสิ้นสุดวันที่ </w:t>
      </w:r>
      <w:r w:rsidR="00CF1017" w:rsidRPr="00CF1017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E84424">
        <w:rPr>
          <w:rFonts w:ascii="Browallia New" w:eastAsia="Arial Unicode MS" w:hAnsi="Browallia New" w:cs="Browallia New"/>
          <w:sz w:val="26"/>
          <w:szCs w:val="26"/>
          <w:cs/>
        </w:rPr>
        <w:t xml:space="preserve"> ธัน</w:t>
      </w:r>
      <w:r w:rsidRPr="00E8442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วาคม</w:t>
      </w:r>
      <w:r w:rsidRPr="00E84424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CF1017" w:rsidRPr="00CF1017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E84424">
        <w:rPr>
          <w:rFonts w:ascii="Browallia New" w:eastAsia="Arial Unicode MS" w:hAnsi="Browallia New" w:cs="Browallia New"/>
          <w:sz w:val="26"/>
          <w:szCs w:val="26"/>
          <w:cs/>
        </w:rPr>
        <w:t xml:space="preserve"> ต้นทุนการกู้ยืมจำนวน </w:t>
      </w:r>
      <w:r w:rsidR="00CF1017" w:rsidRPr="00CF1017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E84424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CF1017" w:rsidRPr="00CF1017">
        <w:rPr>
          <w:rFonts w:ascii="Browallia New" w:eastAsia="Arial Unicode MS" w:hAnsi="Browallia New" w:cs="Browallia New"/>
          <w:sz w:val="26"/>
          <w:szCs w:val="26"/>
          <w:lang w:val="en-GB"/>
        </w:rPr>
        <w:t>965</w:t>
      </w:r>
      <w:r w:rsidRPr="00E84424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ล้านบาทสำหรับกลุ่มกิจการ และ </w:t>
      </w:r>
      <w:r w:rsidR="00CF1017" w:rsidRPr="00CF1017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E84424">
        <w:rPr>
          <w:rFonts w:ascii="Browallia New" w:eastAsia="Arial Unicode MS" w:hAnsi="Browallia New" w:cs="Browallia New"/>
          <w:sz w:val="26"/>
          <w:szCs w:val="26"/>
        </w:rPr>
        <w:t>,</w:t>
      </w:r>
      <w:r w:rsidR="00CF1017" w:rsidRPr="00CF1017">
        <w:rPr>
          <w:rFonts w:ascii="Browallia New" w:eastAsia="Arial Unicode MS" w:hAnsi="Browallia New" w:cs="Browallia New"/>
          <w:sz w:val="26"/>
          <w:szCs w:val="26"/>
          <w:lang w:val="en-GB"/>
        </w:rPr>
        <w:t>277</w:t>
      </w:r>
      <w:r w:rsidRPr="00E84424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</w:t>
      </w:r>
      <w:r w:rsidR="0078338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84424">
        <w:rPr>
          <w:rFonts w:ascii="Browallia New" w:eastAsia="Arial Unicode MS" w:hAnsi="Browallia New" w:cs="Browallia New"/>
          <w:sz w:val="26"/>
          <w:szCs w:val="26"/>
          <w:cs/>
        </w:rPr>
        <w:t xml:space="preserve">สำหรับบริษัท </w:t>
      </w:r>
      <w:r w:rsidRPr="00E84424">
        <w:rPr>
          <w:rFonts w:ascii="Browallia New" w:eastAsia="Arial Unicode MS" w:hAnsi="Browallia New" w:cs="Browallia New"/>
          <w:sz w:val="26"/>
          <w:szCs w:val="26"/>
        </w:rPr>
        <w:t>(</w:t>
      </w:r>
      <w:r w:rsidRPr="00E8442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พ.ศ.</w:t>
      </w:r>
      <w:r w:rsidRPr="00E84424">
        <w:rPr>
          <w:rFonts w:ascii="Browallia New" w:eastAsia="Arial Unicode MS" w:hAnsi="Browallia New" w:cs="Browallia New"/>
          <w:color w:val="7030A0"/>
          <w:sz w:val="26"/>
          <w:szCs w:val="26"/>
          <w:cs/>
        </w:rPr>
        <w:t xml:space="preserve"> </w:t>
      </w:r>
      <w:r w:rsidR="00CF1017" w:rsidRPr="00CF1017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E8442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8442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จำนวน</w:t>
      </w:r>
      <w:r w:rsidRPr="00E8442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CF1017" w:rsidRPr="00CF1017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E84424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CF1017" w:rsidRPr="00CF1017">
        <w:rPr>
          <w:rFonts w:ascii="Browallia New" w:eastAsia="Arial Unicode MS" w:hAnsi="Browallia New" w:cs="Browallia New"/>
          <w:sz w:val="26"/>
          <w:szCs w:val="26"/>
          <w:lang w:val="en-GB"/>
        </w:rPr>
        <w:t>592</w:t>
      </w:r>
      <w:r w:rsidRPr="00E8442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8442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ล้านบาท และ </w:t>
      </w:r>
      <w:r w:rsidR="00CF1017" w:rsidRPr="00CF1017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E84424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CF1017" w:rsidRPr="00CF1017">
        <w:rPr>
          <w:rFonts w:ascii="Browallia New" w:eastAsia="Arial Unicode MS" w:hAnsi="Browallia New" w:cs="Browallia New"/>
          <w:sz w:val="26"/>
          <w:szCs w:val="26"/>
          <w:lang w:val="en-GB"/>
        </w:rPr>
        <w:t>722</w:t>
      </w:r>
      <w:r w:rsidRPr="00E8442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8442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ล้านบาท ตามลำดับ</w:t>
      </w:r>
      <w:r w:rsidRPr="00E8442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) </w:t>
      </w:r>
      <w:r w:rsidRPr="00E84424">
        <w:rPr>
          <w:rFonts w:ascii="Browallia New" w:eastAsia="Arial Unicode MS" w:hAnsi="Browallia New" w:cs="Browallia New"/>
          <w:sz w:val="26"/>
          <w:szCs w:val="26"/>
          <w:cs/>
        </w:rPr>
        <w:t xml:space="preserve">เกิดจากเงินกู้ยืมสำหรับโครงการพลังงานสะอาด </w:t>
      </w:r>
      <w:r w:rsidR="00783382">
        <w:rPr>
          <w:rFonts w:ascii="Browallia New" w:eastAsia="Arial Unicode MS" w:hAnsi="Browallia New" w:cs="Browallia New"/>
          <w:sz w:val="26"/>
          <w:szCs w:val="26"/>
        </w:rPr>
        <w:br/>
      </w:r>
      <w:r w:rsidRPr="00E84424">
        <w:rPr>
          <w:rFonts w:ascii="Browallia New" w:eastAsia="Arial Unicode MS" w:hAnsi="Browallia New" w:cs="Browallia New"/>
          <w:sz w:val="26"/>
          <w:szCs w:val="26"/>
          <w:cs/>
        </w:rPr>
        <w:t xml:space="preserve">โดยกลุ่มกิจการและบริษัทใช้อัตราตั้งขึ้นเป็นทุนร้อยละ </w:t>
      </w:r>
      <w:r w:rsidR="00CF1017" w:rsidRPr="00CF1017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E84424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CF1017" w:rsidRPr="00CF1017">
        <w:rPr>
          <w:rFonts w:ascii="Browallia New" w:eastAsia="Arial Unicode MS" w:hAnsi="Browallia New" w:cs="Browallia New"/>
          <w:sz w:val="26"/>
          <w:szCs w:val="26"/>
          <w:lang w:val="en-GB"/>
        </w:rPr>
        <w:t>43</w:t>
      </w:r>
      <w:r w:rsidRPr="00E84424">
        <w:rPr>
          <w:rFonts w:ascii="Browallia New" w:eastAsia="Arial Unicode MS" w:hAnsi="Browallia New" w:cs="Browallia New"/>
          <w:sz w:val="26"/>
          <w:szCs w:val="26"/>
          <w:cs/>
        </w:rPr>
        <w:t xml:space="preserve"> ถึง ร้อยละ </w:t>
      </w:r>
      <w:r w:rsidR="00CF1017" w:rsidRPr="00CF1017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E84424">
        <w:rPr>
          <w:rFonts w:ascii="Browallia New" w:eastAsia="Arial Unicode MS" w:hAnsi="Browallia New" w:cs="Browallia New"/>
          <w:sz w:val="26"/>
          <w:szCs w:val="26"/>
        </w:rPr>
        <w:t>.</w:t>
      </w:r>
      <w:r w:rsidR="00CF1017" w:rsidRPr="00CF1017">
        <w:rPr>
          <w:rFonts w:ascii="Browallia New" w:eastAsia="Arial Unicode MS" w:hAnsi="Browallia New" w:cs="Browallia New"/>
          <w:sz w:val="26"/>
          <w:szCs w:val="26"/>
          <w:lang w:val="en-GB"/>
        </w:rPr>
        <w:t>47</w:t>
      </w:r>
      <w:r w:rsidRPr="00E84424">
        <w:rPr>
          <w:rFonts w:ascii="Browallia New" w:eastAsia="Arial Unicode MS" w:hAnsi="Browallia New" w:cs="Browallia New"/>
          <w:sz w:val="26"/>
          <w:szCs w:val="26"/>
          <w:cs/>
        </w:rPr>
        <w:t xml:space="preserve"> ต่อปี และ อัตราตั้งขึ้นเป็นทุนร้อยละ </w:t>
      </w:r>
      <w:r w:rsidR="00CF1017" w:rsidRPr="00CF1017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E84424">
        <w:rPr>
          <w:rFonts w:ascii="Browallia New" w:eastAsia="Arial Unicode MS" w:hAnsi="Browallia New" w:cs="Browallia New"/>
          <w:sz w:val="26"/>
          <w:szCs w:val="26"/>
        </w:rPr>
        <w:t>.</w:t>
      </w:r>
      <w:r w:rsidR="00CF1017" w:rsidRPr="00CF1017">
        <w:rPr>
          <w:rFonts w:ascii="Browallia New" w:eastAsia="Arial Unicode MS" w:hAnsi="Browallia New" w:cs="Browallia New"/>
          <w:sz w:val="26"/>
          <w:szCs w:val="26"/>
          <w:lang w:val="en-GB"/>
        </w:rPr>
        <w:t>83</w:t>
      </w:r>
      <w:r w:rsidRPr="00E84424">
        <w:rPr>
          <w:rFonts w:ascii="Browallia New" w:eastAsia="Arial Unicode MS" w:hAnsi="Browallia New" w:cs="Browallia New"/>
          <w:sz w:val="26"/>
          <w:szCs w:val="26"/>
          <w:cs/>
        </w:rPr>
        <w:t xml:space="preserve"> ถึง ร้อยละ </w:t>
      </w:r>
      <w:r w:rsidR="00CF1017" w:rsidRPr="00CF1017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E84424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CF1017" w:rsidRPr="00CF1017">
        <w:rPr>
          <w:rFonts w:ascii="Browallia New" w:eastAsia="Arial Unicode MS" w:hAnsi="Browallia New" w:cs="Browallia New"/>
          <w:sz w:val="26"/>
          <w:szCs w:val="26"/>
          <w:lang w:val="en-GB"/>
        </w:rPr>
        <w:t>99</w:t>
      </w:r>
      <w:r w:rsidRPr="00E84424">
        <w:rPr>
          <w:rFonts w:ascii="Browallia New" w:eastAsia="Arial Unicode MS" w:hAnsi="Browallia New" w:cs="Browallia New"/>
          <w:sz w:val="26"/>
          <w:szCs w:val="26"/>
          <w:cs/>
        </w:rPr>
        <w:t xml:space="preserve"> ต่อปี ตามลำดับ</w:t>
      </w:r>
      <w:r w:rsidRPr="00E84424">
        <w:rPr>
          <w:rFonts w:ascii="Browallia New" w:eastAsia="Arial Unicode MS" w:hAnsi="Browallia New" w:cs="Browallia New"/>
          <w:sz w:val="26"/>
          <w:szCs w:val="26"/>
        </w:rPr>
        <w:t xml:space="preserve"> (</w:t>
      </w:r>
      <w:r w:rsidRPr="00E84424">
        <w:rPr>
          <w:rFonts w:ascii="Browallia New" w:eastAsia="Arial Unicode MS" w:hAnsi="Browallia New" w:cs="Browallia New"/>
          <w:sz w:val="26"/>
          <w:szCs w:val="26"/>
          <w:cs/>
        </w:rPr>
        <w:t>พ</w:t>
      </w:r>
      <w:r w:rsidRPr="00E84424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E8442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</w:t>
      </w:r>
      <w:r w:rsidRPr="00E8442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. </w:t>
      </w:r>
      <w:r w:rsidR="00CF1017" w:rsidRPr="00CF1017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E8442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8442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ร้อยละ </w:t>
      </w:r>
      <w:r w:rsidR="00CF1017" w:rsidRPr="00CF1017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Pr="00E84424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CF1017" w:rsidRPr="00CF1017">
        <w:rPr>
          <w:rFonts w:ascii="Browallia New" w:eastAsia="Arial Unicode MS" w:hAnsi="Browallia New" w:cs="Browallia New"/>
          <w:sz w:val="26"/>
          <w:szCs w:val="26"/>
          <w:lang w:val="en-GB"/>
        </w:rPr>
        <w:t>625</w:t>
      </w:r>
      <w:r w:rsidRPr="00E8442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8442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ถึงร้อยละ </w:t>
      </w:r>
      <w:r w:rsidR="00CF1017" w:rsidRPr="00CF1017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E84424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CF1017" w:rsidRPr="00CF1017">
        <w:rPr>
          <w:rFonts w:ascii="Browallia New" w:eastAsia="Arial Unicode MS" w:hAnsi="Browallia New" w:cs="Browallia New"/>
          <w:sz w:val="26"/>
          <w:szCs w:val="26"/>
          <w:lang w:val="en-GB"/>
        </w:rPr>
        <w:t>375</w:t>
      </w:r>
      <w:r w:rsidRPr="00E8442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8442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ต่อปี และ ร้อยละ </w:t>
      </w:r>
      <w:r w:rsidR="00CF1017" w:rsidRPr="00CF1017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E84424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CF1017" w:rsidRPr="00CF1017">
        <w:rPr>
          <w:rFonts w:ascii="Browallia New" w:eastAsia="Arial Unicode MS" w:hAnsi="Browallia New" w:cs="Browallia New"/>
          <w:sz w:val="26"/>
          <w:szCs w:val="26"/>
          <w:lang w:val="en-GB"/>
        </w:rPr>
        <w:t>22</w:t>
      </w:r>
      <w:r w:rsidRPr="00E8442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8442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ถึงร้อยละ </w:t>
      </w:r>
      <w:r w:rsidR="00CF1017" w:rsidRPr="00CF1017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E84424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CF1017" w:rsidRPr="00CF1017">
        <w:rPr>
          <w:rFonts w:ascii="Browallia New" w:eastAsia="Arial Unicode MS" w:hAnsi="Browallia New" w:cs="Browallia New"/>
          <w:sz w:val="26"/>
          <w:szCs w:val="26"/>
          <w:lang w:val="en-GB"/>
        </w:rPr>
        <w:t>96</w:t>
      </w:r>
      <w:r w:rsidRPr="00E8442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8442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ต่อปี ตามลำดับ) </w:t>
      </w:r>
      <w:r w:rsidRPr="00E84424">
        <w:rPr>
          <w:rFonts w:ascii="Browallia New" w:eastAsia="Arial Unicode MS" w:hAnsi="Browallia New" w:cs="Browallia New"/>
          <w:sz w:val="26"/>
          <w:szCs w:val="26"/>
          <w:cs/>
        </w:rPr>
        <w:t>ในการคำนวณต้นทุนการกู้ยืมที่รวมเป็นส่วนหนึ่งของราคาทุนของสินทรัพย์และได้บันทึกเป็นต้นทุนของสินทรัพย์โดยรวมอยู่ในรายการ</w:t>
      </w:r>
      <w:r w:rsidR="00783382">
        <w:rPr>
          <w:rFonts w:ascii="Browallia New" w:eastAsia="Arial Unicode MS" w:hAnsi="Browallia New" w:cs="Browallia New"/>
          <w:sz w:val="26"/>
          <w:szCs w:val="26"/>
        </w:rPr>
        <w:br/>
      </w:r>
      <w:r w:rsidRPr="00E84424">
        <w:rPr>
          <w:rFonts w:ascii="Browallia New" w:eastAsia="Arial Unicode MS" w:hAnsi="Browallia New" w:cs="Browallia New"/>
          <w:sz w:val="26"/>
          <w:szCs w:val="26"/>
          <w:cs/>
        </w:rPr>
        <w:t>ซื้อสินทรัพย์ในระหว่างปี</w:t>
      </w:r>
    </w:p>
    <w:p w14:paraId="20A72CA5" w14:textId="77777777" w:rsidR="00993840" w:rsidRPr="00E84424" w:rsidRDefault="00993840" w:rsidP="00993840">
      <w:pPr>
        <w:spacing w:line="240" w:lineRule="auto"/>
        <w:rPr>
          <w:rFonts w:ascii="Browallia New" w:eastAsia="Arial Unicode MS" w:hAnsi="Browallia New" w:cs="Browallia New"/>
          <w:sz w:val="26"/>
          <w:szCs w:val="26"/>
          <w:lang w:val="en-GB"/>
        </w:rPr>
      </w:pPr>
      <w:bookmarkStart w:id="104" w:name="_Hlk50879541"/>
    </w:p>
    <w:tbl>
      <w:tblPr>
        <w:tblW w:w="9450" w:type="dxa"/>
        <w:shd w:val="clear" w:color="auto" w:fill="FFC000"/>
        <w:tblLayout w:type="fixed"/>
        <w:tblLook w:val="04A0" w:firstRow="1" w:lastRow="0" w:firstColumn="1" w:lastColumn="0" w:noHBand="0" w:noVBand="1"/>
      </w:tblPr>
      <w:tblGrid>
        <w:gridCol w:w="9450"/>
      </w:tblGrid>
      <w:tr w:rsidR="00993840" w:rsidRPr="00E84424" w14:paraId="6B3EC168" w14:textId="77777777" w:rsidTr="002F7184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48687AE0" w14:textId="224CB584" w:rsidR="00993840" w:rsidRPr="00E84424" w:rsidRDefault="00CF1017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rPr>
                <w:rFonts w:ascii="Browallia New" w:hAnsi="Browallia New" w:cs="Browallia New"/>
                <w:sz w:val="26"/>
                <w:szCs w:val="26"/>
                <w:cs/>
              </w:rPr>
            </w:pPr>
            <w:bookmarkStart w:id="105" w:name="_Toc48681894"/>
            <w:r w:rsidRPr="00CF101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21</w:t>
            </w:r>
            <w:r w:rsidR="00993840" w:rsidRPr="00E8442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ab/>
            </w:r>
            <w:r w:rsidR="00993840" w:rsidRPr="00E8442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  <w:t>สินทรัพย์สิทธิการใช้</w:t>
            </w:r>
            <w:bookmarkEnd w:id="105"/>
            <w:r w:rsidR="00C136B8" w:rsidRPr="00E8442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 xml:space="preserve"> </w:t>
            </w:r>
            <w:r w:rsidR="00C136B8" w:rsidRPr="00E8442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  <w:t>สุทธิ</w:t>
            </w:r>
          </w:p>
        </w:tc>
      </w:tr>
    </w:tbl>
    <w:p w14:paraId="5C79F531" w14:textId="2FC9D8F6" w:rsidR="001D0F0B" w:rsidRPr="00E84424" w:rsidRDefault="001D0F0B" w:rsidP="001D0F0B">
      <w:pPr>
        <w:rPr>
          <w:rFonts w:ascii="Browallia New" w:hAnsi="Browallia New" w:cs="Browallia New"/>
          <w:sz w:val="26"/>
          <w:szCs w:val="26"/>
        </w:rPr>
      </w:pPr>
      <w:bookmarkStart w:id="106" w:name="_Hlk50879555"/>
      <w:bookmarkEnd w:id="104"/>
    </w:p>
    <w:p w14:paraId="0D4CAC6F" w14:textId="220F4B69" w:rsidR="00B70DB7" w:rsidRPr="00E84424" w:rsidRDefault="00B70DB7" w:rsidP="00B70DB7">
      <w:pPr>
        <w:rPr>
          <w:rFonts w:ascii="Browallia New" w:hAnsi="Browallia New" w:cs="Browallia New"/>
          <w:sz w:val="26"/>
          <w:szCs w:val="26"/>
        </w:rPr>
      </w:pPr>
      <w:r w:rsidRPr="00E84424">
        <w:rPr>
          <w:rFonts w:ascii="Browallia New" w:hAnsi="Browallia New" w:cs="Browallia New"/>
          <w:sz w:val="26"/>
          <w:szCs w:val="26"/>
          <w:cs/>
        </w:rPr>
        <w:t>ณ วันที</w:t>
      </w:r>
      <w:r w:rsidR="006B6C46" w:rsidRPr="00E84424">
        <w:rPr>
          <w:rFonts w:ascii="Browallia New" w:hAnsi="Browallia New" w:cs="Browallia New"/>
          <w:sz w:val="26"/>
          <w:szCs w:val="26"/>
          <w:cs/>
          <w:lang w:val="en-GB"/>
        </w:rPr>
        <w:t xml:space="preserve">่ </w:t>
      </w:r>
      <w:r w:rsidR="00CF1017" w:rsidRPr="00CF1017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E84424">
        <w:rPr>
          <w:rFonts w:ascii="Browallia New" w:hAnsi="Browallia New" w:cs="Browallia New"/>
          <w:sz w:val="26"/>
          <w:szCs w:val="26"/>
          <w:cs/>
        </w:rPr>
        <w:t xml:space="preserve"> ธันวาคม มูลค่าตามบัญชีของสินทรัพย์สิทธิการใช้ประกอบด้วยรายการดังต่อไปนี้</w:t>
      </w:r>
    </w:p>
    <w:p w14:paraId="517FC583" w14:textId="77777777" w:rsidR="00B70DB7" w:rsidRPr="00E84424" w:rsidRDefault="00B70DB7" w:rsidP="00B70DB7">
      <w:pPr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465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78"/>
        <w:gridCol w:w="1296"/>
        <w:gridCol w:w="1297"/>
        <w:gridCol w:w="1297"/>
        <w:gridCol w:w="1297"/>
      </w:tblGrid>
      <w:tr w:rsidR="00B70DB7" w:rsidRPr="00E84424" w14:paraId="302E198C" w14:textId="77777777" w:rsidTr="007D4CCB">
        <w:trPr>
          <w:trHeight w:val="205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2DC90C5B" w14:textId="77777777" w:rsidR="00B70DB7" w:rsidRPr="00E84424" w:rsidRDefault="00B70DB7" w:rsidP="00B70DB7">
            <w:pPr>
              <w:spacing w:line="256" w:lineRule="auto"/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bidi="ar-SA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4EBC9C4" w14:textId="77777777" w:rsidR="00B70DB7" w:rsidRPr="00E84424" w:rsidRDefault="00B70DB7" w:rsidP="00B70DB7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8442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4A81B5A" w14:textId="77777777" w:rsidR="00B70DB7" w:rsidRPr="00E84424" w:rsidRDefault="00B70DB7" w:rsidP="00B70DB7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ar-SA"/>
              </w:rPr>
            </w:pPr>
            <w:r w:rsidRPr="00E8442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70DB7" w:rsidRPr="00E84424" w14:paraId="0F9BA402" w14:textId="77777777" w:rsidTr="00B70DB7">
        <w:trPr>
          <w:trHeight w:val="205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7396DF21" w14:textId="77777777" w:rsidR="00B70DB7" w:rsidRPr="00E84424" w:rsidRDefault="00B70DB7" w:rsidP="00B70DB7">
            <w:pPr>
              <w:spacing w:line="256" w:lineRule="auto"/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DFAFBEE" w14:textId="62DDA71A" w:rsidR="00B70DB7" w:rsidRPr="00E84424" w:rsidRDefault="00B70DB7" w:rsidP="006B6C4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8442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พ.ศ.</w:t>
            </w:r>
            <w:r w:rsidRPr="00E84424">
              <w:rPr>
                <w:rFonts w:ascii="Browallia New" w:hAnsi="Browallia New" w:cs="Browallia New"/>
                <w:b/>
                <w:bCs/>
                <w:color w:val="7030A0"/>
                <w:sz w:val="26"/>
                <w:szCs w:val="26"/>
                <w:cs/>
              </w:rPr>
              <w:t xml:space="preserve"> </w:t>
            </w:r>
            <w:r w:rsidR="00CF1017" w:rsidRPr="00CF101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09FDEE9" w14:textId="4E77AF0A" w:rsidR="00B70DB7" w:rsidRPr="00E84424" w:rsidRDefault="00B70DB7" w:rsidP="006B6C4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8442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พ.ศ.</w:t>
            </w:r>
            <w:r w:rsidRPr="00E8442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F1017" w:rsidRPr="00CF101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0375774" w14:textId="18CAFA3C" w:rsidR="00B70DB7" w:rsidRPr="00E84424" w:rsidRDefault="00B70DB7" w:rsidP="006B6C4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8442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พ.ศ.</w:t>
            </w:r>
            <w:r w:rsidRPr="00E8442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F1017" w:rsidRPr="00CF101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622C991" w14:textId="06C3B157" w:rsidR="00B70DB7" w:rsidRPr="00E84424" w:rsidRDefault="00B70DB7" w:rsidP="006B6C4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8442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พ.ศ.</w:t>
            </w:r>
            <w:r w:rsidRPr="00E8442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F1017" w:rsidRPr="00CF101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B70DB7" w:rsidRPr="00E84424" w14:paraId="5FAD5BE9" w14:textId="77777777" w:rsidTr="00B70DB7">
        <w:trPr>
          <w:trHeight w:val="205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60EF9C85" w14:textId="77777777" w:rsidR="00B70DB7" w:rsidRPr="00E84424" w:rsidRDefault="00B70DB7" w:rsidP="00B70DB7">
            <w:pPr>
              <w:spacing w:line="256" w:lineRule="auto"/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3547235" w14:textId="128C5D88" w:rsidR="00B70DB7" w:rsidRPr="00E84424" w:rsidRDefault="006B6C46" w:rsidP="006B6C4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8442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</w:t>
            </w:r>
            <w:r w:rsidR="00B70DB7" w:rsidRPr="00E8442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9AE3791" w14:textId="16516074" w:rsidR="00B70DB7" w:rsidRPr="00E84424" w:rsidRDefault="006B6C46" w:rsidP="006B6C4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8442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</w:t>
            </w:r>
            <w:r w:rsidRPr="00E8442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้าน</w:t>
            </w:r>
            <w:r w:rsidR="00B70DB7" w:rsidRPr="00E8442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B96871F" w14:textId="62E52C63" w:rsidR="00B70DB7" w:rsidRPr="00E84424" w:rsidRDefault="006B6C46" w:rsidP="006B6C4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8442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</w:t>
            </w:r>
            <w:r w:rsidR="00B70DB7" w:rsidRPr="00E8442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8CA9B1D" w14:textId="1D565873" w:rsidR="00B70DB7" w:rsidRPr="00E84424" w:rsidRDefault="006B6C46" w:rsidP="006B6C4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8442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</w:t>
            </w:r>
            <w:r w:rsidR="00B70DB7" w:rsidRPr="00E8442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B70DB7" w:rsidRPr="00E84424" w14:paraId="4F3E3D56" w14:textId="77777777" w:rsidTr="00B70DB7">
        <w:trPr>
          <w:trHeight w:val="14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18ABD236" w14:textId="77777777" w:rsidR="00B70DB7" w:rsidRPr="00E84424" w:rsidRDefault="00B70DB7" w:rsidP="00B70DB7">
            <w:pPr>
              <w:spacing w:line="256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2AC2FEC" w14:textId="77777777" w:rsidR="00B70DB7" w:rsidRPr="00E84424" w:rsidRDefault="00B70DB7" w:rsidP="00427EC3">
            <w:pPr>
              <w:spacing w:line="256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2B71D17" w14:textId="77777777" w:rsidR="00B70DB7" w:rsidRPr="00E84424" w:rsidRDefault="00B70DB7" w:rsidP="00427EC3">
            <w:pPr>
              <w:spacing w:line="256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5E3E992" w14:textId="77777777" w:rsidR="00B70DB7" w:rsidRPr="00E84424" w:rsidRDefault="00B70DB7" w:rsidP="00427EC3">
            <w:pPr>
              <w:spacing w:line="256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3848DBC" w14:textId="77777777" w:rsidR="00B70DB7" w:rsidRPr="00E84424" w:rsidRDefault="00B70DB7" w:rsidP="00427EC3">
            <w:pPr>
              <w:spacing w:line="256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70DB7" w:rsidRPr="00E84424" w14:paraId="23709F1C" w14:textId="77777777" w:rsidTr="00B70DB7">
        <w:trPr>
          <w:trHeight w:val="205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C3F67E" w14:textId="77777777" w:rsidR="00B70DB7" w:rsidRPr="00E84424" w:rsidRDefault="00B70DB7" w:rsidP="00B70DB7">
            <w:pPr>
              <w:spacing w:line="256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E84424">
              <w:rPr>
                <w:rFonts w:ascii="Browallia New" w:hAnsi="Browallia New" w:cs="Browallia New"/>
                <w:sz w:val="26"/>
                <w:szCs w:val="26"/>
                <w:cs/>
              </w:rPr>
              <w:t>ที่ดิน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hideMark/>
          </w:tcPr>
          <w:p w14:paraId="75D408FA" w14:textId="4F93C877" w:rsidR="00B70DB7" w:rsidRPr="00E84424" w:rsidRDefault="00CF1017" w:rsidP="00427EC3">
            <w:pPr>
              <w:spacing w:line="256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1017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B70DB7" w:rsidRPr="00E8442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1017">
              <w:rPr>
                <w:rFonts w:ascii="Browallia New" w:hAnsi="Browallia New" w:cs="Browallia New"/>
                <w:sz w:val="26"/>
                <w:szCs w:val="26"/>
                <w:lang w:val="en-GB"/>
              </w:rPr>
              <w:t>720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694A6A" w14:textId="77777777" w:rsidR="00B70DB7" w:rsidRPr="00E84424" w:rsidRDefault="00B70DB7" w:rsidP="00427EC3">
            <w:pPr>
              <w:spacing w:line="256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442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hideMark/>
          </w:tcPr>
          <w:p w14:paraId="7C58BE6A" w14:textId="07AF0901" w:rsidR="00B70DB7" w:rsidRPr="00E84424" w:rsidRDefault="00CF1017" w:rsidP="00427EC3">
            <w:pPr>
              <w:spacing w:line="256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1017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B70DB7" w:rsidRPr="00E8442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1017">
              <w:rPr>
                <w:rFonts w:ascii="Browallia New" w:hAnsi="Browallia New" w:cs="Browallia New"/>
                <w:sz w:val="26"/>
                <w:szCs w:val="26"/>
                <w:lang w:val="en-GB"/>
              </w:rPr>
              <w:t>690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8DD6A6" w14:textId="77777777" w:rsidR="00B70DB7" w:rsidRPr="00E84424" w:rsidRDefault="00B70DB7" w:rsidP="00427EC3">
            <w:pPr>
              <w:spacing w:line="256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442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B70DB7" w:rsidRPr="00E84424" w14:paraId="35326715" w14:textId="77777777" w:rsidTr="00B70DB7">
        <w:trPr>
          <w:trHeight w:val="205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94B1F1" w14:textId="77777777" w:rsidR="00B70DB7" w:rsidRPr="00E84424" w:rsidRDefault="00B70DB7" w:rsidP="00B70DB7">
            <w:pPr>
              <w:spacing w:line="256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E84424">
              <w:rPr>
                <w:rFonts w:ascii="Browallia New" w:hAnsi="Browallia New" w:cs="Browallia New"/>
                <w:sz w:val="26"/>
                <w:szCs w:val="26"/>
                <w:cs/>
              </w:rPr>
              <w:t>อาคาร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hideMark/>
          </w:tcPr>
          <w:p w14:paraId="0D7B29F2" w14:textId="7E2EE323" w:rsidR="00B70DB7" w:rsidRPr="00E84424" w:rsidRDefault="00CF1017" w:rsidP="00427EC3">
            <w:pPr>
              <w:spacing w:line="256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1017">
              <w:rPr>
                <w:rFonts w:ascii="Browallia New" w:hAnsi="Browallia New" w:cs="Browallia New"/>
                <w:sz w:val="26"/>
                <w:szCs w:val="26"/>
                <w:lang w:val="en-GB"/>
              </w:rPr>
              <w:t>88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04CFA7" w14:textId="77777777" w:rsidR="00B70DB7" w:rsidRPr="00E84424" w:rsidRDefault="00B70DB7" w:rsidP="00427EC3">
            <w:pPr>
              <w:spacing w:line="256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442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hideMark/>
          </w:tcPr>
          <w:p w14:paraId="589F0FFC" w14:textId="24E41E1B" w:rsidR="00B70DB7" w:rsidRPr="00E84424" w:rsidRDefault="00CF1017" w:rsidP="00427EC3">
            <w:pPr>
              <w:spacing w:line="256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1017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3519F9" w14:textId="77777777" w:rsidR="00B70DB7" w:rsidRPr="00E84424" w:rsidRDefault="00B70DB7" w:rsidP="00427EC3">
            <w:pPr>
              <w:spacing w:line="256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442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B70DB7" w:rsidRPr="00E84424" w14:paraId="6FAF88AE" w14:textId="77777777" w:rsidTr="00B70DB7">
        <w:trPr>
          <w:trHeight w:val="205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A9739B" w14:textId="77777777" w:rsidR="00B70DB7" w:rsidRPr="00E84424" w:rsidRDefault="00B70DB7" w:rsidP="00B70DB7">
            <w:pPr>
              <w:spacing w:line="256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E84424">
              <w:rPr>
                <w:rFonts w:ascii="Browallia New" w:hAnsi="Browallia New" w:cs="Browallia New"/>
                <w:sz w:val="26"/>
                <w:szCs w:val="26"/>
                <w:cs/>
              </w:rPr>
              <w:t>อุปกรณ์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hideMark/>
          </w:tcPr>
          <w:p w14:paraId="24C4FF7D" w14:textId="3E2186A3" w:rsidR="00B70DB7" w:rsidRPr="00E84424" w:rsidRDefault="00CF1017" w:rsidP="00427EC3">
            <w:pPr>
              <w:spacing w:line="256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1017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8A33C1" w14:textId="77777777" w:rsidR="00B70DB7" w:rsidRPr="00E84424" w:rsidRDefault="00B70DB7" w:rsidP="00427EC3">
            <w:pPr>
              <w:spacing w:line="256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442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hideMark/>
          </w:tcPr>
          <w:p w14:paraId="34F048AF" w14:textId="7CF76919" w:rsidR="00B70DB7" w:rsidRPr="00E84424" w:rsidRDefault="00CF1017" w:rsidP="00427EC3">
            <w:pPr>
              <w:spacing w:line="256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1017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2125B0" w14:textId="77777777" w:rsidR="00B70DB7" w:rsidRPr="00E84424" w:rsidRDefault="00B70DB7" w:rsidP="00427EC3">
            <w:pPr>
              <w:spacing w:line="256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442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B70DB7" w:rsidRPr="00E84424" w14:paraId="5DA32577" w14:textId="77777777" w:rsidTr="00B70DB7">
        <w:trPr>
          <w:trHeight w:val="205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1B80CF" w14:textId="77777777" w:rsidR="00B70DB7" w:rsidRPr="00E84424" w:rsidRDefault="00B70DB7" w:rsidP="00B70DB7">
            <w:pPr>
              <w:spacing w:line="256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E84424">
              <w:rPr>
                <w:rFonts w:ascii="Browallia New" w:hAnsi="Browallia New" w:cs="Browallia New"/>
                <w:sz w:val="26"/>
                <w:szCs w:val="26"/>
                <w:cs/>
              </w:rPr>
              <w:t>เรือบรรทุกน้ำมันดิบ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hideMark/>
          </w:tcPr>
          <w:p w14:paraId="0629657C" w14:textId="0146288A" w:rsidR="00B70DB7" w:rsidRPr="00E84424" w:rsidRDefault="00CF1017" w:rsidP="00427EC3">
            <w:pPr>
              <w:spacing w:line="256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101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70DB7" w:rsidRPr="00E8442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1017">
              <w:rPr>
                <w:rFonts w:ascii="Browallia New" w:hAnsi="Browallia New" w:cs="Browallia New"/>
                <w:sz w:val="26"/>
                <w:szCs w:val="26"/>
                <w:lang w:val="en-GB"/>
              </w:rPr>
              <w:t>772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27092E" w14:textId="77777777" w:rsidR="00B70DB7" w:rsidRPr="00E84424" w:rsidRDefault="00B70DB7" w:rsidP="00427EC3">
            <w:pPr>
              <w:spacing w:line="256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442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hideMark/>
          </w:tcPr>
          <w:p w14:paraId="5D982052" w14:textId="6E66DE41" w:rsidR="00B70DB7" w:rsidRPr="00E84424" w:rsidRDefault="00CF1017" w:rsidP="00427EC3">
            <w:pPr>
              <w:spacing w:line="256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101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70DB7" w:rsidRPr="00E8442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1017">
              <w:rPr>
                <w:rFonts w:ascii="Browallia New" w:hAnsi="Browallia New" w:cs="Browallia New"/>
                <w:sz w:val="26"/>
                <w:szCs w:val="26"/>
                <w:lang w:val="en-GB"/>
              </w:rPr>
              <w:t>772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1CD84F" w14:textId="77777777" w:rsidR="00B70DB7" w:rsidRPr="00E84424" w:rsidRDefault="00B70DB7" w:rsidP="00427EC3">
            <w:pPr>
              <w:spacing w:line="256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442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B70DB7" w:rsidRPr="00E84424" w14:paraId="33171735" w14:textId="77777777" w:rsidTr="00B70DB7">
        <w:trPr>
          <w:trHeight w:val="205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E12D1B" w14:textId="77777777" w:rsidR="00B70DB7" w:rsidRPr="00E84424" w:rsidRDefault="00B70DB7" w:rsidP="00B70DB7">
            <w:pPr>
              <w:spacing w:line="256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E84424">
              <w:rPr>
                <w:rFonts w:ascii="Browallia New" w:hAnsi="Browallia New" w:cs="Browalli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hideMark/>
          </w:tcPr>
          <w:p w14:paraId="178C4DB6" w14:textId="614A6A1D" w:rsidR="00B70DB7" w:rsidRPr="00E84424" w:rsidRDefault="00CF1017" w:rsidP="00427EC3">
            <w:pPr>
              <w:spacing w:line="256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1017">
              <w:rPr>
                <w:rFonts w:ascii="Browallia New" w:hAnsi="Browallia New" w:cs="Browallia New"/>
                <w:sz w:val="26"/>
                <w:szCs w:val="26"/>
                <w:lang w:val="en-GB"/>
              </w:rPr>
              <w:t>113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C8DFDFB" w14:textId="77777777" w:rsidR="00B70DB7" w:rsidRPr="00E84424" w:rsidRDefault="00B70DB7" w:rsidP="00427EC3">
            <w:pPr>
              <w:spacing w:line="256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442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hideMark/>
          </w:tcPr>
          <w:p w14:paraId="6E556F3B" w14:textId="172119EE" w:rsidR="00B70DB7" w:rsidRPr="00E84424" w:rsidRDefault="00CF1017" w:rsidP="00427EC3">
            <w:pPr>
              <w:spacing w:line="256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1017">
              <w:rPr>
                <w:rFonts w:ascii="Browallia New" w:hAnsi="Browallia New" w:cs="Browallia New"/>
                <w:sz w:val="26"/>
                <w:szCs w:val="26"/>
                <w:lang w:val="en-GB"/>
              </w:rPr>
              <w:t>99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991DBF" w14:textId="77777777" w:rsidR="00B70DB7" w:rsidRPr="00E84424" w:rsidRDefault="00B70DB7" w:rsidP="00427EC3">
            <w:pPr>
              <w:spacing w:line="256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442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B70DB7" w:rsidRPr="00E84424" w14:paraId="59B86B07" w14:textId="77777777" w:rsidTr="00B70DB7">
        <w:trPr>
          <w:trHeight w:val="14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17E21889" w14:textId="77777777" w:rsidR="00B70DB7" w:rsidRPr="00E84424" w:rsidRDefault="00B70DB7" w:rsidP="00B70DB7">
            <w:pPr>
              <w:spacing w:line="256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7D3EFCC" w14:textId="77777777" w:rsidR="00B70DB7" w:rsidRPr="00E84424" w:rsidRDefault="00B70DB7" w:rsidP="00427EC3">
            <w:pPr>
              <w:spacing w:line="256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A34F81" w14:textId="77777777" w:rsidR="00B70DB7" w:rsidRPr="00E84424" w:rsidRDefault="00B70DB7" w:rsidP="00427EC3">
            <w:pPr>
              <w:spacing w:line="256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C2E055F" w14:textId="77777777" w:rsidR="00B70DB7" w:rsidRPr="00E84424" w:rsidRDefault="00B70DB7" w:rsidP="00427EC3">
            <w:pPr>
              <w:spacing w:line="256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C90CA93" w14:textId="77777777" w:rsidR="00B70DB7" w:rsidRPr="00E84424" w:rsidRDefault="00B70DB7" w:rsidP="00427EC3">
            <w:pPr>
              <w:spacing w:line="256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70DB7" w:rsidRPr="00E84424" w14:paraId="47C77B05" w14:textId="77777777" w:rsidTr="00B70DB7">
        <w:trPr>
          <w:trHeight w:val="205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EECEAD" w14:textId="77777777" w:rsidR="00B70DB7" w:rsidRPr="00E84424" w:rsidRDefault="00B70DB7" w:rsidP="00B70DB7">
            <w:pPr>
              <w:spacing w:line="256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E84424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6E7B823C" w14:textId="6C9FC937" w:rsidR="00B70DB7" w:rsidRPr="00E84424" w:rsidRDefault="00CF1017" w:rsidP="00427EC3">
            <w:pPr>
              <w:spacing w:line="256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1017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B70DB7" w:rsidRPr="00E8442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1017">
              <w:rPr>
                <w:rFonts w:ascii="Browallia New" w:hAnsi="Browallia New" w:cs="Browallia New"/>
                <w:sz w:val="26"/>
                <w:szCs w:val="26"/>
                <w:lang w:val="en-GB"/>
              </w:rPr>
              <w:t>729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3402B44" w14:textId="77777777" w:rsidR="00B70DB7" w:rsidRPr="00E84424" w:rsidRDefault="00B70DB7" w:rsidP="00427EC3">
            <w:pPr>
              <w:spacing w:line="256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442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1FC87FBC" w14:textId="02FF24C7" w:rsidR="00B70DB7" w:rsidRPr="00E84424" w:rsidRDefault="00CF1017" w:rsidP="00427EC3">
            <w:pPr>
              <w:spacing w:line="256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1017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B70DB7" w:rsidRPr="00E8442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1017">
              <w:rPr>
                <w:rFonts w:ascii="Browallia New" w:hAnsi="Browallia New" w:cs="Browallia New"/>
                <w:sz w:val="26"/>
                <w:szCs w:val="26"/>
                <w:lang w:val="en-GB"/>
              </w:rPr>
              <w:t>610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9D91354" w14:textId="77777777" w:rsidR="00B70DB7" w:rsidRPr="00E84424" w:rsidRDefault="00B70DB7" w:rsidP="00427EC3">
            <w:pPr>
              <w:spacing w:line="256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442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4AC7522C" w14:textId="77777777" w:rsidR="00B70DB7" w:rsidRPr="00E84424" w:rsidRDefault="00B70DB7" w:rsidP="00B70DB7">
      <w:pPr>
        <w:rPr>
          <w:rFonts w:ascii="Browallia New" w:hAnsi="Browallia New" w:cs="Browallia New"/>
          <w:sz w:val="26"/>
          <w:szCs w:val="26"/>
          <w:cs/>
        </w:rPr>
      </w:pPr>
    </w:p>
    <w:p w14:paraId="5BA83647" w14:textId="77777777" w:rsidR="00B70DB7" w:rsidRPr="00E84424" w:rsidRDefault="00B70DB7" w:rsidP="00B70D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6"/>
          <w:szCs w:val="26"/>
          <w:cs/>
        </w:rPr>
      </w:pPr>
      <w:r w:rsidRPr="00E84424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5F3728E5" w14:textId="77777777" w:rsidR="00B70DB7" w:rsidRPr="00E84424" w:rsidRDefault="00B70DB7" w:rsidP="00B70DB7">
      <w:pPr>
        <w:rPr>
          <w:rFonts w:ascii="Browallia New" w:hAnsi="Browallia New" w:cs="Browallia New"/>
          <w:sz w:val="26"/>
          <w:szCs w:val="26"/>
        </w:rPr>
      </w:pPr>
    </w:p>
    <w:p w14:paraId="6228B0A2" w14:textId="7CA238FE" w:rsidR="00B70DB7" w:rsidRPr="00E84424" w:rsidRDefault="00B70DB7" w:rsidP="00783382">
      <w:pPr>
        <w:jc w:val="thaiDistribute"/>
        <w:rPr>
          <w:rFonts w:ascii="Browallia New" w:hAnsi="Browallia New" w:cs="Browallia New"/>
          <w:sz w:val="26"/>
          <w:szCs w:val="26"/>
        </w:rPr>
      </w:pPr>
      <w:r w:rsidRPr="00E84424">
        <w:rPr>
          <w:rFonts w:ascii="Browallia New" w:hAnsi="Browallia New" w:cs="Browallia New"/>
          <w:sz w:val="26"/>
          <w:szCs w:val="26"/>
          <w:cs/>
        </w:rPr>
        <w:t>สำหรับปีสิ้นสุดวันที่</w:t>
      </w:r>
      <w:r w:rsidR="006B6C46" w:rsidRPr="00E84424">
        <w:rPr>
          <w:rFonts w:ascii="Browallia New" w:hAnsi="Browallia New" w:cs="Browallia New"/>
          <w:sz w:val="26"/>
          <w:szCs w:val="26"/>
        </w:rPr>
        <w:t xml:space="preserve"> </w:t>
      </w:r>
      <w:r w:rsidR="00CF1017" w:rsidRPr="00CF1017">
        <w:rPr>
          <w:rFonts w:ascii="Browallia New" w:hAnsi="Browallia New" w:cs="Browallia New"/>
          <w:sz w:val="26"/>
          <w:szCs w:val="26"/>
          <w:lang w:val="en-GB"/>
        </w:rPr>
        <w:t>31</w:t>
      </w:r>
      <w:r w:rsidR="006B6C46" w:rsidRPr="00E84424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E84424">
        <w:rPr>
          <w:rFonts w:ascii="Browallia New" w:hAnsi="Browallia New" w:cs="Browallia New"/>
          <w:sz w:val="26"/>
          <w:szCs w:val="26"/>
          <w:cs/>
        </w:rPr>
        <w:t>ธันวาคม รายการที่รับรู้ในกำไรหรือขาดทุนและกระแสเงินสดที่เกี่ยวข้องกับสัญญาเช่าประกอบด้วยรายการดังต่อไปนี้</w:t>
      </w:r>
    </w:p>
    <w:tbl>
      <w:tblPr>
        <w:tblW w:w="9465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78"/>
        <w:gridCol w:w="1296"/>
        <w:gridCol w:w="1297"/>
        <w:gridCol w:w="1297"/>
        <w:gridCol w:w="1297"/>
      </w:tblGrid>
      <w:tr w:rsidR="00B70DB7" w:rsidRPr="00E84424" w14:paraId="4B2B3668" w14:textId="77777777" w:rsidTr="007D4CCB">
        <w:trPr>
          <w:trHeight w:val="205"/>
        </w:trPr>
        <w:tc>
          <w:tcPr>
            <w:tcW w:w="4278" w:type="dxa"/>
            <w:tcBorders>
              <w:top w:val="nil"/>
              <w:left w:val="nil"/>
              <w:bottom w:val="nil"/>
              <w:right w:val="nil"/>
            </w:tcBorders>
          </w:tcPr>
          <w:p w14:paraId="6620C9A7" w14:textId="77777777" w:rsidR="00B70DB7" w:rsidRPr="00E84424" w:rsidRDefault="00B70DB7" w:rsidP="00B70DB7">
            <w:pPr>
              <w:spacing w:line="256" w:lineRule="auto"/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bidi="ar-SA"/>
              </w:rPr>
            </w:pPr>
          </w:p>
        </w:tc>
        <w:tc>
          <w:tcPr>
            <w:tcW w:w="259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2E4F445" w14:textId="77777777" w:rsidR="00B70DB7" w:rsidRPr="00E84424" w:rsidRDefault="00B70DB7" w:rsidP="00B70DB7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8442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59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47BC46B" w14:textId="77777777" w:rsidR="00B70DB7" w:rsidRPr="00E84424" w:rsidRDefault="00B70DB7" w:rsidP="00B70DB7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ar-SA"/>
              </w:rPr>
            </w:pPr>
            <w:r w:rsidRPr="00E8442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B70DB7" w:rsidRPr="00E84424" w14:paraId="4A20272B" w14:textId="77777777" w:rsidTr="00B70DB7">
        <w:trPr>
          <w:trHeight w:val="205"/>
        </w:trPr>
        <w:tc>
          <w:tcPr>
            <w:tcW w:w="4278" w:type="dxa"/>
            <w:tcBorders>
              <w:top w:val="nil"/>
              <w:left w:val="nil"/>
              <w:bottom w:val="nil"/>
              <w:right w:val="nil"/>
            </w:tcBorders>
          </w:tcPr>
          <w:p w14:paraId="53D2FF3C" w14:textId="77777777" w:rsidR="00B70DB7" w:rsidRPr="00E84424" w:rsidRDefault="00B70DB7" w:rsidP="00B70DB7">
            <w:pPr>
              <w:spacing w:line="256" w:lineRule="auto"/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0967743" w14:textId="5E55DFD3" w:rsidR="00B70DB7" w:rsidRPr="00E84424" w:rsidRDefault="00B70DB7" w:rsidP="00B70DB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8442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พ.ศ.</w:t>
            </w:r>
            <w:r w:rsidRPr="00E84424">
              <w:rPr>
                <w:rFonts w:ascii="Browallia New" w:hAnsi="Browallia New" w:cs="Browallia New"/>
                <w:b/>
                <w:bCs/>
                <w:color w:val="7030A0"/>
                <w:sz w:val="26"/>
                <w:szCs w:val="26"/>
                <w:cs/>
              </w:rPr>
              <w:t xml:space="preserve"> </w:t>
            </w:r>
            <w:r w:rsidR="00CF1017" w:rsidRPr="00CF101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76A36B6" w14:textId="6DBBB035" w:rsidR="00B70DB7" w:rsidRPr="00E84424" w:rsidRDefault="00B70DB7" w:rsidP="00B70DB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8442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พ.ศ.</w:t>
            </w:r>
            <w:r w:rsidRPr="00E8442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F1017" w:rsidRPr="00CF101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0C190C7" w14:textId="15E441CE" w:rsidR="00B70DB7" w:rsidRPr="00E84424" w:rsidRDefault="00B70DB7" w:rsidP="00B70DB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8442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พ.ศ.</w:t>
            </w:r>
            <w:r w:rsidRPr="00E84424">
              <w:rPr>
                <w:rFonts w:ascii="Browallia New" w:hAnsi="Browallia New" w:cs="Browallia New"/>
                <w:b/>
                <w:bCs/>
                <w:color w:val="7030A0"/>
                <w:sz w:val="26"/>
                <w:szCs w:val="26"/>
                <w:cs/>
              </w:rPr>
              <w:t xml:space="preserve"> </w:t>
            </w:r>
            <w:r w:rsidR="00CF1017" w:rsidRPr="00CF101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CDBDFA8" w14:textId="251A7E3F" w:rsidR="00B70DB7" w:rsidRPr="00E84424" w:rsidRDefault="00B70DB7" w:rsidP="00B70DB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8442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พ.ศ.</w:t>
            </w:r>
            <w:r w:rsidRPr="00E8442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F1017" w:rsidRPr="00CF101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B70DB7" w:rsidRPr="00E84424" w14:paraId="5352313A" w14:textId="77777777" w:rsidTr="00B70DB7">
        <w:trPr>
          <w:trHeight w:val="205"/>
        </w:trPr>
        <w:tc>
          <w:tcPr>
            <w:tcW w:w="4278" w:type="dxa"/>
            <w:tcBorders>
              <w:top w:val="nil"/>
              <w:left w:val="nil"/>
              <w:bottom w:val="nil"/>
              <w:right w:val="nil"/>
            </w:tcBorders>
          </w:tcPr>
          <w:p w14:paraId="4E8B6F44" w14:textId="77777777" w:rsidR="00B70DB7" w:rsidRPr="00E84424" w:rsidRDefault="00B70DB7" w:rsidP="00B70DB7">
            <w:pPr>
              <w:spacing w:line="256" w:lineRule="auto"/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6386AF4" w14:textId="77777777" w:rsidR="00B70DB7" w:rsidRPr="00E84424" w:rsidRDefault="00B70DB7" w:rsidP="00B70DB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8442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D6BF805" w14:textId="77777777" w:rsidR="00B70DB7" w:rsidRPr="00E84424" w:rsidRDefault="00B70DB7" w:rsidP="00B70DB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8442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216A870" w14:textId="77777777" w:rsidR="00B70DB7" w:rsidRPr="00E84424" w:rsidRDefault="00B70DB7" w:rsidP="00B70DB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8442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A48BB9B" w14:textId="77777777" w:rsidR="00B70DB7" w:rsidRPr="00E84424" w:rsidRDefault="00B70DB7" w:rsidP="00B70DB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8442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B70DB7" w:rsidRPr="00783382" w14:paraId="1BC85BC3" w14:textId="77777777" w:rsidTr="00B70DB7">
        <w:trPr>
          <w:trHeight w:val="140"/>
        </w:trPr>
        <w:tc>
          <w:tcPr>
            <w:tcW w:w="4278" w:type="dxa"/>
            <w:tcBorders>
              <w:top w:val="nil"/>
              <w:left w:val="nil"/>
              <w:bottom w:val="nil"/>
              <w:right w:val="nil"/>
            </w:tcBorders>
          </w:tcPr>
          <w:p w14:paraId="13376B18" w14:textId="77777777" w:rsidR="00B70DB7" w:rsidRPr="00783382" w:rsidRDefault="00B70DB7" w:rsidP="00B70DB7">
            <w:pPr>
              <w:spacing w:line="256" w:lineRule="auto"/>
              <w:ind w:left="-101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0143635" w14:textId="77777777" w:rsidR="00B70DB7" w:rsidRPr="00783382" w:rsidRDefault="00B70DB7" w:rsidP="00B70DB7">
            <w:pPr>
              <w:spacing w:line="256" w:lineRule="auto"/>
              <w:ind w:left="-40" w:right="-72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32707BD3" w14:textId="77777777" w:rsidR="00B70DB7" w:rsidRPr="00783382" w:rsidRDefault="00B70DB7" w:rsidP="00B70DB7">
            <w:pPr>
              <w:spacing w:line="256" w:lineRule="auto"/>
              <w:ind w:left="-40" w:right="-72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04B2F10" w14:textId="77777777" w:rsidR="00B70DB7" w:rsidRPr="00783382" w:rsidRDefault="00B70DB7" w:rsidP="00B70DB7">
            <w:pPr>
              <w:spacing w:line="256" w:lineRule="auto"/>
              <w:ind w:left="-40" w:right="-72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7F593161" w14:textId="77777777" w:rsidR="00B70DB7" w:rsidRPr="00783382" w:rsidRDefault="00B70DB7" w:rsidP="00B70DB7">
            <w:pPr>
              <w:spacing w:line="256" w:lineRule="auto"/>
              <w:ind w:left="-40" w:right="-72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B70DB7" w:rsidRPr="00E84424" w14:paraId="577ABA77" w14:textId="77777777" w:rsidTr="00B70DB7">
        <w:trPr>
          <w:trHeight w:val="205"/>
        </w:trPr>
        <w:tc>
          <w:tcPr>
            <w:tcW w:w="427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7515B0" w14:textId="77777777" w:rsidR="00B70DB7" w:rsidRPr="00E84424" w:rsidRDefault="00B70DB7" w:rsidP="00B70DB7">
            <w:pPr>
              <w:spacing w:line="256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E84424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ค่าเสื่อมราคาสำหรับสินทรัพย์สิทธิการใช้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6CDF693" w14:textId="77777777" w:rsidR="00B70DB7" w:rsidRPr="00E84424" w:rsidRDefault="00B70DB7" w:rsidP="00B70DB7">
            <w:pPr>
              <w:spacing w:line="256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36794623" w14:textId="77777777" w:rsidR="00B70DB7" w:rsidRPr="00E84424" w:rsidRDefault="00B70DB7" w:rsidP="00B70DB7">
            <w:pPr>
              <w:spacing w:line="256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584734C" w14:textId="77777777" w:rsidR="00B70DB7" w:rsidRPr="00E84424" w:rsidRDefault="00B70DB7" w:rsidP="00B70DB7">
            <w:pPr>
              <w:spacing w:line="256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2548087F" w14:textId="77777777" w:rsidR="00B70DB7" w:rsidRPr="00E84424" w:rsidRDefault="00B70DB7" w:rsidP="00B70DB7">
            <w:pPr>
              <w:spacing w:line="256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70DB7" w:rsidRPr="00E84424" w14:paraId="1C0681B1" w14:textId="77777777" w:rsidTr="00B70DB7">
        <w:trPr>
          <w:trHeight w:val="205"/>
        </w:trPr>
        <w:tc>
          <w:tcPr>
            <w:tcW w:w="427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504844" w14:textId="77777777" w:rsidR="00B70DB7" w:rsidRPr="00E84424" w:rsidRDefault="00B70DB7" w:rsidP="00B70DB7">
            <w:pPr>
              <w:spacing w:line="256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E84424">
              <w:rPr>
                <w:rFonts w:ascii="Browallia New" w:hAnsi="Browallia New" w:cs="Browallia New"/>
                <w:sz w:val="26"/>
                <w:szCs w:val="26"/>
                <w:cs/>
              </w:rPr>
              <w:t>ที่ดิน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hideMark/>
          </w:tcPr>
          <w:p w14:paraId="14F114CC" w14:textId="3F80C4E8" w:rsidR="00B70DB7" w:rsidRPr="00E84424" w:rsidRDefault="00CF1017" w:rsidP="00B70DB7">
            <w:pPr>
              <w:spacing w:line="256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1017">
              <w:rPr>
                <w:rFonts w:ascii="Browallia New" w:hAnsi="Browallia New" w:cs="Browallia New"/>
                <w:sz w:val="26"/>
                <w:szCs w:val="26"/>
                <w:lang w:val="en-GB"/>
              </w:rPr>
              <w:t>411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B7A382" w14:textId="77777777" w:rsidR="00B70DB7" w:rsidRPr="00E84424" w:rsidRDefault="00B70DB7" w:rsidP="00B70DB7">
            <w:pPr>
              <w:spacing w:line="256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442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hideMark/>
          </w:tcPr>
          <w:p w14:paraId="4308A46B" w14:textId="3520B676" w:rsidR="00B70DB7" w:rsidRPr="00E84424" w:rsidRDefault="00CF1017" w:rsidP="00B70DB7">
            <w:pPr>
              <w:spacing w:line="256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1017">
              <w:rPr>
                <w:rFonts w:ascii="Browallia New" w:hAnsi="Browallia New" w:cs="Browallia New"/>
                <w:sz w:val="26"/>
                <w:szCs w:val="26"/>
                <w:lang w:val="en-GB"/>
              </w:rPr>
              <w:t>382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986FD1" w14:textId="77777777" w:rsidR="00B70DB7" w:rsidRPr="00E84424" w:rsidRDefault="00B70DB7" w:rsidP="00B70DB7">
            <w:pPr>
              <w:spacing w:line="256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442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B70DB7" w:rsidRPr="00E84424" w14:paraId="7B71EF68" w14:textId="77777777" w:rsidTr="00B70DB7">
        <w:trPr>
          <w:trHeight w:val="205"/>
        </w:trPr>
        <w:tc>
          <w:tcPr>
            <w:tcW w:w="427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AA11D5" w14:textId="77777777" w:rsidR="00B70DB7" w:rsidRPr="00E84424" w:rsidRDefault="00B70DB7" w:rsidP="00B70DB7">
            <w:pPr>
              <w:spacing w:line="256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E84424">
              <w:rPr>
                <w:rFonts w:ascii="Browallia New" w:hAnsi="Browallia New" w:cs="Browallia New"/>
                <w:sz w:val="26"/>
                <w:szCs w:val="26"/>
                <w:cs/>
              </w:rPr>
              <w:t>อาคาร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hideMark/>
          </w:tcPr>
          <w:p w14:paraId="577AEA80" w14:textId="6ED4FD81" w:rsidR="00B70DB7" w:rsidRPr="00E84424" w:rsidRDefault="00CF1017" w:rsidP="00B70DB7">
            <w:pPr>
              <w:spacing w:line="256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1017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830D57" w14:textId="77777777" w:rsidR="00B70DB7" w:rsidRPr="00E84424" w:rsidRDefault="00B70DB7" w:rsidP="00B70DB7">
            <w:pPr>
              <w:spacing w:line="256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442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hideMark/>
          </w:tcPr>
          <w:p w14:paraId="3BA3781B" w14:textId="36F011CE" w:rsidR="00B70DB7" w:rsidRPr="00E84424" w:rsidRDefault="00CF1017" w:rsidP="00B70DB7">
            <w:pPr>
              <w:spacing w:line="256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1017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4371D0" w14:textId="77777777" w:rsidR="00B70DB7" w:rsidRPr="00E84424" w:rsidRDefault="00B70DB7" w:rsidP="00B70DB7">
            <w:pPr>
              <w:spacing w:line="256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442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B70DB7" w:rsidRPr="00E84424" w14:paraId="0C33D38C" w14:textId="77777777" w:rsidTr="00B70DB7">
        <w:trPr>
          <w:trHeight w:val="205"/>
        </w:trPr>
        <w:tc>
          <w:tcPr>
            <w:tcW w:w="427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FA677C" w14:textId="77777777" w:rsidR="00B70DB7" w:rsidRPr="00E84424" w:rsidRDefault="00B70DB7" w:rsidP="00B70DB7">
            <w:pPr>
              <w:spacing w:line="256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E84424">
              <w:rPr>
                <w:rFonts w:ascii="Browallia New" w:hAnsi="Browallia New" w:cs="Browallia New"/>
                <w:sz w:val="26"/>
                <w:szCs w:val="26"/>
                <w:cs/>
              </w:rPr>
              <w:t>อุปกรณ์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hideMark/>
          </w:tcPr>
          <w:p w14:paraId="0D60DFE2" w14:textId="167988E3" w:rsidR="00B70DB7" w:rsidRPr="00E84424" w:rsidRDefault="00CF1017" w:rsidP="00B70DB7">
            <w:pPr>
              <w:spacing w:line="256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1017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79A0CA" w14:textId="77777777" w:rsidR="00B70DB7" w:rsidRPr="00E84424" w:rsidRDefault="00B70DB7" w:rsidP="00B70DB7">
            <w:pPr>
              <w:spacing w:line="256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442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hideMark/>
          </w:tcPr>
          <w:p w14:paraId="4D1A4E5B" w14:textId="431B5BF2" w:rsidR="00B70DB7" w:rsidRPr="00E84424" w:rsidRDefault="00CF1017" w:rsidP="00B70DB7">
            <w:pPr>
              <w:spacing w:line="256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1017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3CE542" w14:textId="77777777" w:rsidR="00B70DB7" w:rsidRPr="00E84424" w:rsidRDefault="00B70DB7" w:rsidP="00B70DB7">
            <w:pPr>
              <w:spacing w:line="256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442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B70DB7" w:rsidRPr="00E84424" w14:paraId="2C02F26F" w14:textId="77777777" w:rsidTr="00B70DB7">
        <w:trPr>
          <w:trHeight w:val="205"/>
        </w:trPr>
        <w:tc>
          <w:tcPr>
            <w:tcW w:w="427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4748AC" w14:textId="77777777" w:rsidR="00B70DB7" w:rsidRPr="00E84424" w:rsidRDefault="00B70DB7" w:rsidP="00B70DB7">
            <w:pPr>
              <w:spacing w:line="256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E84424">
              <w:rPr>
                <w:rFonts w:ascii="Browallia New" w:hAnsi="Browallia New" w:cs="Browallia New"/>
                <w:sz w:val="26"/>
                <w:szCs w:val="26"/>
                <w:cs/>
              </w:rPr>
              <w:t>เรือบรรทุกน้ำมันดิบ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hideMark/>
          </w:tcPr>
          <w:p w14:paraId="38BBCBC5" w14:textId="1631D3C3" w:rsidR="00B70DB7" w:rsidRPr="00E84424" w:rsidRDefault="00CF1017" w:rsidP="00B70DB7">
            <w:pPr>
              <w:spacing w:line="256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101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70DB7" w:rsidRPr="00E8442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1017">
              <w:rPr>
                <w:rFonts w:ascii="Browallia New" w:hAnsi="Browallia New" w:cs="Browallia New"/>
                <w:sz w:val="26"/>
                <w:szCs w:val="26"/>
                <w:lang w:val="en-GB"/>
              </w:rPr>
              <w:t>244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8523E1" w14:textId="77777777" w:rsidR="00B70DB7" w:rsidRPr="00E84424" w:rsidRDefault="00B70DB7" w:rsidP="00B70DB7">
            <w:pPr>
              <w:spacing w:line="256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442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hideMark/>
          </w:tcPr>
          <w:p w14:paraId="69BE2403" w14:textId="01AAF7B0" w:rsidR="00B70DB7" w:rsidRPr="00E84424" w:rsidRDefault="00CF1017" w:rsidP="00B70DB7">
            <w:pPr>
              <w:spacing w:line="256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101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70DB7" w:rsidRPr="00E8442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1017">
              <w:rPr>
                <w:rFonts w:ascii="Browallia New" w:hAnsi="Browallia New" w:cs="Browallia New"/>
                <w:sz w:val="26"/>
                <w:szCs w:val="26"/>
                <w:lang w:val="en-GB"/>
              </w:rPr>
              <w:t>244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78668D" w14:textId="77777777" w:rsidR="00B70DB7" w:rsidRPr="00E84424" w:rsidRDefault="00B70DB7" w:rsidP="00B70DB7">
            <w:pPr>
              <w:spacing w:line="256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442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B70DB7" w:rsidRPr="00E84424" w14:paraId="32513C2A" w14:textId="77777777" w:rsidTr="00B70DB7">
        <w:trPr>
          <w:trHeight w:val="205"/>
        </w:trPr>
        <w:tc>
          <w:tcPr>
            <w:tcW w:w="427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1B638B" w14:textId="77777777" w:rsidR="00B70DB7" w:rsidRPr="00E84424" w:rsidRDefault="00B70DB7" w:rsidP="00B70DB7">
            <w:pPr>
              <w:spacing w:line="256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E84424">
              <w:rPr>
                <w:rFonts w:ascii="Browallia New" w:hAnsi="Browallia New" w:cs="Browalli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1DC68F75" w14:textId="71D63391" w:rsidR="00B70DB7" w:rsidRPr="00E84424" w:rsidRDefault="00CF1017" w:rsidP="00B70DB7">
            <w:pPr>
              <w:spacing w:line="256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1017">
              <w:rPr>
                <w:rFonts w:ascii="Browallia New" w:hAnsi="Browallia New" w:cs="Browallia New"/>
                <w:sz w:val="26"/>
                <w:szCs w:val="26"/>
                <w:lang w:val="en-GB"/>
              </w:rPr>
              <w:t>45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57A4BAD" w14:textId="77777777" w:rsidR="00B70DB7" w:rsidRPr="00E84424" w:rsidRDefault="00B70DB7" w:rsidP="00B70DB7">
            <w:pPr>
              <w:spacing w:line="256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442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1FB61353" w14:textId="49B4E0D2" w:rsidR="00B70DB7" w:rsidRPr="00E84424" w:rsidRDefault="00CF1017" w:rsidP="00B70DB7">
            <w:pPr>
              <w:spacing w:line="256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1017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7102B13" w14:textId="77777777" w:rsidR="00B70DB7" w:rsidRPr="00E84424" w:rsidRDefault="00B70DB7" w:rsidP="00B70DB7">
            <w:pPr>
              <w:spacing w:line="256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442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B70DB7" w:rsidRPr="00E84424" w14:paraId="13D88786" w14:textId="77777777" w:rsidTr="00B70DB7">
        <w:trPr>
          <w:trHeight w:val="205"/>
        </w:trPr>
        <w:tc>
          <w:tcPr>
            <w:tcW w:w="427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7DDCF0" w14:textId="77777777" w:rsidR="00B70DB7" w:rsidRPr="00E84424" w:rsidRDefault="00B70DB7" w:rsidP="00B70DB7">
            <w:pPr>
              <w:spacing w:line="256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E84424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0491E08C" w14:textId="4D63DBA7" w:rsidR="00B70DB7" w:rsidRPr="00E84424" w:rsidRDefault="00CF1017" w:rsidP="00B70DB7">
            <w:pPr>
              <w:spacing w:line="256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101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70DB7" w:rsidRPr="00E8442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1017">
              <w:rPr>
                <w:rFonts w:ascii="Browallia New" w:hAnsi="Browallia New" w:cs="Browallia New"/>
                <w:sz w:val="26"/>
                <w:szCs w:val="26"/>
                <w:lang w:val="en-GB"/>
              </w:rPr>
              <w:t>749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B6009FD" w14:textId="77777777" w:rsidR="00B70DB7" w:rsidRPr="00E84424" w:rsidRDefault="00B70DB7" w:rsidP="00B70DB7">
            <w:pPr>
              <w:spacing w:line="256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442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5E6C126A" w14:textId="79B12EF4" w:rsidR="00B70DB7" w:rsidRPr="00E84424" w:rsidRDefault="00CF1017" w:rsidP="00B70DB7">
            <w:pPr>
              <w:spacing w:line="256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101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70DB7" w:rsidRPr="00E8442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1017">
              <w:rPr>
                <w:rFonts w:ascii="Browallia New" w:hAnsi="Browallia New" w:cs="Browallia New"/>
                <w:sz w:val="26"/>
                <w:szCs w:val="26"/>
                <w:lang w:val="en-GB"/>
              </w:rPr>
              <w:t>693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30B4EBC" w14:textId="77777777" w:rsidR="00B70DB7" w:rsidRPr="00E84424" w:rsidRDefault="00B70DB7" w:rsidP="00B70DB7">
            <w:pPr>
              <w:spacing w:line="256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442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B70DB7" w:rsidRPr="00783382" w14:paraId="0E99A135" w14:textId="77777777" w:rsidTr="00B70DB7">
        <w:trPr>
          <w:trHeight w:val="205"/>
        </w:trPr>
        <w:tc>
          <w:tcPr>
            <w:tcW w:w="4278" w:type="dxa"/>
            <w:tcBorders>
              <w:top w:val="nil"/>
              <w:left w:val="nil"/>
              <w:bottom w:val="nil"/>
              <w:right w:val="nil"/>
            </w:tcBorders>
          </w:tcPr>
          <w:p w14:paraId="74D3D1A7" w14:textId="77777777" w:rsidR="00B70DB7" w:rsidRPr="00783382" w:rsidRDefault="00B70DB7" w:rsidP="00B70DB7">
            <w:pPr>
              <w:spacing w:line="256" w:lineRule="auto"/>
              <w:ind w:left="-101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D1EF9C9" w14:textId="77777777" w:rsidR="00B70DB7" w:rsidRPr="00783382" w:rsidRDefault="00B70DB7" w:rsidP="00B70DB7">
            <w:pPr>
              <w:spacing w:line="256" w:lineRule="auto"/>
              <w:ind w:left="-40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bidi="ar-SA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861999E" w14:textId="77777777" w:rsidR="00B70DB7" w:rsidRPr="00783382" w:rsidRDefault="00B70DB7" w:rsidP="00B70DB7">
            <w:pPr>
              <w:spacing w:line="256" w:lineRule="auto"/>
              <w:ind w:left="-40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34F1724" w14:textId="77777777" w:rsidR="00B70DB7" w:rsidRPr="00783382" w:rsidRDefault="00B70DB7" w:rsidP="00B70DB7">
            <w:pPr>
              <w:spacing w:line="256" w:lineRule="auto"/>
              <w:ind w:left="-40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37AAA0" w14:textId="77777777" w:rsidR="00B70DB7" w:rsidRPr="00783382" w:rsidRDefault="00B70DB7" w:rsidP="00B70DB7">
            <w:pPr>
              <w:spacing w:line="256" w:lineRule="auto"/>
              <w:ind w:left="-40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B70DB7" w:rsidRPr="00E84424" w14:paraId="3E26F489" w14:textId="77777777" w:rsidTr="00B70DB7">
        <w:trPr>
          <w:trHeight w:val="205"/>
        </w:trPr>
        <w:tc>
          <w:tcPr>
            <w:tcW w:w="427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CA2301" w14:textId="77777777" w:rsidR="00B70DB7" w:rsidRPr="00E84424" w:rsidRDefault="00B70DB7" w:rsidP="00B70DB7">
            <w:pPr>
              <w:spacing w:line="256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E84424">
              <w:rPr>
                <w:rFonts w:ascii="Browallia New" w:hAnsi="Browallia New" w:cs="Browallia New"/>
                <w:sz w:val="26"/>
                <w:szCs w:val="26"/>
                <w:cs/>
              </w:rPr>
              <w:t>การเพิ่มขึ้นของสินทรัพย์สิทธิการใช้ระหว่างปี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03ADB269" w14:textId="5D584974" w:rsidR="00B70DB7" w:rsidRPr="00E84424" w:rsidRDefault="00CF1017" w:rsidP="00B70DB7">
            <w:pPr>
              <w:spacing w:line="256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1017">
              <w:rPr>
                <w:rFonts w:ascii="Browallia New" w:hAnsi="Browallia New" w:cs="Browallia New"/>
                <w:sz w:val="26"/>
                <w:szCs w:val="26"/>
                <w:lang w:val="en-GB"/>
              </w:rPr>
              <w:t>670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9A21FD7" w14:textId="77777777" w:rsidR="00B70DB7" w:rsidRPr="00E84424" w:rsidRDefault="00B70DB7" w:rsidP="00B70DB7">
            <w:pPr>
              <w:spacing w:line="256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442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1BAC4FB4" w14:textId="042603B5" w:rsidR="00B70DB7" w:rsidRPr="00E84424" w:rsidRDefault="00CF1017" w:rsidP="00B70DB7">
            <w:pPr>
              <w:spacing w:line="256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1017">
              <w:rPr>
                <w:rFonts w:ascii="Browallia New" w:hAnsi="Browallia New" w:cs="Browallia New"/>
                <w:sz w:val="26"/>
                <w:szCs w:val="26"/>
                <w:lang w:val="en-GB"/>
              </w:rPr>
              <w:t>498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C7A62A4" w14:textId="77777777" w:rsidR="00B70DB7" w:rsidRPr="00E84424" w:rsidRDefault="00B70DB7" w:rsidP="00B70DB7">
            <w:pPr>
              <w:spacing w:line="256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442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B70DB7" w:rsidRPr="00E84424" w14:paraId="6D1FDAF9" w14:textId="77777777" w:rsidTr="008D2ADB">
        <w:trPr>
          <w:trHeight w:val="205"/>
        </w:trPr>
        <w:tc>
          <w:tcPr>
            <w:tcW w:w="4278" w:type="dxa"/>
            <w:tcBorders>
              <w:top w:val="nil"/>
              <w:left w:val="nil"/>
              <w:bottom w:val="nil"/>
              <w:right w:val="nil"/>
            </w:tcBorders>
          </w:tcPr>
          <w:p w14:paraId="77800621" w14:textId="77777777" w:rsidR="00B70DB7" w:rsidRPr="00E84424" w:rsidRDefault="00B70DB7" w:rsidP="00B70DB7">
            <w:pPr>
              <w:spacing w:line="256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5782271" w14:textId="77777777" w:rsidR="00B70DB7" w:rsidRPr="00E84424" w:rsidRDefault="00B70DB7" w:rsidP="00B70DB7">
            <w:pPr>
              <w:spacing w:line="256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6CCE05AA" w14:textId="77777777" w:rsidR="00B70DB7" w:rsidRPr="00E84424" w:rsidRDefault="00B70DB7" w:rsidP="00B70DB7">
            <w:pPr>
              <w:spacing w:line="256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6BC48F0" w14:textId="77777777" w:rsidR="00B70DB7" w:rsidRPr="00E84424" w:rsidRDefault="00B70DB7" w:rsidP="00B70DB7">
            <w:pPr>
              <w:spacing w:line="256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7046F487" w14:textId="77777777" w:rsidR="00B70DB7" w:rsidRPr="00E84424" w:rsidRDefault="00B70DB7" w:rsidP="00B70DB7">
            <w:pPr>
              <w:spacing w:line="256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70DB7" w:rsidRPr="00E84424" w14:paraId="1C2EA9CC" w14:textId="77777777" w:rsidTr="008D2ADB">
        <w:trPr>
          <w:trHeight w:val="205"/>
        </w:trPr>
        <w:tc>
          <w:tcPr>
            <w:tcW w:w="4278" w:type="dxa"/>
            <w:tcBorders>
              <w:top w:val="nil"/>
              <w:left w:val="nil"/>
              <w:bottom w:val="nil"/>
              <w:right w:val="nil"/>
            </w:tcBorders>
          </w:tcPr>
          <w:p w14:paraId="7A206D14" w14:textId="77777777" w:rsidR="00B70DB7" w:rsidRPr="00E84424" w:rsidRDefault="00B70DB7" w:rsidP="00B70DB7">
            <w:pPr>
              <w:spacing w:line="256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E84424">
              <w:rPr>
                <w:rFonts w:ascii="Browallia New" w:hAnsi="Browallia New" w:cs="Browallia New"/>
                <w:sz w:val="26"/>
                <w:szCs w:val="26"/>
                <w:cs/>
              </w:rPr>
              <w:t>กระแสเงินสดจ่ายทั้งหมดของสัญญาเช่า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9058463" w14:textId="6073F6DF" w:rsidR="00B70DB7" w:rsidRPr="00E84424" w:rsidRDefault="00CF1017" w:rsidP="00B70DB7">
            <w:pPr>
              <w:spacing w:line="256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F101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D4CC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F1017">
              <w:rPr>
                <w:rFonts w:ascii="Browallia New" w:hAnsi="Browallia New" w:cs="Browallia New"/>
                <w:sz w:val="26"/>
                <w:szCs w:val="26"/>
                <w:lang w:val="en-GB"/>
              </w:rPr>
              <w:t>721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B4A7FF" w14:textId="77777777" w:rsidR="00B70DB7" w:rsidRPr="00E84424" w:rsidRDefault="00B70DB7" w:rsidP="00B70DB7">
            <w:pPr>
              <w:spacing w:line="256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442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49DE043" w14:textId="48E3D5EE" w:rsidR="00B70DB7" w:rsidRPr="00E84424" w:rsidRDefault="00CF1017" w:rsidP="00B70DB7">
            <w:pPr>
              <w:spacing w:line="256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101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D4CC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B62C0">
              <w:rPr>
                <w:rFonts w:ascii="Browallia New" w:hAnsi="Browallia New" w:cs="Browallia New"/>
                <w:sz w:val="26"/>
                <w:szCs w:val="26"/>
                <w:lang w:val="en-GB"/>
              </w:rPr>
              <w:t>707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B169A4" w14:textId="77777777" w:rsidR="00B70DB7" w:rsidRPr="00E84424" w:rsidRDefault="00B70DB7" w:rsidP="00B70DB7">
            <w:pPr>
              <w:spacing w:line="256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442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8D2ADB" w:rsidRPr="00783382" w14:paraId="3CA68D42" w14:textId="77777777" w:rsidTr="008D2ADB">
        <w:trPr>
          <w:trHeight w:val="205"/>
        </w:trPr>
        <w:tc>
          <w:tcPr>
            <w:tcW w:w="4278" w:type="dxa"/>
            <w:tcBorders>
              <w:top w:val="nil"/>
              <w:left w:val="nil"/>
              <w:bottom w:val="nil"/>
              <w:right w:val="nil"/>
            </w:tcBorders>
          </w:tcPr>
          <w:p w14:paraId="414DD150" w14:textId="77777777" w:rsidR="008D2ADB" w:rsidRPr="00783382" w:rsidRDefault="008D2ADB" w:rsidP="00B70DB7">
            <w:pPr>
              <w:spacing w:line="256" w:lineRule="auto"/>
              <w:ind w:left="-101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63CDA4" w14:textId="77777777" w:rsidR="008D2ADB" w:rsidRPr="00783382" w:rsidRDefault="008D2ADB" w:rsidP="00B70DB7">
            <w:pPr>
              <w:spacing w:line="256" w:lineRule="auto"/>
              <w:ind w:left="-4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4CD4F5C7" w14:textId="77777777" w:rsidR="008D2ADB" w:rsidRPr="00783382" w:rsidRDefault="008D2ADB" w:rsidP="00B70DB7">
            <w:pPr>
              <w:spacing w:line="256" w:lineRule="auto"/>
              <w:ind w:left="-40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0E5AE09" w14:textId="77777777" w:rsidR="008D2ADB" w:rsidRPr="00783382" w:rsidRDefault="008D2ADB" w:rsidP="00B70DB7">
            <w:pPr>
              <w:spacing w:line="256" w:lineRule="auto"/>
              <w:ind w:left="-40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26524179" w14:textId="77777777" w:rsidR="008D2ADB" w:rsidRPr="00783382" w:rsidRDefault="008D2ADB" w:rsidP="00B70DB7">
            <w:pPr>
              <w:spacing w:line="256" w:lineRule="auto"/>
              <w:ind w:left="-40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B70DB7" w:rsidRPr="00E84424" w14:paraId="1A3A54D5" w14:textId="77777777" w:rsidTr="008D2ADB">
        <w:trPr>
          <w:trHeight w:val="205"/>
        </w:trPr>
        <w:tc>
          <w:tcPr>
            <w:tcW w:w="4278" w:type="dxa"/>
            <w:tcBorders>
              <w:top w:val="nil"/>
              <w:left w:val="nil"/>
              <w:bottom w:val="nil"/>
              <w:right w:val="nil"/>
            </w:tcBorders>
          </w:tcPr>
          <w:p w14:paraId="4534BC31" w14:textId="77777777" w:rsidR="00B70DB7" w:rsidRPr="00E84424" w:rsidRDefault="00B70DB7" w:rsidP="00B70DB7">
            <w:pPr>
              <w:spacing w:line="256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84424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248FC7" w14:textId="3C67A57B" w:rsidR="00B70DB7" w:rsidRPr="00E84424" w:rsidRDefault="00CF1017" w:rsidP="00B70DB7">
            <w:pPr>
              <w:spacing w:line="256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F1017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7CAC6EF3" w14:textId="79DFF764" w:rsidR="00B70DB7" w:rsidRPr="00E84424" w:rsidRDefault="008D2ADB" w:rsidP="00B70DB7">
            <w:pPr>
              <w:spacing w:line="256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442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E29602D" w14:textId="6D01D28D" w:rsidR="00B70DB7" w:rsidRPr="00E84424" w:rsidRDefault="008D2ADB" w:rsidP="00B70DB7">
            <w:pPr>
              <w:spacing w:line="256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442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145BA0F3" w14:textId="79F74D13" w:rsidR="00B70DB7" w:rsidRPr="00E84424" w:rsidRDefault="008D2ADB" w:rsidP="00B70DB7">
            <w:pPr>
              <w:spacing w:line="256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442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B70DB7" w:rsidRPr="00E84424" w14:paraId="03EC0FAC" w14:textId="77777777" w:rsidTr="00B70DB7">
        <w:trPr>
          <w:trHeight w:val="205"/>
        </w:trPr>
        <w:tc>
          <w:tcPr>
            <w:tcW w:w="4278" w:type="dxa"/>
            <w:tcBorders>
              <w:top w:val="nil"/>
              <w:left w:val="nil"/>
              <w:bottom w:val="nil"/>
              <w:right w:val="nil"/>
            </w:tcBorders>
          </w:tcPr>
          <w:p w14:paraId="4AD53EF4" w14:textId="77777777" w:rsidR="00B70DB7" w:rsidRPr="00E84424" w:rsidRDefault="00B70DB7" w:rsidP="00B70DB7">
            <w:pPr>
              <w:spacing w:line="256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84424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ค่าใช้จ่ายที่เกี่ยวกับสัญญาเช่าซึ่งสินทรัพย์มีมูลค่าต่ำ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DCECBB" w14:textId="2EC20B27" w:rsidR="00B70DB7" w:rsidRPr="00E84424" w:rsidRDefault="00CF1017" w:rsidP="00B70DB7">
            <w:pPr>
              <w:spacing w:line="256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F1017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4372B6D2" w14:textId="2022B68F" w:rsidR="00B70DB7" w:rsidRPr="00E84424" w:rsidRDefault="008D2ADB" w:rsidP="00B70DB7">
            <w:pPr>
              <w:spacing w:line="256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442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2DC7DEB" w14:textId="604DFE7B" w:rsidR="00B70DB7" w:rsidRPr="00E84424" w:rsidRDefault="00CF1017" w:rsidP="00B70DB7">
            <w:pPr>
              <w:spacing w:line="256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1017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7FD75BDC" w14:textId="1F54DACC" w:rsidR="00B70DB7" w:rsidRPr="00E84424" w:rsidRDefault="008D2ADB" w:rsidP="00B70DB7">
            <w:pPr>
              <w:spacing w:line="256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442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B70DB7" w:rsidRPr="00E84424" w14:paraId="33E8810D" w14:textId="77777777" w:rsidTr="00B70DB7">
        <w:trPr>
          <w:trHeight w:val="205"/>
        </w:trPr>
        <w:tc>
          <w:tcPr>
            <w:tcW w:w="4278" w:type="dxa"/>
            <w:tcBorders>
              <w:top w:val="nil"/>
              <w:left w:val="nil"/>
              <w:bottom w:val="nil"/>
              <w:right w:val="nil"/>
            </w:tcBorders>
          </w:tcPr>
          <w:p w14:paraId="1A8F646C" w14:textId="77777777" w:rsidR="00B70DB7" w:rsidRPr="00E84424" w:rsidRDefault="00B70DB7" w:rsidP="00B70DB7">
            <w:pPr>
              <w:spacing w:line="256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84424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รายได้จากการให้เช่าช่วงสินทรัพย์สิทธิการใช้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A0C416E" w14:textId="39605F55" w:rsidR="00B70DB7" w:rsidRPr="00E84424" w:rsidRDefault="00CF1017" w:rsidP="00B70DB7">
            <w:pPr>
              <w:spacing w:line="256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F101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1336C34C" w14:textId="4F9B4E43" w:rsidR="00B70DB7" w:rsidRPr="00E84424" w:rsidRDefault="008D2ADB" w:rsidP="00B70DB7">
            <w:pPr>
              <w:spacing w:line="256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442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6EF0623" w14:textId="2BD37963" w:rsidR="00B70DB7" w:rsidRPr="00E84424" w:rsidRDefault="00CF1017" w:rsidP="00B70DB7">
            <w:pPr>
              <w:spacing w:line="256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1017">
              <w:rPr>
                <w:rFonts w:ascii="Browallia New" w:hAnsi="Browallia New" w:cs="Browallia New"/>
                <w:sz w:val="26"/>
                <w:szCs w:val="26"/>
                <w:lang w:val="en-GB"/>
              </w:rPr>
              <w:t>54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0ACB4A27" w14:textId="277F7485" w:rsidR="00B70DB7" w:rsidRPr="00E84424" w:rsidRDefault="008D2ADB" w:rsidP="00B70DB7">
            <w:pPr>
              <w:spacing w:line="256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442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6D95222B" w14:textId="466190C3" w:rsidR="006A100B" w:rsidRPr="00E84424" w:rsidRDefault="006A100B" w:rsidP="001D0F0B">
      <w:pPr>
        <w:rPr>
          <w:rFonts w:ascii="Browallia New" w:hAnsi="Browallia New" w:cs="Browallia New"/>
          <w:sz w:val="26"/>
          <w:szCs w:val="26"/>
        </w:rPr>
      </w:pPr>
    </w:p>
    <w:tbl>
      <w:tblPr>
        <w:tblStyle w:val="TableGrid"/>
        <w:tblW w:w="9461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93840" w:rsidRPr="00E84424" w14:paraId="083B8DAB" w14:textId="77777777" w:rsidTr="002F718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7A2B662" w14:textId="227DEB2F" w:rsidR="00993840" w:rsidRPr="00E84424" w:rsidRDefault="00CF1017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</w:pPr>
            <w:r w:rsidRPr="00CF101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22</w:t>
            </w:r>
            <w:r w:rsidR="00993840" w:rsidRPr="00E8442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ab/>
            </w:r>
            <w:r w:rsidR="00993840" w:rsidRPr="00E8442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  <w:t>ค่าความนิยม</w:t>
            </w:r>
          </w:p>
        </w:tc>
      </w:tr>
      <w:bookmarkEnd w:id="106"/>
    </w:tbl>
    <w:p w14:paraId="6FB69835" w14:textId="77777777" w:rsidR="00993840" w:rsidRPr="00783382" w:rsidRDefault="00993840" w:rsidP="00993840">
      <w:pPr>
        <w:spacing w:line="240" w:lineRule="auto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tbl>
      <w:tblPr>
        <w:tblW w:w="4994" w:type="pct"/>
        <w:tblLook w:val="04A0" w:firstRow="1" w:lastRow="0" w:firstColumn="1" w:lastColumn="0" w:noHBand="0" w:noVBand="1"/>
      </w:tblPr>
      <w:tblGrid>
        <w:gridCol w:w="6570"/>
        <w:gridCol w:w="1440"/>
        <w:gridCol w:w="1440"/>
      </w:tblGrid>
      <w:tr w:rsidR="00993840" w:rsidRPr="00E84424" w14:paraId="2FE7F1E4" w14:textId="77777777" w:rsidTr="002F7184">
        <w:trPr>
          <w:cantSplit/>
        </w:trPr>
        <w:tc>
          <w:tcPr>
            <w:tcW w:w="3476" w:type="pct"/>
          </w:tcPr>
          <w:p w14:paraId="4AFA2735" w14:textId="77777777" w:rsidR="00993840" w:rsidRPr="00E84424" w:rsidRDefault="00993840" w:rsidP="002F7184">
            <w:pPr>
              <w:spacing w:line="240" w:lineRule="auto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524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BF0321" w14:textId="77777777" w:rsidR="00993840" w:rsidRPr="00E84424" w:rsidRDefault="00993840" w:rsidP="002F7184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8442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993840" w:rsidRPr="00E84424" w14:paraId="61B6A2AF" w14:textId="77777777" w:rsidTr="002F7184">
        <w:trPr>
          <w:cantSplit/>
        </w:trPr>
        <w:tc>
          <w:tcPr>
            <w:tcW w:w="3476" w:type="pct"/>
          </w:tcPr>
          <w:p w14:paraId="703776B1" w14:textId="77777777" w:rsidR="00993840" w:rsidRPr="00E84424" w:rsidRDefault="00993840" w:rsidP="002F7184">
            <w:pPr>
              <w:spacing w:line="240" w:lineRule="auto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vAlign w:val="bottom"/>
            <w:hideMark/>
          </w:tcPr>
          <w:p w14:paraId="1AD14D5A" w14:textId="50AEE8AF" w:rsidR="00993840" w:rsidRPr="00E84424" w:rsidRDefault="00993840" w:rsidP="002F718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8442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พ.ศ.</w:t>
            </w:r>
            <w:r w:rsidRPr="00E84424">
              <w:rPr>
                <w:rFonts w:ascii="Browallia New" w:hAnsi="Browallia New" w:cs="Browallia New"/>
                <w:b/>
                <w:bCs/>
                <w:color w:val="7030A0"/>
                <w:sz w:val="26"/>
                <w:szCs w:val="26"/>
                <w:cs/>
              </w:rPr>
              <w:t xml:space="preserve"> </w:t>
            </w:r>
            <w:r w:rsidR="00CF1017" w:rsidRPr="00CF101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762" w:type="pct"/>
            <w:tcBorders>
              <w:top w:val="single" w:sz="4" w:space="0" w:color="auto"/>
            </w:tcBorders>
            <w:vAlign w:val="bottom"/>
            <w:hideMark/>
          </w:tcPr>
          <w:p w14:paraId="6A9142A5" w14:textId="58215EA7" w:rsidR="00993840" w:rsidRPr="00E84424" w:rsidRDefault="00993840" w:rsidP="002F718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8442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พ.ศ.</w:t>
            </w:r>
            <w:r w:rsidRPr="00E84424">
              <w:rPr>
                <w:rFonts w:ascii="Browallia New" w:hAnsi="Browallia New" w:cs="Browallia New"/>
                <w:b/>
                <w:bCs/>
                <w:color w:val="7030A0"/>
                <w:sz w:val="26"/>
                <w:szCs w:val="26"/>
                <w:cs/>
              </w:rPr>
              <w:t xml:space="preserve"> </w:t>
            </w:r>
            <w:r w:rsidR="00CF1017" w:rsidRPr="00CF101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993840" w:rsidRPr="00E84424" w14:paraId="6FB43EED" w14:textId="77777777" w:rsidTr="002F7184">
        <w:trPr>
          <w:cantSplit/>
        </w:trPr>
        <w:tc>
          <w:tcPr>
            <w:tcW w:w="3476" w:type="pct"/>
          </w:tcPr>
          <w:p w14:paraId="368BFF3F" w14:textId="77777777" w:rsidR="00993840" w:rsidRPr="00E84424" w:rsidRDefault="00993840" w:rsidP="002F7184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62" w:type="pct"/>
            <w:tcBorders>
              <w:bottom w:val="single" w:sz="4" w:space="0" w:color="auto"/>
            </w:tcBorders>
            <w:vAlign w:val="bottom"/>
            <w:hideMark/>
          </w:tcPr>
          <w:p w14:paraId="33CBEE67" w14:textId="77777777" w:rsidR="00993840" w:rsidRPr="00E84424" w:rsidRDefault="00993840" w:rsidP="002F718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8442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vAlign w:val="bottom"/>
            <w:hideMark/>
          </w:tcPr>
          <w:p w14:paraId="3185A914" w14:textId="77777777" w:rsidR="00993840" w:rsidRPr="00E84424" w:rsidRDefault="00993840" w:rsidP="002F718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8442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993840" w:rsidRPr="00783382" w14:paraId="678A6A8F" w14:textId="77777777" w:rsidTr="002F7184">
        <w:trPr>
          <w:cantSplit/>
        </w:trPr>
        <w:tc>
          <w:tcPr>
            <w:tcW w:w="3476" w:type="pct"/>
          </w:tcPr>
          <w:p w14:paraId="70DF020E" w14:textId="77777777" w:rsidR="00993840" w:rsidRPr="00783382" w:rsidRDefault="00993840" w:rsidP="002F7184">
            <w:pPr>
              <w:spacing w:line="240" w:lineRule="auto"/>
              <w:ind w:left="-101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FAFAFA"/>
          </w:tcPr>
          <w:p w14:paraId="365ECBF2" w14:textId="77777777" w:rsidR="00993840" w:rsidRPr="00783382" w:rsidRDefault="00993840" w:rsidP="002F7184">
            <w:pPr>
              <w:spacing w:line="240" w:lineRule="auto"/>
              <w:ind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</w:tcPr>
          <w:p w14:paraId="6DC2DC4D" w14:textId="77777777" w:rsidR="00993840" w:rsidRPr="00783382" w:rsidRDefault="00993840" w:rsidP="002F7184">
            <w:pPr>
              <w:spacing w:line="240" w:lineRule="auto"/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993840" w:rsidRPr="00E84424" w14:paraId="6EA87E3D" w14:textId="77777777" w:rsidTr="002F7184">
        <w:trPr>
          <w:cantSplit/>
        </w:trPr>
        <w:tc>
          <w:tcPr>
            <w:tcW w:w="3476" w:type="pct"/>
          </w:tcPr>
          <w:p w14:paraId="4426E211" w14:textId="73881528" w:rsidR="00993840" w:rsidRPr="00E84424" w:rsidRDefault="00993840" w:rsidP="002F7184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8442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CF1017" w:rsidRPr="00CF101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E8442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E8442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มกราคม</w:t>
            </w:r>
          </w:p>
        </w:tc>
        <w:tc>
          <w:tcPr>
            <w:tcW w:w="762" w:type="pct"/>
            <w:shd w:val="clear" w:color="auto" w:fill="FAFAFA"/>
          </w:tcPr>
          <w:p w14:paraId="22BB7228" w14:textId="77777777" w:rsidR="00993840" w:rsidRPr="00E84424" w:rsidRDefault="00993840" w:rsidP="002F718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62" w:type="pct"/>
          </w:tcPr>
          <w:p w14:paraId="0C17230E" w14:textId="77777777" w:rsidR="00993840" w:rsidRPr="00E84424" w:rsidRDefault="00993840" w:rsidP="002F718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93840" w:rsidRPr="00E84424" w14:paraId="168155F5" w14:textId="77777777" w:rsidTr="002F7184">
        <w:trPr>
          <w:cantSplit/>
        </w:trPr>
        <w:tc>
          <w:tcPr>
            <w:tcW w:w="3476" w:type="pct"/>
          </w:tcPr>
          <w:p w14:paraId="50FFE62A" w14:textId="77777777" w:rsidR="00993840" w:rsidRPr="00E84424" w:rsidRDefault="00993840" w:rsidP="002F7184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8442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ราคาทุน</w:t>
            </w:r>
          </w:p>
        </w:tc>
        <w:tc>
          <w:tcPr>
            <w:tcW w:w="762" w:type="pct"/>
            <w:shd w:val="clear" w:color="auto" w:fill="FAFAFA"/>
          </w:tcPr>
          <w:p w14:paraId="042DCAC7" w14:textId="7DBF95C3" w:rsidR="00993840" w:rsidRPr="00E84424" w:rsidRDefault="00CF1017" w:rsidP="002F718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F1017">
              <w:rPr>
                <w:rFonts w:ascii="Browallia New" w:hAnsi="Browallia New" w:cs="Browallia New"/>
                <w:sz w:val="26"/>
                <w:szCs w:val="26"/>
                <w:lang w:val="en-GB"/>
              </w:rPr>
              <w:t>765</w:t>
            </w:r>
          </w:p>
        </w:tc>
        <w:tc>
          <w:tcPr>
            <w:tcW w:w="762" w:type="pct"/>
          </w:tcPr>
          <w:p w14:paraId="6BC8EEE2" w14:textId="4E52794D" w:rsidR="00993840" w:rsidRPr="00E84424" w:rsidRDefault="00CF1017" w:rsidP="002F718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F1017">
              <w:rPr>
                <w:rFonts w:ascii="Browallia New" w:hAnsi="Browallia New" w:cs="Browallia New"/>
                <w:sz w:val="26"/>
                <w:szCs w:val="26"/>
                <w:lang w:val="en-GB"/>
              </w:rPr>
              <w:t>790</w:t>
            </w:r>
          </w:p>
        </w:tc>
      </w:tr>
      <w:tr w:rsidR="00993840" w:rsidRPr="00E84424" w14:paraId="1EB456B3" w14:textId="77777777" w:rsidTr="002F7184">
        <w:trPr>
          <w:cantSplit/>
        </w:trPr>
        <w:tc>
          <w:tcPr>
            <w:tcW w:w="3476" w:type="pct"/>
          </w:tcPr>
          <w:p w14:paraId="7ACB433C" w14:textId="77777777" w:rsidR="00993840" w:rsidRPr="00E84424" w:rsidRDefault="00993840" w:rsidP="002F7184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84424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 สุทธิ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2DF4D94" w14:textId="30DAE0D9" w:rsidR="00993840" w:rsidRPr="00E84424" w:rsidRDefault="00CF1017" w:rsidP="002F718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1017">
              <w:rPr>
                <w:rFonts w:ascii="Browallia New" w:hAnsi="Browallia New" w:cs="Browallia New"/>
                <w:sz w:val="26"/>
                <w:szCs w:val="26"/>
                <w:lang w:val="en-GB"/>
              </w:rPr>
              <w:t>765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</w:tcPr>
          <w:p w14:paraId="2BB01F7A" w14:textId="3C56E3A6" w:rsidR="00993840" w:rsidRPr="00E84424" w:rsidRDefault="00CF1017" w:rsidP="002F718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1017">
              <w:rPr>
                <w:rFonts w:ascii="Browallia New" w:hAnsi="Browallia New" w:cs="Browallia New"/>
                <w:sz w:val="26"/>
                <w:szCs w:val="26"/>
                <w:lang w:val="en-GB"/>
              </w:rPr>
              <w:t>790</w:t>
            </w:r>
          </w:p>
        </w:tc>
      </w:tr>
      <w:tr w:rsidR="00993840" w:rsidRPr="00783382" w14:paraId="58AC05F4" w14:textId="77777777" w:rsidTr="002F7184">
        <w:trPr>
          <w:cantSplit/>
        </w:trPr>
        <w:tc>
          <w:tcPr>
            <w:tcW w:w="3476" w:type="pct"/>
          </w:tcPr>
          <w:p w14:paraId="076EE088" w14:textId="77777777" w:rsidR="00993840" w:rsidRPr="00783382" w:rsidRDefault="00993840" w:rsidP="002F7184">
            <w:pPr>
              <w:spacing w:line="240" w:lineRule="auto"/>
              <w:ind w:left="-101"/>
              <w:rPr>
                <w:rFonts w:ascii="Browallia New" w:hAnsi="Browallia New" w:cs="Browallia New"/>
                <w:sz w:val="20"/>
                <w:szCs w:val="20"/>
                <w:u w:val="single"/>
                <w:cs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FAFAFA"/>
          </w:tcPr>
          <w:p w14:paraId="43A86A2B" w14:textId="77777777" w:rsidR="00993840" w:rsidRPr="00783382" w:rsidRDefault="00993840" w:rsidP="002F718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</w:tcPr>
          <w:p w14:paraId="2EFDC645" w14:textId="77777777" w:rsidR="00993840" w:rsidRPr="00783382" w:rsidRDefault="00993840" w:rsidP="002F7184">
            <w:pPr>
              <w:spacing w:line="240" w:lineRule="auto"/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993840" w:rsidRPr="00E84424" w14:paraId="3710BC3B" w14:textId="77777777" w:rsidTr="002F7184">
        <w:trPr>
          <w:cantSplit/>
        </w:trPr>
        <w:tc>
          <w:tcPr>
            <w:tcW w:w="3476" w:type="pct"/>
          </w:tcPr>
          <w:p w14:paraId="5A6D4704" w14:textId="543E8C00" w:rsidR="00993840" w:rsidRPr="00E84424" w:rsidRDefault="00993840" w:rsidP="002F7184">
            <w:pPr>
              <w:spacing w:line="240" w:lineRule="auto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8442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CF1017" w:rsidRPr="00CF101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E8442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E8442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762" w:type="pct"/>
            <w:shd w:val="clear" w:color="auto" w:fill="FAFAFA"/>
          </w:tcPr>
          <w:p w14:paraId="2D4A5B71" w14:textId="77777777" w:rsidR="00993840" w:rsidRPr="00E84424" w:rsidRDefault="00993840" w:rsidP="002F718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62" w:type="pct"/>
          </w:tcPr>
          <w:p w14:paraId="18A2C29D" w14:textId="77777777" w:rsidR="00993840" w:rsidRPr="00E84424" w:rsidRDefault="00993840" w:rsidP="002F7184">
            <w:pPr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93840" w:rsidRPr="00E84424" w14:paraId="122F09A9" w14:textId="77777777" w:rsidTr="002F7184">
        <w:trPr>
          <w:cantSplit/>
        </w:trPr>
        <w:tc>
          <w:tcPr>
            <w:tcW w:w="3476" w:type="pct"/>
          </w:tcPr>
          <w:p w14:paraId="1811E9F2" w14:textId="77777777" w:rsidR="00993840" w:rsidRPr="00E84424" w:rsidRDefault="00993840" w:rsidP="002F7184">
            <w:pPr>
              <w:tabs>
                <w:tab w:val="clear" w:pos="227"/>
                <w:tab w:val="left" w:pos="0"/>
              </w:tabs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E84424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ราคาตามบัญชีต้นปี สุทธิ</w:t>
            </w:r>
          </w:p>
        </w:tc>
        <w:tc>
          <w:tcPr>
            <w:tcW w:w="762" w:type="pct"/>
            <w:shd w:val="clear" w:color="auto" w:fill="FAFAFA"/>
          </w:tcPr>
          <w:p w14:paraId="02489979" w14:textId="41404BBC" w:rsidR="00993840" w:rsidRPr="00E84424" w:rsidRDefault="00CF1017" w:rsidP="002F718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1017">
              <w:rPr>
                <w:rFonts w:ascii="Browallia New" w:hAnsi="Browallia New" w:cs="Browallia New"/>
                <w:sz w:val="26"/>
                <w:szCs w:val="26"/>
                <w:lang w:val="en-GB"/>
              </w:rPr>
              <w:t>765</w:t>
            </w:r>
          </w:p>
        </w:tc>
        <w:tc>
          <w:tcPr>
            <w:tcW w:w="762" w:type="pct"/>
          </w:tcPr>
          <w:p w14:paraId="36345F0B" w14:textId="70A0133C" w:rsidR="00993840" w:rsidRPr="00E84424" w:rsidRDefault="00CF1017" w:rsidP="002F718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1017">
              <w:rPr>
                <w:rFonts w:ascii="Browallia New" w:hAnsi="Browallia New" w:cs="Browallia New"/>
                <w:sz w:val="26"/>
                <w:szCs w:val="26"/>
                <w:lang w:val="en-GB"/>
              </w:rPr>
              <w:t>790</w:t>
            </w:r>
          </w:p>
        </w:tc>
      </w:tr>
      <w:tr w:rsidR="00993840" w:rsidRPr="00E84424" w14:paraId="084A763E" w14:textId="77777777" w:rsidTr="002F7184">
        <w:trPr>
          <w:cantSplit/>
        </w:trPr>
        <w:tc>
          <w:tcPr>
            <w:tcW w:w="3476" w:type="pct"/>
          </w:tcPr>
          <w:p w14:paraId="319248A6" w14:textId="132C2E66" w:rsidR="00993840" w:rsidRPr="00E84424" w:rsidRDefault="00993840" w:rsidP="002F7184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8442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เพิ่มขึ้นจากการรวมธุรกิจ (หมายเหตุฯ ข้อ </w:t>
            </w:r>
            <w:r w:rsidR="00CF1017" w:rsidRPr="00CF1017">
              <w:rPr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  <w:r w:rsidRPr="00E8442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) </w:t>
            </w:r>
          </w:p>
        </w:tc>
        <w:tc>
          <w:tcPr>
            <w:tcW w:w="762" w:type="pct"/>
            <w:shd w:val="clear" w:color="auto" w:fill="FAFAFA"/>
          </w:tcPr>
          <w:p w14:paraId="53F9E13E" w14:textId="21786C32" w:rsidR="00993840" w:rsidRPr="00E84424" w:rsidRDefault="00A13CA3" w:rsidP="002F718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442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62" w:type="pct"/>
          </w:tcPr>
          <w:p w14:paraId="3442F8AB" w14:textId="1D240F2D" w:rsidR="00993840" w:rsidRPr="00E84424" w:rsidRDefault="00CF1017" w:rsidP="002F718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1017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</w:p>
        </w:tc>
      </w:tr>
      <w:tr w:rsidR="00993840" w:rsidRPr="00E84424" w14:paraId="1B382C02" w14:textId="77777777" w:rsidTr="002F7184">
        <w:trPr>
          <w:cantSplit/>
        </w:trPr>
        <w:tc>
          <w:tcPr>
            <w:tcW w:w="3476" w:type="pct"/>
          </w:tcPr>
          <w:p w14:paraId="2BA6CBE4" w14:textId="77777777" w:rsidR="00993840" w:rsidRPr="00E84424" w:rsidRDefault="00993840" w:rsidP="002F7184">
            <w:pPr>
              <w:spacing w:line="240" w:lineRule="auto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84424">
              <w:rPr>
                <w:rFonts w:ascii="Browallia New" w:hAnsi="Browallia New" w:cs="Browallia New"/>
                <w:sz w:val="26"/>
                <w:szCs w:val="26"/>
                <w:cs/>
              </w:rPr>
              <w:t>ผลต่างจากอัตราแลกเปลี่ยน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FAFAFA"/>
          </w:tcPr>
          <w:p w14:paraId="38E8B97A" w14:textId="18333D8A" w:rsidR="00993840" w:rsidRPr="00E84424" w:rsidRDefault="00A13CA3" w:rsidP="002F718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8442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F1017" w:rsidRPr="00CF101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E8442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62" w:type="pct"/>
            <w:tcBorders>
              <w:bottom w:val="single" w:sz="4" w:space="0" w:color="auto"/>
            </w:tcBorders>
          </w:tcPr>
          <w:p w14:paraId="53205A61" w14:textId="4D887FF2" w:rsidR="00993840" w:rsidRPr="00E84424" w:rsidRDefault="00993840" w:rsidP="002F718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442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F1017" w:rsidRPr="00CF1017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  <w:r w:rsidRPr="00E8442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993840" w:rsidRPr="00E84424" w14:paraId="6259FEF0" w14:textId="77777777" w:rsidTr="002F7184">
        <w:trPr>
          <w:cantSplit/>
        </w:trPr>
        <w:tc>
          <w:tcPr>
            <w:tcW w:w="3476" w:type="pct"/>
          </w:tcPr>
          <w:p w14:paraId="54FD0A5D" w14:textId="77777777" w:rsidR="00993840" w:rsidRPr="00E84424" w:rsidRDefault="00993840" w:rsidP="002F7184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E84424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ราคาตามบัญชีปลายปี สุทธิ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A837020" w14:textId="4B88C803" w:rsidR="00993840" w:rsidRPr="00E84424" w:rsidRDefault="00CF1017" w:rsidP="002F718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1017">
              <w:rPr>
                <w:rFonts w:ascii="Browallia New" w:hAnsi="Browallia New" w:cs="Browallia New"/>
                <w:sz w:val="26"/>
                <w:szCs w:val="26"/>
                <w:lang w:val="en-GB"/>
              </w:rPr>
              <w:t>764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</w:tcPr>
          <w:p w14:paraId="6F712309" w14:textId="6A76DED6" w:rsidR="00993840" w:rsidRPr="00E84424" w:rsidRDefault="00CF1017" w:rsidP="002F718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1017">
              <w:rPr>
                <w:rFonts w:ascii="Browallia New" w:hAnsi="Browallia New" w:cs="Browallia New"/>
                <w:sz w:val="26"/>
                <w:szCs w:val="26"/>
                <w:lang w:val="en-GB"/>
              </w:rPr>
              <w:t>765</w:t>
            </w:r>
          </w:p>
        </w:tc>
      </w:tr>
      <w:tr w:rsidR="00993840" w:rsidRPr="00783382" w14:paraId="4063E457" w14:textId="77777777" w:rsidTr="002F7184">
        <w:trPr>
          <w:cantSplit/>
        </w:trPr>
        <w:tc>
          <w:tcPr>
            <w:tcW w:w="3476" w:type="pct"/>
          </w:tcPr>
          <w:p w14:paraId="319621F8" w14:textId="77777777" w:rsidR="00993840" w:rsidRPr="00783382" w:rsidRDefault="00993840" w:rsidP="002F7184">
            <w:pPr>
              <w:spacing w:line="240" w:lineRule="auto"/>
              <w:ind w:left="-101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FAFAFA"/>
          </w:tcPr>
          <w:p w14:paraId="67A1E655" w14:textId="77777777" w:rsidR="00993840" w:rsidRPr="00783382" w:rsidRDefault="00993840" w:rsidP="002F718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</w:tcPr>
          <w:p w14:paraId="490E3068" w14:textId="77777777" w:rsidR="00993840" w:rsidRPr="00783382" w:rsidRDefault="00993840" w:rsidP="002F718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993840" w:rsidRPr="00E84424" w14:paraId="2DCBD8C1" w14:textId="77777777" w:rsidTr="002F7184">
        <w:trPr>
          <w:cantSplit/>
        </w:trPr>
        <w:tc>
          <w:tcPr>
            <w:tcW w:w="3476" w:type="pct"/>
          </w:tcPr>
          <w:p w14:paraId="533BC049" w14:textId="29A44E3B" w:rsidR="00993840" w:rsidRPr="00E84424" w:rsidRDefault="00993840" w:rsidP="002F7184">
            <w:pPr>
              <w:spacing w:line="240" w:lineRule="auto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8442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CF1017" w:rsidRPr="00CF101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E8442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E8442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ธันวาคม </w:t>
            </w:r>
          </w:p>
        </w:tc>
        <w:tc>
          <w:tcPr>
            <w:tcW w:w="762" w:type="pct"/>
            <w:shd w:val="clear" w:color="auto" w:fill="FAFAFA"/>
          </w:tcPr>
          <w:p w14:paraId="364C92D4" w14:textId="77777777" w:rsidR="00993840" w:rsidRPr="00E84424" w:rsidRDefault="00993840" w:rsidP="002F718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62" w:type="pct"/>
          </w:tcPr>
          <w:p w14:paraId="32A98E7B" w14:textId="77777777" w:rsidR="00993840" w:rsidRPr="00E84424" w:rsidRDefault="00993840" w:rsidP="002F718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93840" w:rsidRPr="00E84424" w14:paraId="2FAC2B12" w14:textId="77777777" w:rsidTr="002F7184">
        <w:trPr>
          <w:cantSplit/>
        </w:trPr>
        <w:tc>
          <w:tcPr>
            <w:tcW w:w="3476" w:type="pct"/>
          </w:tcPr>
          <w:p w14:paraId="00473650" w14:textId="77777777" w:rsidR="00993840" w:rsidRPr="00E84424" w:rsidRDefault="00993840" w:rsidP="002F7184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E8442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ราคาทุน</w:t>
            </w:r>
          </w:p>
        </w:tc>
        <w:tc>
          <w:tcPr>
            <w:tcW w:w="762" w:type="pct"/>
            <w:shd w:val="clear" w:color="auto" w:fill="FAFAFA"/>
          </w:tcPr>
          <w:p w14:paraId="46FB5881" w14:textId="25D21647" w:rsidR="00993840" w:rsidRPr="00E84424" w:rsidRDefault="00CF1017" w:rsidP="002F718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1017">
              <w:rPr>
                <w:rFonts w:ascii="Browallia New" w:hAnsi="Browallia New" w:cs="Browallia New"/>
                <w:sz w:val="26"/>
                <w:szCs w:val="26"/>
                <w:lang w:val="en-GB"/>
              </w:rPr>
              <w:t>764</w:t>
            </w:r>
          </w:p>
        </w:tc>
        <w:tc>
          <w:tcPr>
            <w:tcW w:w="762" w:type="pct"/>
          </w:tcPr>
          <w:p w14:paraId="337F249B" w14:textId="23CEDA26" w:rsidR="00993840" w:rsidRPr="00E84424" w:rsidRDefault="00CF1017" w:rsidP="002F718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1017">
              <w:rPr>
                <w:rFonts w:ascii="Browallia New" w:hAnsi="Browallia New" w:cs="Browallia New"/>
                <w:sz w:val="26"/>
                <w:szCs w:val="26"/>
                <w:lang w:val="en-GB"/>
              </w:rPr>
              <w:t>765</w:t>
            </w:r>
          </w:p>
        </w:tc>
      </w:tr>
      <w:tr w:rsidR="00993840" w:rsidRPr="00E84424" w14:paraId="7A492F1C" w14:textId="77777777" w:rsidTr="002F7184">
        <w:trPr>
          <w:cantSplit/>
        </w:trPr>
        <w:tc>
          <w:tcPr>
            <w:tcW w:w="3476" w:type="pct"/>
          </w:tcPr>
          <w:p w14:paraId="7AFD266E" w14:textId="77777777" w:rsidR="00993840" w:rsidRPr="00E84424" w:rsidRDefault="00993840" w:rsidP="002F7184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84424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 สุทธิ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CB84272" w14:textId="28C01891" w:rsidR="00993840" w:rsidRPr="00E84424" w:rsidRDefault="00CF1017" w:rsidP="002F718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1017">
              <w:rPr>
                <w:rFonts w:ascii="Browallia New" w:hAnsi="Browallia New" w:cs="Browallia New"/>
                <w:sz w:val="26"/>
                <w:szCs w:val="26"/>
                <w:lang w:val="en-GB"/>
              </w:rPr>
              <w:t>764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</w:tcPr>
          <w:p w14:paraId="23D9EC41" w14:textId="5058BF74" w:rsidR="00993840" w:rsidRPr="00E84424" w:rsidRDefault="00CF1017" w:rsidP="002F718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1017">
              <w:rPr>
                <w:rFonts w:ascii="Browallia New" w:hAnsi="Browallia New" w:cs="Browallia New"/>
                <w:sz w:val="26"/>
                <w:szCs w:val="26"/>
                <w:lang w:val="en-GB"/>
              </w:rPr>
              <w:t>765</w:t>
            </w:r>
          </w:p>
        </w:tc>
      </w:tr>
    </w:tbl>
    <w:p w14:paraId="1DDAF56B" w14:textId="77777777" w:rsidR="00993840" w:rsidRPr="00E84424" w:rsidRDefault="00993840" w:rsidP="00993840">
      <w:pPr>
        <w:spacing w:line="240" w:lineRule="auto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8291A0F" w14:textId="77777777" w:rsidR="00993840" w:rsidRPr="00E84424" w:rsidRDefault="00993840" w:rsidP="00993840">
      <w:pPr>
        <w:spacing w:line="240" w:lineRule="auto"/>
        <w:ind w:left="14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  <w:r w:rsidRPr="00E84424">
        <w:rPr>
          <w:rFonts w:ascii="Browallia New" w:eastAsia="Arial Unicode MS" w:hAnsi="Browallia New" w:cs="Browallia New"/>
          <w:sz w:val="26"/>
          <w:szCs w:val="26"/>
          <w:cs/>
        </w:rPr>
        <w:t>ค่า</w:t>
      </w:r>
      <w:r w:rsidRPr="00E84424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ความนิยมได้ถูกปันส่วนให้แก่หน่วยสินทรัพย์ที่ก่อให้เกิดเงินสด </w:t>
      </w:r>
      <w:r w:rsidRPr="00E84424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(CGU) </w:t>
      </w:r>
      <w:r w:rsidRPr="00E84424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ที่กำหนดตามส่วนงานธุรกิจ ซึ่งได้แก่ส่วนงานธุรกิจสารทำละลาย </w:t>
      </w:r>
    </w:p>
    <w:p w14:paraId="5ED38054" w14:textId="77777777" w:rsidR="00993840" w:rsidRPr="00E84424" w:rsidRDefault="00993840" w:rsidP="00993840">
      <w:pPr>
        <w:spacing w:line="240" w:lineRule="auto"/>
        <w:ind w:left="14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2EEF60C" w14:textId="77777777" w:rsidR="00993840" w:rsidRPr="00E84424" w:rsidRDefault="00993840" w:rsidP="009938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4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E8442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การทดสอบการด้อยค่าของค่าความนิยม</w:t>
      </w:r>
    </w:p>
    <w:p w14:paraId="54621AE7" w14:textId="77777777" w:rsidR="00993840" w:rsidRPr="00E84424" w:rsidRDefault="00993840" w:rsidP="00993840">
      <w:pPr>
        <w:spacing w:line="240" w:lineRule="auto"/>
        <w:ind w:left="14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14:paraId="52AEE32A" w14:textId="48ACEB25" w:rsidR="00993840" w:rsidRPr="00E84424" w:rsidRDefault="00993840" w:rsidP="009938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4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84424">
        <w:rPr>
          <w:rFonts w:ascii="Browallia New" w:eastAsia="Arial Unicode MS" w:hAnsi="Browallia New" w:cs="Browallia New"/>
          <w:sz w:val="26"/>
          <w:szCs w:val="26"/>
          <w:cs/>
        </w:rPr>
        <w:t xml:space="preserve">มูลค่าที่จะได้รับคืนมาจากมูลค่าจากการใช้ ซึ่งประมาณจากการคิดลดกระแสเงินสดที่คาดว่าจะได้รับในอนาคตจากการใช้หน่วยสินทรัพย์ที่ก่อให้เกิดเงินสดนั้น ซึ่งอ้างอิงจากงบประมาณทางการเงินครอบคลุมระยะเวลา </w:t>
      </w:r>
      <w:r w:rsidR="00CF1017" w:rsidRPr="00CF1017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E8442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8442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ปี ซึ่งได้รับอนุมัติจากผู้บริหาร </w:t>
      </w:r>
      <w:r w:rsidRPr="00E84424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E84424">
        <w:rPr>
          <w:rFonts w:ascii="Browallia New" w:eastAsia="Arial Unicode MS" w:hAnsi="Browallia New" w:cs="Browallia New"/>
          <w:sz w:val="26"/>
          <w:szCs w:val="26"/>
          <w:cs/>
        </w:rPr>
        <w:t>โดยกระแสเงินสดดังกล่าวได้มาจากกำไรก่อนหักดอกเบี้ย ภาษีเงินได้นิติบุคคล ค่าเสื่อมราคา และค่าตัดจำหน่าย (</w:t>
      </w:r>
      <w:r w:rsidRPr="00E84424">
        <w:rPr>
          <w:rFonts w:ascii="Browallia New" w:eastAsia="Arial Unicode MS" w:hAnsi="Browallia New" w:cs="Browallia New"/>
          <w:sz w:val="26"/>
          <w:szCs w:val="26"/>
        </w:rPr>
        <w:t xml:space="preserve">EBITDA) </w:t>
      </w:r>
      <w:r w:rsidRPr="00E84424">
        <w:rPr>
          <w:rFonts w:ascii="Browallia New" w:eastAsia="Arial Unicode MS" w:hAnsi="Browallia New" w:cs="Browallia New"/>
          <w:sz w:val="26"/>
          <w:szCs w:val="26"/>
        </w:rPr>
        <w:br/>
      </w:r>
      <w:r w:rsidRPr="00E84424">
        <w:rPr>
          <w:rFonts w:ascii="Browallia New" w:eastAsia="Arial Unicode MS" w:hAnsi="Browallia New" w:cs="Browallia New"/>
          <w:sz w:val="26"/>
          <w:szCs w:val="26"/>
          <w:cs/>
        </w:rPr>
        <w:t>แต่ละปีที่ประมาณการโดยฝ่ายบริหาร ปรับปรุงด้วยภาษีเงินได้นิติบุคคล การเปลี่ยนแปลงของเงินทุนหมุนเวียนและค่าใช้จ่ายฝ่ายทุน</w:t>
      </w:r>
      <w:r w:rsidRPr="00E84424">
        <w:rPr>
          <w:rFonts w:ascii="Browallia New" w:eastAsia="Arial Unicode MS" w:hAnsi="Browallia New" w:cs="Browallia New"/>
          <w:sz w:val="26"/>
          <w:szCs w:val="26"/>
          <w:cs/>
        </w:rPr>
        <w:br/>
        <w:t>ที่จำเป็นรวมถึงการใช้อัตราการเติบโตในระยะยาวที่คาดการณ์โดยอ้างอิงการเติบโตของผลิตภัณฑ์มวลรวมในประเทศ (</w:t>
      </w:r>
      <w:r w:rsidRPr="00E84424">
        <w:rPr>
          <w:rFonts w:ascii="Browallia New" w:eastAsia="Arial Unicode MS" w:hAnsi="Browallia New" w:cs="Browallia New"/>
          <w:sz w:val="26"/>
          <w:szCs w:val="26"/>
        </w:rPr>
        <w:t xml:space="preserve">GDP) </w:t>
      </w:r>
      <w:r w:rsidRPr="00E84424">
        <w:rPr>
          <w:rFonts w:ascii="Browallia New" w:eastAsia="Arial Unicode MS" w:hAnsi="Browallia New" w:cs="Browallia New"/>
          <w:sz w:val="26"/>
          <w:szCs w:val="26"/>
          <w:cs/>
        </w:rPr>
        <w:t>ที่หน่วยสินทรัพย์ที่ก่อให้เกิดเงินสดนั้นดำเนินกิจการอยู่และประสบการณ์ในอดีตของฝ่ายบริหาร</w:t>
      </w:r>
    </w:p>
    <w:p w14:paraId="1A4D9488" w14:textId="7671E93A" w:rsidR="00993840" w:rsidRPr="00E84424" w:rsidRDefault="00993840" w:rsidP="009938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4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B0D5321" w14:textId="3501B611" w:rsidR="000E50A2" w:rsidRPr="00E84424" w:rsidRDefault="000E50A2" w:rsidP="009938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4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E84424">
        <w:rPr>
          <w:rFonts w:ascii="Browallia New" w:eastAsia="Arial Unicode MS" w:hAnsi="Browallia New" w:cs="Browallia New"/>
          <w:sz w:val="26"/>
          <w:szCs w:val="26"/>
          <w:cs/>
        </w:rPr>
        <w:t>ข้อสมมติฐานที่ใช้ในการคำนวณมูลค่าการใช้แสดงได้ดังต่อไปนี้</w:t>
      </w:r>
    </w:p>
    <w:p w14:paraId="00AE784D" w14:textId="77777777" w:rsidR="000E50A2" w:rsidRPr="00E84424" w:rsidRDefault="000E50A2" w:rsidP="009938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4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Style w:val="TableGrid"/>
        <w:tblW w:w="9493" w:type="dxa"/>
        <w:tblInd w:w="-2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91"/>
        <w:gridCol w:w="1701"/>
        <w:gridCol w:w="1701"/>
      </w:tblGrid>
      <w:tr w:rsidR="000E50A2" w:rsidRPr="00E84424" w14:paraId="4FF4796B" w14:textId="77777777" w:rsidTr="000E50A2">
        <w:tc>
          <w:tcPr>
            <w:tcW w:w="6091" w:type="dxa"/>
          </w:tcPr>
          <w:p w14:paraId="4DD03CB6" w14:textId="77777777" w:rsidR="000E50A2" w:rsidRPr="00E84424" w:rsidRDefault="000E50A2" w:rsidP="000E5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11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br w:type="page"/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48B5E0DE" w14:textId="77777777" w:rsidR="000E50A2" w:rsidRPr="00E84424" w:rsidRDefault="000E50A2" w:rsidP="000E5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ค่าความนิยม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04807AD2" w14:textId="77777777" w:rsidR="000E50A2" w:rsidRPr="00E84424" w:rsidRDefault="000E50A2" w:rsidP="000E5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ค่าความนิยม</w:t>
            </w:r>
          </w:p>
        </w:tc>
      </w:tr>
      <w:tr w:rsidR="000E50A2" w:rsidRPr="00E84424" w14:paraId="3F9AEC2F" w14:textId="77777777" w:rsidTr="000E50A2">
        <w:tc>
          <w:tcPr>
            <w:tcW w:w="6091" w:type="dxa"/>
          </w:tcPr>
          <w:p w14:paraId="70E2E160" w14:textId="77777777" w:rsidR="000E50A2" w:rsidRPr="00E84424" w:rsidRDefault="000E50A2" w:rsidP="000E5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11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4AED021B" w14:textId="7F10A848" w:rsidR="000E50A2" w:rsidRPr="00E84424" w:rsidRDefault="000E50A2" w:rsidP="000E5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- ประเทศไทย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0176A4BF" w14:textId="418E8FAC" w:rsidR="000E50A2" w:rsidRPr="00E84424" w:rsidRDefault="000E50A2" w:rsidP="000E5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- ประเทศ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เวียดนาม</w:t>
            </w:r>
          </w:p>
        </w:tc>
      </w:tr>
      <w:tr w:rsidR="000E50A2" w:rsidRPr="00E84424" w14:paraId="217EB899" w14:textId="77777777" w:rsidTr="000E50A2">
        <w:tc>
          <w:tcPr>
            <w:tcW w:w="6091" w:type="dxa"/>
          </w:tcPr>
          <w:p w14:paraId="356394C7" w14:textId="77777777" w:rsidR="000E50A2" w:rsidRPr="00E84424" w:rsidRDefault="000E50A2" w:rsidP="000E5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11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484F6318" w14:textId="77777777" w:rsidR="000E50A2" w:rsidRPr="00E84424" w:rsidRDefault="000E50A2" w:rsidP="000E5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ร้อยละ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28997087" w14:textId="77777777" w:rsidR="000E50A2" w:rsidRPr="00E84424" w:rsidRDefault="000E50A2" w:rsidP="000E5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ร้อยละ</w:t>
            </w:r>
          </w:p>
        </w:tc>
      </w:tr>
      <w:tr w:rsidR="000E50A2" w:rsidRPr="00E84424" w14:paraId="784000B0" w14:textId="77777777" w:rsidTr="000E50A2">
        <w:tc>
          <w:tcPr>
            <w:tcW w:w="6091" w:type="dxa"/>
          </w:tcPr>
          <w:p w14:paraId="157C78FC" w14:textId="77777777" w:rsidR="000E50A2" w:rsidRPr="00E84424" w:rsidRDefault="000E50A2" w:rsidP="000E5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11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</w:tcPr>
          <w:p w14:paraId="633A2640" w14:textId="77777777" w:rsidR="000E50A2" w:rsidRPr="00E84424" w:rsidRDefault="000E50A2" w:rsidP="000E5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</w:tcPr>
          <w:p w14:paraId="48DA42C3" w14:textId="77777777" w:rsidR="000E50A2" w:rsidRPr="00E84424" w:rsidRDefault="000E50A2" w:rsidP="000E5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E50A2" w:rsidRPr="00E84424" w14:paraId="067EE3A6" w14:textId="77777777" w:rsidTr="000E50A2">
        <w:tc>
          <w:tcPr>
            <w:tcW w:w="6091" w:type="dxa"/>
          </w:tcPr>
          <w:p w14:paraId="4A675593" w14:textId="765E7E31" w:rsidR="000E50A2" w:rsidRPr="00E84424" w:rsidRDefault="000E50A2" w:rsidP="000E5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11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  <w:t>อัตรากำไรขั้นต้น</w:t>
            </w:r>
          </w:p>
        </w:tc>
        <w:tc>
          <w:tcPr>
            <w:tcW w:w="1701" w:type="dxa"/>
            <w:shd w:val="clear" w:color="auto" w:fill="FAFAFA"/>
          </w:tcPr>
          <w:p w14:paraId="794AC922" w14:textId="7F4E78EA" w:rsidR="000E50A2" w:rsidRPr="00E84424" w:rsidRDefault="00CF1017" w:rsidP="000E5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D15047" w:rsidRPr="00E844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</w:t>
            </w:r>
            <w:r w:rsidR="00D15047" w:rsidRPr="00E844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27E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  <w:r w:rsidR="00D15047" w:rsidRPr="00E844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D15047" w:rsidRPr="00E844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</w:t>
            </w:r>
          </w:p>
        </w:tc>
        <w:tc>
          <w:tcPr>
            <w:tcW w:w="1701" w:type="dxa"/>
            <w:shd w:val="clear" w:color="auto" w:fill="FAFAFA"/>
          </w:tcPr>
          <w:p w14:paraId="45130A4C" w14:textId="0E86CA83" w:rsidR="000E50A2" w:rsidRPr="00E84424" w:rsidRDefault="00CF1017" w:rsidP="000E5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D15047" w:rsidRPr="00E844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</w:t>
            </w:r>
            <w:r w:rsidR="00427E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-</w:t>
            </w:r>
            <w:r w:rsidR="00D15047" w:rsidRPr="00E844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D15047" w:rsidRPr="00E844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</w:t>
            </w:r>
          </w:p>
        </w:tc>
      </w:tr>
      <w:tr w:rsidR="00CA5BBB" w:rsidRPr="00E84424" w14:paraId="41E9B8F5" w14:textId="77777777" w:rsidTr="000E50A2">
        <w:tc>
          <w:tcPr>
            <w:tcW w:w="6091" w:type="dxa"/>
          </w:tcPr>
          <w:p w14:paraId="7BA2B768" w14:textId="42DECF5F" w:rsidR="00CA5BBB" w:rsidRPr="00E84424" w:rsidRDefault="00CA5BBB" w:rsidP="00CA5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11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  <w:t>อัตราการเติบโตในระยะยาว</w:t>
            </w:r>
          </w:p>
        </w:tc>
        <w:tc>
          <w:tcPr>
            <w:tcW w:w="1701" w:type="dxa"/>
            <w:shd w:val="clear" w:color="auto" w:fill="FAFAFA"/>
          </w:tcPr>
          <w:p w14:paraId="2C630DEA" w14:textId="372853A3" w:rsidR="00CA5BBB" w:rsidRPr="00E84424" w:rsidRDefault="00CF1017" w:rsidP="00CA5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6A100B" w:rsidRPr="00E844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701" w:type="dxa"/>
            <w:shd w:val="clear" w:color="auto" w:fill="FAFAFA"/>
          </w:tcPr>
          <w:p w14:paraId="6F198AAB" w14:textId="7F1D5C93" w:rsidR="00CA5BBB" w:rsidRPr="00E84424" w:rsidRDefault="00CF1017" w:rsidP="00CA5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6A100B" w:rsidRPr="00E844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</w:t>
            </w:r>
          </w:p>
        </w:tc>
      </w:tr>
      <w:tr w:rsidR="00CC2C04" w:rsidRPr="00E84424" w14:paraId="7FBD296C" w14:textId="77777777" w:rsidTr="000E50A2">
        <w:tc>
          <w:tcPr>
            <w:tcW w:w="6091" w:type="dxa"/>
          </w:tcPr>
          <w:p w14:paraId="3E16F319" w14:textId="40893C37" w:rsidR="00CC2C04" w:rsidRPr="00E84424" w:rsidRDefault="00CC2C04" w:rsidP="00CC2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11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  <w:t>อัตราคิดลดที่อ้างอิงอัตราถัวเฉลี่ยถ่วงน้ำหนักของเงินทุนของธุรกิจ (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WACC)</w:t>
            </w:r>
          </w:p>
        </w:tc>
        <w:tc>
          <w:tcPr>
            <w:tcW w:w="1701" w:type="dxa"/>
            <w:shd w:val="clear" w:color="auto" w:fill="FAFAFA"/>
          </w:tcPr>
          <w:p w14:paraId="1178EAB7" w14:textId="094DEE0E" w:rsidR="00CC2C04" w:rsidRPr="00E84424" w:rsidRDefault="00CF1017" w:rsidP="00CC2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6A100B" w:rsidRPr="00E844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</w:t>
            </w:r>
          </w:p>
        </w:tc>
        <w:tc>
          <w:tcPr>
            <w:tcW w:w="1701" w:type="dxa"/>
            <w:shd w:val="clear" w:color="auto" w:fill="FAFAFA"/>
          </w:tcPr>
          <w:p w14:paraId="66D11FC8" w14:textId="1658D2FB" w:rsidR="00CC2C04" w:rsidRPr="00E84424" w:rsidRDefault="0058732C" w:rsidP="00CC2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10.91</w:t>
            </w:r>
          </w:p>
        </w:tc>
      </w:tr>
      <w:tr w:rsidR="00CC2C04" w:rsidRPr="00E84424" w14:paraId="5CDF1D3F" w14:textId="77777777" w:rsidTr="000E50A2">
        <w:tc>
          <w:tcPr>
            <w:tcW w:w="6091" w:type="dxa"/>
          </w:tcPr>
          <w:p w14:paraId="4CF00935" w14:textId="2D613B1F" w:rsidR="00CC2C04" w:rsidRPr="00E84424" w:rsidRDefault="00CC2C04" w:rsidP="00CC2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11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  <w:t>อัตราการเปลี่ยนแปลงของเงินทุนหมุนเวียน</w:t>
            </w:r>
            <w:r w:rsidR="001064AC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eastAsia="en-GB"/>
              </w:rPr>
              <w:t>ถัวเฉลี่ย</w:t>
            </w:r>
          </w:p>
        </w:tc>
        <w:tc>
          <w:tcPr>
            <w:tcW w:w="1701" w:type="dxa"/>
            <w:shd w:val="clear" w:color="auto" w:fill="FAFAFA"/>
          </w:tcPr>
          <w:p w14:paraId="2F9E0F0C" w14:textId="4C0A39AC" w:rsidR="00CC2C04" w:rsidRPr="00E84424" w:rsidRDefault="00CF1017" w:rsidP="00CC2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6A100B" w:rsidRPr="00E844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</w:t>
            </w:r>
          </w:p>
        </w:tc>
        <w:tc>
          <w:tcPr>
            <w:tcW w:w="1701" w:type="dxa"/>
            <w:shd w:val="clear" w:color="auto" w:fill="FAFAFA"/>
          </w:tcPr>
          <w:p w14:paraId="5DB3FC33" w14:textId="1E688DDC" w:rsidR="00CC2C04" w:rsidRPr="00E84424" w:rsidRDefault="00CF1017" w:rsidP="00CC2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6A100B" w:rsidRPr="00E844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</w:p>
        </w:tc>
      </w:tr>
    </w:tbl>
    <w:p w14:paraId="237B0FBA" w14:textId="77777777" w:rsidR="000E50A2" w:rsidRPr="00E84424" w:rsidRDefault="000E50A2" w:rsidP="009938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4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D47E9D1" w14:textId="1ABAD068" w:rsidR="00993840" w:rsidRPr="00E84424" w:rsidRDefault="00993840" w:rsidP="009938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4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84424">
        <w:rPr>
          <w:rFonts w:ascii="Browallia New" w:eastAsia="Arial Unicode MS" w:hAnsi="Browallia New" w:cs="Browallia New"/>
          <w:sz w:val="26"/>
          <w:szCs w:val="26"/>
          <w:cs/>
        </w:rPr>
        <w:t>การประมาณการมูลค่าที่จะได้รับคืนสูงกว่ามูลค่าตามบัญชี กลุ่มกิจการจึงไม่ต้องรับรู้ขาดทุนจากการด้อยค่าในงบการเงินของ</w:t>
      </w:r>
      <w:r w:rsidR="0083628A">
        <w:rPr>
          <w:rFonts w:ascii="Browallia New" w:eastAsia="Arial Unicode MS" w:hAnsi="Browallia New" w:cs="Browallia New"/>
          <w:sz w:val="26"/>
          <w:szCs w:val="26"/>
        </w:rPr>
        <w:br/>
      </w:r>
      <w:r w:rsidRPr="00E84424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 ผู้บริหารได้พิจารณาว่ามีเหตุผลที่ทำให้เชื่อได้ว่าอาจเกิดการเปลี่ยนแปลงในข้อสมมติที่มีนัยสำคัญ ซึ่งจะส่งผลให้มูลค่าตามบัญชีสูงกว่ามูลค่าที่คาดว่าจะได้รับคืน ตารางต่อไปนี้แสดงจำนวนที่จะเกิดจากการเปลี่ยนแปลงข้อสมมติที่มีนัยสำคัญ ซึ่งทำให้มูลค่าที่คาดว่าจะได้รับคืนเท่ากับมูลค่าตามบัญชี</w:t>
      </w:r>
    </w:p>
    <w:p w14:paraId="3AE1CA8C" w14:textId="77777777" w:rsidR="00993840" w:rsidRPr="00E84424" w:rsidRDefault="00993840" w:rsidP="009938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4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Style w:val="TableGrid"/>
        <w:tblW w:w="9493" w:type="dxa"/>
        <w:tblInd w:w="-2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91"/>
        <w:gridCol w:w="1701"/>
        <w:gridCol w:w="1701"/>
      </w:tblGrid>
      <w:tr w:rsidR="00993840" w:rsidRPr="00E84424" w14:paraId="4208DE17" w14:textId="77777777" w:rsidTr="002F7184">
        <w:tc>
          <w:tcPr>
            <w:tcW w:w="6091" w:type="dxa"/>
          </w:tcPr>
          <w:p w14:paraId="03242B9D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11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br w:type="page"/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1DA9D5D8" w14:textId="77777777" w:rsidR="00993840" w:rsidRPr="00E84424" w:rsidRDefault="00993840" w:rsidP="00263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ค่าความนิยม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177D6E9B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ค่าความนิยม</w:t>
            </w:r>
          </w:p>
        </w:tc>
      </w:tr>
      <w:tr w:rsidR="00993840" w:rsidRPr="00E84424" w14:paraId="5B1C34C0" w14:textId="77777777" w:rsidTr="002F7184">
        <w:tc>
          <w:tcPr>
            <w:tcW w:w="6091" w:type="dxa"/>
          </w:tcPr>
          <w:p w14:paraId="693CF185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11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1E3A72A1" w14:textId="77777777" w:rsidR="00327195" w:rsidRPr="00E84424" w:rsidRDefault="00327195" w:rsidP="00263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</w:p>
          <w:p w14:paraId="620A5B00" w14:textId="7BA5AF13" w:rsidR="00993840" w:rsidRPr="00E84424" w:rsidRDefault="001C33F6" w:rsidP="00263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 xml:space="preserve">- </w:t>
            </w:r>
            <w:r w:rsidR="00993840"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ประเทศไทย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4251E71E" w14:textId="6529DBB4" w:rsidR="00993840" w:rsidRPr="00E84424" w:rsidRDefault="001C33F6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 xml:space="preserve">- </w:t>
            </w:r>
            <w:r w:rsidR="00993840"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ในประเทศ</w:t>
            </w:r>
            <w:r w:rsidR="00993840"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เวียดนาม</w:t>
            </w:r>
          </w:p>
        </w:tc>
      </w:tr>
      <w:tr w:rsidR="00993840" w:rsidRPr="00E84424" w14:paraId="42206533" w14:textId="77777777" w:rsidTr="002F7184">
        <w:tc>
          <w:tcPr>
            <w:tcW w:w="6091" w:type="dxa"/>
          </w:tcPr>
          <w:p w14:paraId="64209532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11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51088B23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ร้อยละ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4FCE8DBD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ร้อยละ</w:t>
            </w:r>
          </w:p>
        </w:tc>
      </w:tr>
      <w:tr w:rsidR="00993840" w:rsidRPr="00E84424" w14:paraId="7B1D2E97" w14:textId="77777777" w:rsidTr="000E50A2">
        <w:tc>
          <w:tcPr>
            <w:tcW w:w="6091" w:type="dxa"/>
          </w:tcPr>
          <w:p w14:paraId="6FD731B0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11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</w:tcPr>
          <w:p w14:paraId="2D9A16D0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</w:tcPr>
          <w:p w14:paraId="0B69F65E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E50A2" w:rsidRPr="00E84424" w14:paraId="70B2B2B6" w14:textId="77777777" w:rsidTr="000E50A2">
        <w:tc>
          <w:tcPr>
            <w:tcW w:w="6091" w:type="dxa"/>
          </w:tcPr>
          <w:p w14:paraId="089A8EC1" w14:textId="7F85E621" w:rsidR="000E50A2" w:rsidRPr="00E84424" w:rsidRDefault="000E50A2" w:rsidP="000E5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11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อัตรากำไรขั้นต้น</w:t>
            </w:r>
            <w:r w:rsidR="0058732C"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เฉลี่ย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ลดลง</w:t>
            </w:r>
          </w:p>
        </w:tc>
        <w:tc>
          <w:tcPr>
            <w:tcW w:w="1701" w:type="dxa"/>
            <w:shd w:val="clear" w:color="auto" w:fill="FAFAFA"/>
          </w:tcPr>
          <w:p w14:paraId="2C633358" w14:textId="6DA9EB87" w:rsidR="000E50A2" w:rsidRPr="00E84424" w:rsidRDefault="00CF1017" w:rsidP="000E5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6A100B" w:rsidRPr="00E844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</w:t>
            </w:r>
          </w:p>
        </w:tc>
        <w:tc>
          <w:tcPr>
            <w:tcW w:w="1701" w:type="dxa"/>
            <w:shd w:val="clear" w:color="auto" w:fill="FAFAFA"/>
          </w:tcPr>
          <w:p w14:paraId="74B57767" w14:textId="3B0F2FC7" w:rsidR="000E50A2" w:rsidRPr="00E84424" w:rsidRDefault="00CF1017" w:rsidP="000E5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="006A100B" w:rsidRPr="00E844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="005873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</w:t>
            </w:r>
          </w:p>
        </w:tc>
      </w:tr>
      <w:tr w:rsidR="000E50A2" w:rsidRPr="00E84424" w14:paraId="78C7AF87" w14:textId="77777777" w:rsidTr="002F7184">
        <w:tc>
          <w:tcPr>
            <w:tcW w:w="6091" w:type="dxa"/>
          </w:tcPr>
          <w:p w14:paraId="29914AC5" w14:textId="77777777" w:rsidR="000E50A2" w:rsidRPr="00E84424" w:rsidRDefault="000E50A2" w:rsidP="000E5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11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  <w:t>อัตราคิดลดเพิ่มขึ้น</w:t>
            </w:r>
          </w:p>
        </w:tc>
        <w:tc>
          <w:tcPr>
            <w:tcW w:w="1701" w:type="dxa"/>
            <w:shd w:val="clear" w:color="auto" w:fill="FAFAFA"/>
          </w:tcPr>
          <w:p w14:paraId="45EE4168" w14:textId="79946304" w:rsidR="000E50A2" w:rsidRPr="00E84424" w:rsidRDefault="00CF1017" w:rsidP="000E5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="006A100B" w:rsidRPr="00E844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</w:t>
            </w:r>
          </w:p>
        </w:tc>
        <w:tc>
          <w:tcPr>
            <w:tcW w:w="1701" w:type="dxa"/>
            <w:shd w:val="clear" w:color="auto" w:fill="FAFAFA"/>
          </w:tcPr>
          <w:p w14:paraId="60500474" w14:textId="50BF9EBB" w:rsidR="000E50A2" w:rsidRPr="00E84424" w:rsidRDefault="00CF1017" w:rsidP="000E5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="006A100B" w:rsidRPr="00E844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="005873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</w:t>
            </w:r>
          </w:p>
        </w:tc>
      </w:tr>
      <w:tr w:rsidR="000E50A2" w:rsidRPr="00E84424" w14:paraId="7043EB66" w14:textId="77777777" w:rsidTr="002F7184">
        <w:tc>
          <w:tcPr>
            <w:tcW w:w="6091" w:type="dxa"/>
          </w:tcPr>
          <w:p w14:paraId="1FA5C2A2" w14:textId="77777777" w:rsidR="000E50A2" w:rsidRPr="00E84424" w:rsidRDefault="000E50A2" w:rsidP="000E5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11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  <w:t>อัตราการเติบโตในระยะยาวลดลง</w:t>
            </w:r>
          </w:p>
        </w:tc>
        <w:tc>
          <w:tcPr>
            <w:tcW w:w="1701" w:type="dxa"/>
            <w:shd w:val="clear" w:color="auto" w:fill="FAFAFA"/>
          </w:tcPr>
          <w:p w14:paraId="35288C9B" w14:textId="2E69184B" w:rsidR="000E50A2" w:rsidRPr="00E84424" w:rsidRDefault="00CF1017" w:rsidP="000E5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</w:t>
            </w:r>
            <w:r w:rsidR="006A100B" w:rsidRPr="00E844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</w:t>
            </w:r>
          </w:p>
        </w:tc>
        <w:tc>
          <w:tcPr>
            <w:tcW w:w="1701" w:type="dxa"/>
            <w:shd w:val="clear" w:color="auto" w:fill="FAFAFA"/>
          </w:tcPr>
          <w:p w14:paraId="6FA6E249" w14:textId="2F0629E0" w:rsidR="000E50A2" w:rsidRPr="00E84424" w:rsidRDefault="0058732C" w:rsidP="000E5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0.66</w:t>
            </w:r>
          </w:p>
        </w:tc>
      </w:tr>
      <w:tr w:rsidR="000E50A2" w:rsidRPr="00E84424" w14:paraId="40FB3060" w14:textId="77777777" w:rsidTr="002F7184">
        <w:tc>
          <w:tcPr>
            <w:tcW w:w="6091" w:type="dxa"/>
          </w:tcPr>
          <w:p w14:paraId="63EA59F9" w14:textId="75223878" w:rsidR="000E50A2" w:rsidRPr="00E84424" w:rsidRDefault="000E50A2" w:rsidP="000E5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11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  <w:t>อัตราการเปลี่ยนแปลงของเงินทุนหมุนเวียน</w:t>
            </w:r>
            <w:r w:rsidR="00031117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eastAsia="en-GB"/>
              </w:rPr>
              <w:t>ถัวเฉลี่ย</w:t>
            </w:r>
            <w:r w:rsidR="00CC2C04"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  <w:t>เพิ่มขึ้น</w:t>
            </w:r>
          </w:p>
        </w:tc>
        <w:tc>
          <w:tcPr>
            <w:tcW w:w="1701" w:type="dxa"/>
            <w:shd w:val="clear" w:color="auto" w:fill="FAFAFA"/>
          </w:tcPr>
          <w:p w14:paraId="308AA25D" w14:textId="2997E69D" w:rsidR="000E50A2" w:rsidRPr="00E84424" w:rsidRDefault="00CF1017" w:rsidP="000E5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117</w:t>
            </w:r>
            <w:r w:rsidR="006A100B" w:rsidRPr="00E844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</w:t>
            </w:r>
          </w:p>
        </w:tc>
        <w:tc>
          <w:tcPr>
            <w:tcW w:w="1701" w:type="dxa"/>
            <w:shd w:val="clear" w:color="auto" w:fill="FAFAFA"/>
          </w:tcPr>
          <w:p w14:paraId="51839BC2" w14:textId="042573D5" w:rsidR="000E50A2" w:rsidRPr="00E84424" w:rsidRDefault="0058732C" w:rsidP="000E5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8.35</w:t>
            </w:r>
          </w:p>
        </w:tc>
      </w:tr>
    </w:tbl>
    <w:p w14:paraId="453C86C7" w14:textId="6866715C" w:rsidR="000C7FD5" w:rsidRPr="00E84424" w:rsidRDefault="000C7FD5" w:rsidP="009938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bookmarkStart w:id="107" w:name="_Hlk50879568"/>
    </w:p>
    <w:p w14:paraId="3E0B4E4B" w14:textId="53DFEE38" w:rsidR="006A100B" w:rsidRPr="00E84424" w:rsidRDefault="006A10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84424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50C2CE7B" w14:textId="77777777" w:rsidR="00993840" w:rsidRPr="00E84424" w:rsidRDefault="00993840" w:rsidP="009938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6"/>
      </w:tblGrid>
      <w:tr w:rsidR="00993840" w:rsidRPr="00E84424" w14:paraId="483210D8" w14:textId="77777777" w:rsidTr="002F7184">
        <w:trPr>
          <w:trHeight w:val="386"/>
        </w:trPr>
        <w:tc>
          <w:tcPr>
            <w:tcW w:w="15665" w:type="dxa"/>
            <w:shd w:val="clear" w:color="auto" w:fill="FFA543"/>
            <w:vAlign w:val="center"/>
          </w:tcPr>
          <w:p w14:paraId="52C77075" w14:textId="5D0DD765" w:rsidR="00993840" w:rsidRPr="00E84424" w:rsidRDefault="00CF1017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</w:pPr>
            <w:r w:rsidRPr="00CF101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23</w:t>
            </w:r>
            <w:r w:rsidR="00993840" w:rsidRPr="00E8442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ab/>
            </w:r>
            <w:r w:rsidR="00993840" w:rsidRPr="00E8442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  <w:t>สินทรัพย์ไม่มีตัวตน สุทธิ</w:t>
            </w:r>
          </w:p>
        </w:tc>
      </w:tr>
      <w:bookmarkEnd w:id="107"/>
    </w:tbl>
    <w:p w14:paraId="43BD0E3A" w14:textId="77777777" w:rsidR="00993840" w:rsidRPr="00E84424" w:rsidRDefault="00993840" w:rsidP="00993840">
      <w:pPr>
        <w:pStyle w:val="Heading1"/>
        <w:keepNext w:val="0"/>
        <w:tabs>
          <w:tab w:val="clear" w:pos="567"/>
        </w:tabs>
        <w:spacing w:line="240" w:lineRule="auto"/>
        <w:rPr>
          <w:rFonts w:ascii="Browallia New" w:eastAsia="Arial Unicode MS" w:hAnsi="Browallia New" w:cs="Browallia New"/>
        </w:rPr>
      </w:pPr>
    </w:p>
    <w:tbl>
      <w:tblPr>
        <w:tblW w:w="5000" w:type="pct"/>
        <w:tblLayout w:type="fixed"/>
        <w:tblLook w:val="01E0" w:firstRow="1" w:lastRow="1" w:firstColumn="1" w:lastColumn="1" w:noHBand="0" w:noVBand="0"/>
      </w:tblPr>
      <w:tblGrid>
        <w:gridCol w:w="3680"/>
        <w:gridCol w:w="1444"/>
        <w:gridCol w:w="1444"/>
        <w:gridCol w:w="1444"/>
        <w:gridCol w:w="1449"/>
      </w:tblGrid>
      <w:tr w:rsidR="00993840" w:rsidRPr="0083628A" w14:paraId="6905DD29" w14:textId="77777777" w:rsidTr="002F7184">
        <w:trPr>
          <w:tblHeader/>
        </w:trPr>
        <w:tc>
          <w:tcPr>
            <w:tcW w:w="1945" w:type="pct"/>
          </w:tcPr>
          <w:p w14:paraId="46D7A627" w14:textId="77777777" w:rsidR="00993840" w:rsidRPr="0083628A" w:rsidRDefault="00993840" w:rsidP="002F7184">
            <w:pPr>
              <w:pStyle w:val="acctfourfigures"/>
              <w:tabs>
                <w:tab w:val="clear" w:pos="765"/>
              </w:tabs>
              <w:spacing w:line="240" w:lineRule="auto"/>
              <w:ind w:lef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3055" w:type="pct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5A0E1343" w14:textId="77777777" w:rsidR="00993840" w:rsidRPr="0083628A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</w:pPr>
            <w:r w:rsidRPr="0083628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993840" w:rsidRPr="0083628A" w14:paraId="3CD364CF" w14:textId="77777777" w:rsidTr="002F7184">
        <w:trPr>
          <w:tblHeader/>
        </w:trPr>
        <w:tc>
          <w:tcPr>
            <w:tcW w:w="1945" w:type="pct"/>
          </w:tcPr>
          <w:p w14:paraId="21025659" w14:textId="77777777" w:rsidR="00993840" w:rsidRPr="0083628A" w:rsidRDefault="00993840" w:rsidP="002F7184">
            <w:pPr>
              <w:pStyle w:val="acctfourfigures"/>
              <w:tabs>
                <w:tab w:val="clear" w:pos="765"/>
              </w:tabs>
              <w:spacing w:line="240" w:lineRule="auto"/>
              <w:ind w:lef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763" w:type="pct"/>
            <w:tcBorders>
              <w:bottom w:val="single" w:sz="4" w:space="0" w:color="auto"/>
            </w:tcBorders>
            <w:vAlign w:val="center"/>
          </w:tcPr>
          <w:p w14:paraId="71B74FBF" w14:textId="77777777" w:rsidR="00993840" w:rsidRPr="0083628A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63" w:type="pct"/>
            <w:tcBorders>
              <w:bottom w:val="single" w:sz="4" w:space="0" w:color="auto"/>
            </w:tcBorders>
            <w:vAlign w:val="center"/>
          </w:tcPr>
          <w:p w14:paraId="207B542A" w14:textId="77777777" w:rsidR="00993840" w:rsidRPr="0083628A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63" w:type="pct"/>
            <w:tcBorders>
              <w:bottom w:val="single" w:sz="4" w:space="0" w:color="auto"/>
            </w:tcBorders>
            <w:vAlign w:val="center"/>
          </w:tcPr>
          <w:p w14:paraId="365899D0" w14:textId="77777777" w:rsidR="00993840" w:rsidRPr="0083628A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66" w:type="pct"/>
            <w:tcBorders>
              <w:bottom w:val="single" w:sz="4" w:space="0" w:color="auto"/>
            </w:tcBorders>
            <w:vAlign w:val="center"/>
          </w:tcPr>
          <w:p w14:paraId="00119024" w14:textId="77777777" w:rsidR="00993840" w:rsidRPr="0083628A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3628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993840" w:rsidRPr="0083628A" w14:paraId="077D338D" w14:textId="77777777" w:rsidTr="002F7184">
        <w:trPr>
          <w:tblHeader/>
        </w:trPr>
        <w:tc>
          <w:tcPr>
            <w:tcW w:w="1945" w:type="pct"/>
          </w:tcPr>
          <w:p w14:paraId="14CF27BA" w14:textId="77777777" w:rsidR="00993840" w:rsidRPr="0083628A" w:rsidRDefault="00993840" w:rsidP="002F7184">
            <w:pPr>
              <w:pStyle w:val="acctfourfigures"/>
              <w:tabs>
                <w:tab w:val="clear" w:pos="765"/>
              </w:tabs>
              <w:spacing w:line="240" w:lineRule="auto"/>
              <w:ind w:lef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763" w:type="pct"/>
            <w:tcBorders>
              <w:top w:val="single" w:sz="4" w:space="0" w:color="auto"/>
            </w:tcBorders>
            <w:vAlign w:val="center"/>
          </w:tcPr>
          <w:p w14:paraId="6A33D978" w14:textId="77777777" w:rsidR="00993840" w:rsidRPr="0083628A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763" w:type="pct"/>
            <w:tcBorders>
              <w:top w:val="single" w:sz="4" w:space="0" w:color="auto"/>
            </w:tcBorders>
            <w:vAlign w:val="center"/>
          </w:tcPr>
          <w:p w14:paraId="622AB4B2" w14:textId="77777777" w:rsidR="00993840" w:rsidRPr="0083628A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</w:pPr>
            <w:r w:rsidRPr="0083628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โปรแกรม</w:t>
            </w:r>
          </w:p>
        </w:tc>
        <w:tc>
          <w:tcPr>
            <w:tcW w:w="763" w:type="pct"/>
            <w:tcBorders>
              <w:top w:val="single" w:sz="4" w:space="0" w:color="auto"/>
            </w:tcBorders>
            <w:vAlign w:val="center"/>
          </w:tcPr>
          <w:p w14:paraId="1B630448" w14:textId="77777777" w:rsidR="00993840" w:rsidRPr="0083628A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766" w:type="pct"/>
            <w:tcBorders>
              <w:top w:val="single" w:sz="4" w:space="0" w:color="auto"/>
            </w:tcBorders>
            <w:vAlign w:val="center"/>
          </w:tcPr>
          <w:p w14:paraId="40A7FC0C" w14:textId="77777777" w:rsidR="00993840" w:rsidRPr="0083628A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</w:pPr>
          </w:p>
        </w:tc>
      </w:tr>
      <w:tr w:rsidR="00993840" w:rsidRPr="0083628A" w14:paraId="7FCAE201" w14:textId="77777777" w:rsidTr="002F7184">
        <w:trPr>
          <w:tblHeader/>
        </w:trPr>
        <w:tc>
          <w:tcPr>
            <w:tcW w:w="1945" w:type="pct"/>
          </w:tcPr>
          <w:p w14:paraId="692F5DDE" w14:textId="77777777" w:rsidR="00993840" w:rsidRPr="0083628A" w:rsidRDefault="00993840" w:rsidP="002F7184">
            <w:pPr>
              <w:pStyle w:val="acctfourfigures"/>
              <w:tabs>
                <w:tab w:val="clear" w:pos="765"/>
              </w:tabs>
              <w:spacing w:line="240" w:lineRule="auto"/>
              <w:ind w:lef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763" w:type="pct"/>
            <w:vAlign w:val="center"/>
          </w:tcPr>
          <w:p w14:paraId="59310FF3" w14:textId="77777777" w:rsidR="00993840" w:rsidRPr="0083628A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/>
              </w:rPr>
            </w:pPr>
            <w:r w:rsidRPr="0083628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ค่าสิทธิ</w:t>
            </w:r>
          </w:p>
        </w:tc>
        <w:tc>
          <w:tcPr>
            <w:tcW w:w="763" w:type="pct"/>
            <w:vAlign w:val="center"/>
          </w:tcPr>
          <w:p w14:paraId="4A3DB23F" w14:textId="77777777" w:rsidR="00993840" w:rsidRPr="0083628A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</w:pPr>
            <w:r w:rsidRPr="0083628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คอมพิวเตอร์</w:t>
            </w:r>
          </w:p>
        </w:tc>
        <w:tc>
          <w:tcPr>
            <w:tcW w:w="763" w:type="pct"/>
            <w:vAlign w:val="center"/>
          </w:tcPr>
          <w:p w14:paraId="3BEBF3FA" w14:textId="77777777" w:rsidR="00993840" w:rsidRPr="0083628A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</w:pPr>
            <w:r w:rsidRPr="0083628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ค่าสิทธิบัตร</w:t>
            </w:r>
          </w:p>
        </w:tc>
        <w:tc>
          <w:tcPr>
            <w:tcW w:w="766" w:type="pct"/>
            <w:vAlign w:val="center"/>
          </w:tcPr>
          <w:p w14:paraId="65FB9689" w14:textId="77777777" w:rsidR="00993840" w:rsidRPr="0083628A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</w:pPr>
            <w:r w:rsidRPr="0083628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รวม </w:t>
            </w:r>
          </w:p>
        </w:tc>
      </w:tr>
      <w:tr w:rsidR="00993840" w:rsidRPr="0083628A" w14:paraId="68375229" w14:textId="77777777" w:rsidTr="002F7184">
        <w:trPr>
          <w:tblHeader/>
        </w:trPr>
        <w:tc>
          <w:tcPr>
            <w:tcW w:w="1945" w:type="pct"/>
          </w:tcPr>
          <w:p w14:paraId="254D3135" w14:textId="77777777" w:rsidR="00993840" w:rsidRPr="0083628A" w:rsidRDefault="00993840" w:rsidP="002F7184">
            <w:pPr>
              <w:pStyle w:val="acctfourfigures"/>
              <w:tabs>
                <w:tab w:val="clear" w:pos="765"/>
              </w:tabs>
              <w:spacing w:line="240" w:lineRule="auto"/>
              <w:ind w:lef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763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D658703" w14:textId="77777777" w:rsidR="00993840" w:rsidRPr="0083628A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63" w:type="pct"/>
            <w:tcBorders>
              <w:top w:val="single" w:sz="4" w:space="0" w:color="auto"/>
            </w:tcBorders>
            <w:shd w:val="clear" w:color="auto" w:fill="auto"/>
          </w:tcPr>
          <w:p w14:paraId="5AF93FE0" w14:textId="77777777" w:rsidR="00993840" w:rsidRPr="0083628A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63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71460A6" w14:textId="77777777" w:rsidR="00993840" w:rsidRPr="0083628A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66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3CC85D6" w14:textId="77777777" w:rsidR="00993840" w:rsidRPr="0083628A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993840" w:rsidRPr="0083628A" w14:paraId="67322F47" w14:textId="77777777" w:rsidTr="002F7184">
        <w:tc>
          <w:tcPr>
            <w:tcW w:w="1945" w:type="pct"/>
          </w:tcPr>
          <w:p w14:paraId="2D57CC8E" w14:textId="1F3E2932" w:rsidR="00993840" w:rsidRPr="0083628A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3628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ณ วันที่</w:t>
            </w:r>
            <w:r w:rsidRPr="0083628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CF1017" w:rsidRPr="00CF101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</w:t>
            </w:r>
            <w:r w:rsidRPr="0083628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Pr="0083628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มกราคม </w:t>
            </w:r>
            <w:r w:rsidRPr="0083628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พ.ศ.</w:t>
            </w:r>
            <w:r w:rsidRPr="0083628A">
              <w:rPr>
                <w:rFonts w:ascii="Browallia New" w:eastAsia="Arial Unicode MS" w:hAnsi="Browallia New" w:cs="Browallia New"/>
                <w:b/>
                <w:bCs/>
                <w:color w:val="7030A0"/>
                <w:sz w:val="26"/>
                <w:szCs w:val="26"/>
                <w:cs/>
                <w:lang w:val="en-GB"/>
              </w:rPr>
              <w:t xml:space="preserve"> </w:t>
            </w:r>
            <w:r w:rsidR="00CF1017" w:rsidRPr="00CF10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763" w:type="pct"/>
            <w:shd w:val="clear" w:color="auto" w:fill="auto"/>
            <w:vAlign w:val="center"/>
          </w:tcPr>
          <w:p w14:paraId="1C4F3F60" w14:textId="77777777" w:rsidR="00993840" w:rsidRPr="0083628A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63" w:type="pct"/>
            <w:shd w:val="clear" w:color="auto" w:fill="auto"/>
            <w:vAlign w:val="center"/>
          </w:tcPr>
          <w:p w14:paraId="273F0CE9" w14:textId="77777777" w:rsidR="00993840" w:rsidRPr="0083628A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63" w:type="pct"/>
            <w:shd w:val="clear" w:color="auto" w:fill="auto"/>
            <w:vAlign w:val="center"/>
          </w:tcPr>
          <w:p w14:paraId="38DF019D" w14:textId="77777777" w:rsidR="00993840" w:rsidRPr="0083628A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66" w:type="pct"/>
            <w:shd w:val="clear" w:color="auto" w:fill="auto"/>
            <w:vAlign w:val="center"/>
          </w:tcPr>
          <w:p w14:paraId="5E4DBC00" w14:textId="77777777" w:rsidR="00993840" w:rsidRPr="0083628A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93840" w:rsidRPr="0083628A" w14:paraId="0F63DD94" w14:textId="77777777" w:rsidTr="002F7184">
        <w:tc>
          <w:tcPr>
            <w:tcW w:w="1945" w:type="pct"/>
          </w:tcPr>
          <w:p w14:paraId="0B4CAA7C" w14:textId="77777777" w:rsidR="00993840" w:rsidRPr="0083628A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362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763" w:type="pct"/>
            <w:shd w:val="clear" w:color="auto" w:fill="auto"/>
            <w:vAlign w:val="center"/>
          </w:tcPr>
          <w:p w14:paraId="17351BE9" w14:textId="07640305" w:rsidR="00993840" w:rsidRPr="0083628A" w:rsidRDefault="00CF1017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993840" w:rsidRPr="0083628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253</w:t>
            </w:r>
          </w:p>
        </w:tc>
        <w:tc>
          <w:tcPr>
            <w:tcW w:w="763" w:type="pct"/>
            <w:shd w:val="clear" w:color="auto" w:fill="auto"/>
            <w:vAlign w:val="center"/>
          </w:tcPr>
          <w:p w14:paraId="6B7C6A58" w14:textId="7484DB86" w:rsidR="00993840" w:rsidRPr="0083628A" w:rsidRDefault="00CF1017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928</w:t>
            </w:r>
          </w:p>
        </w:tc>
        <w:tc>
          <w:tcPr>
            <w:tcW w:w="763" w:type="pct"/>
            <w:shd w:val="clear" w:color="auto" w:fill="auto"/>
            <w:vAlign w:val="center"/>
          </w:tcPr>
          <w:p w14:paraId="1F08B4B9" w14:textId="59AB11B9" w:rsidR="00993840" w:rsidRPr="0083628A" w:rsidRDefault="00CF1017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766" w:type="pct"/>
            <w:shd w:val="clear" w:color="auto" w:fill="auto"/>
            <w:vAlign w:val="center"/>
          </w:tcPr>
          <w:p w14:paraId="2C09CF56" w14:textId="7B82BF0A" w:rsidR="00993840" w:rsidRPr="0083628A" w:rsidRDefault="00CF1017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993840" w:rsidRPr="0083628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182</w:t>
            </w:r>
          </w:p>
        </w:tc>
      </w:tr>
      <w:tr w:rsidR="00993840" w:rsidRPr="0083628A" w14:paraId="158A2426" w14:textId="77777777" w:rsidTr="002F7184">
        <w:tc>
          <w:tcPr>
            <w:tcW w:w="1945" w:type="pct"/>
          </w:tcPr>
          <w:p w14:paraId="05382740" w14:textId="6E8DECF0" w:rsidR="00993840" w:rsidRPr="0083628A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3628A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83628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="00427EC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83628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ค่าตัดจำหน่ายสะสม</w:t>
            </w:r>
          </w:p>
        </w:tc>
        <w:tc>
          <w:tcPr>
            <w:tcW w:w="76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646635E" w14:textId="563B2612" w:rsidR="00993840" w:rsidRPr="0083628A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3628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83628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F1017"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479</w:t>
            </w:r>
            <w:r w:rsidRPr="0083628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6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5EF1ED" w14:textId="197177F6" w:rsidR="00993840" w:rsidRPr="0083628A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3628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448</w:t>
            </w:r>
            <w:r w:rsidRPr="0083628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6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73F6B4" w14:textId="77777777" w:rsidR="00993840" w:rsidRPr="0083628A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3628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6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9CC168F" w14:textId="7B0D4A1E" w:rsidR="00993840" w:rsidRPr="0083628A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3628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83628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F1017"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927</w:t>
            </w:r>
            <w:r w:rsidRPr="0083628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993840" w:rsidRPr="0083628A" w14:paraId="67DE3D61" w14:textId="77777777" w:rsidTr="002F7184">
        <w:tc>
          <w:tcPr>
            <w:tcW w:w="1945" w:type="pct"/>
          </w:tcPr>
          <w:p w14:paraId="6F99821F" w14:textId="77777777" w:rsidR="00993840" w:rsidRPr="0083628A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</w:pPr>
            <w:r w:rsidRPr="0083628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 สุทธิ</w:t>
            </w:r>
          </w:p>
        </w:tc>
        <w:tc>
          <w:tcPr>
            <w:tcW w:w="76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F21C191" w14:textId="351DA9B9" w:rsidR="00993840" w:rsidRPr="0083628A" w:rsidRDefault="00CF1017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993840" w:rsidRPr="0083628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774</w:t>
            </w:r>
          </w:p>
        </w:tc>
        <w:tc>
          <w:tcPr>
            <w:tcW w:w="76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D0BBD80" w14:textId="5F495199" w:rsidR="00993840" w:rsidRPr="0083628A" w:rsidRDefault="00CF1017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480</w:t>
            </w:r>
          </w:p>
        </w:tc>
        <w:tc>
          <w:tcPr>
            <w:tcW w:w="76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671D202" w14:textId="7CF47762" w:rsidR="00993840" w:rsidRPr="0083628A" w:rsidRDefault="00CF1017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7926FF8" w14:textId="421D395A" w:rsidR="00993840" w:rsidRPr="0083628A" w:rsidRDefault="00CF1017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993840" w:rsidRPr="0083628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255</w:t>
            </w:r>
          </w:p>
        </w:tc>
      </w:tr>
      <w:tr w:rsidR="00993840" w:rsidRPr="0083628A" w14:paraId="22B2C0EB" w14:textId="77777777" w:rsidTr="002F7184">
        <w:tc>
          <w:tcPr>
            <w:tcW w:w="1945" w:type="pct"/>
          </w:tcPr>
          <w:p w14:paraId="53E5AC98" w14:textId="77777777" w:rsidR="00993840" w:rsidRPr="0083628A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63" w:type="pct"/>
            <w:tcBorders>
              <w:top w:val="single" w:sz="4" w:space="0" w:color="auto"/>
            </w:tcBorders>
            <w:shd w:val="clear" w:color="auto" w:fill="auto"/>
          </w:tcPr>
          <w:p w14:paraId="2D1B34D0" w14:textId="77777777" w:rsidR="00993840" w:rsidRPr="0083628A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63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7C5D121" w14:textId="77777777" w:rsidR="00993840" w:rsidRPr="0083628A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63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AF48FFE" w14:textId="77777777" w:rsidR="00993840" w:rsidRPr="0083628A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66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344D52C" w14:textId="77777777" w:rsidR="00993840" w:rsidRPr="0083628A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93840" w:rsidRPr="0083628A" w14:paraId="1DD4A9F0" w14:textId="77777777" w:rsidTr="002F7184">
        <w:tc>
          <w:tcPr>
            <w:tcW w:w="1945" w:type="pct"/>
          </w:tcPr>
          <w:p w14:paraId="3E9FB93C" w14:textId="751374E4" w:rsidR="00993840" w:rsidRPr="0083628A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3628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CF1017" w:rsidRPr="00CF101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83628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Pr="0083628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ธันวาคม </w:t>
            </w:r>
            <w:r w:rsidRPr="0083628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พ.ศ.</w:t>
            </w:r>
            <w:r w:rsidRPr="0083628A">
              <w:rPr>
                <w:rFonts w:ascii="Browallia New" w:eastAsia="Arial Unicode MS" w:hAnsi="Browallia New" w:cs="Browallia New"/>
                <w:b/>
                <w:bCs/>
                <w:color w:val="7030A0"/>
                <w:sz w:val="26"/>
                <w:szCs w:val="26"/>
                <w:cs/>
                <w:lang w:val="en-GB"/>
              </w:rPr>
              <w:t xml:space="preserve"> </w:t>
            </w:r>
            <w:r w:rsidR="00CF1017" w:rsidRPr="00CF10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763" w:type="pct"/>
            <w:shd w:val="clear" w:color="auto" w:fill="auto"/>
          </w:tcPr>
          <w:p w14:paraId="1091FFAD" w14:textId="77777777" w:rsidR="00993840" w:rsidRPr="0083628A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63" w:type="pct"/>
            <w:shd w:val="clear" w:color="auto" w:fill="auto"/>
            <w:vAlign w:val="center"/>
          </w:tcPr>
          <w:p w14:paraId="4C0A5142" w14:textId="77777777" w:rsidR="00993840" w:rsidRPr="0083628A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63" w:type="pct"/>
            <w:shd w:val="clear" w:color="auto" w:fill="auto"/>
            <w:vAlign w:val="center"/>
          </w:tcPr>
          <w:p w14:paraId="42DC40C5" w14:textId="77777777" w:rsidR="00993840" w:rsidRPr="0083628A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66" w:type="pct"/>
            <w:shd w:val="clear" w:color="auto" w:fill="auto"/>
            <w:vAlign w:val="center"/>
          </w:tcPr>
          <w:p w14:paraId="16AD9FB5" w14:textId="77777777" w:rsidR="00993840" w:rsidRPr="0083628A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93840" w:rsidRPr="0083628A" w14:paraId="1111E8F0" w14:textId="77777777" w:rsidTr="002F7184">
        <w:tc>
          <w:tcPr>
            <w:tcW w:w="1945" w:type="pct"/>
          </w:tcPr>
          <w:p w14:paraId="02882519" w14:textId="77777777" w:rsidR="00993840" w:rsidRPr="0083628A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3628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ราคาตามบัญชีต้นปี สุทธิ</w:t>
            </w:r>
          </w:p>
        </w:tc>
        <w:tc>
          <w:tcPr>
            <w:tcW w:w="763" w:type="pct"/>
            <w:shd w:val="clear" w:color="auto" w:fill="auto"/>
            <w:vAlign w:val="center"/>
          </w:tcPr>
          <w:p w14:paraId="3C03D971" w14:textId="2C29929F" w:rsidR="00993840" w:rsidRPr="0083628A" w:rsidRDefault="00CF1017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993840" w:rsidRPr="0083628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774</w:t>
            </w:r>
          </w:p>
        </w:tc>
        <w:tc>
          <w:tcPr>
            <w:tcW w:w="763" w:type="pct"/>
            <w:shd w:val="clear" w:color="auto" w:fill="auto"/>
            <w:vAlign w:val="center"/>
          </w:tcPr>
          <w:p w14:paraId="7AB9A814" w14:textId="272F02F8" w:rsidR="00993840" w:rsidRPr="0083628A" w:rsidRDefault="00CF1017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480</w:t>
            </w:r>
          </w:p>
        </w:tc>
        <w:tc>
          <w:tcPr>
            <w:tcW w:w="763" w:type="pct"/>
            <w:shd w:val="clear" w:color="auto" w:fill="auto"/>
            <w:vAlign w:val="center"/>
          </w:tcPr>
          <w:p w14:paraId="3F720AEA" w14:textId="093B6EED" w:rsidR="00993840" w:rsidRPr="0083628A" w:rsidRDefault="00CF1017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766" w:type="pct"/>
            <w:shd w:val="clear" w:color="auto" w:fill="auto"/>
            <w:vAlign w:val="center"/>
          </w:tcPr>
          <w:p w14:paraId="15199265" w14:textId="0202199C" w:rsidR="00993840" w:rsidRPr="0083628A" w:rsidRDefault="00CF1017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993840" w:rsidRPr="0083628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255</w:t>
            </w:r>
          </w:p>
        </w:tc>
      </w:tr>
      <w:tr w:rsidR="00993840" w:rsidRPr="0083628A" w14:paraId="4C6998C2" w14:textId="77777777" w:rsidTr="002F7184">
        <w:tc>
          <w:tcPr>
            <w:tcW w:w="1945" w:type="pct"/>
          </w:tcPr>
          <w:p w14:paraId="7721F429" w14:textId="77777777" w:rsidR="00993840" w:rsidRPr="0083628A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362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ซื้อสินทรัพย์ในระหว่างปี</w:t>
            </w:r>
          </w:p>
        </w:tc>
        <w:tc>
          <w:tcPr>
            <w:tcW w:w="763" w:type="pct"/>
            <w:shd w:val="clear" w:color="auto" w:fill="auto"/>
            <w:vAlign w:val="center"/>
          </w:tcPr>
          <w:p w14:paraId="6CA0B2D7" w14:textId="1768FDB1" w:rsidR="00993840" w:rsidRPr="0083628A" w:rsidRDefault="00CF1017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215</w:t>
            </w:r>
          </w:p>
        </w:tc>
        <w:tc>
          <w:tcPr>
            <w:tcW w:w="763" w:type="pct"/>
            <w:shd w:val="clear" w:color="auto" w:fill="auto"/>
            <w:vAlign w:val="center"/>
          </w:tcPr>
          <w:p w14:paraId="6BF9DC50" w14:textId="59632CC2" w:rsidR="00993840" w:rsidRPr="0083628A" w:rsidRDefault="00CF1017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103</w:t>
            </w:r>
          </w:p>
        </w:tc>
        <w:tc>
          <w:tcPr>
            <w:tcW w:w="763" w:type="pct"/>
            <w:shd w:val="clear" w:color="auto" w:fill="auto"/>
            <w:vAlign w:val="center"/>
          </w:tcPr>
          <w:p w14:paraId="6B85CCCA" w14:textId="77777777" w:rsidR="00993840" w:rsidRPr="0083628A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3628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66" w:type="pct"/>
            <w:shd w:val="clear" w:color="auto" w:fill="auto"/>
            <w:vAlign w:val="center"/>
          </w:tcPr>
          <w:p w14:paraId="070E5899" w14:textId="5B9B54C0" w:rsidR="00993840" w:rsidRPr="0083628A" w:rsidRDefault="00CF1017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318</w:t>
            </w:r>
          </w:p>
        </w:tc>
      </w:tr>
      <w:tr w:rsidR="00993840" w:rsidRPr="0083628A" w14:paraId="7AF72A3D" w14:textId="77777777" w:rsidTr="002F7184">
        <w:tc>
          <w:tcPr>
            <w:tcW w:w="1945" w:type="pct"/>
          </w:tcPr>
          <w:p w14:paraId="0A1626A4" w14:textId="77777777" w:rsidR="00993840" w:rsidRPr="0083628A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3628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โอนจากที่ดิน อาคาร และอุปกรณ์ สุทธิ</w:t>
            </w:r>
          </w:p>
        </w:tc>
        <w:tc>
          <w:tcPr>
            <w:tcW w:w="763" w:type="pct"/>
            <w:shd w:val="clear" w:color="auto" w:fill="auto"/>
            <w:vAlign w:val="bottom"/>
          </w:tcPr>
          <w:p w14:paraId="0ED52518" w14:textId="77777777" w:rsidR="00993840" w:rsidRPr="0083628A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63" w:type="pct"/>
            <w:shd w:val="clear" w:color="auto" w:fill="auto"/>
            <w:vAlign w:val="bottom"/>
          </w:tcPr>
          <w:p w14:paraId="21FCB016" w14:textId="77777777" w:rsidR="00993840" w:rsidRPr="0083628A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63" w:type="pct"/>
            <w:shd w:val="clear" w:color="auto" w:fill="auto"/>
            <w:vAlign w:val="bottom"/>
          </w:tcPr>
          <w:p w14:paraId="75FBEF77" w14:textId="77777777" w:rsidR="00993840" w:rsidRPr="0083628A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66" w:type="pct"/>
            <w:shd w:val="clear" w:color="auto" w:fill="auto"/>
            <w:vAlign w:val="bottom"/>
          </w:tcPr>
          <w:p w14:paraId="5D1EA044" w14:textId="77777777" w:rsidR="00993840" w:rsidRPr="0083628A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93840" w:rsidRPr="0083628A" w14:paraId="02F91E26" w14:textId="77777777" w:rsidTr="002F7184">
        <w:tc>
          <w:tcPr>
            <w:tcW w:w="1945" w:type="pct"/>
          </w:tcPr>
          <w:p w14:paraId="771C68AF" w14:textId="5ABFBB4B" w:rsidR="00993840" w:rsidRPr="0083628A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362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Pr="0083628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(หมายเหตุฯ ข้อ </w:t>
            </w:r>
            <w:r w:rsidR="00CF1017"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  <w:r w:rsidRPr="0083628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763" w:type="pct"/>
            <w:shd w:val="clear" w:color="auto" w:fill="auto"/>
            <w:vAlign w:val="bottom"/>
          </w:tcPr>
          <w:p w14:paraId="17E8EB9A" w14:textId="77777777" w:rsidR="00993840" w:rsidRPr="0083628A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3628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763" w:type="pct"/>
            <w:shd w:val="clear" w:color="auto" w:fill="auto"/>
            <w:vAlign w:val="bottom"/>
          </w:tcPr>
          <w:p w14:paraId="5DA32752" w14:textId="1A8C40B3" w:rsidR="00993840" w:rsidRPr="0083628A" w:rsidRDefault="00CF1017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763" w:type="pct"/>
            <w:shd w:val="clear" w:color="auto" w:fill="auto"/>
            <w:vAlign w:val="bottom"/>
          </w:tcPr>
          <w:p w14:paraId="57284D5A" w14:textId="77777777" w:rsidR="00993840" w:rsidRPr="0083628A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3628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66" w:type="pct"/>
            <w:shd w:val="clear" w:color="auto" w:fill="auto"/>
            <w:vAlign w:val="bottom"/>
          </w:tcPr>
          <w:p w14:paraId="402C6A5C" w14:textId="79707806" w:rsidR="00993840" w:rsidRPr="0083628A" w:rsidRDefault="00CF1017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</w:p>
        </w:tc>
      </w:tr>
      <w:tr w:rsidR="00993840" w:rsidRPr="0083628A" w14:paraId="6C0DFB83" w14:textId="77777777" w:rsidTr="002F7184">
        <w:tc>
          <w:tcPr>
            <w:tcW w:w="1945" w:type="pct"/>
          </w:tcPr>
          <w:p w14:paraId="2A06394D" w14:textId="77777777" w:rsidR="00993840" w:rsidRPr="0083628A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362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ค่าตัดจำหน่ายในระหว่างปี</w:t>
            </w:r>
          </w:p>
        </w:tc>
        <w:tc>
          <w:tcPr>
            <w:tcW w:w="76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D0F9DE" w14:textId="2CDE0E31" w:rsidR="00993840" w:rsidRPr="0083628A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3628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</w:t>
            </w:r>
            <w:r w:rsidRPr="0083628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6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0EA1A7" w14:textId="096DFE6C" w:rsidR="00993840" w:rsidRPr="0083628A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3628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</w:t>
            </w:r>
            <w:r w:rsidRPr="0083628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6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B5C3BA3" w14:textId="77777777" w:rsidR="00993840" w:rsidRPr="0083628A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3628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6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68D05A" w14:textId="6E4DB895" w:rsidR="00993840" w:rsidRPr="0083628A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3628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187</w:t>
            </w:r>
            <w:r w:rsidRPr="0083628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993840" w:rsidRPr="0083628A" w14:paraId="24EB05E4" w14:textId="77777777" w:rsidTr="002F7184">
        <w:tc>
          <w:tcPr>
            <w:tcW w:w="1945" w:type="pct"/>
          </w:tcPr>
          <w:p w14:paraId="6F76C33A" w14:textId="77777777" w:rsidR="00993840" w:rsidRPr="0083628A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362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ราคาตามบัญชีปลายปี สุทธิ</w:t>
            </w:r>
          </w:p>
        </w:tc>
        <w:tc>
          <w:tcPr>
            <w:tcW w:w="76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A2C84FA" w14:textId="5E05E96A" w:rsidR="00993840" w:rsidRPr="0083628A" w:rsidRDefault="00CF1017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993840" w:rsidRPr="0083628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893</w:t>
            </w:r>
          </w:p>
        </w:tc>
        <w:tc>
          <w:tcPr>
            <w:tcW w:w="76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8F63CDE" w14:textId="416E6A3C" w:rsidR="00993840" w:rsidRPr="0083628A" w:rsidRDefault="00CF1017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493</w:t>
            </w:r>
          </w:p>
        </w:tc>
        <w:tc>
          <w:tcPr>
            <w:tcW w:w="76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989E683" w14:textId="7BD3C922" w:rsidR="00993840" w:rsidRPr="0083628A" w:rsidRDefault="00CF1017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A5D35F0" w14:textId="2C0BC2A3" w:rsidR="00993840" w:rsidRPr="0083628A" w:rsidRDefault="00CF1017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993840" w:rsidRPr="0083628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387</w:t>
            </w:r>
          </w:p>
        </w:tc>
      </w:tr>
      <w:tr w:rsidR="00993840" w:rsidRPr="0083628A" w14:paraId="53EEE1E8" w14:textId="77777777" w:rsidTr="002F7184">
        <w:tc>
          <w:tcPr>
            <w:tcW w:w="1945" w:type="pct"/>
          </w:tcPr>
          <w:p w14:paraId="674DBD2A" w14:textId="77777777" w:rsidR="00993840" w:rsidRPr="0083628A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763" w:type="pct"/>
            <w:tcBorders>
              <w:top w:val="single" w:sz="4" w:space="0" w:color="auto"/>
            </w:tcBorders>
            <w:shd w:val="clear" w:color="auto" w:fill="auto"/>
          </w:tcPr>
          <w:p w14:paraId="2C5EDD16" w14:textId="77777777" w:rsidR="00993840" w:rsidRPr="0083628A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63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E544CE3" w14:textId="0EF940B2" w:rsidR="00993840" w:rsidRPr="0083628A" w:rsidRDefault="003B27BC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3628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763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3168DA3" w14:textId="77777777" w:rsidR="00993840" w:rsidRPr="0083628A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66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34472A4" w14:textId="77777777" w:rsidR="00993840" w:rsidRPr="0083628A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93840" w:rsidRPr="0083628A" w14:paraId="6B1FF730" w14:textId="77777777" w:rsidTr="002F7184">
        <w:tc>
          <w:tcPr>
            <w:tcW w:w="1945" w:type="pct"/>
          </w:tcPr>
          <w:p w14:paraId="0E5D6371" w14:textId="64B35D72" w:rsidR="00993840" w:rsidRPr="0083628A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3628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CF1017" w:rsidRPr="00CF101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83628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Pr="0083628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ธันวาคม </w:t>
            </w:r>
            <w:r w:rsidRPr="0083628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พ.ศ.</w:t>
            </w:r>
            <w:r w:rsidRPr="0083628A">
              <w:rPr>
                <w:rFonts w:ascii="Browallia New" w:eastAsia="Arial Unicode MS" w:hAnsi="Browallia New" w:cs="Browallia New"/>
                <w:b/>
                <w:bCs/>
                <w:color w:val="7030A0"/>
                <w:sz w:val="26"/>
                <w:szCs w:val="26"/>
                <w:cs/>
                <w:lang w:val="en-GB"/>
              </w:rPr>
              <w:t xml:space="preserve"> </w:t>
            </w:r>
            <w:r w:rsidR="00CF1017" w:rsidRPr="00CF10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763" w:type="pct"/>
            <w:shd w:val="clear" w:color="auto" w:fill="auto"/>
          </w:tcPr>
          <w:p w14:paraId="2FBC9794" w14:textId="77777777" w:rsidR="00993840" w:rsidRPr="0083628A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63" w:type="pct"/>
            <w:shd w:val="clear" w:color="auto" w:fill="auto"/>
            <w:vAlign w:val="center"/>
          </w:tcPr>
          <w:p w14:paraId="710FE513" w14:textId="77777777" w:rsidR="00993840" w:rsidRPr="0083628A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63" w:type="pct"/>
            <w:shd w:val="clear" w:color="auto" w:fill="auto"/>
            <w:vAlign w:val="center"/>
          </w:tcPr>
          <w:p w14:paraId="09D401B7" w14:textId="77777777" w:rsidR="00993840" w:rsidRPr="0083628A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66" w:type="pct"/>
            <w:shd w:val="clear" w:color="auto" w:fill="auto"/>
            <w:vAlign w:val="center"/>
          </w:tcPr>
          <w:p w14:paraId="25528E0B" w14:textId="77777777" w:rsidR="00993840" w:rsidRPr="0083628A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93840" w:rsidRPr="0083628A" w14:paraId="765AE256" w14:textId="77777777" w:rsidTr="002F7184">
        <w:tc>
          <w:tcPr>
            <w:tcW w:w="1945" w:type="pct"/>
          </w:tcPr>
          <w:p w14:paraId="445AD94F" w14:textId="77777777" w:rsidR="00993840" w:rsidRPr="0083628A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362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763" w:type="pct"/>
            <w:shd w:val="clear" w:color="auto" w:fill="auto"/>
            <w:vAlign w:val="center"/>
          </w:tcPr>
          <w:p w14:paraId="6C4F82B0" w14:textId="7EB648FE" w:rsidR="00993840" w:rsidRPr="0083628A" w:rsidRDefault="00CF1017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993840" w:rsidRPr="0083628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468</w:t>
            </w:r>
          </w:p>
        </w:tc>
        <w:tc>
          <w:tcPr>
            <w:tcW w:w="763" w:type="pct"/>
            <w:shd w:val="clear" w:color="auto" w:fill="auto"/>
            <w:vAlign w:val="center"/>
          </w:tcPr>
          <w:p w14:paraId="415595B8" w14:textId="230F8247" w:rsidR="00993840" w:rsidRPr="0083628A" w:rsidRDefault="00CF1017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993840" w:rsidRPr="0083628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032</w:t>
            </w:r>
          </w:p>
        </w:tc>
        <w:tc>
          <w:tcPr>
            <w:tcW w:w="763" w:type="pct"/>
            <w:shd w:val="clear" w:color="auto" w:fill="auto"/>
            <w:vAlign w:val="center"/>
          </w:tcPr>
          <w:p w14:paraId="0B5D9062" w14:textId="1FA42221" w:rsidR="00993840" w:rsidRPr="0083628A" w:rsidRDefault="00CF1017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766" w:type="pct"/>
            <w:shd w:val="clear" w:color="auto" w:fill="auto"/>
            <w:vAlign w:val="center"/>
          </w:tcPr>
          <w:p w14:paraId="1F78BF98" w14:textId="4AE846ED" w:rsidR="00993840" w:rsidRPr="0083628A" w:rsidRDefault="00CF1017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993840" w:rsidRPr="0083628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501</w:t>
            </w:r>
          </w:p>
        </w:tc>
      </w:tr>
      <w:tr w:rsidR="00993840" w:rsidRPr="0083628A" w14:paraId="3FE0B77D" w14:textId="77777777" w:rsidTr="002F7184">
        <w:tc>
          <w:tcPr>
            <w:tcW w:w="1945" w:type="pct"/>
          </w:tcPr>
          <w:p w14:paraId="17A9FF52" w14:textId="70C9FD75" w:rsidR="00993840" w:rsidRPr="0083628A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362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8362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="00427EC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8362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ค่าตัดจำหน่ายสะสม</w:t>
            </w:r>
          </w:p>
        </w:tc>
        <w:tc>
          <w:tcPr>
            <w:tcW w:w="76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FB4ACDA" w14:textId="50FC4D92" w:rsidR="00993840" w:rsidRPr="0083628A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3628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83628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F1017"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575</w:t>
            </w:r>
            <w:r w:rsidRPr="0083628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6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580CA7" w14:textId="28848450" w:rsidR="00993840" w:rsidRPr="0083628A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3628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539</w:t>
            </w:r>
            <w:r w:rsidRPr="0083628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6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9EA140C" w14:textId="77777777" w:rsidR="00993840" w:rsidRPr="0083628A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3628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6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0FDEBD" w14:textId="2AF9E23E" w:rsidR="00993840" w:rsidRPr="0083628A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3628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83628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F1017"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114</w:t>
            </w:r>
            <w:r w:rsidRPr="0083628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993840" w:rsidRPr="0083628A" w14:paraId="1A469362" w14:textId="77777777" w:rsidTr="002F7184">
        <w:tc>
          <w:tcPr>
            <w:tcW w:w="1945" w:type="pct"/>
          </w:tcPr>
          <w:p w14:paraId="2AEC08CC" w14:textId="77777777" w:rsidR="00993840" w:rsidRPr="0083628A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</w:pPr>
            <w:r w:rsidRPr="008362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ราคาตามบัญชี สุทธิ</w:t>
            </w:r>
          </w:p>
        </w:tc>
        <w:tc>
          <w:tcPr>
            <w:tcW w:w="76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C1A35C1" w14:textId="42598A08" w:rsidR="00993840" w:rsidRPr="0083628A" w:rsidRDefault="00CF1017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993840" w:rsidRPr="0083628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893</w:t>
            </w:r>
          </w:p>
        </w:tc>
        <w:tc>
          <w:tcPr>
            <w:tcW w:w="76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48CF711" w14:textId="2FEA53A9" w:rsidR="00993840" w:rsidRPr="0083628A" w:rsidRDefault="00CF1017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493</w:t>
            </w:r>
          </w:p>
        </w:tc>
        <w:tc>
          <w:tcPr>
            <w:tcW w:w="76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EEF2BBB" w14:textId="0C1E046D" w:rsidR="00993840" w:rsidRPr="0083628A" w:rsidRDefault="00CF1017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86D75A1" w14:textId="2EADCC03" w:rsidR="00993840" w:rsidRPr="0083628A" w:rsidRDefault="00CF1017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993840" w:rsidRPr="0083628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387</w:t>
            </w:r>
          </w:p>
        </w:tc>
      </w:tr>
      <w:tr w:rsidR="00E75D02" w:rsidRPr="0083628A" w14:paraId="13091833" w14:textId="77777777" w:rsidTr="00ED5D74">
        <w:tc>
          <w:tcPr>
            <w:tcW w:w="1945" w:type="pct"/>
          </w:tcPr>
          <w:p w14:paraId="0022FA20" w14:textId="3F573D34" w:rsidR="00E75D02" w:rsidRPr="0083628A" w:rsidRDefault="00E75D02" w:rsidP="00E75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763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8E23FB7" w14:textId="77777777" w:rsidR="00E75D02" w:rsidRPr="0083628A" w:rsidRDefault="00E75D02" w:rsidP="00E75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63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AB3421E" w14:textId="77777777" w:rsidR="00E75D02" w:rsidRPr="0083628A" w:rsidRDefault="00E75D02" w:rsidP="00E75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63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9FC840A" w14:textId="77777777" w:rsidR="00E75D02" w:rsidRPr="0083628A" w:rsidRDefault="00E75D02" w:rsidP="00E75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66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762594F" w14:textId="77777777" w:rsidR="00E75D02" w:rsidRPr="0083628A" w:rsidRDefault="00E75D02" w:rsidP="00E75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75D02" w:rsidRPr="0083628A" w14:paraId="4AE75F84" w14:textId="77777777" w:rsidTr="0086328C">
        <w:tc>
          <w:tcPr>
            <w:tcW w:w="1945" w:type="pct"/>
          </w:tcPr>
          <w:p w14:paraId="4A414B24" w14:textId="7B376B85" w:rsidR="00E75D02" w:rsidRPr="0083628A" w:rsidRDefault="00E75D02" w:rsidP="00E75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3628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CF1017" w:rsidRPr="00CF101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83628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Pr="0083628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ธันวาคม </w:t>
            </w:r>
            <w:r w:rsidRPr="0083628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พ.ศ.</w:t>
            </w:r>
            <w:r w:rsidRPr="0083628A">
              <w:rPr>
                <w:rFonts w:ascii="Browallia New" w:eastAsia="Arial Unicode MS" w:hAnsi="Browallia New" w:cs="Browallia New"/>
                <w:b/>
                <w:bCs/>
                <w:color w:val="7030A0"/>
                <w:sz w:val="26"/>
                <w:szCs w:val="26"/>
                <w:cs/>
                <w:lang w:val="en-GB"/>
              </w:rPr>
              <w:t xml:space="preserve"> </w:t>
            </w:r>
            <w:r w:rsidR="00CF1017" w:rsidRPr="00CF10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763" w:type="pct"/>
            <w:shd w:val="clear" w:color="auto" w:fill="FAFAFA"/>
            <w:vAlign w:val="center"/>
          </w:tcPr>
          <w:p w14:paraId="45EC7FF1" w14:textId="77777777" w:rsidR="00E75D02" w:rsidRPr="0083628A" w:rsidRDefault="00E75D02" w:rsidP="00E75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63" w:type="pct"/>
            <w:shd w:val="clear" w:color="auto" w:fill="FAFAFA"/>
            <w:vAlign w:val="center"/>
          </w:tcPr>
          <w:p w14:paraId="1CF50E8E" w14:textId="77777777" w:rsidR="00E75D02" w:rsidRPr="0083628A" w:rsidRDefault="00E75D02" w:rsidP="00E75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63" w:type="pct"/>
            <w:shd w:val="clear" w:color="auto" w:fill="FAFAFA"/>
            <w:vAlign w:val="center"/>
          </w:tcPr>
          <w:p w14:paraId="003C1470" w14:textId="77777777" w:rsidR="00E75D02" w:rsidRPr="0083628A" w:rsidRDefault="00E75D02" w:rsidP="00E75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66" w:type="pct"/>
            <w:shd w:val="clear" w:color="auto" w:fill="FAFAFA"/>
            <w:vAlign w:val="center"/>
          </w:tcPr>
          <w:p w14:paraId="1BE8BEAB" w14:textId="77777777" w:rsidR="00E75D02" w:rsidRPr="0083628A" w:rsidRDefault="00E75D02" w:rsidP="00E75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75D02" w:rsidRPr="0083628A" w14:paraId="35CD926D" w14:textId="77777777" w:rsidTr="002F7184">
        <w:tc>
          <w:tcPr>
            <w:tcW w:w="1945" w:type="pct"/>
          </w:tcPr>
          <w:p w14:paraId="2948386D" w14:textId="77777777" w:rsidR="00E75D02" w:rsidRPr="0083628A" w:rsidRDefault="00E75D02" w:rsidP="00E75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3628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ราคาตามบัญชีต้นปี สุทธิ</w:t>
            </w:r>
          </w:p>
        </w:tc>
        <w:tc>
          <w:tcPr>
            <w:tcW w:w="763" w:type="pct"/>
            <w:shd w:val="clear" w:color="auto" w:fill="FAFAFA"/>
            <w:vAlign w:val="center"/>
          </w:tcPr>
          <w:p w14:paraId="52A96F89" w14:textId="2D2C6962" w:rsidR="00E75D02" w:rsidRPr="0083628A" w:rsidRDefault="00CF1017" w:rsidP="00E75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E75D02" w:rsidRPr="0083628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893</w:t>
            </w:r>
          </w:p>
        </w:tc>
        <w:tc>
          <w:tcPr>
            <w:tcW w:w="763" w:type="pct"/>
            <w:shd w:val="clear" w:color="auto" w:fill="FAFAFA"/>
            <w:vAlign w:val="center"/>
          </w:tcPr>
          <w:p w14:paraId="4928AE9D" w14:textId="2264FBE6" w:rsidR="00E75D02" w:rsidRPr="0083628A" w:rsidRDefault="00CF1017" w:rsidP="00E75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493</w:t>
            </w:r>
          </w:p>
        </w:tc>
        <w:tc>
          <w:tcPr>
            <w:tcW w:w="763" w:type="pct"/>
            <w:shd w:val="clear" w:color="auto" w:fill="FAFAFA"/>
            <w:vAlign w:val="center"/>
          </w:tcPr>
          <w:p w14:paraId="38BFA0B1" w14:textId="338D00C6" w:rsidR="00E75D02" w:rsidRPr="0083628A" w:rsidRDefault="00CF1017" w:rsidP="00E75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766" w:type="pct"/>
            <w:shd w:val="clear" w:color="auto" w:fill="FAFAFA"/>
            <w:vAlign w:val="center"/>
          </w:tcPr>
          <w:p w14:paraId="2A84701B" w14:textId="71ECA254" w:rsidR="00E75D02" w:rsidRPr="0083628A" w:rsidRDefault="00CF1017" w:rsidP="00E75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E75D02" w:rsidRPr="0083628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387</w:t>
            </w:r>
          </w:p>
        </w:tc>
      </w:tr>
      <w:tr w:rsidR="00E75D02" w:rsidRPr="0083628A" w14:paraId="513F3ED0" w14:textId="77777777" w:rsidTr="002F7184">
        <w:tc>
          <w:tcPr>
            <w:tcW w:w="1945" w:type="pct"/>
          </w:tcPr>
          <w:p w14:paraId="2A77388A" w14:textId="77777777" w:rsidR="00E75D02" w:rsidRPr="0083628A" w:rsidRDefault="00E75D02" w:rsidP="00E75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362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ซื้อสินทรัพย์ในระหว่างปี</w:t>
            </w:r>
          </w:p>
        </w:tc>
        <w:tc>
          <w:tcPr>
            <w:tcW w:w="763" w:type="pct"/>
            <w:shd w:val="clear" w:color="auto" w:fill="FAFAFA"/>
            <w:vAlign w:val="center"/>
          </w:tcPr>
          <w:p w14:paraId="3AC0D0E9" w14:textId="7FAB73CE" w:rsidR="00E75D02" w:rsidRPr="0083628A" w:rsidRDefault="00CF1017" w:rsidP="00E75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</w:t>
            </w:r>
          </w:p>
        </w:tc>
        <w:tc>
          <w:tcPr>
            <w:tcW w:w="763" w:type="pct"/>
            <w:shd w:val="clear" w:color="auto" w:fill="FAFAFA"/>
            <w:vAlign w:val="center"/>
          </w:tcPr>
          <w:p w14:paraId="121B5F20" w14:textId="50CE63B2" w:rsidR="00E75D02" w:rsidRPr="0083628A" w:rsidRDefault="00CF1017" w:rsidP="00E75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219</w:t>
            </w:r>
          </w:p>
        </w:tc>
        <w:tc>
          <w:tcPr>
            <w:tcW w:w="763" w:type="pct"/>
            <w:shd w:val="clear" w:color="auto" w:fill="FAFAFA"/>
            <w:vAlign w:val="center"/>
          </w:tcPr>
          <w:p w14:paraId="3F1D185B" w14:textId="3CD62560" w:rsidR="00E75D02" w:rsidRPr="0083628A" w:rsidRDefault="00484F9F" w:rsidP="00E75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3628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66" w:type="pct"/>
            <w:shd w:val="clear" w:color="auto" w:fill="FAFAFA"/>
            <w:vAlign w:val="center"/>
          </w:tcPr>
          <w:p w14:paraId="5A3C2AB5" w14:textId="203D80E0" w:rsidR="00E75D02" w:rsidRPr="0083628A" w:rsidRDefault="00CF1017" w:rsidP="00E75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272</w:t>
            </w:r>
          </w:p>
        </w:tc>
      </w:tr>
      <w:tr w:rsidR="00E75D02" w:rsidRPr="0083628A" w14:paraId="006F285D" w14:textId="77777777" w:rsidTr="002F7184">
        <w:tc>
          <w:tcPr>
            <w:tcW w:w="1945" w:type="pct"/>
          </w:tcPr>
          <w:p w14:paraId="5046D4BE" w14:textId="77777777" w:rsidR="00E75D02" w:rsidRPr="0083628A" w:rsidRDefault="00E75D02" w:rsidP="00E75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362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ค่าตัดจำหน่ายในระหว่างปี</w:t>
            </w:r>
          </w:p>
        </w:tc>
        <w:tc>
          <w:tcPr>
            <w:tcW w:w="763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85C5A29" w14:textId="0642FB5D" w:rsidR="00E75D02" w:rsidRPr="0083628A" w:rsidRDefault="00741C19" w:rsidP="00E75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3628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</w:t>
            </w:r>
            <w:r w:rsidR="00484F9F" w:rsidRPr="0083628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63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9FBA845" w14:textId="42F501D6" w:rsidR="00E75D02" w:rsidRPr="0083628A" w:rsidRDefault="00741C19" w:rsidP="00E75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3628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</w:t>
            </w:r>
            <w:r w:rsidR="00484F9F" w:rsidRPr="0083628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63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6731C95" w14:textId="55F394B9" w:rsidR="00E75D02" w:rsidRPr="0083628A" w:rsidRDefault="00484F9F" w:rsidP="00E75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3628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66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91C5ED6" w14:textId="58BEEA4F" w:rsidR="00E75D02" w:rsidRPr="0083628A" w:rsidRDefault="00484F9F" w:rsidP="00E75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3628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180</w:t>
            </w:r>
            <w:r w:rsidRPr="0083628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E75D02" w:rsidRPr="0083628A" w14:paraId="749E04C5" w14:textId="77777777" w:rsidTr="002F7184">
        <w:tc>
          <w:tcPr>
            <w:tcW w:w="1945" w:type="pct"/>
          </w:tcPr>
          <w:p w14:paraId="436C2B7C" w14:textId="77777777" w:rsidR="00E75D02" w:rsidRPr="0083628A" w:rsidRDefault="00E75D02" w:rsidP="00E75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362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ราคาตามบัญชีปลายปี สุทธิ</w:t>
            </w:r>
          </w:p>
        </w:tc>
        <w:tc>
          <w:tcPr>
            <w:tcW w:w="76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7CD1AA0" w14:textId="546283FC" w:rsidR="00E75D02" w:rsidRPr="0083628A" w:rsidRDefault="00CF1017" w:rsidP="00E75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741C19" w:rsidRPr="0083628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850</w:t>
            </w:r>
          </w:p>
        </w:tc>
        <w:tc>
          <w:tcPr>
            <w:tcW w:w="76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283449F" w14:textId="39BFA16C" w:rsidR="00E75D02" w:rsidRPr="0083628A" w:rsidRDefault="00CF1017" w:rsidP="00E75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628</w:t>
            </w:r>
          </w:p>
        </w:tc>
        <w:tc>
          <w:tcPr>
            <w:tcW w:w="76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0EC28BC" w14:textId="6A1F6801" w:rsidR="00E75D02" w:rsidRPr="0083628A" w:rsidRDefault="00CF1017" w:rsidP="00E75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EE364C6" w14:textId="0C2F56C1" w:rsidR="00E75D02" w:rsidRPr="0083628A" w:rsidRDefault="00CF1017" w:rsidP="00E75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741C19" w:rsidRPr="0083628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479</w:t>
            </w:r>
          </w:p>
        </w:tc>
      </w:tr>
      <w:tr w:rsidR="00E75D02" w:rsidRPr="0083628A" w14:paraId="75DE515D" w14:textId="77777777" w:rsidTr="002F7184">
        <w:tc>
          <w:tcPr>
            <w:tcW w:w="1945" w:type="pct"/>
          </w:tcPr>
          <w:p w14:paraId="6D29E888" w14:textId="77777777" w:rsidR="00E75D02" w:rsidRPr="0083628A" w:rsidRDefault="00E75D02" w:rsidP="00E75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763" w:type="pct"/>
            <w:shd w:val="clear" w:color="auto" w:fill="FAFAFA"/>
            <w:vAlign w:val="center"/>
          </w:tcPr>
          <w:p w14:paraId="7BCAAA0E" w14:textId="77777777" w:rsidR="00E75D02" w:rsidRPr="0083628A" w:rsidRDefault="00E75D02" w:rsidP="00E75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63" w:type="pct"/>
            <w:shd w:val="clear" w:color="auto" w:fill="FAFAFA"/>
            <w:vAlign w:val="center"/>
          </w:tcPr>
          <w:p w14:paraId="28EAD6A5" w14:textId="77777777" w:rsidR="00E75D02" w:rsidRPr="0083628A" w:rsidRDefault="00E75D02" w:rsidP="00E75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63" w:type="pct"/>
            <w:shd w:val="clear" w:color="auto" w:fill="FAFAFA"/>
            <w:vAlign w:val="center"/>
          </w:tcPr>
          <w:p w14:paraId="54393FA6" w14:textId="77777777" w:rsidR="00E75D02" w:rsidRPr="0083628A" w:rsidRDefault="00E75D02" w:rsidP="00E75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66" w:type="pct"/>
            <w:shd w:val="clear" w:color="auto" w:fill="FAFAFA"/>
            <w:vAlign w:val="center"/>
          </w:tcPr>
          <w:p w14:paraId="334B96A0" w14:textId="77777777" w:rsidR="00E75D02" w:rsidRPr="0083628A" w:rsidRDefault="00E75D02" w:rsidP="00E75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75D02" w:rsidRPr="0083628A" w14:paraId="725CB712" w14:textId="77777777" w:rsidTr="002F7184">
        <w:tc>
          <w:tcPr>
            <w:tcW w:w="1945" w:type="pct"/>
          </w:tcPr>
          <w:p w14:paraId="6CE4436F" w14:textId="727BB350" w:rsidR="00E75D02" w:rsidRPr="0083628A" w:rsidRDefault="00E75D02" w:rsidP="00E75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3628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CF1017" w:rsidRPr="00CF101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83628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83628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ธันวาคม </w:t>
            </w:r>
            <w:r w:rsidRPr="0083628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พ.ศ.</w:t>
            </w:r>
            <w:r w:rsidRPr="0083628A">
              <w:rPr>
                <w:rFonts w:ascii="Browallia New" w:eastAsia="Arial Unicode MS" w:hAnsi="Browallia New" w:cs="Browallia New"/>
                <w:b/>
                <w:bCs/>
                <w:color w:val="7030A0"/>
                <w:sz w:val="26"/>
                <w:szCs w:val="26"/>
                <w:cs/>
              </w:rPr>
              <w:t xml:space="preserve"> </w:t>
            </w:r>
            <w:r w:rsidR="00CF1017" w:rsidRPr="00CF10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763" w:type="pct"/>
            <w:shd w:val="clear" w:color="auto" w:fill="FAFAFA"/>
            <w:vAlign w:val="center"/>
          </w:tcPr>
          <w:p w14:paraId="0BFBF3D6" w14:textId="77777777" w:rsidR="00E75D02" w:rsidRPr="0083628A" w:rsidRDefault="00E75D02" w:rsidP="00E75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63" w:type="pct"/>
            <w:shd w:val="clear" w:color="auto" w:fill="FAFAFA"/>
            <w:vAlign w:val="center"/>
          </w:tcPr>
          <w:p w14:paraId="5BC60B9E" w14:textId="77777777" w:rsidR="00E75D02" w:rsidRPr="0083628A" w:rsidRDefault="00E75D02" w:rsidP="00E75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63" w:type="pct"/>
            <w:shd w:val="clear" w:color="auto" w:fill="FAFAFA"/>
            <w:vAlign w:val="center"/>
          </w:tcPr>
          <w:p w14:paraId="57B8930D" w14:textId="77777777" w:rsidR="00E75D02" w:rsidRPr="0083628A" w:rsidRDefault="00E75D02" w:rsidP="00E75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66" w:type="pct"/>
            <w:shd w:val="clear" w:color="auto" w:fill="FAFAFA"/>
            <w:vAlign w:val="center"/>
          </w:tcPr>
          <w:p w14:paraId="5EEE2DB7" w14:textId="77777777" w:rsidR="00E75D02" w:rsidRPr="0083628A" w:rsidRDefault="00E75D02" w:rsidP="00E75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75D02" w:rsidRPr="0083628A" w14:paraId="253DFF96" w14:textId="77777777" w:rsidTr="002F7184">
        <w:tc>
          <w:tcPr>
            <w:tcW w:w="1945" w:type="pct"/>
          </w:tcPr>
          <w:p w14:paraId="69E81576" w14:textId="77777777" w:rsidR="00E75D02" w:rsidRPr="0083628A" w:rsidRDefault="00E75D02" w:rsidP="00E75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362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763" w:type="pct"/>
            <w:shd w:val="clear" w:color="auto" w:fill="FAFAFA"/>
            <w:vAlign w:val="center"/>
          </w:tcPr>
          <w:p w14:paraId="078C4DAD" w14:textId="440AE599" w:rsidR="00E75D02" w:rsidRPr="0083628A" w:rsidRDefault="00CF1017" w:rsidP="00E75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741C19" w:rsidRPr="0083628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521</w:t>
            </w:r>
          </w:p>
        </w:tc>
        <w:tc>
          <w:tcPr>
            <w:tcW w:w="763" w:type="pct"/>
            <w:shd w:val="clear" w:color="auto" w:fill="FAFAFA"/>
            <w:vAlign w:val="center"/>
          </w:tcPr>
          <w:p w14:paraId="2C8C985A" w14:textId="1995954A" w:rsidR="00E75D02" w:rsidRPr="0083628A" w:rsidRDefault="00CF1017" w:rsidP="00E75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741C19" w:rsidRPr="0083628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251</w:t>
            </w:r>
          </w:p>
        </w:tc>
        <w:tc>
          <w:tcPr>
            <w:tcW w:w="763" w:type="pct"/>
            <w:shd w:val="clear" w:color="auto" w:fill="FAFAFA"/>
            <w:vAlign w:val="center"/>
          </w:tcPr>
          <w:p w14:paraId="28BD7882" w14:textId="71E1DCC1" w:rsidR="00E75D02" w:rsidRPr="0083628A" w:rsidRDefault="00CF1017" w:rsidP="00E75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766" w:type="pct"/>
            <w:shd w:val="clear" w:color="auto" w:fill="FAFAFA"/>
            <w:vAlign w:val="center"/>
          </w:tcPr>
          <w:p w14:paraId="07C4D578" w14:textId="171DCBEA" w:rsidR="00E75D02" w:rsidRPr="0083628A" w:rsidRDefault="00CF1017" w:rsidP="00E75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165B23" w:rsidRPr="0083628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773</w:t>
            </w:r>
          </w:p>
        </w:tc>
      </w:tr>
      <w:tr w:rsidR="00E75D02" w:rsidRPr="0083628A" w14:paraId="27761806" w14:textId="77777777" w:rsidTr="002F7184">
        <w:tc>
          <w:tcPr>
            <w:tcW w:w="1945" w:type="pct"/>
          </w:tcPr>
          <w:p w14:paraId="5682F0A9" w14:textId="100D6FFD" w:rsidR="00E75D02" w:rsidRPr="0083628A" w:rsidRDefault="00E75D02" w:rsidP="00E75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362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8362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="00427EC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8362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ค่าตัดจำหน่ายสะสม</w:t>
            </w:r>
          </w:p>
        </w:tc>
        <w:tc>
          <w:tcPr>
            <w:tcW w:w="763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857750F" w14:textId="303916AA" w:rsidR="00E75D02" w:rsidRPr="0083628A" w:rsidRDefault="00165B23" w:rsidP="00E75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3628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83628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F1017"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671</w:t>
            </w:r>
            <w:r w:rsidRPr="0083628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63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E32AF58" w14:textId="74C1E7AD" w:rsidR="00E75D02" w:rsidRPr="0083628A" w:rsidRDefault="00165B23" w:rsidP="00E75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3628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623</w:t>
            </w:r>
            <w:r w:rsidRPr="0083628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63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97D9638" w14:textId="649F1AAD" w:rsidR="00E75D02" w:rsidRPr="0083628A" w:rsidRDefault="00741C19" w:rsidP="00E75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3628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66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1F88E41" w14:textId="5650A6D6" w:rsidR="00E75D02" w:rsidRPr="0083628A" w:rsidRDefault="00165B23" w:rsidP="00E75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3628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83628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F1017"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294</w:t>
            </w:r>
            <w:r w:rsidRPr="0083628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E75D02" w:rsidRPr="0083628A" w14:paraId="1AAD5C9B" w14:textId="77777777" w:rsidTr="002F7184">
        <w:tc>
          <w:tcPr>
            <w:tcW w:w="1945" w:type="pct"/>
          </w:tcPr>
          <w:p w14:paraId="788471CC" w14:textId="77777777" w:rsidR="00E75D02" w:rsidRPr="0083628A" w:rsidRDefault="00E75D02" w:rsidP="00E75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362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ราคาตามบัญชี สุทธิ</w:t>
            </w:r>
          </w:p>
        </w:tc>
        <w:tc>
          <w:tcPr>
            <w:tcW w:w="76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C0E943A" w14:textId="3167598E" w:rsidR="00E75D02" w:rsidRPr="0083628A" w:rsidRDefault="00CF1017" w:rsidP="00E75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165B23" w:rsidRPr="0083628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850</w:t>
            </w:r>
          </w:p>
        </w:tc>
        <w:tc>
          <w:tcPr>
            <w:tcW w:w="76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65924F4" w14:textId="01B3CE45" w:rsidR="00E75D02" w:rsidRPr="0083628A" w:rsidRDefault="00CF1017" w:rsidP="00E75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628</w:t>
            </w:r>
          </w:p>
        </w:tc>
        <w:tc>
          <w:tcPr>
            <w:tcW w:w="76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4EB5ABD" w14:textId="58038B96" w:rsidR="00E75D02" w:rsidRPr="0083628A" w:rsidRDefault="00CF1017" w:rsidP="00E75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404E40C" w14:textId="4E11A7FE" w:rsidR="00E75D02" w:rsidRPr="0083628A" w:rsidRDefault="00CF1017" w:rsidP="00E75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165B23" w:rsidRPr="0083628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479</w:t>
            </w:r>
          </w:p>
        </w:tc>
      </w:tr>
    </w:tbl>
    <w:p w14:paraId="07C65B49" w14:textId="77777777" w:rsidR="00993840" w:rsidRPr="00E84424" w:rsidRDefault="00993840" w:rsidP="00993840">
      <w:pPr>
        <w:spacing w:line="240" w:lineRule="auto"/>
        <w:rPr>
          <w:rFonts w:ascii="Browallia New" w:hAnsi="Browallia New" w:cs="Browallia New"/>
          <w:sz w:val="26"/>
          <w:szCs w:val="26"/>
          <w:cs/>
        </w:rPr>
      </w:pPr>
    </w:p>
    <w:p w14:paraId="5FA8C31A" w14:textId="77777777" w:rsidR="00993840" w:rsidRPr="00E84424" w:rsidRDefault="00993840" w:rsidP="009938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6"/>
          <w:szCs w:val="26"/>
          <w:cs/>
        </w:rPr>
      </w:pPr>
      <w:r w:rsidRPr="00E84424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6851B680" w14:textId="77777777" w:rsidR="00993840" w:rsidRPr="00E84424" w:rsidRDefault="00993840" w:rsidP="00993840">
      <w:pPr>
        <w:spacing w:line="240" w:lineRule="auto"/>
        <w:rPr>
          <w:rFonts w:ascii="Browallia New" w:hAnsi="Browallia New" w:cs="Browallia New"/>
          <w:sz w:val="26"/>
          <w:szCs w:val="26"/>
        </w:rPr>
      </w:pPr>
    </w:p>
    <w:tbl>
      <w:tblPr>
        <w:tblW w:w="5000" w:type="pct"/>
        <w:tblLayout w:type="fixed"/>
        <w:tblLook w:val="00A0" w:firstRow="1" w:lastRow="0" w:firstColumn="1" w:lastColumn="0" w:noHBand="0" w:noVBand="0"/>
      </w:tblPr>
      <w:tblGrid>
        <w:gridCol w:w="3684"/>
        <w:gridCol w:w="1408"/>
        <w:gridCol w:w="1508"/>
        <w:gridCol w:w="1429"/>
        <w:gridCol w:w="1432"/>
      </w:tblGrid>
      <w:tr w:rsidR="00993840" w:rsidRPr="00E84424" w14:paraId="7187EA36" w14:textId="77777777" w:rsidTr="002F7184">
        <w:trPr>
          <w:tblHeader/>
        </w:trPr>
        <w:tc>
          <w:tcPr>
            <w:tcW w:w="1947" w:type="pct"/>
            <w:tcBorders>
              <w:top w:val="nil"/>
              <w:left w:val="nil"/>
              <w:bottom w:val="nil"/>
              <w:right w:val="nil"/>
            </w:tcBorders>
          </w:tcPr>
          <w:p w14:paraId="21D34895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1" w:hanging="270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  <w:cs/>
              </w:rPr>
              <w:br w:type="page"/>
            </w:r>
          </w:p>
        </w:tc>
        <w:tc>
          <w:tcPr>
            <w:tcW w:w="3053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1944E2D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8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93840" w:rsidRPr="00E84424" w14:paraId="3DE55A44" w14:textId="77777777" w:rsidTr="002F7184">
        <w:trPr>
          <w:tblHeader/>
        </w:trPr>
        <w:tc>
          <w:tcPr>
            <w:tcW w:w="1947" w:type="pct"/>
            <w:tcBorders>
              <w:top w:val="nil"/>
              <w:left w:val="nil"/>
              <w:bottom w:val="nil"/>
              <w:right w:val="nil"/>
            </w:tcBorders>
          </w:tcPr>
          <w:p w14:paraId="06311FF8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1" w:hanging="270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5A4146F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2B0A7AA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5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E1CE737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5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5DF2D9A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</w:tr>
      <w:tr w:rsidR="00993840" w:rsidRPr="00E84424" w14:paraId="743A6A08" w14:textId="77777777" w:rsidTr="002F7184">
        <w:trPr>
          <w:tblHeader/>
        </w:trPr>
        <w:tc>
          <w:tcPr>
            <w:tcW w:w="1947" w:type="pct"/>
            <w:tcBorders>
              <w:top w:val="nil"/>
              <w:left w:val="nil"/>
              <w:bottom w:val="nil"/>
              <w:right w:val="nil"/>
            </w:tcBorders>
          </w:tcPr>
          <w:p w14:paraId="22C4BD12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1" w:hanging="270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44" w:type="pc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70961143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97" w:type="pc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48211A3F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โปรแกรม</w:t>
            </w:r>
          </w:p>
        </w:tc>
        <w:tc>
          <w:tcPr>
            <w:tcW w:w="755" w:type="pc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38F8B3BC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757" w:type="pc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38140CC3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993840" w:rsidRPr="00E84424" w14:paraId="624DB95E" w14:textId="77777777" w:rsidTr="002F7184">
        <w:trPr>
          <w:tblHeader/>
        </w:trPr>
        <w:tc>
          <w:tcPr>
            <w:tcW w:w="1947" w:type="pct"/>
            <w:tcBorders>
              <w:top w:val="nil"/>
              <w:left w:val="nil"/>
              <w:bottom w:val="nil"/>
              <w:right w:val="nil"/>
            </w:tcBorders>
          </w:tcPr>
          <w:p w14:paraId="0002A2E8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1" w:hanging="270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0304446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ค่าสิทธิ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6B7E86D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คอมพิวเตอร์</w:t>
            </w:r>
          </w:p>
        </w:tc>
        <w:tc>
          <w:tcPr>
            <w:tcW w:w="75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85C91B5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ค่าสิทธิบัตร</w:t>
            </w:r>
          </w:p>
        </w:tc>
        <w:tc>
          <w:tcPr>
            <w:tcW w:w="75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24EC0F8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993840" w:rsidRPr="00E84424" w14:paraId="695A84CE" w14:textId="77777777" w:rsidTr="002F7184">
        <w:trPr>
          <w:tblHeader/>
        </w:trPr>
        <w:tc>
          <w:tcPr>
            <w:tcW w:w="1947" w:type="pct"/>
            <w:tcBorders>
              <w:top w:val="nil"/>
              <w:left w:val="nil"/>
              <w:bottom w:val="nil"/>
              <w:right w:val="nil"/>
            </w:tcBorders>
          </w:tcPr>
          <w:p w14:paraId="5ACD2BBB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1" w:hanging="270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744" w:type="pc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0C1383F2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797" w:type="pc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3B99AAD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755" w:type="pc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26FCECA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757" w:type="pc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765D0375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</w:tr>
      <w:tr w:rsidR="00993840" w:rsidRPr="00E84424" w14:paraId="35D1B1C5" w14:textId="77777777" w:rsidTr="002F7184">
        <w:tc>
          <w:tcPr>
            <w:tcW w:w="1947" w:type="pct"/>
            <w:tcBorders>
              <w:top w:val="nil"/>
              <w:left w:val="nil"/>
              <w:bottom w:val="nil"/>
              <w:right w:val="nil"/>
            </w:tcBorders>
          </w:tcPr>
          <w:p w14:paraId="50A5C2DA" w14:textId="39F59DF6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1" w:hanging="270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ณ วันที่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CF1017" w:rsidRPr="00CF101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มกราคม 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พ.ศ.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color w:val="7030A0"/>
                <w:sz w:val="26"/>
                <w:szCs w:val="26"/>
                <w:cs/>
                <w:lang w:val="en-GB"/>
              </w:rPr>
              <w:t xml:space="preserve"> </w:t>
            </w:r>
            <w:r w:rsidR="00CF1017" w:rsidRPr="00CF10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744" w:type="pct"/>
            <w:tcBorders>
              <w:left w:val="nil"/>
              <w:bottom w:val="nil"/>
              <w:right w:val="nil"/>
            </w:tcBorders>
            <w:vAlign w:val="center"/>
          </w:tcPr>
          <w:p w14:paraId="0231143E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97" w:type="pct"/>
            <w:tcBorders>
              <w:left w:val="nil"/>
              <w:bottom w:val="nil"/>
              <w:right w:val="nil"/>
            </w:tcBorders>
            <w:vAlign w:val="center"/>
          </w:tcPr>
          <w:p w14:paraId="2FE24958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55" w:type="pct"/>
            <w:tcBorders>
              <w:left w:val="nil"/>
              <w:bottom w:val="nil"/>
              <w:right w:val="nil"/>
            </w:tcBorders>
            <w:vAlign w:val="center"/>
          </w:tcPr>
          <w:p w14:paraId="17247F01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57" w:type="pct"/>
            <w:tcBorders>
              <w:left w:val="nil"/>
              <w:bottom w:val="nil"/>
              <w:right w:val="nil"/>
            </w:tcBorders>
            <w:vAlign w:val="center"/>
          </w:tcPr>
          <w:p w14:paraId="6E28FF29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993840" w:rsidRPr="00E84424" w14:paraId="4325374F" w14:textId="77777777" w:rsidTr="002F7184">
        <w:tc>
          <w:tcPr>
            <w:tcW w:w="1947" w:type="pct"/>
            <w:tcBorders>
              <w:top w:val="nil"/>
              <w:left w:val="nil"/>
              <w:bottom w:val="nil"/>
              <w:right w:val="nil"/>
            </w:tcBorders>
          </w:tcPr>
          <w:p w14:paraId="489D9F5E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1" w:hanging="270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E8442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744" w:type="pct"/>
            <w:tcBorders>
              <w:top w:val="nil"/>
              <w:left w:val="nil"/>
              <w:right w:val="nil"/>
            </w:tcBorders>
          </w:tcPr>
          <w:p w14:paraId="61F7B9F4" w14:textId="257B6375" w:rsidR="00993840" w:rsidRPr="00E84424" w:rsidRDefault="00CF1017" w:rsidP="002F718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855</w:t>
            </w:r>
          </w:p>
        </w:tc>
        <w:tc>
          <w:tcPr>
            <w:tcW w:w="797" w:type="pct"/>
            <w:tcBorders>
              <w:top w:val="nil"/>
              <w:left w:val="nil"/>
              <w:right w:val="nil"/>
            </w:tcBorders>
          </w:tcPr>
          <w:p w14:paraId="77A5B98D" w14:textId="3900396E" w:rsidR="00993840" w:rsidRPr="00E84424" w:rsidRDefault="00CF1017" w:rsidP="002F718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774</w:t>
            </w:r>
          </w:p>
        </w:tc>
        <w:tc>
          <w:tcPr>
            <w:tcW w:w="755" w:type="pct"/>
            <w:tcBorders>
              <w:top w:val="nil"/>
              <w:left w:val="nil"/>
              <w:right w:val="nil"/>
            </w:tcBorders>
          </w:tcPr>
          <w:p w14:paraId="2BCC565A" w14:textId="4649BDD9" w:rsidR="00993840" w:rsidRPr="00E84424" w:rsidRDefault="00CF1017" w:rsidP="002F718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</w:t>
            </w:r>
          </w:p>
        </w:tc>
        <w:tc>
          <w:tcPr>
            <w:tcW w:w="757" w:type="pct"/>
            <w:tcBorders>
              <w:top w:val="nil"/>
              <w:left w:val="nil"/>
              <w:right w:val="nil"/>
            </w:tcBorders>
          </w:tcPr>
          <w:p w14:paraId="5919858C" w14:textId="5626AD66" w:rsidR="00993840" w:rsidRPr="00E84424" w:rsidRDefault="00CF1017" w:rsidP="002F718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</w:t>
            </w:r>
            <w:r w:rsidR="00993840" w:rsidRPr="00E8442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630</w:t>
            </w:r>
          </w:p>
        </w:tc>
      </w:tr>
      <w:tr w:rsidR="00993840" w:rsidRPr="00E84424" w14:paraId="1F208B07" w14:textId="77777777" w:rsidTr="002F7184">
        <w:tc>
          <w:tcPr>
            <w:tcW w:w="1947" w:type="pct"/>
            <w:tcBorders>
              <w:top w:val="nil"/>
              <w:left w:val="nil"/>
              <w:bottom w:val="nil"/>
              <w:right w:val="nil"/>
            </w:tcBorders>
          </w:tcPr>
          <w:p w14:paraId="05C79750" w14:textId="65F55AA2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1" w:right="-108" w:hanging="27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="00427EC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ค่าตัดจำหน่ายสะสม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0481B9" w14:textId="56D042DE" w:rsidR="00993840" w:rsidRPr="00E84424" w:rsidRDefault="00993840" w:rsidP="002F718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800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F16FC0" w14:textId="44022A86" w:rsidR="00993840" w:rsidRPr="00E84424" w:rsidRDefault="00993840" w:rsidP="002F718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301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755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58CE8C" w14:textId="77777777" w:rsidR="00993840" w:rsidRPr="00E84424" w:rsidRDefault="00993840" w:rsidP="002F718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757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F8BABB" w14:textId="5A78B30F" w:rsidR="00993840" w:rsidRPr="00E84424" w:rsidRDefault="00993840" w:rsidP="002F718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CF1017" w:rsidRPr="00CF101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101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993840" w:rsidRPr="00E84424" w14:paraId="7C9DF8B5" w14:textId="77777777" w:rsidTr="002F7184">
        <w:tc>
          <w:tcPr>
            <w:tcW w:w="1947" w:type="pct"/>
            <w:tcBorders>
              <w:top w:val="nil"/>
              <w:left w:val="nil"/>
              <w:bottom w:val="nil"/>
              <w:right w:val="nil"/>
            </w:tcBorders>
          </w:tcPr>
          <w:p w14:paraId="3E823F05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1" w:right="-108" w:hanging="27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 สุทธิ</w:t>
            </w:r>
          </w:p>
        </w:tc>
        <w:tc>
          <w:tcPr>
            <w:tcW w:w="74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5B8747D" w14:textId="098126A2" w:rsidR="00993840" w:rsidRPr="00E84424" w:rsidRDefault="00CF1017" w:rsidP="002F718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55</w:t>
            </w:r>
          </w:p>
        </w:tc>
        <w:tc>
          <w:tcPr>
            <w:tcW w:w="79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059B8CD" w14:textId="41E9C9B0" w:rsidR="00993840" w:rsidRPr="00E84424" w:rsidRDefault="00CF1017" w:rsidP="002F718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473</w:t>
            </w:r>
          </w:p>
        </w:tc>
        <w:tc>
          <w:tcPr>
            <w:tcW w:w="75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D135EB2" w14:textId="5FA5A382" w:rsidR="00993840" w:rsidRPr="00E84424" w:rsidRDefault="00CF1017" w:rsidP="002F718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</w:t>
            </w:r>
          </w:p>
        </w:tc>
        <w:tc>
          <w:tcPr>
            <w:tcW w:w="75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B24C4C7" w14:textId="7822CED3" w:rsidR="00993840" w:rsidRPr="00E84424" w:rsidRDefault="00CF1017" w:rsidP="002F718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529</w:t>
            </w:r>
          </w:p>
        </w:tc>
      </w:tr>
      <w:tr w:rsidR="00993840" w:rsidRPr="00E84424" w14:paraId="28A0D881" w14:textId="77777777" w:rsidTr="002F7184">
        <w:tc>
          <w:tcPr>
            <w:tcW w:w="1947" w:type="pct"/>
            <w:tcBorders>
              <w:top w:val="nil"/>
              <w:left w:val="nil"/>
              <w:bottom w:val="nil"/>
              <w:right w:val="nil"/>
            </w:tcBorders>
          </w:tcPr>
          <w:p w14:paraId="535B1FAE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1" w:right="-108" w:hanging="27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44" w:type="pc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9DB2DA6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97" w:type="pc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8733889" w14:textId="77777777" w:rsidR="00993840" w:rsidRPr="00E84424" w:rsidRDefault="00993840" w:rsidP="002F718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755" w:type="pc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74CA395" w14:textId="77777777" w:rsidR="00993840" w:rsidRPr="00E84424" w:rsidRDefault="00993840" w:rsidP="002F718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757" w:type="pc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722C4D5D" w14:textId="77777777" w:rsidR="00993840" w:rsidRPr="00E84424" w:rsidRDefault="00993840" w:rsidP="002F718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993840" w:rsidRPr="00E84424" w14:paraId="0AD979E2" w14:textId="77777777" w:rsidTr="002F7184">
        <w:tc>
          <w:tcPr>
            <w:tcW w:w="1947" w:type="pct"/>
            <w:tcBorders>
              <w:top w:val="nil"/>
              <w:left w:val="nil"/>
              <w:bottom w:val="nil"/>
              <w:right w:val="nil"/>
            </w:tcBorders>
          </w:tcPr>
          <w:p w14:paraId="3D9EA01C" w14:textId="6A810435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CF1017" w:rsidRPr="00CF101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ธันวาคม 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พ.ศ.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color w:val="7030A0"/>
                <w:sz w:val="26"/>
                <w:szCs w:val="26"/>
                <w:cs/>
                <w:lang w:val="en-GB"/>
              </w:rPr>
              <w:t xml:space="preserve"> </w:t>
            </w:r>
            <w:r w:rsidR="00CF1017" w:rsidRPr="00CF10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744" w:type="pct"/>
            <w:tcBorders>
              <w:left w:val="nil"/>
              <w:right w:val="nil"/>
            </w:tcBorders>
            <w:vAlign w:val="center"/>
          </w:tcPr>
          <w:p w14:paraId="09712472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97" w:type="pct"/>
            <w:tcBorders>
              <w:left w:val="nil"/>
              <w:right w:val="nil"/>
            </w:tcBorders>
            <w:vAlign w:val="center"/>
          </w:tcPr>
          <w:p w14:paraId="548FEDD3" w14:textId="77777777" w:rsidR="00993840" w:rsidRPr="00E84424" w:rsidRDefault="00993840" w:rsidP="002F718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755" w:type="pct"/>
            <w:tcBorders>
              <w:left w:val="nil"/>
              <w:right w:val="nil"/>
            </w:tcBorders>
            <w:vAlign w:val="center"/>
          </w:tcPr>
          <w:p w14:paraId="30A38B46" w14:textId="77777777" w:rsidR="00993840" w:rsidRPr="00E84424" w:rsidRDefault="00993840" w:rsidP="002F718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757" w:type="pct"/>
            <w:tcBorders>
              <w:left w:val="nil"/>
              <w:right w:val="nil"/>
            </w:tcBorders>
            <w:vAlign w:val="center"/>
          </w:tcPr>
          <w:p w14:paraId="0D22CB2F" w14:textId="77777777" w:rsidR="00993840" w:rsidRPr="00E84424" w:rsidRDefault="00993840" w:rsidP="002F718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993840" w:rsidRPr="00E84424" w14:paraId="7860D32F" w14:textId="77777777" w:rsidTr="002F7184">
        <w:tc>
          <w:tcPr>
            <w:tcW w:w="1947" w:type="pct"/>
            <w:tcBorders>
              <w:top w:val="nil"/>
              <w:left w:val="nil"/>
              <w:bottom w:val="nil"/>
              <w:right w:val="nil"/>
            </w:tcBorders>
          </w:tcPr>
          <w:p w14:paraId="5425823B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1" w:hanging="270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E8442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ราคาตามบัญชีต้นปี สุทธิ</w:t>
            </w:r>
          </w:p>
        </w:tc>
        <w:tc>
          <w:tcPr>
            <w:tcW w:w="744" w:type="pct"/>
            <w:tcBorders>
              <w:left w:val="nil"/>
              <w:bottom w:val="nil"/>
              <w:right w:val="nil"/>
            </w:tcBorders>
          </w:tcPr>
          <w:p w14:paraId="3E01F4F0" w14:textId="7603252A" w:rsidR="00993840" w:rsidRPr="00E84424" w:rsidRDefault="00CF1017" w:rsidP="002F718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</w:rPr>
              <w:t>55</w:t>
            </w:r>
          </w:p>
        </w:tc>
        <w:tc>
          <w:tcPr>
            <w:tcW w:w="797" w:type="pct"/>
            <w:tcBorders>
              <w:left w:val="nil"/>
              <w:bottom w:val="nil"/>
              <w:right w:val="nil"/>
            </w:tcBorders>
          </w:tcPr>
          <w:p w14:paraId="6C1E7D6B" w14:textId="1B868D76" w:rsidR="00993840" w:rsidRPr="00E84424" w:rsidRDefault="00CF1017" w:rsidP="002F718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</w:rPr>
              <w:t>473</w:t>
            </w:r>
          </w:p>
        </w:tc>
        <w:tc>
          <w:tcPr>
            <w:tcW w:w="755" w:type="pct"/>
            <w:tcBorders>
              <w:left w:val="nil"/>
              <w:bottom w:val="nil"/>
              <w:right w:val="nil"/>
            </w:tcBorders>
          </w:tcPr>
          <w:p w14:paraId="68BE50BA" w14:textId="690542BB" w:rsidR="00993840" w:rsidRPr="00E84424" w:rsidRDefault="00CF1017" w:rsidP="002F718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757" w:type="pct"/>
            <w:tcBorders>
              <w:left w:val="nil"/>
              <w:bottom w:val="nil"/>
              <w:right w:val="nil"/>
            </w:tcBorders>
          </w:tcPr>
          <w:p w14:paraId="682BEE46" w14:textId="513B0790" w:rsidR="00993840" w:rsidRPr="00E84424" w:rsidRDefault="00CF1017" w:rsidP="002F718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</w:rPr>
              <w:t>529</w:t>
            </w:r>
          </w:p>
        </w:tc>
      </w:tr>
      <w:tr w:rsidR="00993840" w:rsidRPr="00E84424" w14:paraId="36F0478E" w14:textId="77777777" w:rsidTr="002F7184">
        <w:tc>
          <w:tcPr>
            <w:tcW w:w="1947" w:type="pct"/>
            <w:tcBorders>
              <w:top w:val="nil"/>
              <w:left w:val="nil"/>
              <w:bottom w:val="nil"/>
              <w:right w:val="nil"/>
            </w:tcBorders>
          </w:tcPr>
          <w:p w14:paraId="3592B786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1" w:right="-108" w:hanging="27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ซื้อสินทรัพย์ในระหว่างปี</w:t>
            </w:r>
          </w:p>
        </w:tc>
        <w:tc>
          <w:tcPr>
            <w:tcW w:w="744" w:type="pct"/>
            <w:tcBorders>
              <w:top w:val="nil"/>
              <w:left w:val="nil"/>
              <w:right w:val="nil"/>
            </w:tcBorders>
            <w:vAlign w:val="center"/>
          </w:tcPr>
          <w:p w14:paraId="5897567C" w14:textId="56EEB073" w:rsidR="00993840" w:rsidRPr="00E84424" w:rsidRDefault="00CF1017" w:rsidP="002F718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</w:rPr>
              <w:t>112</w:t>
            </w:r>
          </w:p>
        </w:tc>
        <w:tc>
          <w:tcPr>
            <w:tcW w:w="797" w:type="pct"/>
            <w:tcBorders>
              <w:top w:val="nil"/>
              <w:left w:val="nil"/>
              <w:right w:val="nil"/>
            </w:tcBorders>
            <w:vAlign w:val="center"/>
          </w:tcPr>
          <w:p w14:paraId="40DDC5D6" w14:textId="6FACDC73" w:rsidR="00993840" w:rsidRPr="00E84424" w:rsidRDefault="00CF1017" w:rsidP="002F718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</w:rPr>
              <w:t>101</w:t>
            </w:r>
          </w:p>
        </w:tc>
        <w:tc>
          <w:tcPr>
            <w:tcW w:w="755" w:type="pct"/>
            <w:tcBorders>
              <w:top w:val="nil"/>
              <w:left w:val="nil"/>
              <w:right w:val="nil"/>
            </w:tcBorders>
            <w:vAlign w:val="center"/>
          </w:tcPr>
          <w:p w14:paraId="16FB8713" w14:textId="77777777" w:rsidR="00993840" w:rsidRPr="00E84424" w:rsidRDefault="00993840" w:rsidP="002F718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57" w:type="pct"/>
            <w:tcBorders>
              <w:top w:val="nil"/>
              <w:left w:val="nil"/>
              <w:right w:val="nil"/>
            </w:tcBorders>
            <w:vAlign w:val="center"/>
          </w:tcPr>
          <w:p w14:paraId="4A799FB2" w14:textId="3B8B65DB" w:rsidR="00993840" w:rsidRPr="00E84424" w:rsidRDefault="00CF1017" w:rsidP="002F718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</w:rPr>
              <w:t>213</w:t>
            </w:r>
          </w:p>
        </w:tc>
      </w:tr>
      <w:tr w:rsidR="00993840" w:rsidRPr="00E84424" w14:paraId="40EF61B3" w14:textId="77777777" w:rsidTr="002F7184">
        <w:tc>
          <w:tcPr>
            <w:tcW w:w="1947" w:type="pct"/>
            <w:tcBorders>
              <w:top w:val="nil"/>
              <w:left w:val="nil"/>
              <w:bottom w:val="nil"/>
              <w:right w:val="nil"/>
            </w:tcBorders>
          </w:tcPr>
          <w:p w14:paraId="3AF5EEE6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1" w:hanging="270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ค่าตัดจำหน่ายในระหว่างปี</w:t>
            </w:r>
          </w:p>
        </w:tc>
        <w:tc>
          <w:tcPr>
            <w:tcW w:w="744" w:type="pct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07DABF01" w14:textId="74A557F8" w:rsidR="00993840" w:rsidRPr="00E84424" w:rsidRDefault="00993840" w:rsidP="002F718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97" w:type="pct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6DDE4DD8" w14:textId="7FBF94F8" w:rsidR="00993840" w:rsidRPr="00E84424" w:rsidRDefault="00993840" w:rsidP="002F718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6"/>
                <w:szCs w:val="26"/>
              </w:rPr>
              <w:t>83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55" w:type="pct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045D586D" w14:textId="77777777" w:rsidR="00993840" w:rsidRPr="00E84424" w:rsidRDefault="00993840" w:rsidP="002F718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57" w:type="pct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0C15F1F1" w14:textId="29A2655D" w:rsidR="00993840" w:rsidRPr="00E84424" w:rsidRDefault="00993840" w:rsidP="002F718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6"/>
                <w:szCs w:val="26"/>
              </w:rPr>
              <w:t>93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993840" w:rsidRPr="00E84424" w14:paraId="6A7B1863" w14:textId="77777777" w:rsidTr="002F7184">
        <w:tc>
          <w:tcPr>
            <w:tcW w:w="1947" w:type="pct"/>
            <w:tcBorders>
              <w:top w:val="nil"/>
              <w:left w:val="nil"/>
              <w:bottom w:val="nil"/>
              <w:right w:val="nil"/>
            </w:tcBorders>
          </w:tcPr>
          <w:p w14:paraId="3A83DDE1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1" w:hanging="270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E8442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ราคาตามบัญชีปลายปี สุทธิ</w:t>
            </w:r>
          </w:p>
        </w:tc>
        <w:tc>
          <w:tcPr>
            <w:tcW w:w="74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FE3D003" w14:textId="1CC97804" w:rsidR="00993840" w:rsidRPr="00E84424" w:rsidRDefault="00CF1017" w:rsidP="002F718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</w:rPr>
              <w:t>157</w:t>
            </w:r>
          </w:p>
        </w:tc>
        <w:tc>
          <w:tcPr>
            <w:tcW w:w="79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1AFE3AD" w14:textId="5CC8494E" w:rsidR="00993840" w:rsidRPr="00E84424" w:rsidRDefault="00CF1017" w:rsidP="002F718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</w:rPr>
              <w:t>491</w:t>
            </w:r>
          </w:p>
        </w:tc>
        <w:tc>
          <w:tcPr>
            <w:tcW w:w="75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3BE1C92" w14:textId="69D8B178" w:rsidR="00993840" w:rsidRPr="00E84424" w:rsidRDefault="00CF1017" w:rsidP="002F718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75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F5AD3C5" w14:textId="48C7BEAE" w:rsidR="00993840" w:rsidRPr="00E84424" w:rsidRDefault="00CF1017" w:rsidP="002F718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</w:rPr>
              <w:t>649</w:t>
            </w:r>
          </w:p>
        </w:tc>
      </w:tr>
      <w:tr w:rsidR="00993840" w:rsidRPr="00E84424" w14:paraId="1E874D79" w14:textId="77777777" w:rsidTr="002F7184">
        <w:tc>
          <w:tcPr>
            <w:tcW w:w="1947" w:type="pct"/>
            <w:tcBorders>
              <w:top w:val="nil"/>
              <w:left w:val="nil"/>
              <w:bottom w:val="nil"/>
              <w:right w:val="nil"/>
            </w:tcBorders>
          </w:tcPr>
          <w:p w14:paraId="0F63766B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1" w:hanging="270"/>
              <w:jc w:val="both"/>
              <w:rPr>
                <w:rFonts w:ascii="Browallia New" w:eastAsia="Arial Unicode MS" w:hAnsi="Browallia New" w:cs="Browallia New"/>
                <w:b/>
                <w:bCs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744" w:type="pc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75C2A249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97" w:type="pc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46D8CC4C" w14:textId="77777777" w:rsidR="00993840" w:rsidRPr="00E84424" w:rsidRDefault="00993840" w:rsidP="002F718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755" w:type="pc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06224A2B" w14:textId="77777777" w:rsidR="00993840" w:rsidRPr="00E84424" w:rsidRDefault="00993840" w:rsidP="002F718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757" w:type="pc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C83FCD4" w14:textId="77777777" w:rsidR="00993840" w:rsidRPr="00E84424" w:rsidRDefault="00993840" w:rsidP="002F718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993840" w:rsidRPr="00E84424" w14:paraId="29783D5D" w14:textId="77777777" w:rsidTr="002F7184">
        <w:tc>
          <w:tcPr>
            <w:tcW w:w="1947" w:type="pct"/>
            <w:tcBorders>
              <w:top w:val="nil"/>
              <w:left w:val="nil"/>
              <w:bottom w:val="nil"/>
              <w:right w:val="nil"/>
            </w:tcBorders>
          </w:tcPr>
          <w:p w14:paraId="47B3E98F" w14:textId="090A75DB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1" w:hanging="270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CF1017" w:rsidRPr="00CF101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ธันวาคม 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พ.ศ.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color w:val="7030A0"/>
                <w:sz w:val="26"/>
                <w:szCs w:val="26"/>
                <w:cs/>
                <w:lang w:val="en-GB"/>
              </w:rPr>
              <w:t xml:space="preserve"> </w:t>
            </w:r>
            <w:r w:rsidR="00CF1017" w:rsidRPr="00CF10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744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13DB2E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CC5173" w14:textId="77777777" w:rsidR="00993840" w:rsidRPr="00E84424" w:rsidRDefault="00993840" w:rsidP="002F718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75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5D652C" w14:textId="77777777" w:rsidR="00993840" w:rsidRPr="00E84424" w:rsidRDefault="00993840" w:rsidP="002F718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75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FF0BE5" w14:textId="77777777" w:rsidR="00993840" w:rsidRPr="00E84424" w:rsidRDefault="00993840" w:rsidP="002F718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993840" w:rsidRPr="00E84424" w14:paraId="1BC74AE1" w14:textId="77777777" w:rsidTr="002F7184">
        <w:tc>
          <w:tcPr>
            <w:tcW w:w="1947" w:type="pct"/>
            <w:tcBorders>
              <w:top w:val="nil"/>
              <w:left w:val="nil"/>
              <w:bottom w:val="nil"/>
              <w:right w:val="nil"/>
            </w:tcBorders>
          </w:tcPr>
          <w:p w14:paraId="04D6E537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1" w:hanging="270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E8442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744" w:type="pct"/>
            <w:tcBorders>
              <w:top w:val="nil"/>
              <w:left w:val="nil"/>
              <w:right w:val="nil"/>
            </w:tcBorders>
            <w:vAlign w:val="center"/>
          </w:tcPr>
          <w:p w14:paraId="43242CF2" w14:textId="1C58B875" w:rsidR="00993840" w:rsidRPr="00E84424" w:rsidRDefault="00CF1017" w:rsidP="002F718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</w:rPr>
              <w:t>967</w:t>
            </w:r>
          </w:p>
        </w:tc>
        <w:tc>
          <w:tcPr>
            <w:tcW w:w="797" w:type="pct"/>
            <w:tcBorders>
              <w:top w:val="nil"/>
              <w:left w:val="nil"/>
              <w:right w:val="nil"/>
            </w:tcBorders>
            <w:vAlign w:val="center"/>
          </w:tcPr>
          <w:p w14:paraId="5DDD2212" w14:textId="1864E98C" w:rsidR="00993840" w:rsidRPr="00E84424" w:rsidRDefault="00CF1017" w:rsidP="002F718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</w:rPr>
              <w:t>875</w:t>
            </w:r>
          </w:p>
        </w:tc>
        <w:tc>
          <w:tcPr>
            <w:tcW w:w="755" w:type="pct"/>
            <w:tcBorders>
              <w:top w:val="nil"/>
              <w:left w:val="nil"/>
              <w:right w:val="nil"/>
            </w:tcBorders>
            <w:vAlign w:val="center"/>
          </w:tcPr>
          <w:p w14:paraId="0770E46F" w14:textId="5EF5D7C0" w:rsidR="00993840" w:rsidRPr="00E84424" w:rsidRDefault="00CF1017" w:rsidP="002F718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757" w:type="pct"/>
            <w:tcBorders>
              <w:top w:val="nil"/>
              <w:left w:val="nil"/>
              <w:right w:val="nil"/>
            </w:tcBorders>
            <w:vAlign w:val="center"/>
          </w:tcPr>
          <w:p w14:paraId="10F82C47" w14:textId="7840EFAE" w:rsidR="00993840" w:rsidRPr="00E84424" w:rsidRDefault="00CF1017" w:rsidP="002F718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993840"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6"/>
                <w:szCs w:val="26"/>
              </w:rPr>
              <w:t>843</w:t>
            </w:r>
          </w:p>
        </w:tc>
      </w:tr>
      <w:tr w:rsidR="00993840" w:rsidRPr="00E84424" w14:paraId="3BB728AF" w14:textId="77777777" w:rsidTr="002F7184">
        <w:tc>
          <w:tcPr>
            <w:tcW w:w="1947" w:type="pct"/>
            <w:tcBorders>
              <w:top w:val="nil"/>
              <w:left w:val="nil"/>
              <w:bottom w:val="nil"/>
              <w:right w:val="nil"/>
            </w:tcBorders>
          </w:tcPr>
          <w:p w14:paraId="47905E39" w14:textId="77362EF5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1" w:hanging="270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E8442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="00427EC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E8442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ค่าตัดจำหน่ายสะสม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87B8B4D" w14:textId="72FF31B3" w:rsidR="00993840" w:rsidRPr="00E84424" w:rsidRDefault="00993840" w:rsidP="002F718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6"/>
                <w:szCs w:val="26"/>
              </w:rPr>
              <w:t>810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69BAD3E" w14:textId="1F16EF77" w:rsidR="00993840" w:rsidRPr="00E84424" w:rsidRDefault="00993840" w:rsidP="002F718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6"/>
                <w:szCs w:val="26"/>
              </w:rPr>
              <w:t>384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5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D51D3B4" w14:textId="77777777" w:rsidR="00993840" w:rsidRPr="00E84424" w:rsidRDefault="00993840" w:rsidP="002F718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5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733725C" w14:textId="00417E61" w:rsidR="00993840" w:rsidRPr="00E84424" w:rsidRDefault="00993840" w:rsidP="002F718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F1017" w:rsidRPr="00CF1017">
              <w:rPr>
                <w:rFonts w:ascii="Browallia New" w:eastAsia="Arial Unicode MS" w:hAnsi="Browallia New" w:cs="Browallia New"/>
                <w:sz w:val="26"/>
                <w:szCs w:val="26"/>
              </w:rPr>
              <w:t>194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993840" w:rsidRPr="00E84424" w14:paraId="7E3FCC85" w14:textId="77777777" w:rsidTr="002F7184">
        <w:tc>
          <w:tcPr>
            <w:tcW w:w="1947" w:type="pct"/>
            <w:tcBorders>
              <w:top w:val="nil"/>
              <w:left w:val="nil"/>
              <w:bottom w:val="nil"/>
              <w:right w:val="nil"/>
            </w:tcBorders>
          </w:tcPr>
          <w:p w14:paraId="7CA0A5AD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1" w:hanging="270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ราคาตามบัญชี สุทธิ</w:t>
            </w:r>
          </w:p>
        </w:tc>
        <w:tc>
          <w:tcPr>
            <w:tcW w:w="74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A00D176" w14:textId="602CE335" w:rsidR="00993840" w:rsidRPr="00E84424" w:rsidRDefault="00CF1017" w:rsidP="002F718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</w:rPr>
              <w:t>157</w:t>
            </w:r>
          </w:p>
        </w:tc>
        <w:tc>
          <w:tcPr>
            <w:tcW w:w="79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C708032" w14:textId="0DDA1E7E" w:rsidR="00993840" w:rsidRPr="00E84424" w:rsidRDefault="00CF1017" w:rsidP="002F718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</w:rPr>
              <w:t>491</w:t>
            </w:r>
          </w:p>
        </w:tc>
        <w:tc>
          <w:tcPr>
            <w:tcW w:w="75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2F2E053" w14:textId="5797DE07" w:rsidR="00993840" w:rsidRPr="00E84424" w:rsidRDefault="00CF1017" w:rsidP="002F718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75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A9481AF" w14:textId="73B2AE47" w:rsidR="00993840" w:rsidRPr="00E84424" w:rsidRDefault="00CF1017" w:rsidP="002F718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</w:rPr>
              <w:t>649</w:t>
            </w:r>
          </w:p>
        </w:tc>
      </w:tr>
      <w:tr w:rsidR="00E75D02" w:rsidRPr="00E84424" w14:paraId="0FEC8A5D" w14:textId="77777777" w:rsidTr="00CC2C04">
        <w:tc>
          <w:tcPr>
            <w:tcW w:w="1947" w:type="pct"/>
            <w:tcBorders>
              <w:top w:val="nil"/>
              <w:left w:val="nil"/>
              <w:bottom w:val="nil"/>
              <w:right w:val="nil"/>
            </w:tcBorders>
          </w:tcPr>
          <w:p w14:paraId="2621DDA5" w14:textId="77777777" w:rsidR="00E75D02" w:rsidRPr="00E84424" w:rsidRDefault="00E75D02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1" w:hanging="270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744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7C40BBF5" w14:textId="77777777" w:rsidR="00E75D02" w:rsidRPr="00E84424" w:rsidRDefault="00E75D02" w:rsidP="002F718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97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5A77AEF9" w14:textId="77777777" w:rsidR="00E75D02" w:rsidRPr="00E84424" w:rsidRDefault="00E75D02" w:rsidP="002F718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55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3C8061CC" w14:textId="77777777" w:rsidR="00E75D02" w:rsidRPr="00E84424" w:rsidRDefault="00E75D02" w:rsidP="002F718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57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43492B2" w14:textId="77777777" w:rsidR="00E75D02" w:rsidRPr="00E84424" w:rsidRDefault="00E75D02" w:rsidP="002F718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93840" w:rsidRPr="00E84424" w14:paraId="495C0825" w14:textId="77777777" w:rsidTr="00ED5D74">
        <w:tc>
          <w:tcPr>
            <w:tcW w:w="1947" w:type="pct"/>
            <w:tcBorders>
              <w:top w:val="nil"/>
              <w:left w:val="nil"/>
              <w:right w:val="nil"/>
            </w:tcBorders>
          </w:tcPr>
          <w:p w14:paraId="4D1636E7" w14:textId="19E898C6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1" w:hanging="270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CF1017" w:rsidRPr="00CF101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ธันวาคม 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พ.ศ.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color w:val="7030A0"/>
                <w:sz w:val="26"/>
                <w:szCs w:val="26"/>
                <w:cs/>
                <w:lang w:val="en-GB"/>
              </w:rPr>
              <w:t xml:space="preserve"> </w:t>
            </w:r>
            <w:r w:rsidR="00CF1017" w:rsidRPr="00CF10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744" w:type="pct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68451E4C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97" w:type="pct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3EA83668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55" w:type="pct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563C03BB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57" w:type="pct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5767EF81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993840" w:rsidRPr="00E84424" w14:paraId="42AE001B" w14:textId="77777777" w:rsidTr="002F7184">
        <w:tc>
          <w:tcPr>
            <w:tcW w:w="1947" w:type="pct"/>
            <w:tcBorders>
              <w:left w:val="nil"/>
              <w:bottom w:val="nil"/>
              <w:right w:val="nil"/>
            </w:tcBorders>
          </w:tcPr>
          <w:p w14:paraId="6AB15CF0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1" w:hanging="270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ราคาตามบัญชีต้นปี สุทธิ</w:t>
            </w:r>
          </w:p>
        </w:tc>
        <w:tc>
          <w:tcPr>
            <w:tcW w:w="744" w:type="pct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314759CD" w14:textId="109D2A75" w:rsidR="00993840" w:rsidRPr="00E84424" w:rsidRDefault="00CF1017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157</w:t>
            </w:r>
          </w:p>
        </w:tc>
        <w:tc>
          <w:tcPr>
            <w:tcW w:w="797" w:type="pct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194CD58E" w14:textId="05468538" w:rsidR="00993840" w:rsidRPr="00E84424" w:rsidRDefault="00CF1017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491</w:t>
            </w:r>
          </w:p>
        </w:tc>
        <w:tc>
          <w:tcPr>
            <w:tcW w:w="755" w:type="pct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33A97863" w14:textId="16E17D0D" w:rsidR="00993840" w:rsidRPr="00E84424" w:rsidRDefault="00CF1017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757" w:type="pct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077C329A" w14:textId="0447A106" w:rsidR="00993840" w:rsidRPr="00E84424" w:rsidRDefault="00CF1017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649</w:t>
            </w:r>
          </w:p>
        </w:tc>
      </w:tr>
      <w:tr w:rsidR="00993840" w:rsidRPr="00E84424" w14:paraId="3BF67A11" w14:textId="77777777" w:rsidTr="002F7184">
        <w:tc>
          <w:tcPr>
            <w:tcW w:w="1947" w:type="pct"/>
            <w:tcBorders>
              <w:top w:val="nil"/>
              <w:left w:val="nil"/>
              <w:bottom w:val="nil"/>
              <w:right w:val="nil"/>
            </w:tcBorders>
          </w:tcPr>
          <w:p w14:paraId="2846F48F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1" w:hanging="270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E8442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ซื้อสินทรัพย์ในระหว่างปี</w:t>
            </w:r>
          </w:p>
        </w:tc>
        <w:tc>
          <w:tcPr>
            <w:tcW w:w="744" w:type="pct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4520E93E" w14:textId="56555318" w:rsidR="00993840" w:rsidRPr="00E84424" w:rsidRDefault="00CF1017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</w:t>
            </w:r>
          </w:p>
        </w:tc>
        <w:tc>
          <w:tcPr>
            <w:tcW w:w="797" w:type="pct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1AA0BA74" w14:textId="1BF8BDCD" w:rsidR="00993840" w:rsidRPr="00E84424" w:rsidRDefault="00CF1017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213</w:t>
            </w:r>
          </w:p>
        </w:tc>
        <w:tc>
          <w:tcPr>
            <w:tcW w:w="755" w:type="pct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231DC032" w14:textId="38E443EF" w:rsidR="00993840" w:rsidRPr="00E84424" w:rsidRDefault="005A7478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57" w:type="pct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4762FFA7" w14:textId="5A8EA0E8" w:rsidR="00993840" w:rsidRPr="00E84424" w:rsidRDefault="00CF1017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267</w:t>
            </w:r>
          </w:p>
        </w:tc>
      </w:tr>
      <w:tr w:rsidR="00993840" w:rsidRPr="00E84424" w14:paraId="2B64FC6D" w14:textId="77777777" w:rsidTr="002F7184">
        <w:tc>
          <w:tcPr>
            <w:tcW w:w="1947" w:type="pct"/>
            <w:tcBorders>
              <w:top w:val="nil"/>
              <w:left w:val="nil"/>
              <w:bottom w:val="nil"/>
              <w:right w:val="nil"/>
            </w:tcBorders>
          </w:tcPr>
          <w:p w14:paraId="79B5B431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1" w:hanging="270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ค่าตัดจำหน่ายในระหว่างปี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ACEA9B8" w14:textId="59BB57E0" w:rsidR="00993840" w:rsidRPr="00E84424" w:rsidRDefault="005A7478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551E3AA" w14:textId="55D8DB4F" w:rsidR="00993840" w:rsidRPr="00E84424" w:rsidRDefault="005A7478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5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197D935" w14:textId="280EFCF2" w:rsidR="00993840" w:rsidRPr="00E84424" w:rsidRDefault="005A7478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5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974A830" w14:textId="25B322A0" w:rsidR="00993840" w:rsidRPr="00E84424" w:rsidRDefault="00FF7493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993840" w:rsidRPr="00E84424" w14:paraId="7C8B6ACF" w14:textId="77777777" w:rsidTr="002F7184">
        <w:tc>
          <w:tcPr>
            <w:tcW w:w="1947" w:type="pct"/>
            <w:tcBorders>
              <w:top w:val="nil"/>
              <w:left w:val="nil"/>
              <w:bottom w:val="nil"/>
              <w:right w:val="nil"/>
            </w:tcBorders>
          </w:tcPr>
          <w:p w14:paraId="5C34A3E8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1" w:hanging="27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ราคาตามบัญชีปลายปี สุทธิ</w:t>
            </w:r>
          </w:p>
        </w:tc>
        <w:tc>
          <w:tcPr>
            <w:tcW w:w="74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A80F1F7" w14:textId="14D89E4D" w:rsidR="00993840" w:rsidRPr="00E84424" w:rsidRDefault="00CF1017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200</w:t>
            </w:r>
          </w:p>
        </w:tc>
        <w:tc>
          <w:tcPr>
            <w:tcW w:w="79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FCF8624" w14:textId="25931AB1" w:rsidR="00993840" w:rsidRPr="00E84424" w:rsidRDefault="00CF1017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628</w:t>
            </w:r>
          </w:p>
        </w:tc>
        <w:tc>
          <w:tcPr>
            <w:tcW w:w="75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75A051F" w14:textId="0C3FF0FB" w:rsidR="00993840" w:rsidRPr="00E84424" w:rsidRDefault="00CF1017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75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3833B6C" w14:textId="506E4222" w:rsidR="00993840" w:rsidRPr="00E84424" w:rsidRDefault="00CF1017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829</w:t>
            </w:r>
          </w:p>
        </w:tc>
      </w:tr>
      <w:tr w:rsidR="00993840" w:rsidRPr="00E84424" w14:paraId="1A282E22" w14:textId="77777777" w:rsidTr="002F7184">
        <w:tc>
          <w:tcPr>
            <w:tcW w:w="1947" w:type="pct"/>
            <w:tcBorders>
              <w:top w:val="nil"/>
              <w:left w:val="nil"/>
              <w:bottom w:val="nil"/>
              <w:right w:val="nil"/>
            </w:tcBorders>
          </w:tcPr>
          <w:p w14:paraId="0B8D7978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1" w:hanging="27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44" w:type="pct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4D79A438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97" w:type="pct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4E9DD7F4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55" w:type="pct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18727CCA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57" w:type="pct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7B2A205B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993840" w:rsidRPr="00E84424" w14:paraId="79C1A123" w14:textId="77777777" w:rsidTr="002F7184">
        <w:tc>
          <w:tcPr>
            <w:tcW w:w="1947" w:type="pct"/>
            <w:tcBorders>
              <w:top w:val="nil"/>
              <w:left w:val="nil"/>
              <w:bottom w:val="nil"/>
              <w:right w:val="nil"/>
            </w:tcBorders>
          </w:tcPr>
          <w:p w14:paraId="127E978F" w14:textId="57C7483A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1" w:hanging="27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CF1017" w:rsidRPr="00CF101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ธันวาคม 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พ.ศ.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color w:val="7030A0"/>
                <w:sz w:val="26"/>
                <w:szCs w:val="26"/>
                <w:cs/>
              </w:rPr>
              <w:t xml:space="preserve"> </w:t>
            </w:r>
            <w:r w:rsidR="00CF1017" w:rsidRPr="00CF10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744" w:type="pct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1D890E2F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97" w:type="pct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2DF1F49F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55" w:type="pct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36423F8B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57" w:type="pct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268C91C9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993840" w:rsidRPr="00E84424" w14:paraId="1E50885F" w14:textId="77777777" w:rsidTr="002F7184">
        <w:tc>
          <w:tcPr>
            <w:tcW w:w="1947" w:type="pct"/>
            <w:tcBorders>
              <w:top w:val="nil"/>
              <w:left w:val="nil"/>
              <w:bottom w:val="nil"/>
              <w:right w:val="nil"/>
            </w:tcBorders>
          </w:tcPr>
          <w:p w14:paraId="144FA2BF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1" w:hanging="27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E8442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744" w:type="pct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4E232392" w14:textId="7213E08E" w:rsidR="00993840" w:rsidRPr="00E84424" w:rsidRDefault="00CF1017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FF7493"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021</w:t>
            </w:r>
          </w:p>
        </w:tc>
        <w:tc>
          <w:tcPr>
            <w:tcW w:w="797" w:type="pct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35187BFF" w14:textId="4D65FFF9" w:rsidR="00993840" w:rsidRPr="00E84424" w:rsidRDefault="00CF1017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FF7493"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088</w:t>
            </w:r>
          </w:p>
        </w:tc>
        <w:tc>
          <w:tcPr>
            <w:tcW w:w="755" w:type="pct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0759A4F4" w14:textId="49E1E955" w:rsidR="00993840" w:rsidRPr="00E84424" w:rsidRDefault="00CF1017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757" w:type="pct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1519EAC7" w14:textId="68B9BDDC" w:rsidR="00993840" w:rsidRPr="00E84424" w:rsidRDefault="00CF1017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FF7493"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110</w:t>
            </w:r>
          </w:p>
        </w:tc>
      </w:tr>
      <w:tr w:rsidR="00993840" w:rsidRPr="00E84424" w14:paraId="6DFF5BB8" w14:textId="77777777" w:rsidTr="002F7184">
        <w:tc>
          <w:tcPr>
            <w:tcW w:w="1947" w:type="pct"/>
            <w:tcBorders>
              <w:top w:val="nil"/>
              <w:left w:val="nil"/>
              <w:bottom w:val="nil"/>
              <w:right w:val="nil"/>
            </w:tcBorders>
          </w:tcPr>
          <w:p w14:paraId="128C6135" w14:textId="74B46ACE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1" w:hanging="27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E8442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="00427EC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E8442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ค่าตัดจำหน่ายสะสม</w:t>
            </w:r>
          </w:p>
        </w:tc>
        <w:tc>
          <w:tcPr>
            <w:tcW w:w="744" w:type="pct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E79E6AD" w14:textId="41FF8D1E" w:rsidR="00993840" w:rsidRPr="00E84424" w:rsidRDefault="00FF7493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821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97" w:type="pct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5934C13" w14:textId="69F0115D" w:rsidR="00993840" w:rsidRPr="00E84424" w:rsidRDefault="00FF7493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460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55" w:type="pct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EDA247B" w14:textId="54AA4B22" w:rsidR="00993840" w:rsidRPr="00E84424" w:rsidRDefault="00FF7493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57" w:type="pct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1B669A3" w14:textId="33646FE9" w:rsidR="00993840" w:rsidRPr="00E84424" w:rsidRDefault="00FF7493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F1017"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281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993840" w:rsidRPr="00E84424" w14:paraId="707C63E2" w14:textId="77777777" w:rsidTr="002F7184">
        <w:tc>
          <w:tcPr>
            <w:tcW w:w="1947" w:type="pct"/>
            <w:tcBorders>
              <w:top w:val="nil"/>
              <w:left w:val="nil"/>
              <w:bottom w:val="nil"/>
              <w:right w:val="nil"/>
            </w:tcBorders>
          </w:tcPr>
          <w:p w14:paraId="786E82F3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1" w:hanging="27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ราคาตามบัญชี สุทธิ</w:t>
            </w:r>
          </w:p>
        </w:tc>
        <w:tc>
          <w:tcPr>
            <w:tcW w:w="74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2A28DB4" w14:textId="08A34F6B" w:rsidR="00993840" w:rsidRPr="00E84424" w:rsidRDefault="00CF1017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200</w:t>
            </w:r>
          </w:p>
        </w:tc>
        <w:tc>
          <w:tcPr>
            <w:tcW w:w="79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122FBBE" w14:textId="62432E85" w:rsidR="00993840" w:rsidRPr="00E84424" w:rsidRDefault="00CF1017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628</w:t>
            </w:r>
          </w:p>
        </w:tc>
        <w:tc>
          <w:tcPr>
            <w:tcW w:w="75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620A18E" w14:textId="2FFA8D49" w:rsidR="00993840" w:rsidRPr="00E84424" w:rsidRDefault="00CF1017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</w:p>
        </w:tc>
        <w:tc>
          <w:tcPr>
            <w:tcW w:w="75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CE2B668" w14:textId="68B0C45D" w:rsidR="00993840" w:rsidRPr="00E84424" w:rsidRDefault="00CF1017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829</w:t>
            </w:r>
          </w:p>
        </w:tc>
      </w:tr>
    </w:tbl>
    <w:p w14:paraId="6F10C677" w14:textId="77777777" w:rsidR="00993840" w:rsidRPr="00E84424" w:rsidRDefault="00993840" w:rsidP="009938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eastAsia="Arial Unicode MS" w:hAnsi="Browallia New" w:cs="Browallia New"/>
          <w:sz w:val="26"/>
          <w:szCs w:val="26"/>
          <w:cs/>
        </w:rPr>
      </w:pPr>
      <w:bookmarkStart w:id="108" w:name="_Hlk50879581"/>
    </w:p>
    <w:p w14:paraId="719ABCB0" w14:textId="77777777" w:rsidR="00993840" w:rsidRPr="00E84424" w:rsidRDefault="00993840" w:rsidP="009938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eastAsia="Arial Unicode MS" w:hAnsi="Browallia New" w:cs="Browallia New"/>
          <w:sz w:val="26"/>
          <w:szCs w:val="26"/>
          <w:cs/>
        </w:rPr>
      </w:pPr>
      <w:r w:rsidRPr="00E84424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584596B6" w14:textId="77777777" w:rsidR="00993840" w:rsidRPr="00E84424" w:rsidRDefault="00993840" w:rsidP="009938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Style w:val="TableGrid"/>
        <w:tblW w:w="9475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993840" w:rsidRPr="00E84424" w14:paraId="04D3DC49" w14:textId="77777777" w:rsidTr="002F7184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00B397D1" w14:textId="5689927F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br w:type="page"/>
            </w:r>
            <w:r w:rsidR="00CF1017" w:rsidRPr="00CF101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24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ab/>
            </w:r>
            <w:r w:rsidRPr="00E8442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  <w:t>ภาษีเงินได้รอการตัดบัญชี</w:t>
            </w:r>
          </w:p>
        </w:tc>
      </w:tr>
      <w:bookmarkEnd w:id="108"/>
    </w:tbl>
    <w:p w14:paraId="4EB68834" w14:textId="77777777" w:rsidR="00993840" w:rsidRPr="00E84424" w:rsidRDefault="00993840" w:rsidP="00993840">
      <w:pPr>
        <w:pStyle w:val="Heading1"/>
        <w:keepNext w:val="0"/>
        <w:tabs>
          <w:tab w:val="clear" w:pos="567"/>
        </w:tabs>
        <w:spacing w:line="240" w:lineRule="auto"/>
        <w:rPr>
          <w:rFonts w:ascii="Browallia New" w:eastAsia="Arial Unicode MS" w:hAnsi="Browallia New" w:cs="Browallia New"/>
          <w:lang w:val="en-GB"/>
        </w:rPr>
      </w:pPr>
    </w:p>
    <w:p w14:paraId="4B941441" w14:textId="77777777" w:rsidR="00993840" w:rsidRPr="00E84424" w:rsidRDefault="00993840" w:rsidP="009938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E84424">
        <w:rPr>
          <w:rFonts w:ascii="Browallia New" w:eastAsia="Arial Unicode MS" w:hAnsi="Browallia New" w:cs="Browallia New"/>
          <w:sz w:val="26"/>
          <w:szCs w:val="26"/>
          <w:cs/>
        </w:rPr>
        <w:t>สินทรัพย์และหนี้สินภาษีเงินได้รอการตัดบัญชีในงบแสดงฐานะการเงินแสดงได้ดังนี้</w:t>
      </w:r>
    </w:p>
    <w:p w14:paraId="0AD9E8A5" w14:textId="77777777" w:rsidR="00993840" w:rsidRPr="00E84424" w:rsidRDefault="00993840" w:rsidP="009938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3996"/>
        <w:gridCol w:w="1368"/>
        <w:gridCol w:w="1368"/>
        <w:gridCol w:w="1368"/>
        <w:gridCol w:w="1368"/>
      </w:tblGrid>
      <w:tr w:rsidR="00993840" w:rsidRPr="00E84424" w14:paraId="3A903559" w14:textId="77777777" w:rsidTr="002F7184">
        <w:tc>
          <w:tcPr>
            <w:tcW w:w="3996" w:type="dxa"/>
          </w:tcPr>
          <w:p w14:paraId="64BEAC0D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DB4BB6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F4488D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93840" w:rsidRPr="00E84424" w14:paraId="1A1CD6C7" w14:textId="77777777" w:rsidTr="002F7184">
        <w:trPr>
          <w:trHeight w:val="309"/>
        </w:trPr>
        <w:tc>
          <w:tcPr>
            <w:tcW w:w="3996" w:type="dxa"/>
          </w:tcPr>
          <w:p w14:paraId="495B65EE" w14:textId="762D5951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CF1017" w:rsidRPr="00CF10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2624A0E" w14:textId="0B5B098F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พ.ศ.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color w:val="7030A0"/>
                <w:sz w:val="26"/>
                <w:szCs w:val="26"/>
                <w:cs/>
              </w:rPr>
              <w:t xml:space="preserve"> </w:t>
            </w:r>
            <w:r w:rsidR="00CF1017" w:rsidRPr="00CF10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FBFD8D3" w14:textId="5F122F0F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พ.ศ.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color w:val="7030A0"/>
                <w:sz w:val="26"/>
                <w:szCs w:val="26"/>
                <w:cs/>
              </w:rPr>
              <w:t xml:space="preserve"> </w:t>
            </w:r>
            <w:r w:rsidR="00CF1017" w:rsidRPr="00CF10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DEDD30C" w14:textId="550C6D76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พ.ศ.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color w:val="7030A0"/>
                <w:sz w:val="26"/>
                <w:szCs w:val="26"/>
                <w:cs/>
              </w:rPr>
              <w:t xml:space="preserve"> </w:t>
            </w:r>
            <w:r w:rsidR="00CF1017" w:rsidRPr="00CF10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7C63645" w14:textId="44F75F6D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พ.ศ.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color w:val="7030A0"/>
                <w:sz w:val="26"/>
                <w:szCs w:val="26"/>
                <w:cs/>
              </w:rPr>
              <w:t xml:space="preserve"> </w:t>
            </w:r>
            <w:r w:rsidR="00CF1017" w:rsidRPr="00CF10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993840" w:rsidRPr="00E84424" w14:paraId="7ACA8D1E" w14:textId="77777777" w:rsidTr="002F7184">
        <w:tc>
          <w:tcPr>
            <w:tcW w:w="3996" w:type="dxa"/>
          </w:tcPr>
          <w:p w14:paraId="5F683E5F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3D2DB78D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1DE76B6D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5210E7D9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6D9B52F6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</w:tr>
      <w:tr w:rsidR="00993840" w:rsidRPr="00E84424" w14:paraId="186E6C2A" w14:textId="77777777" w:rsidTr="002F7184">
        <w:tc>
          <w:tcPr>
            <w:tcW w:w="3996" w:type="dxa"/>
          </w:tcPr>
          <w:p w14:paraId="4794AB83" w14:textId="77777777" w:rsidR="00993840" w:rsidRPr="00E84424" w:rsidRDefault="00993840" w:rsidP="002F718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D84A4EC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4B7AD87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588EBF0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0D00C24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59422B" w:rsidRPr="00E84424" w14:paraId="2A01B8D1" w14:textId="77777777" w:rsidTr="002F7184">
        <w:tc>
          <w:tcPr>
            <w:tcW w:w="3996" w:type="dxa"/>
          </w:tcPr>
          <w:p w14:paraId="5F384BBE" w14:textId="77777777" w:rsidR="0059422B" w:rsidRPr="00E84424" w:rsidRDefault="0059422B" w:rsidP="00594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68" w:type="dxa"/>
            <w:shd w:val="clear" w:color="auto" w:fill="FAFAFA"/>
          </w:tcPr>
          <w:p w14:paraId="0DBE929D" w14:textId="6F9AE310" w:rsidR="0059422B" w:rsidRPr="00E84424" w:rsidRDefault="00CF1017" w:rsidP="0059422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59422B"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678</w:t>
            </w:r>
          </w:p>
        </w:tc>
        <w:tc>
          <w:tcPr>
            <w:tcW w:w="1368" w:type="dxa"/>
          </w:tcPr>
          <w:p w14:paraId="630B5BA9" w14:textId="73C1F6F4" w:rsidR="0059422B" w:rsidRPr="00E84424" w:rsidRDefault="00CF1017" w:rsidP="0059422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671</w:t>
            </w:r>
          </w:p>
        </w:tc>
        <w:tc>
          <w:tcPr>
            <w:tcW w:w="1368" w:type="dxa"/>
            <w:shd w:val="clear" w:color="auto" w:fill="FAFAFA"/>
          </w:tcPr>
          <w:p w14:paraId="45C85F4D" w14:textId="446619AF" w:rsidR="0059422B" w:rsidRPr="00E84424" w:rsidRDefault="00CF1017" w:rsidP="00594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59422B"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450</w:t>
            </w:r>
          </w:p>
        </w:tc>
        <w:tc>
          <w:tcPr>
            <w:tcW w:w="1368" w:type="dxa"/>
          </w:tcPr>
          <w:p w14:paraId="32FCDEF2" w14:textId="75713D7E" w:rsidR="0059422B" w:rsidRPr="00E84424" w:rsidRDefault="00CF1017" w:rsidP="00594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557</w:t>
            </w:r>
          </w:p>
        </w:tc>
      </w:tr>
      <w:tr w:rsidR="0059422B" w:rsidRPr="00E84424" w14:paraId="027B5F8C" w14:textId="77777777" w:rsidTr="002F7184">
        <w:tc>
          <w:tcPr>
            <w:tcW w:w="3996" w:type="dxa"/>
          </w:tcPr>
          <w:p w14:paraId="1F1BE7AB" w14:textId="77777777" w:rsidR="0059422B" w:rsidRPr="00E84424" w:rsidRDefault="0059422B" w:rsidP="00594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C935860" w14:textId="6FD70359" w:rsidR="0059422B" w:rsidRPr="00E84424" w:rsidRDefault="0059422B" w:rsidP="0059422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135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B218C5" w14:textId="250C2347" w:rsidR="0059422B" w:rsidRPr="00E84424" w:rsidRDefault="0059422B" w:rsidP="0059422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125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A6CF264" w14:textId="02F84378" w:rsidR="0059422B" w:rsidRPr="00E84424" w:rsidRDefault="0059422B" w:rsidP="0059422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9BC257" w14:textId="77777777" w:rsidR="0059422B" w:rsidRPr="00E84424" w:rsidRDefault="0059422B" w:rsidP="0059422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59422B" w:rsidRPr="00E84424" w14:paraId="74D4BAB1" w14:textId="77777777" w:rsidTr="002F7184">
        <w:tc>
          <w:tcPr>
            <w:tcW w:w="3996" w:type="dxa"/>
          </w:tcPr>
          <w:p w14:paraId="520D2C77" w14:textId="77777777" w:rsidR="0059422B" w:rsidRPr="00E84424" w:rsidRDefault="0059422B" w:rsidP="00594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ภาษีเงินได้รอการตัดบัญชี 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E6FAA52" w14:textId="140DD0E7" w:rsidR="0059422B" w:rsidRPr="00E84424" w:rsidRDefault="00CF1017" w:rsidP="0059422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59422B"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E5FB81" w14:textId="264A913A" w:rsidR="0059422B" w:rsidRPr="00E84424" w:rsidRDefault="00CF1017" w:rsidP="0059422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DEE7D66" w14:textId="5854ADBE" w:rsidR="0059422B" w:rsidRPr="00E84424" w:rsidRDefault="00CF1017" w:rsidP="0059422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59422B"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4D7D81" w14:textId="014A8B29" w:rsidR="0059422B" w:rsidRPr="00E84424" w:rsidRDefault="00CF1017" w:rsidP="0059422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557</w:t>
            </w:r>
          </w:p>
        </w:tc>
      </w:tr>
    </w:tbl>
    <w:p w14:paraId="200B09AB" w14:textId="77777777" w:rsidR="00993840" w:rsidRPr="00E84424" w:rsidRDefault="00993840" w:rsidP="0099384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9477" w:type="dxa"/>
        <w:tblLayout w:type="fixed"/>
        <w:tblLook w:val="0000" w:firstRow="0" w:lastRow="0" w:firstColumn="0" w:lastColumn="0" w:noHBand="0" w:noVBand="0"/>
      </w:tblPr>
      <w:tblGrid>
        <w:gridCol w:w="4005"/>
        <w:gridCol w:w="1368"/>
        <w:gridCol w:w="1368"/>
        <w:gridCol w:w="1368"/>
        <w:gridCol w:w="1368"/>
      </w:tblGrid>
      <w:tr w:rsidR="00993840" w:rsidRPr="00E84424" w14:paraId="0BC4F429" w14:textId="77777777" w:rsidTr="002F7184">
        <w:tc>
          <w:tcPr>
            <w:tcW w:w="4005" w:type="dxa"/>
          </w:tcPr>
          <w:p w14:paraId="627EB837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br w:type="page"/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6E00AE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1CDFDD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93840" w:rsidRPr="00E84424" w14:paraId="0D7629E6" w14:textId="77777777" w:rsidTr="002F7184">
        <w:trPr>
          <w:trHeight w:val="309"/>
        </w:trPr>
        <w:tc>
          <w:tcPr>
            <w:tcW w:w="4005" w:type="dxa"/>
          </w:tcPr>
          <w:p w14:paraId="1DD77854" w14:textId="6899044F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CF1017" w:rsidRPr="00CF10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E2FE12A" w14:textId="6D85A071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พ.ศ.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color w:val="7030A0"/>
                <w:sz w:val="26"/>
                <w:szCs w:val="26"/>
                <w:cs/>
              </w:rPr>
              <w:t xml:space="preserve"> </w:t>
            </w:r>
            <w:r w:rsidR="00CF1017" w:rsidRPr="00CF10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DDE005E" w14:textId="6695BABE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พ.ศ.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color w:val="7030A0"/>
                <w:sz w:val="26"/>
                <w:szCs w:val="26"/>
                <w:cs/>
              </w:rPr>
              <w:t xml:space="preserve"> </w:t>
            </w:r>
            <w:r w:rsidR="00CF1017" w:rsidRPr="00CF10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8C0F696" w14:textId="7D06215A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พ.ศ.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color w:val="7030A0"/>
                <w:sz w:val="26"/>
                <w:szCs w:val="26"/>
                <w:cs/>
              </w:rPr>
              <w:t xml:space="preserve"> </w:t>
            </w:r>
            <w:r w:rsidR="00CF1017" w:rsidRPr="00CF10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DC08333" w14:textId="2F77B458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พ.ศ.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color w:val="7030A0"/>
                <w:sz w:val="26"/>
                <w:szCs w:val="26"/>
                <w:cs/>
              </w:rPr>
              <w:t xml:space="preserve"> </w:t>
            </w:r>
            <w:r w:rsidR="00CF1017" w:rsidRPr="00CF10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993840" w:rsidRPr="00E84424" w14:paraId="74296BA6" w14:textId="77777777" w:rsidTr="002F7184">
        <w:tc>
          <w:tcPr>
            <w:tcW w:w="4005" w:type="dxa"/>
          </w:tcPr>
          <w:p w14:paraId="09322577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63D3EF97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549B57E2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668765BF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735738C2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</w:tr>
      <w:tr w:rsidR="00993840" w:rsidRPr="00E84424" w14:paraId="08ECBCD2" w14:textId="77777777" w:rsidTr="002F7184">
        <w:tc>
          <w:tcPr>
            <w:tcW w:w="4005" w:type="dxa"/>
          </w:tcPr>
          <w:p w14:paraId="7413C533" w14:textId="77777777" w:rsidR="00993840" w:rsidRPr="00E84424" w:rsidRDefault="00993840" w:rsidP="002F718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5812625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6A13395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144A24F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1139FF8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993840" w:rsidRPr="00E84424" w14:paraId="596CB0F4" w14:textId="77777777" w:rsidTr="002F7184">
        <w:tc>
          <w:tcPr>
            <w:tcW w:w="4005" w:type="dxa"/>
          </w:tcPr>
          <w:p w14:paraId="7D1481F4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68" w:type="dxa"/>
            <w:shd w:val="clear" w:color="auto" w:fill="FAFAFA"/>
          </w:tcPr>
          <w:p w14:paraId="16CA5A4A" w14:textId="77777777" w:rsidR="00993840" w:rsidRPr="00E84424" w:rsidRDefault="00993840" w:rsidP="002F718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6BF68B0B" w14:textId="77777777" w:rsidR="00993840" w:rsidRPr="00E84424" w:rsidRDefault="00993840" w:rsidP="002F718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6C410DBE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16B92FD5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93840" w:rsidRPr="00E84424" w14:paraId="36813E4B" w14:textId="77777777" w:rsidTr="002F7184">
        <w:tc>
          <w:tcPr>
            <w:tcW w:w="4005" w:type="dxa"/>
          </w:tcPr>
          <w:p w14:paraId="39CD71C8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สินทรัพย์ภาษีเงินได้รอการตัดบัญชีที่จะใช้</w:t>
            </w:r>
          </w:p>
          <w:p w14:paraId="1992EA23" w14:textId="5109CA65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ประโยชน์ภายใน </w:t>
            </w:r>
            <w:r w:rsidR="00CF1017"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42D0A72" w14:textId="640EED94" w:rsidR="00993840" w:rsidRPr="00E84424" w:rsidRDefault="00CF1017" w:rsidP="002F718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EF68710" w14:textId="2F1568AB" w:rsidR="00993840" w:rsidRPr="00E84424" w:rsidRDefault="00CF1017" w:rsidP="002F718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2A84DE0" w14:textId="17050D85" w:rsidR="00993840" w:rsidRPr="00E84424" w:rsidRDefault="00CF1017" w:rsidP="002F718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DC054C7" w14:textId="77777777" w:rsidR="00993840" w:rsidRPr="00E84424" w:rsidRDefault="00993840" w:rsidP="002F718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993840" w:rsidRPr="00E84424" w14:paraId="214298F1" w14:textId="77777777" w:rsidTr="002F7184">
        <w:tc>
          <w:tcPr>
            <w:tcW w:w="4005" w:type="dxa"/>
          </w:tcPr>
          <w:p w14:paraId="173FA195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สินทรัพย์ภาษีเงินได้รอการตัดบัญชีที่จะใช้</w:t>
            </w:r>
          </w:p>
          <w:p w14:paraId="7F269EE7" w14:textId="2FD832CD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ประโยชน์เกินกว่า </w:t>
            </w:r>
            <w:r w:rsidR="00CF1017"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7AAF297" w14:textId="60025477" w:rsidR="00993840" w:rsidRPr="00E84424" w:rsidRDefault="00CF1017" w:rsidP="002F718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384D38"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294945" w14:textId="49CA826B" w:rsidR="00993840" w:rsidRPr="00E84424" w:rsidRDefault="00CF1017" w:rsidP="002F718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EECC1AA" w14:textId="2C5A98BE" w:rsidR="00993840" w:rsidRPr="00E84424" w:rsidRDefault="00CF1017" w:rsidP="002F718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384D38"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CEA2A6" w14:textId="35353A4F" w:rsidR="00993840" w:rsidRPr="00E84424" w:rsidRDefault="00CF1017" w:rsidP="002F718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900</w:t>
            </w:r>
          </w:p>
        </w:tc>
      </w:tr>
      <w:tr w:rsidR="0059422B" w:rsidRPr="00E84424" w14:paraId="3C1A99BF" w14:textId="77777777" w:rsidTr="002F7184">
        <w:tc>
          <w:tcPr>
            <w:tcW w:w="4005" w:type="dxa"/>
          </w:tcPr>
          <w:p w14:paraId="12F218D7" w14:textId="77777777" w:rsidR="0059422B" w:rsidRPr="00E84424" w:rsidRDefault="0059422B" w:rsidP="00594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CAFA7ED" w14:textId="766544DD" w:rsidR="0059422B" w:rsidRPr="00E84424" w:rsidRDefault="00CF1017" w:rsidP="0059422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59422B"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CA154D" w14:textId="48CB6E91" w:rsidR="0059422B" w:rsidRPr="00E84424" w:rsidRDefault="00CF1017" w:rsidP="0059422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89FFB85" w14:textId="4F144890" w:rsidR="0059422B" w:rsidRPr="00E84424" w:rsidRDefault="00CF1017" w:rsidP="0059422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59422B"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810145" w14:textId="037AD16A" w:rsidR="0059422B" w:rsidRPr="00E84424" w:rsidRDefault="00CF1017" w:rsidP="0059422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900</w:t>
            </w:r>
          </w:p>
        </w:tc>
      </w:tr>
      <w:tr w:rsidR="0059422B" w:rsidRPr="00E84424" w14:paraId="2E0DFC4F" w14:textId="77777777" w:rsidTr="002F7184">
        <w:tc>
          <w:tcPr>
            <w:tcW w:w="4005" w:type="dxa"/>
          </w:tcPr>
          <w:p w14:paraId="6388FA85" w14:textId="77777777" w:rsidR="0059422B" w:rsidRPr="00E84424" w:rsidRDefault="0059422B" w:rsidP="0059422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8FF9AC2" w14:textId="77777777" w:rsidR="0059422B" w:rsidRPr="00E84424" w:rsidRDefault="0059422B" w:rsidP="00594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0E0C12C" w14:textId="77777777" w:rsidR="0059422B" w:rsidRPr="00E84424" w:rsidRDefault="0059422B" w:rsidP="00594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95F6D67" w14:textId="77777777" w:rsidR="0059422B" w:rsidRPr="00E84424" w:rsidRDefault="0059422B" w:rsidP="00594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CF50002" w14:textId="77777777" w:rsidR="0059422B" w:rsidRPr="00E84424" w:rsidRDefault="0059422B" w:rsidP="00594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59422B" w:rsidRPr="00E84424" w14:paraId="1628454B" w14:textId="77777777" w:rsidTr="002F7184">
        <w:tc>
          <w:tcPr>
            <w:tcW w:w="4005" w:type="dxa"/>
          </w:tcPr>
          <w:p w14:paraId="69952349" w14:textId="77777777" w:rsidR="0059422B" w:rsidRPr="00E84424" w:rsidRDefault="0059422B" w:rsidP="00594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9779764" w14:textId="77777777" w:rsidR="0059422B" w:rsidRPr="00E84424" w:rsidRDefault="0059422B" w:rsidP="0059422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BF79213" w14:textId="77777777" w:rsidR="0059422B" w:rsidRPr="00E84424" w:rsidRDefault="0059422B" w:rsidP="0059422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3ABA5F8" w14:textId="77777777" w:rsidR="0059422B" w:rsidRPr="00E84424" w:rsidRDefault="0059422B" w:rsidP="0059422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B0ABE02" w14:textId="77777777" w:rsidR="0059422B" w:rsidRPr="00E84424" w:rsidRDefault="0059422B" w:rsidP="0059422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9422B" w:rsidRPr="00E84424" w14:paraId="1E702849" w14:textId="77777777" w:rsidTr="002F7184">
        <w:tc>
          <w:tcPr>
            <w:tcW w:w="4005" w:type="dxa"/>
          </w:tcPr>
          <w:p w14:paraId="21F71DBF" w14:textId="77777777" w:rsidR="0059422B" w:rsidRPr="00E84424" w:rsidRDefault="0059422B" w:rsidP="00594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หนี้สินภาษีเงินได้รอการตัดบัญชีที่จะจ่ายชำระ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03CF783" w14:textId="77777777" w:rsidR="0059422B" w:rsidRPr="00E84424" w:rsidRDefault="0059422B" w:rsidP="0059422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DF02F3C" w14:textId="77777777" w:rsidR="0059422B" w:rsidRPr="00E84424" w:rsidRDefault="0059422B" w:rsidP="0059422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250F80C" w14:textId="77777777" w:rsidR="0059422B" w:rsidRPr="00E84424" w:rsidRDefault="0059422B" w:rsidP="0059422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748C9BC" w14:textId="77777777" w:rsidR="0059422B" w:rsidRPr="00E84424" w:rsidRDefault="0059422B" w:rsidP="0059422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9422B" w:rsidRPr="00E84424" w14:paraId="64FA030B" w14:textId="77777777" w:rsidTr="002F7184">
        <w:tc>
          <w:tcPr>
            <w:tcW w:w="4005" w:type="dxa"/>
          </w:tcPr>
          <w:p w14:paraId="4FC63D14" w14:textId="4BA8D138" w:rsidR="0059422B" w:rsidRPr="00E84424" w:rsidRDefault="0059422B" w:rsidP="00594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ภายใน </w:t>
            </w:r>
            <w:r w:rsidR="00CF1017"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32209D4" w14:textId="0B8A2CF1" w:rsidR="0059422B" w:rsidRPr="00E84424" w:rsidRDefault="00384D38" w:rsidP="0059422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182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BDFAA29" w14:textId="17F51226" w:rsidR="0059422B" w:rsidRPr="00E84424" w:rsidRDefault="0059422B" w:rsidP="0059422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E8FBDD0" w14:textId="0690D033" w:rsidR="0059422B" w:rsidRPr="00E84424" w:rsidRDefault="00384D38" w:rsidP="0059422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109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B71BA04" w14:textId="4A4DB4F2" w:rsidR="0059422B" w:rsidRPr="00E84424" w:rsidRDefault="0059422B" w:rsidP="0059422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59422B" w:rsidRPr="00E84424" w14:paraId="4412F7F0" w14:textId="77777777" w:rsidTr="002F7184">
        <w:tc>
          <w:tcPr>
            <w:tcW w:w="4005" w:type="dxa"/>
          </w:tcPr>
          <w:p w14:paraId="6653A3CC" w14:textId="77777777" w:rsidR="0059422B" w:rsidRPr="00E84424" w:rsidRDefault="0059422B" w:rsidP="00594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หนี้สินภาษีเงินได้รอการตัดบัญชีที่จะจ่ายชำระ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1BFAB0B" w14:textId="77777777" w:rsidR="0059422B" w:rsidRPr="00E84424" w:rsidRDefault="0059422B" w:rsidP="0059422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11187FC" w14:textId="77777777" w:rsidR="0059422B" w:rsidRPr="00E84424" w:rsidRDefault="0059422B" w:rsidP="0059422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389A90DC" w14:textId="77777777" w:rsidR="0059422B" w:rsidRPr="00E84424" w:rsidRDefault="0059422B" w:rsidP="0059422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CB4183F" w14:textId="77777777" w:rsidR="0059422B" w:rsidRPr="00E84424" w:rsidRDefault="0059422B" w:rsidP="0059422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9422B" w:rsidRPr="00E84424" w14:paraId="2ADB562B" w14:textId="77777777" w:rsidTr="002F7184">
        <w:tc>
          <w:tcPr>
            <w:tcW w:w="4005" w:type="dxa"/>
          </w:tcPr>
          <w:p w14:paraId="26BE7DDE" w14:textId="5D6E2574" w:rsidR="0059422B" w:rsidRPr="00E84424" w:rsidRDefault="0059422B" w:rsidP="00594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เกินกว่า </w:t>
            </w:r>
            <w:r w:rsidR="00CF1017"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4EF72A8" w14:textId="5CAF344F" w:rsidR="0059422B" w:rsidRPr="00E84424" w:rsidRDefault="00384D38" w:rsidP="0059422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174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0E7C09" w14:textId="3E289A4A" w:rsidR="0059422B" w:rsidRPr="00E84424" w:rsidRDefault="0059422B" w:rsidP="0059422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346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3B9396A" w14:textId="0C96F0FC" w:rsidR="0059422B" w:rsidRPr="00E84424" w:rsidRDefault="00384D38" w:rsidP="0059422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174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DC70AC" w14:textId="19B16BDB" w:rsidR="0059422B" w:rsidRPr="00E84424" w:rsidRDefault="0059422B" w:rsidP="0059422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288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59422B" w:rsidRPr="00E84424" w14:paraId="6BF2DC65" w14:textId="77777777" w:rsidTr="002F7184">
        <w:tc>
          <w:tcPr>
            <w:tcW w:w="4005" w:type="dxa"/>
          </w:tcPr>
          <w:p w14:paraId="3B8587BD" w14:textId="77777777" w:rsidR="0059422B" w:rsidRPr="00E84424" w:rsidRDefault="0059422B" w:rsidP="00594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CB52884" w14:textId="2F555623" w:rsidR="0059422B" w:rsidRPr="00E84424" w:rsidRDefault="0059422B" w:rsidP="0059422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356</w:t>
            </w:r>
            <w:r w:rsidR="00384D38"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E0150A" w14:textId="39F4C6D1" w:rsidR="0059422B" w:rsidRPr="00E84424" w:rsidRDefault="0059422B" w:rsidP="0059422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397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B93E63D" w14:textId="3A98B3D2" w:rsidR="0059422B" w:rsidRPr="00E84424" w:rsidRDefault="0059422B" w:rsidP="0059422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283</w:t>
            </w:r>
            <w:r w:rsidR="00384D38"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F4A88C" w14:textId="2F2BFB58" w:rsidR="0059422B" w:rsidRPr="00E84424" w:rsidRDefault="0059422B" w:rsidP="0059422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343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59422B" w:rsidRPr="00E84424" w14:paraId="77CC93CA" w14:textId="77777777" w:rsidTr="002F7184">
        <w:tc>
          <w:tcPr>
            <w:tcW w:w="4005" w:type="dxa"/>
          </w:tcPr>
          <w:p w14:paraId="5EFE1137" w14:textId="77777777" w:rsidR="0059422B" w:rsidRPr="00E84424" w:rsidRDefault="0059422B" w:rsidP="0059422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3E75501" w14:textId="77777777" w:rsidR="0059422B" w:rsidRPr="00E84424" w:rsidRDefault="0059422B" w:rsidP="00594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CB4E206" w14:textId="77777777" w:rsidR="0059422B" w:rsidRPr="00E84424" w:rsidRDefault="0059422B" w:rsidP="00594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24FF823" w14:textId="77777777" w:rsidR="0059422B" w:rsidRPr="00E84424" w:rsidRDefault="0059422B" w:rsidP="00594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0EF4F94" w14:textId="77777777" w:rsidR="0059422B" w:rsidRPr="00E84424" w:rsidRDefault="0059422B" w:rsidP="00594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59422B" w:rsidRPr="00E84424" w14:paraId="21074067" w14:textId="77777777" w:rsidTr="002F7184">
        <w:tc>
          <w:tcPr>
            <w:tcW w:w="4005" w:type="dxa"/>
          </w:tcPr>
          <w:p w14:paraId="7E4EA0F8" w14:textId="77777777" w:rsidR="0059422B" w:rsidRPr="00E84424" w:rsidRDefault="0059422B" w:rsidP="00594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ภาษีเงินได้รอการตัดบัญชี สุทธิ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98247C0" w14:textId="7642878A" w:rsidR="0059422B" w:rsidRPr="00E84424" w:rsidRDefault="00CF1017" w:rsidP="0059422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59422B"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6075BC2" w14:textId="7347E853" w:rsidR="0059422B" w:rsidRPr="00E84424" w:rsidRDefault="00CF1017" w:rsidP="0059422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357CE22" w14:textId="1DE22EB3" w:rsidR="0059422B" w:rsidRPr="00E84424" w:rsidRDefault="00CF1017" w:rsidP="0059422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59422B"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A8BD215" w14:textId="2D0186FF" w:rsidR="0059422B" w:rsidRPr="00E84424" w:rsidRDefault="00CF1017" w:rsidP="0059422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557</w:t>
            </w:r>
          </w:p>
        </w:tc>
      </w:tr>
    </w:tbl>
    <w:p w14:paraId="2E3E81EA" w14:textId="77777777" w:rsidR="00993840" w:rsidRPr="00E84424" w:rsidRDefault="00993840" w:rsidP="009938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F0AC753" w14:textId="796727BC" w:rsidR="00993840" w:rsidRPr="00E84424" w:rsidRDefault="00993840" w:rsidP="009938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B8D8269" w14:textId="77777777" w:rsidR="00993840" w:rsidRPr="00E84424" w:rsidRDefault="00993840" w:rsidP="009938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ED0C605" w14:textId="77777777" w:rsidR="00993840" w:rsidRPr="00E84424" w:rsidRDefault="00993840" w:rsidP="009938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eastAsia="Arial Unicode MS" w:hAnsi="Browallia New" w:cs="Browallia New"/>
          <w:sz w:val="16"/>
          <w:szCs w:val="16"/>
        </w:rPr>
      </w:pPr>
      <w:r w:rsidRPr="00E84424">
        <w:rPr>
          <w:rFonts w:ascii="Browallia New" w:eastAsia="Arial Unicode MS" w:hAnsi="Browallia New" w:cs="Browallia New"/>
          <w:sz w:val="16"/>
          <w:szCs w:val="16"/>
        </w:rPr>
        <w:br w:type="page"/>
      </w:r>
    </w:p>
    <w:p w14:paraId="0E7EDD97" w14:textId="77777777" w:rsidR="00AE61A9" w:rsidRPr="00E84424" w:rsidRDefault="00AE61A9" w:rsidP="009938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  <w:sectPr w:rsidR="00AE61A9" w:rsidRPr="00E84424" w:rsidSect="00CC2C04">
          <w:headerReference w:type="even" r:id="rId13"/>
          <w:headerReference w:type="first" r:id="rId14"/>
          <w:pgSz w:w="11909" w:h="16834" w:code="9"/>
          <w:pgMar w:top="1440" w:right="720" w:bottom="720" w:left="1728" w:header="706" w:footer="576" w:gutter="0"/>
          <w:cols w:space="720"/>
        </w:sectPr>
      </w:pPr>
    </w:p>
    <w:p w14:paraId="7A49796A" w14:textId="53917694" w:rsidR="00993840" w:rsidRPr="00E84424" w:rsidRDefault="00993840" w:rsidP="009938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FC3E246" w14:textId="77777777" w:rsidR="00993840" w:rsidRPr="00E84424" w:rsidRDefault="00993840" w:rsidP="009938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84424">
        <w:rPr>
          <w:rFonts w:ascii="Browallia New" w:eastAsia="Arial Unicode MS" w:hAnsi="Browallia New" w:cs="Browallia New"/>
          <w:sz w:val="26"/>
          <w:szCs w:val="26"/>
          <w:cs/>
        </w:rPr>
        <w:t>รายการเคลื่อนไหวของสินทรัพย์และหนี้สินภาษีเงินได้รอการตัดบัญชีในระหว่างปีมีดังนี้</w:t>
      </w:r>
    </w:p>
    <w:p w14:paraId="48CC808E" w14:textId="77777777" w:rsidR="00993840" w:rsidRPr="00E84424" w:rsidRDefault="00993840" w:rsidP="009938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" w:right="-25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15399" w:type="dxa"/>
        <w:tblLayout w:type="fixed"/>
        <w:tblLook w:val="0000" w:firstRow="0" w:lastRow="0" w:firstColumn="0" w:lastColumn="0" w:noHBand="0" w:noVBand="0"/>
      </w:tblPr>
      <w:tblGrid>
        <w:gridCol w:w="3879"/>
        <w:gridCol w:w="1440"/>
        <w:gridCol w:w="1440"/>
        <w:gridCol w:w="1440"/>
        <w:gridCol w:w="1440"/>
        <w:gridCol w:w="1440"/>
        <w:gridCol w:w="1440"/>
        <w:gridCol w:w="1440"/>
        <w:gridCol w:w="1440"/>
      </w:tblGrid>
      <w:tr w:rsidR="0059422B" w:rsidRPr="00E84424" w14:paraId="0124C877" w14:textId="77777777" w:rsidTr="001C7D47">
        <w:tc>
          <w:tcPr>
            <w:tcW w:w="3879" w:type="dxa"/>
            <w:vAlign w:val="bottom"/>
          </w:tcPr>
          <w:p w14:paraId="6EDF24C8" w14:textId="77777777" w:rsidR="0059422B" w:rsidRPr="00E84424" w:rsidRDefault="0059422B" w:rsidP="001C7D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0" w:type="dxa"/>
            <w:gridSpan w:val="8"/>
            <w:tcBorders>
              <w:top w:val="single" w:sz="4" w:space="0" w:color="auto"/>
            </w:tcBorders>
          </w:tcPr>
          <w:p w14:paraId="01930B4A" w14:textId="77777777" w:rsidR="0059422B" w:rsidRPr="00E84424" w:rsidRDefault="0059422B" w:rsidP="001C7D4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59422B" w:rsidRPr="00E84424" w14:paraId="3A2E6D26" w14:textId="77777777" w:rsidTr="001C7D47">
        <w:tc>
          <w:tcPr>
            <w:tcW w:w="3879" w:type="dxa"/>
            <w:vAlign w:val="bottom"/>
          </w:tcPr>
          <w:p w14:paraId="7B2B21A5" w14:textId="77777777" w:rsidR="0059422B" w:rsidRPr="00E84424" w:rsidRDefault="0059422B" w:rsidP="001C7D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0" w:type="dxa"/>
            <w:gridSpan w:val="8"/>
            <w:tcBorders>
              <w:top w:val="single" w:sz="4" w:space="0" w:color="auto"/>
            </w:tcBorders>
          </w:tcPr>
          <w:p w14:paraId="40B6A6EB" w14:textId="77777777" w:rsidR="0059422B" w:rsidRPr="00E84424" w:rsidRDefault="0059422B" w:rsidP="001C7D4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59422B" w:rsidRPr="00E84424" w14:paraId="5190C56F" w14:textId="77777777" w:rsidTr="001C7D47">
        <w:tc>
          <w:tcPr>
            <w:tcW w:w="3879" w:type="dxa"/>
            <w:vAlign w:val="bottom"/>
          </w:tcPr>
          <w:p w14:paraId="221E143D" w14:textId="77777777" w:rsidR="0059422B" w:rsidRPr="00E84424" w:rsidRDefault="0059422B" w:rsidP="00594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6FB1BEF" w14:textId="77777777" w:rsidR="0059422B" w:rsidRPr="00E84424" w:rsidRDefault="0059422B" w:rsidP="0059422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ภาระผูกพัน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A6B8D5F" w14:textId="77777777" w:rsidR="0059422B" w:rsidRPr="00E84424" w:rsidRDefault="0059422B" w:rsidP="0059422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ค่าเผื่อการ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B1B3E92" w14:textId="77777777" w:rsidR="0059422B" w:rsidRPr="00E84424" w:rsidRDefault="0059422B" w:rsidP="0059422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left="-11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F3C1E56" w14:textId="77777777" w:rsidR="0059422B" w:rsidRPr="00E84424" w:rsidRDefault="0059422B" w:rsidP="0059422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064A507" w14:textId="77777777" w:rsidR="0059422B" w:rsidRPr="00E84424" w:rsidRDefault="0059422B" w:rsidP="0059422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การป้องกัน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01BEAF0" w14:textId="57AD3EBF" w:rsidR="0059422B" w:rsidRPr="00E84424" w:rsidRDefault="0059422B" w:rsidP="0059422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A10DA86" w14:textId="77777777" w:rsidR="0059422B" w:rsidRPr="00E84424" w:rsidRDefault="0059422B" w:rsidP="0059422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39BF848" w14:textId="77777777" w:rsidR="0059422B" w:rsidRPr="00E84424" w:rsidRDefault="0059422B" w:rsidP="0059422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59422B" w:rsidRPr="00E84424" w14:paraId="67242212" w14:textId="77777777" w:rsidTr="001C7D47">
        <w:tc>
          <w:tcPr>
            <w:tcW w:w="3879" w:type="dxa"/>
            <w:vAlign w:val="bottom"/>
          </w:tcPr>
          <w:p w14:paraId="39F32704" w14:textId="77777777" w:rsidR="0059422B" w:rsidRPr="00E84424" w:rsidRDefault="0059422B" w:rsidP="00594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</w:tcPr>
          <w:p w14:paraId="402C8950" w14:textId="77777777" w:rsidR="0059422B" w:rsidRPr="00E84424" w:rsidRDefault="0059422B" w:rsidP="0059422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ผลประโยชน์</w:t>
            </w:r>
          </w:p>
        </w:tc>
        <w:tc>
          <w:tcPr>
            <w:tcW w:w="1440" w:type="dxa"/>
            <w:vAlign w:val="bottom"/>
          </w:tcPr>
          <w:p w14:paraId="079C9922" w14:textId="77777777" w:rsidR="0059422B" w:rsidRPr="00E84424" w:rsidRDefault="0059422B" w:rsidP="0059422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ด้อยค่าของ</w:t>
            </w:r>
          </w:p>
        </w:tc>
        <w:tc>
          <w:tcPr>
            <w:tcW w:w="1440" w:type="dxa"/>
          </w:tcPr>
          <w:p w14:paraId="1DAB6361" w14:textId="77777777" w:rsidR="0059422B" w:rsidRPr="00E84424" w:rsidRDefault="0059422B" w:rsidP="0059422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ผลขาดทุน</w:t>
            </w:r>
          </w:p>
        </w:tc>
        <w:tc>
          <w:tcPr>
            <w:tcW w:w="1440" w:type="dxa"/>
          </w:tcPr>
          <w:p w14:paraId="5310324A" w14:textId="77777777" w:rsidR="0059422B" w:rsidRPr="00E84424" w:rsidRDefault="0059422B" w:rsidP="0059422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หนี้สินตาม</w:t>
            </w:r>
          </w:p>
        </w:tc>
        <w:tc>
          <w:tcPr>
            <w:tcW w:w="1440" w:type="dxa"/>
          </w:tcPr>
          <w:p w14:paraId="2F66279C" w14:textId="77777777" w:rsidR="0059422B" w:rsidRPr="00E84424" w:rsidRDefault="0059422B" w:rsidP="0059422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ความเสี่ยง</w:t>
            </w:r>
          </w:p>
        </w:tc>
        <w:tc>
          <w:tcPr>
            <w:tcW w:w="1440" w:type="dxa"/>
          </w:tcPr>
          <w:p w14:paraId="7D0A66A2" w14:textId="7299ABE5" w:rsidR="0059422B" w:rsidRPr="00E84424" w:rsidRDefault="0059422B" w:rsidP="00384D3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440" w:type="dxa"/>
            <w:vAlign w:val="bottom"/>
          </w:tcPr>
          <w:p w14:paraId="13104253" w14:textId="77777777" w:rsidR="0059422B" w:rsidRPr="00E84424" w:rsidRDefault="0059422B" w:rsidP="0059422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1CD2C29" w14:textId="77777777" w:rsidR="0059422B" w:rsidRPr="00E84424" w:rsidRDefault="0059422B" w:rsidP="0059422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59422B" w:rsidRPr="00E84424" w14:paraId="7DB8E1E7" w14:textId="77777777" w:rsidTr="001C7D47">
        <w:tc>
          <w:tcPr>
            <w:tcW w:w="3879" w:type="dxa"/>
            <w:vAlign w:val="bottom"/>
          </w:tcPr>
          <w:p w14:paraId="703BEC12" w14:textId="77777777" w:rsidR="0059422B" w:rsidRPr="00E84424" w:rsidRDefault="0059422B" w:rsidP="00594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</w:tcPr>
          <w:p w14:paraId="45DC5F15" w14:textId="77777777" w:rsidR="0059422B" w:rsidRPr="00E84424" w:rsidRDefault="0059422B" w:rsidP="0059422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พนักงาน</w:t>
            </w:r>
          </w:p>
        </w:tc>
        <w:tc>
          <w:tcPr>
            <w:tcW w:w="1440" w:type="dxa"/>
            <w:vAlign w:val="bottom"/>
          </w:tcPr>
          <w:p w14:paraId="32387BE0" w14:textId="77777777" w:rsidR="0059422B" w:rsidRPr="00E84424" w:rsidRDefault="0059422B" w:rsidP="0059422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สินทรัพย์</w:t>
            </w:r>
          </w:p>
        </w:tc>
        <w:tc>
          <w:tcPr>
            <w:tcW w:w="1440" w:type="dxa"/>
          </w:tcPr>
          <w:p w14:paraId="3BF512A6" w14:textId="77777777" w:rsidR="0059422B" w:rsidRPr="00E84424" w:rsidRDefault="0059422B" w:rsidP="0059422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ทางภาษี</w:t>
            </w:r>
          </w:p>
        </w:tc>
        <w:tc>
          <w:tcPr>
            <w:tcW w:w="1440" w:type="dxa"/>
          </w:tcPr>
          <w:p w14:paraId="43D92EB7" w14:textId="77777777" w:rsidR="0059422B" w:rsidRPr="00E84424" w:rsidRDefault="0059422B" w:rsidP="0059422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สัญญาเช่า</w:t>
            </w:r>
          </w:p>
        </w:tc>
        <w:tc>
          <w:tcPr>
            <w:tcW w:w="1440" w:type="dxa"/>
          </w:tcPr>
          <w:p w14:paraId="7DE1F619" w14:textId="77777777" w:rsidR="0059422B" w:rsidRPr="00E84424" w:rsidRDefault="0059422B" w:rsidP="0059422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กระแสเงินสด</w:t>
            </w:r>
          </w:p>
        </w:tc>
        <w:tc>
          <w:tcPr>
            <w:tcW w:w="1440" w:type="dxa"/>
          </w:tcPr>
          <w:p w14:paraId="60AB1231" w14:textId="43F73E9B" w:rsidR="0059422B" w:rsidRPr="00E84424" w:rsidRDefault="00384D38" w:rsidP="0059422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ต้นทุนการกู้ยืม</w:t>
            </w:r>
          </w:p>
        </w:tc>
        <w:tc>
          <w:tcPr>
            <w:tcW w:w="1440" w:type="dxa"/>
            <w:vAlign w:val="bottom"/>
          </w:tcPr>
          <w:p w14:paraId="1DE5DE69" w14:textId="77777777" w:rsidR="0059422B" w:rsidRPr="00E84424" w:rsidRDefault="0059422B" w:rsidP="0059422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อื่น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ๆ</w:t>
            </w:r>
          </w:p>
        </w:tc>
        <w:tc>
          <w:tcPr>
            <w:tcW w:w="1440" w:type="dxa"/>
            <w:vAlign w:val="bottom"/>
          </w:tcPr>
          <w:p w14:paraId="1692183F" w14:textId="77777777" w:rsidR="0059422B" w:rsidRPr="00E84424" w:rsidRDefault="0059422B" w:rsidP="0059422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59422B" w:rsidRPr="00E84424" w14:paraId="06535D34" w14:textId="77777777" w:rsidTr="001C7D47">
        <w:tc>
          <w:tcPr>
            <w:tcW w:w="3879" w:type="dxa"/>
            <w:vAlign w:val="bottom"/>
          </w:tcPr>
          <w:p w14:paraId="38BF63E3" w14:textId="77777777" w:rsidR="0059422B" w:rsidRPr="00E84424" w:rsidRDefault="0059422B" w:rsidP="00594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167D6CE" w14:textId="77777777" w:rsidR="0059422B" w:rsidRPr="00E84424" w:rsidRDefault="0059422B" w:rsidP="0059422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A8606C" w14:textId="77777777" w:rsidR="0059422B" w:rsidRPr="00E84424" w:rsidRDefault="0059422B" w:rsidP="0059422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187E2EF" w14:textId="77777777" w:rsidR="0059422B" w:rsidRPr="00E84424" w:rsidRDefault="0059422B" w:rsidP="0059422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5199A2E" w14:textId="77777777" w:rsidR="0059422B" w:rsidRPr="00E84424" w:rsidRDefault="0059422B" w:rsidP="0059422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23CA8C2" w14:textId="77777777" w:rsidR="0059422B" w:rsidRPr="00E84424" w:rsidRDefault="0059422B" w:rsidP="0059422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C22FBCE" w14:textId="77777777" w:rsidR="0059422B" w:rsidRPr="00E84424" w:rsidRDefault="0059422B" w:rsidP="0059422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230C2A" w14:textId="77777777" w:rsidR="0059422B" w:rsidRPr="00E84424" w:rsidRDefault="0059422B" w:rsidP="0059422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968AB1" w14:textId="77777777" w:rsidR="0059422B" w:rsidRPr="00E84424" w:rsidRDefault="0059422B" w:rsidP="0059422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59422B" w:rsidRPr="00E84424" w14:paraId="3CEF2F51" w14:textId="77777777" w:rsidTr="001C7D47">
        <w:tc>
          <w:tcPr>
            <w:tcW w:w="3879" w:type="dxa"/>
            <w:vAlign w:val="center"/>
          </w:tcPr>
          <w:p w14:paraId="472B5082" w14:textId="77777777" w:rsidR="0059422B" w:rsidRPr="00E84424" w:rsidRDefault="0059422B" w:rsidP="00594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3BC630A" w14:textId="77777777" w:rsidR="0059422B" w:rsidRPr="00E84424" w:rsidRDefault="0059422B" w:rsidP="0059422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4D307257" w14:textId="77777777" w:rsidR="0059422B" w:rsidRPr="00E84424" w:rsidRDefault="0059422B" w:rsidP="0059422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569F492C" w14:textId="77777777" w:rsidR="0059422B" w:rsidRPr="00E84424" w:rsidRDefault="0059422B" w:rsidP="0059422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37C70775" w14:textId="77777777" w:rsidR="0059422B" w:rsidRPr="00E84424" w:rsidRDefault="0059422B" w:rsidP="0059422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6975F19D" w14:textId="77777777" w:rsidR="0059422B" w:rsidRPr="00E84424" w:rsidRDefault="0059422B" w:rsidP="0059422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6CC2F344" w14:textId="77777777" w:rsidR="0059422B" w:rsidRPr="00E84424" w:rsidRDefault="0059422B" w:rsidP="0059422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0DFB72BD" w14:textId="77777777" w:rsidR="0059422B" w:rsidRPr="00E84424" w:rsidRDefault="0059422B" w:rsidP="0059422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026D7A08" w14:textId="77777777" w:rsidR="0059422B" w:rsidRPr="00E84424" w:rsidRDefault="0059422B" w:rsidP="0059422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59422B" w:rsidRPr="00E84424" w14:paraId="6DFF3620" w14:textId="77777777" w:rsidTr="001C7D47">
        <w:tc>
          <w:tcPr>
            <w:tcW w:w="3879" w:type="dxa"/>
            <w:vAlign w:val="center"/>
          </w:tcPr>
          <w:p w14:paraId="3EF708ED" w14:textId="6CB2416C" w:rsidR="0059422B" w:rsidRPr="00E84424" w:rsidRDefault="0059422B" w:rsidP="00594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ณ วันที่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CF1017"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มกราคม 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พ.ศ.</w:t>
            </w:r>
            <w:r w:rsidRPr="00E84424">
              <w:rPr>
                <w:rFonts w:ascii="Browallia New" w:eastAsia="Arial Unicode MS" w:hAnsi="Browallia New" w:cs="Browallia New"/>
                <w:color w:val="7030A0"/>
                <w:sz w:val="26"/>
                <w:szCs w:val="26"/>
                <w:cs/>
              </w:rPr>
              <w:t xml:space="preserve"> </w:t>
            </w:r>
            <w:r w:rsidR="00CF1017"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61E360E" w14:textId="0B5E032D" w:rsidR="0059422B" w:rsidRPr="00E84424" w:rsidRDefault="00CF1017" w:rsidP="0059422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717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00C7546" w14:textId="1087FF14" w:rsidR="0059422B" w:rsidRPr="00E84424" w:rsidRDefault="00CF1017" w:rsidP="0059422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440" w:type="dxa"/>
          </w:tcPr>
          <w:p w14:paraId="28FBF57E" w14:textId="77777777" w:rsidR="0059422B" w:rsidRPr="00E84424" w:rsidRDefault="0059422B" w:rsidP="0059422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</w:tcPr>
          <w:p w14:paraId="6505AE60" w14:textId="77777777" w:rsidR="0059422B" w:rsidRPr="00E84424" w:rsidRDefault="0059422B" w:rsidP="0059422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</w:tcPr>
          <w:p w14:paraId="25FF7D48" w14:textId="77777777" w:rsidR="0059422B" w:rsidRPr="00E84424" w:rsidRDefault="0059422B" w:rsidP="0059422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</w:tcPr>
          <w:p w14:paraId="5575F5EB" w14:textId="77777777" w:rsidR="0059422B" w:rsidRPr="00E84424" w:rsidRDefault="0059422B" w:rsidP="0059422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9680C25" w14:textId="6720ABC7" w:rsidR="0059422B" w:rsidRPr="00E84424" w:rsidRDefault="00CF1017" w:rsidP="0059422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7A69DC4" w14:textId="7A348307" w:rsidR="0059422B" w:rsidRPr="00E84424" w:rsidRDefault="00CF1017" w:rsidP="0059422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792</w:t>
            </w:r>
          </w:p>
        </w:tc>
      </w:tr>
      <w:tr w:rsidR="0059422B" w:rsidRPr="00E84424" w14:paraId="525C86FC" w14:textId="77777777" w:rsidTr="001C7D47">
        <w:tc>
          <w:tcPr>
            <w:tcW w:w="3879" w:type="dxa"/>
            <w:vAlign w:val="center"/>
          </w:tcPr>
          <w:p w14:paraId="72CC663A" w14:textId="77777777" w:rsidR="0059422B" w:rsidRPr="00E84424" w:rsidRDefault="0059422B" w:rsidP="00594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เพิ่ม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/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ลด) ในกำไรหรือขาดทุน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67AC1F9" w14:textId="22BDCE38" w:rsidR="0059422B" w:rsidRPr="00E84424" w:rsidRDefault="00CF1017" w:rsidP="0059422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127</w:t>
            </w:r>
          </w:p>
        </w:tc>
        <w:tc>
          <w:tcPr>
            <w:tcW w:w="1440" w:type="dxa"/>
            <w:shd w:val="clear" w:color="auto" w:fill="auto"/>
          </w:tcPr>
          <w:p w14:paraId="4E702D85" w14:textId="0465EC9D" w:rsidR="0059422B" w:rsidRPr="00E84424" w:rsidRDefault="0059422B" w:rsidP="0059422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</w:tcPr>
          <w:p w14:paraId="408F2CC5" w14:textId="77777777" w:rsidR="0059422B" w:rsidRPr="00E84424" w:rsidRDefault="0059422B" w:rsidP="0059422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</w:tcPr>
          <w:p w14:paraId="4FB55928" w14:textId="77777777" w:rsidR="0059422B" w:rsidRPr="00E84424" w:rsidRDefault="0059422B" w:rsidP="0059422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</w:tcPr>
          <w:p w14:paraId="7B2A3A54" w14:textId="77777777" w:rsidR="0059422B" w:rsidRPr="00E84424" w:rsidRDefault="0059422B" w:rsidP="0059422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</w:tcPr>
          <w:p w14:paraId="1E0CB0D0" w14:textId="77777777" w:rsidR="0059422B" w:rsidRPr="00E84424" w:rsidRDefault="0059422B" w:rsidP="0059422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67E7DE9F" w14:textId="2D53C35A" w:rsidR="0059422B" w:rsidRPr="00E84424" w:rsidRDefault="0059422B" w:rsidP="0059422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45546968" w14:textId="57F32936" w:rsidR="0059422B" w:rsidRPr="00E84424" w:rsidRDefault="00CF1017" w:rsidP="0059422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</w:t>
            </w:r>
          </w:p>
        </w:tc>
      </w:tr>
      <w:tr w:rsidR="0059422B" w:rsidRPr="00E84424" w14:paraId="04BF6665" w14:textId="77777777" w:rsidTr="001C7D47">
        <w:tc>
          <w:tcPr>
            <w:tcW w:w="3879" w:type="dxa"/>
            <w:vAlign w:val="center"/>
          </w:tcPr>
          <w:p w14:paraId="42B340F9" w14:textId="77777777" w:rsidR="0059422B" w:rsidRPr="00E84424" w:rsidRDefault="0059422B" w:rsidP="00594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เพิ่มในกำไรขาดทุนเบ็ดเสร็จอื่น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1D0589C" w14:textId="38D39B2A" w:rsidR="0059422B" w:rsidRPr="00E84424" w:rsidRDefault="00CF1017" w:rsidP="0059422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</w:t>
            </w:r>
          </w:p>
        </w:tc>
        <w:tc>
          <w:tcPr>
            <w:tcW w:w="1440" w:type="dxa"/>
            <w:shd w:val="clear" w:color="auto" w:fill="auto"/>
          </w:tcPr>
          <w:p w14:paraId="60E455CD" w14:textId="77777777" w:rsidR="0059422B" w:rsidRPr="00E84424" w:rsidRDefault="0059422B" w:rsidP="0059422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</w:tcPr>
          <w:p w14:paraId="32BC8080" w14:textId="77777777" w:rsidR="0059422B" w:rsidRPr="00E84424" w:rsidRDefault="0059422B" w:rsidP="0059422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</w:tcPr>
          <w:p w14:paraId="049A7EFA" w14:textId="77777777" w:rsidR="0059422B" w:rsidRPr="00E84424" w:rsidRDefault="0059422B" w:rsidP="0059422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</w:tcPr>
          <w:p w14:paraId="3605F372" w14:textId="77777777" w:rsidR="0059422B" w:rsidRPr="00E84424" w:rsidRDefault="0059422B" w:rsidP="0059422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</w:tcPr>
          <w:p w14:paraId="1D591FDA" w14:textId="77777777" w:rsidR="0059422B" w:rsidRPr="00E84424" w:rsidRDefault="0059422B" w:rsidP="0059422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7F27B3F3" w14:textId="77777777" w:rsidR="0059422B" w:rsidRPr="00E84424" w:rsidRDefault="0059422B" w:rsidP="0059422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312F759A" w14:textId="4419C022" w:rsidR="0059422B" w:rsidRPr="00E84424" w:rsidRDefault="00CF1017" w:rsidP="0059422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</w:t>
            </w:r>
          </w:p>
        </w:tc>
      </w:tr>
      <w:tr w:rsidR="0059422B" w:rsidRPr="00E84424" w14:paraId="7277E119" w14:textId="77777777" w:rsidTr="00BA4136">
        <w:tc>
          <w:tcPr>
            <w:tcW w:w="3879" w:type="dxa"/>
            <w:vAlign w:val="center"/>
          </w:tcPr>
          <w:p w14:paraId="2486B4FE" w14:textId="3902E943" w:rsidR="0059422B" w:rsidRPr="00E84424" w:rsidRDefault="0059422B" w:rsidP="00594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ณ วันที่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CF1017"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ธันวาคม 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พ.ศ.</w:t>
            </w:r>
            <w:r w:rsidRPr="00E84424">
              <w:rPr>
                <w:rFonts w:ascii="Browallia New" w:eastAsia="Arial Unicode MS" w:hAnsi="Browallia New" w:cs="Browallia New"/>
                <w:color w:val="7030A0"/>
                <w:sz w:val="26"/>
                <w:szCs w:val="26"/>
                <w:cs/>
              </w:rPr>
              <w:t xml:space="preserve"> </w:t>
            </w:r>
            <w:r w:rsidR="00CF1017"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EDA4CC3" w14:textId="77D5C0F6" w:rsidR="0059422B" w:rsidRPr="00E84424" w:rsidRDefault="00CF1017" w:rsidP="0059422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7BFC288" w14:textId="77777777" w:rsidR="0059422B" w:rsidRPr="00E84424" w:rsidRDefault="0059422B" w:rsidP="0059422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296D89D" w14:textId="77777777" w:rsidR="0059422B" w:rsidRPr="00E84424" w:rsidRDefault="0059422B" w:rsidP="0059422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000C698" w14:textId="77777777" w:rsidR="0059422B" w:rsidRPr="00E84424" w:rsidRDefault="0059422B" w:rsidP="0059422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8CF7A99" w14:textId="77777777" w:rsidR="0059422B" w:rsidRPr="00E84424" w:rsidRDefault="0059422B" w:rsidP="0059422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A9F476D" w14:textId="77777777" w:rsidR="0059422B" w:rsidRPr="00E84424" w:rsidRDefault="0059422B" w:rsidP="0059422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B840693" w14:textId="1820202C" w:rsidR="0059422B" w:rsidRPr="00E84424" w:rsidRDefault="00CF1017" w:rsidP="0059422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2FD1768" w14:textId="0773E972" w:rsidR="0059422B" w:rsidRPr="00E84424" w:rsidRDefault="00CF1017" w:rsidP="0059422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943</w:t>
            </w:r>
          </w:p>
        </w:tc>
      </w:tr>
      <w:tr w:rsidR="00540E02" w:rsidRPr="00E84424" w14:paraId="467BB356" w14:textId="77777777" w:rsidTr="00BA4136">
        <w:tc>
          <w:tcPr>
            <w:tcW w:w="3879" w:type="dxa"/>
            <w:vAlign w:val="center"/>
          </w:tcPr>
          <w:p w14:paraId="0F8B46B9" w14:textId="77777777" w:rsidR="00540E02" w:rsidRPr="00E84424" w:rsidRDefault="00540E02" w:rsidP="00594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D24E804" w14:textId="77777777" w:rsidR="00540E02" w:rsidRPr="00E84424" w:rsidRDefault="00540E02" w:rsidP="0059422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BE5E63A" w14:textId="77777777" w:rsidR="00540E02" w:rsidRPr="00E84424" w:rsidRDefault="00540E02" w:rsidP="0059422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DBE13D0" w14:textId="77777777" w:rsidR="00540E02" w:rsidRPr="00E84424" w:rsidRDefault="00540E02" w:rsidP="0059422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00AFD1D" w14:textId="77777777" w:rsidR="00540E02" w:rsidRPr="00E84424" w:rsidRDefault="00540E02" w:rsidP="0059422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09D0066" w14:textId="77777777" w:rsidR="00540E02" w:rsidRPr="00E84424" w:rsidRDefault="00540E02" w:rsidP="0059422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225321B" w14:textId="77777777" w:rsidR="00540E02" w:rsidRPr="00E84424" w:rsidRDefault="00540E02" w:rsidP="0059422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800103F" w14:textId="77777777" w:rsidR="00540E02" w:rsidRPr="00E84424" w:rsidRDefault="00540E02" w:rsidP="0059422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57C23F1" w14:textId="77777777" w:rsidR="00540E02" w:rsidRPr="00E84424" w:rsidRDefault="00540E02" w:rsidP="0059422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59422B" w:rsidRPr="00E84424" w14:paraId="5A3904C1" w14:textId="77777777" w:rsidTr="001C7D47">
        <w:tc>
          <w:tcPr>
            <w:tcW w:w="3879" w:type="dxa"/>
            <w:vAlign w:val="center"/>
          </w:tcPr>
          <w:p w14:paraId="28A1FDDC" w14:textId="77777777" w:rsidR="0059422B" w:rsidRPr="00E84424" w:rsidRDefault="0059422B" w:rsidP="00594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รายการปรับปรุงจากการนำมาตรฐานการรายงาน</w:t>
            </w:r>
          </w:p>
          <w:p w14:paraId="6994AF5F" w14:textId="77777777" w:rsidR="0059422B" w:rsidRPr="00E84424" w:rsidRDefault="0059422B" w:rsidP="00594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ทางการเงินใหม่มาใช้เป็นครั้งแรก</w:t>
            </w:r>
          </w:p>
          <w:p w14:paraId="0818B02C" w14:textId="08B156F5" w:rsidR="0059422B" w:rsidRPr="00E84424" w:rsidRDefault="0059422B" w:rsidP="00594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หมายเหตุฯ ข้อ </w:t>
            </w:r>
            <w:r w:rsidR="00CF1017"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62B4799" w14:textId="77777777" w:rsidR="0059422B" w:rsidRPr="00E84424" w:rsidRDefault="0059422B" w:rsidP="0059422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left="-11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5669A97" w14:textId="77777777" w:rsidR="0059422B" w:rsidRPr="00E84424" w:rsidRDefault="0059422B" w:rsidP="0059422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C455CCF" w14:textId="77777777" w:rsidR="0059422B" w:rsidRPr="00E84424" w:rsidRDefault="0059422B" w:rsidP="0059422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C0655C1" w14:textId="6AEEF4A6" w:rsidR="0059422B" w:rsidRPr="00E84424" w:rsidRDefault="00CF1017" w:rsidP="0059422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A149DD0" w14:textId="2BC4CC62" w:rsidR="0059422B" w:rsidRPr="00E84424" w:rsidRDefault="00CF1017" w:rsidP="0059422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3F70016" w14:textId="77777777" w:rsidR="0059422B" w:rsidRPr="00E84424" w:rsidRDefault="0059422B" w:rsidP="0059422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5CB4FCA" w14:textId="77777777" w:rsidR="0059422B" w:rsidRPr="00E84424" w:rsidRDefault="0059422B" w:rsidP="0059422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3C0E5B4" w14:textId="22984DF2" w:rsidR="0059422B" w:rsidRPr="00E84424" w:rsidRDefault="00CF1017" w:rsidP="0059422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</w:t>
            </w:r>
          </w:p>
        </w:tc>
      </w:tr>
      <w:tr w:rsidR="0059422B" w:rsidRPr="00E84424" w14:paraId="5045FCE4" w14:textId="77777777" w:rsidTr="001C7D47">
        <w:tc>
          <w:tcPr>
            <w:tcW w:w="3879" w:type="dxa"/>
            <w:vAlign w:val="center"/>
          </w:tcPr>
          <w:p w14:paraId="58783C33" w14:textId="56E541FF" w:rsidR="0059422B" w:rsidRPr="00E84424" w:rsidRDefault="0059422B" w:rsidP="00594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ณ วันที่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CF1017"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มกราคม 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พ.ศ.</w:t>
            </w:r>
            <w:r w:rsidRPr="00E84424">
              <w:rPr>
                <w:rFonts w:ascii="Browallia New" w:eastAsia="Arial Unicode MS" w:hAnsi="Browallia New" w:cs="Browallia New"/>
                <w:color w:val="7030A0"/>
                <w:sz w:val="26"/>
                <w:szCs w:val="26"/>
                <w:cs/>
              </w:rPr>
              <w:t xml:space="preserve"> </w:t>
            </w:r>
            <w:r w:rsidR="00CF1017"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AA536F" w14:textId="4FA94ABB" w:rsidR="0059422B" w:rsidRPr="00E84424" w:rsidRDefault="00CF1017" w:rsidP="0059422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left="-11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C4F9A2B" w14:textId="77777777" w:rsidR="0059422B" w:rsidRPr="00E84424" w:rsidRDefault="0059422B" w:rsidP="0059422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DA6374" w14:textId="77777777" w:rsidR="0059422B" w:rsidRPr="00E84424" w:rsidRDefault="0059422B" w:rsidP="0059422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9260820" w14:textId="5F056809" w:rsidR="0059422B" w:rsidRPr="00E84424" w:rsidRDefault="00CF1017" w:rsidP="0059422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31262D4" w14:textId="1FAE930D" w:rsidR="0059422B" w:rsidRPr="00E84424" w:rsidRDefault="00CF1017" w:rsidP="0059422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366497D" w14:textId="77777777" w:rsidR="0059422B" w:rsidRPr="00E84424" w:rsidRDefault="0059422B" w:rsidP="0059422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61E1E86" w14:textId="0B34110E" w:rsidR="0059422B" w:rsidRPr="00E84424" w:rsidRDefault="00CF1017" w:rsidP="0059422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85B38E" w14:textId="18D368CA" w:rsidR="0059422B" w:rsidRPr="00E84424" w:rsidRDefault="00CF1017" w:rsidP="0059422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59422B" w:rsidRPr="00E844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002</w:t>
            </w:r>
          </w:p>
        </w:tc>
      </w:tr>
      <w:tr w:rsidR="0059422B" w:rsidRPr="00E84424" w14:paraId="55F855F9" w14:textId="77777777" w:rsidTr="001C7D47">
        <w:tc>
          <w:tcPr>
            <w:tcW w:w="3879" w:type="dxa"/>
            <w:vAlign w:val="center"/>
          </w:tcPr>
          <w:p w14:paraId="28039A69" w14:textId="17B9FECA" w:rsidR="0059422B" w:rsidRPr="00E84424" w:rsidRDefault="0059422B" w:rsidP="00594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เพิ่มในกำไรหรือขาดทุน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D4770FB" w14:textId="085DDB8F" w:rsidR="0059422B" w:rsidRPr="00E84424" w:rsidRDefault="00CF1017" w:rsidP="0059422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8C627EC" w14:textId="771552D3" w:rsidR="0059422B" w:rsidRPr="00E84424" w:rsidRDefault="00CF1017" w:rsidP="0059422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4F6614C" w14:textId="4790BBC4" w:rsidR="0059422B" w:rsidRPr="00E84424" w:rsidRDefault="00CF1017" w:rsidP="0059422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AFF9547" w14:textId="74B28B4C" w:rsidR="0059422B" w:rsidRPr="00E84424" w:rsidRDefault="00CF1017" w:rsidP="0059422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A0E7127" w14:textId="3BEEA74B" w:rsidR="0059422B" w:rsidRPr="00E84424" w:rsidRDefault="00CF1017" w:rsidP="0059422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717AD06" w14:textId="5B5A4088" w:rsidR="0059422B" w:rsidRPr="00E84424" w:rsidRDefault="00CF1017" w:rsidP="0059422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255A071" w14:textId="4D4AE2A4" w:rsidR="0059422B" w:rsidRPr="00E84424" w:rsidRDefault="00CF1017" w:rsidP="0059422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179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9F8B9AF" w14:textId="7FA535F4" w:rsidR="0059422B" w:rsidRPr="00E84424" w:rsidRDefault="00CF1017" w:rsidP="0059422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59422B" w:rsidRPr="00E844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842</w:t>
            </w:r>
          </w:p>
        </w:tc>
      </w:tr>
      <w:tr w:rsidR="0059422B" w:rsidRPr="00E84424" w14:paraId="48738A6D" w14:textId="77777777" w:rsidTr="001C7D47">
        <w:tc>
          <w:tcPr>
            <w:tcW w:w="3879" w:type="dxa"/>
            <w:vAlign w:val="center"/>
          </w:tcPr>
          <w:p w14:paraId="330724C6" w14:textId="77777777" w:rsidR="0059422B" w:rsidRPr="00E84424" w:rsidRDefault="0059422B" w:rsidP="00594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เพิ่มในกำไรขาดทุนเบ็ดเสร็จอื่น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41A8850" w14:textId="11553504" w:rsidR="0059422B" w:rsidRPr="00E84424" w:rsidRDefault="00CF1017" w:rsidP="0059422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8EC2A5E" w14:textId="77777777" w:rsidR="0059422B" w:rsidRPr="00E84424" w:rsidRDefault="0059422B" w:rsidP="0059422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7225907" w14:textId="77777777" w:rsidR="0059422B" w:rsidRPr="00E84424" w:rsidRDefault="0059422B" w:rsidP="0059422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BBE2535" w14:textId="77777777" w:rsidR="0059422B" w:rsidRPr="00E84424" w:rsidRDefault="0059422B" w:rsidP="0059422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8A6168D" w14:textId="680C118A" w:rsidR="0059422B" w:rsidRPr="00E84424" w:rsidRDefault="00CF1017" w:rsidP="0059422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6BC172F" w14:textId="77777777" w:rsidR="0059422B" w:rsidRPr="00E84424" w:rsidRDefault="0059422B" w:rsidP="0059422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8D2387F" w14:textId="73CA50D5" w:rsidR="0059422B" w:rsidRPr="00E84424" w:rsidRDefault="00384D38" w:rsidP="0059422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3CE327B" w14:textId="76F5E70E" w:rsidR="0059422B" w:rsidRPr="00E84424" w:rsidRDefault="00CF1017" w:rsidP="0059422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</w:t>
            </w:r>
          </w:p>
        </w:tc>
      </w:tr>
      <w:tr w:rsidR="0059422B" w:rsidRPr="00E84424" w14:paraId="0F0AB7DE" w14:textId="77777777" w:rsidTr="001C7D47">
        <w:tc>
          <w:tcPr>
            <w:tcW w:w="3879" w:type="dxa"/>
            <w:vAlign w:val="center"/>
          </w:tcPr>
          <w:p w14:paraId="13924740" w14:textId="77777777" w:rsidR="0059422B" w:rsidRPr="00E84424" w:rsidRDefault="0059422B" w:rsidP="00594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18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จัดประเภทเป็นสินทรัพย์ไม่หมุนเวียนที่ถือไว้เพื่อขาย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DC418F2" w14:textId="441BB25D" w:rsidR="0059422B" w:rsidRPr="00E84424" w:rsidRDefault="0059422B" w:rsidP="0059422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8354C6"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6FDECAF" w14:textId="77777777" w:rsidR="0059422B" w:rsidRPr="00E84424" w:rsidRDefault="0059422B" w:rsidP="0059422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66DB74A" w14:textId="77777777" w:rsidR="0059422B" w:rsidRPr="00E84424" w:rsidRDefault="0059422B" w:rsidP="0059422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A1D50D2" w14:textId="77777777" w:rsidR="0059422B" w:rsidRPr="00E84424" w:rsidRDefault="0059422B" w:rsidP="0059422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1B2784F" w14:textId="77777777" w:rsidR="0059422B" w:rsidRPr="00E84424" w:rsidRDefault="0059422B" w:rsidP="0059422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6BE3762" w14:textId="77777777" w:rsidR="0059422B" w:rsidRPr="00E84424" w:rsidRDefault="0059422B" w:rsidP="0059422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A5F656B" w14:textId="3857B42A" w:rsidR="0059422B" w:rsidRPr="00E84424" w:rsidRDefault="00CF1017" w:rsidP="0059422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8C2AA43" w14:textId="10A82834" w:rsidR="0059422B" w:rsidRPr="00E84424" w:rsidRDefault="0059422B" w:rsidP="0059422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991CE9" w:rsidRPr="00E844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6B6C46" w:rsidRPr="00E84424" w14:paraId="3023A4B8" w14:textId="77777777" w:rsidTr="001C7D47">
        <w:tc>
          <w:tcPr>
            <w:tcW w:w="3879" w:type="dxa"/>
            <w:vAlign w:val="center"/>
          </w:tcPr>
          <w:p w14:paraId="63B1E814" w14:textId="49E39B5C" w:rsidR="006B6C46" w:rsidRPr="00E84424" w:rsidRDefault="006B6C46" w:rsidP="00594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18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การปรับปรุงจากงวดก่อน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B21454C" w14:textId="061F51F0" w:rsidR="006B6C46" w:rsidRPr="00E84424" w:rsidRDefault="008354C6" w:rsidP="0059422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66C3C05" w14:textId="1C6FAB1D" w:rsidR="006B6C46" w:rsidRPr="00E84424" w:rsidRDefault="006B6C46" w:rsidP="0059422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1474344" w14:textId="030443BE" w:rsidR="006B6C46" w:rsidRPr="00E84424" w:rsidRDefault="006B6C46" w:rsidP="0059422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5EC4B11" w14:textId="55A77915" w:rsidR="006B6C46" w:rsidRPr="00E84424" w:rsidRDefault="006B6C46" w:rsidP="0059422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50889F7" w14:textId="14DD0927" w:rsidR="006B6C46" w:rsidRPr="00E84424" w:rsidRDefault="006B6C46" w:rsidP="0059422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3A1B650" w14:textId="0F63A207" w:rsidR="006B6C46" w:rsidRPr="00E84424" w:rsidRDefault="006B6C46" w:rsidP="0059422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DDBFABF" w14:textId="1427B06E" w:rsidR="006B6C46" w:rsidRPr="00E84424" w:rsidRDefault="006B6C46" w:rsidP="0059422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B2F4982" w14:textId="7CD9128B" w:rsidR="006B6C46" w:rsidRPr="00E84424" w:rsidRDefault="006B6C46" w:rsidP="0059422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59422B" w:rsidRPr="00E84424" w14:paraId="20A12E87" w14:textId="77777777" w:rsidTr="001C7D47">
        <w:tc>
          <w:tcPr>
            <w:tcW w:w="3879" w:type="dxa"/>
            <w:vAlign w:val="center"/>
          </w:tcPr>
          <w:p w14:paraId="5FA2B60E" w14:textId="322A1035" w:rsidR="0059422B" w:rsidRPr="00E84424" w:rsidRDefault="0059422B" w:rsidP="00594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ณ วันที่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CF1017"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ธันวาคม 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พ.ศ.</w:t>
            </w:r>
            <w:r w:rsidRPr="00E84424">
              <w:rPr>
                <w:rFonts w:ascii="Browallia New" w:eastAsia="Arial Unicode MS" w:hAnsi="Browallia New" w:cs="Browallia New"/>
                <w:color w:val="7030A0"/>
                <w:sz w:val="26"/>
                <w:szCs w:val="26"/>
                <w:cs/>
              </w:rPr>
              <w:t xml:space="preserve"> </w:t>
            </w:r>
            <w:r w:rsidR="00CF1017"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02F210A" w14:textId="1F2C6727" w:rsidR="0059422B" w:rsidRPr="00E84424" w:rsidRDefault="00CF1017" w:rsidP="0059422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B1329F7" w14:textId="14563BF5" w:rsidR="0059422B" w:rsidRPr="00E84424" w:rsidRDefault="00CF1017" w:rsidP="0059422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93DBE74" w14:textId="50B31857" w:rsidR="0059422B" w:rsidRPr="00E84424" w:rsidRDefault="00CF1017" w:rsidP="0059422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0C02235" w14:textId="777E1EAE" w:rsidR="0059422B" w:rsidRPr="00E84424" w:rsidRDefault="00CF1017" w:rsidP="0059422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5ED42B1" w14:textId="24A91188" w:rsidR="0059422B" w:rsidRPr="00E84424" w:rsidRDefault="00CF1017" w:rsidP="0059422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A244875" w14:textId="1374BE78" w:rsidR="0059422B" w:rsidRPr="00E84424" w:rsidRDefault="00CF1017" w:rsidP="0059422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CFC8745" w14:textId="3C226717" w:rsidR="0059422B" w:rsidRPr="00E84424" w:rsidRDefault="00CF1017" w:rsidP="0059422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EDE48F2" w14:textId="3D72221E" w:rsidR="0059422B" w:rsidRPr="00E84424" w:rsidRDefault="00CF1017" w:rsidP="0059422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59422B" w:rsidRPr="00E844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899</w:t>
            </w:r>
          </w:p>
        </w:tc>
      </w:tr>
    </w:tbl>
    <w:p w14:paraId="77C3C181" w14:textId="1924CEC2" w:rsidR="00316302" w:rsidRPr="00E84424" w:rsidRDefault="00316302" w:rsidP="0099384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108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341C9DD4" w14:textId="77777777" w:rsidR="00316302" w:rsidRPr="00E84424" w:rsidRDefault="003163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eastAsia="Arial Unicode MS" w:hAnsi="Browallia New" w:cs="Browallia New"/>
          <w:sz w:val="26"/>
          <w:szCs w:val="26"/>
        </w:rPr>
      </w:pPr>
      <w:r w:rsidRPr="00E84424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6BF5F808" w14:textId="77777777" w:rsidR="00AE61A9" w:rsidRPr="00E84424" w:rsidRDefault="00AE61A9" w:rsidP="0099384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108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6013"/>
        <w:gridCol w:w="1853"/>
        <w:gridCol w:w="2201"/>
        <w:gridCol w:w="1841"/>
        <w:gridCol w:w="1703"/>
        <w:gridCol w:w="1783"/>
      </w:tblGrid>
      <w:tr w:rsidR="00991CE9" w:rsidRPr="00E84424" w14:paraId="1CA52ADB" w14:textId="77777777" w:rsidTr="00A47175">
        <w:tc>
          <w:tcPr>
            <w:tcW w:w="1953" w:type="pct"/>
            <w:vAlign w:val="bottom"/>
          </w:tcPr>
          <w:p w14:paraId="1B52F2DF" w14:textId="77777777" w:rsidR="00991CE9" w:rsidRPr="00E84424" w:rsidRDefault="00991CE9" w:rsidP="00A47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firstLine="4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047" w:type="pct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74C74B6A" w14:textId="108C550C" w:rsidR="00991CE9" w:rsidRPr="00E84424" w:rsidRDefault="00991CE9" w:rsidP="00A4717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991CE9" w:rsidRPr="00E84424" w14:paraId="53E0D9C7" w14:textId="77777777" w:rsidTr="00A47175">
        <w:tc>
          <w:tcPr>
            <w:tcW w:w="1953" w:type="pct"/>
            <w:vAlign w:val="bottom"/>
          </w:tcPr>
          <w:p w14:paraId="26CA1C37" w14:textId="77777777" w:rsidR="00991CE9" w:rsidRPr="00E84424" w:rsidRDefault="00991CE9" w:rsidP="00A47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firstLine="4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047" w:type="pct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7CD6B4BE" w14:textId="1D724472" w:rsidR="00991CE9" w:rsidRPr="00E84424" w:rsidRDefault="00991CE9" w:rsidP="00A4717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991CE9" w:rsidRPr="00E84424" w14:paraId="04EAE6DC" w14:textId="77777777" w:rsidTr="00A47175">
        <w:tc>
          <w:tcPr>
            <w:tcW w:w="1953" w:type="pct"/>
            <w:vAlign w:val="bottom"/>
          </w:tcPr>
          <w:p w14:paraId="740F91C3" w14:textId="77777777" w:rsidR="00991CE9" w:rsidRPr="00E84424" w:rsidRDefault="00991CE9" w:rsidP="00A47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firstLine="4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02" w:type="pct"/>
          </w:tcPr>
          <w:p w14:paraId="1457EA51" w14:textId="749CA8E1" w:rsidR="00991CE9" w:rsidRPr="00E84424" w:rsidRDefault="00991CE9" w:rsidP="00A4717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ค่าเสื่อมราคา</w:t>
            </w:r>
          </w:p>
        </w:tc>
        <w:tc>
          <w:tcPr>
            <w:tcW w:w="715" w:type="pct"/>
            <w:vAlign w:val="bottom"/>
          </w:tcPr>
          <w:p w14:paraId="1A90DE48" w14:textId="025695E4" w:rsidR="00991CE9" w:rsidRPr="00E84424" w:rsidRDefault="00991CE9" w:rsidP="00A4717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ต้นทุนการทำรายการหุ้นกู้</w:t>
            </w:r>
          </w:p>
        </w:tc>
        <w:tc>
          <w:tcPr>
            <w:tcW w:w="598" w:type="pct"/>
          </w:tcPr>
          <w:p w14:paraId="765A24BC" w14:textId="7E6FEEBD" w:rsidR="00991CE9" w:rsidRPr="00E84424" w:rsidRDefault="00991CE9" w:rsidP="00A4717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ต้นทุนการกู้ยืม</w:t>
            </w:r>
          </w:p>
        </w:tc>
        <w:tc>
          <w:tcPr>
            <w:tcW w:w="553" w:type="pct"/>
            <w:vAlign w:val="bottom"/>
          </w:tcPr>
          <w:p w14:paraId="42AC2D5F" w14:textId="50C13987" w:rsidR="00991CE9" w:rsidRPr="00E84424" w:rsidRDefault="00991CE9" w:rsidP="00A4717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อื่น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ๆ</w:t>
            </w:r>
          </w:p>
        </w:tc>
        <w:tc>
          <w:tcPr>
            <w:tcW w:w="579" w:type="pct"/>
            <w:vAlign w:val="bottom"/>
          </w:tcPr>
          <w:p w14:paraId="62557EB6" w14:textId="77777777" w:rsidR="00991CE9" w:rsidRPr="00E84424" w:rsidRDefault="00991CE9" w:rsidP="00A4717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991CE9" w:rsidRPr="00E84424" w14:paraId="7A67C094" w14:textId="77777777" w:rsidTr="00A47175">
        <w:tc>
          <w:tcPr>
            <w:tcW w:w="1953" w:type="pct"/>
            <w:vAlign w:val="bottom"/>
          </w:tcPr>
          <w:p w14:paraId="42A73820" w14:textId="77777777" w:rsidR="00991CE9" w:rsidRPr="00E84424" w:rsidRDefault="00991CE9" w:rsidP="00A47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02" w:type="pct"/>
            <w:tcBorders>
              <w:top w:val="single" w:sz="4" w:space="0" w:color="auto"/>
            </w:tcBorders>
            <w:shd w:val="clear" w:color="auto" w:fill="auto"/>
          </w:tcPr>
          <w:p w14:paraId="2420F1ED" w14:textId="77777777" w:rsidR="00991CE9" w:rsidRPr="00E84424" w:rsidRDefault="00991CE9" w:rsidP="00A4717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1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49B726" w14:textId="77777777" w:rsidR="00991CE9" w:rsidRPr="00E84424" w:rsidRDefault="00991CE9" w:rsidP="00A4717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98" w:type="pct"/>
            <w:tcBorders>
              <w:top w:val="single" w:sz="4" w:space="0" w:color="auto"/>
            </w:tcBorders>
            <w:shd w:val="clear" w:color="auto" w:fill="auto"/>
          </w:tcPr>
          <w:p w14:paraId="6FA63FE7" w14:textId="77777777" w:rsidR="00991CE9" w:rsidRPr="00E84424" w:rsidRDefault="00991CE9" w:rsidP="00A4717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5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03E7B3" w14:textId="7B4033C2" w:rsidR="00991CE9" w:rsidRPr="00E84424" w:rsidRDefault="00991CE9" w:rsidP="00A4717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7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DC8F06" w14:textId="77777777" w:rsidR="00991CE9" w:rsidRPr="00E84424" w:rsidRDefault="00991CE9" w:rsidP="00A4717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991CE9" w:rsidRPr="0083628A" w14:paraId="154CC52D" w14:textId="77777777" w:rsidTr="00A47175">
        <w:tc>
          <w:tcPr>
            <w:tcW w:w="1953" w:type="pct"/>
            <w:vAlign w:val="center"/>
          </w:tcPr>
          <w:p w14:paraId="7953E114" w14:textId="77777777" w:rsidR="00991CE9" w:rsidRPr="0083628A" w:rsidRDefault="00991CE9" w:rsidP="00A47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firstLine="4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3628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602" w:type="pct"/>
            <w:shd w:val="clear" w:color="auto" w:fill="auto"/>
            <w:vAlign w:val="center"/>
          </w:tcPr>
          <w:p w14:paraId="21EEAB16" w14:textId="0A5742F4" w:rsidR="00991CE9" w:rsidRPr="0083628A" w:rsidRDefault="00991CE9" w:rsidP="00A4717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715" w:type="pct"/>
            <w:shd w:val="clear" w:color="auto" w:fill="auto"/>
            <w:vAlign w:val="center"/>
          </w:tcPr>
          <w:p w14:paraId="41260854" w14:textId="03B9B281" w:rsidR="00991CE9" w:rsidRPr="0083628A" w:rsidRDefault="00991CE9" w:rsidP="00A4717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598" w:type="pct"/>
            <w:shd w:val="clear" w:color="auto" w:fill="auto"/>
          </w:tcPr>
          <w:p w14:paraId="743A64FB" w14:textId="77777777" w:rsidR="00991CE9" w:rsidRPr="0083628A" w:rsidRDefault="00991CE9" w:rsidP="00A4717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553" w:type="pct"/>
            <w:shd w:val="clear" w:color="auto" w:fill="auto"/>
            <w:vAlign w:val="center"/>
          </w:tcPr>
          <w:p w14:paraId="6B1A64CA" w14:textId="0DCCC54C" w:rsidR="00991CE9" w:rsidRPr="0083628A" w:rsidRDefault="00991CE9" w:rsidP="00A4717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579" w:type="pct"/>
            <w:shd w:val="clear" w:color="auto" w:fill="auto"/>
            <w:vAlign w:val="center"/>
          </w:tcPr>
          <w:p w14:paraId="6E999743" w14:textId="1D84E187" w:rsidR="00991CE9" w:rsidRPr="0083628A" w:rsidRDefault="00991CE9" w:rsidP="00A4717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991CE9" w:rsidRPr="0083628A" w14:paraId="6661BA87" w14:textId="77777777" w:rsidTr="00A47175">
        <w:tc>
          <w:tcPr>
            <w:tcW w:w="1953" w:type="pct"/>
            <w:vAlign w:val="center"/>
          </w:tcPr>
          <w:p w14:paraId="0C78BA01" w14:textId="66C22E78" w:rsidR="00991CE9" w:rsidRPr="0083628A" w:rsidRDefault="00991CE9" w:rsidP="00A47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firstLine="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3628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ณ วันที่</w:t>
            </w:r>
            <w:r w:rsidRPr="0083628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CF1017"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83628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83628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มกราคม </w:t>
            </w:r>
            <w:r w:rsidRPr="0083628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พ.ศ.</w:t>
            </w:r>
            <w:r w:rsidRPr="0083628A">
              <w:rPr>
                <w:rFonts w:ascii="Browallia New" w:eastAsia="Arial Unicode MS" w:hAnsi="Browallia New" w:cs="Browallia New"/>
                <w:color w:val="7030A0"/>
                <w:sz w:val="26"/>
                <w:szCs w:val="26"/>
                <w:cs/>
              </w:rPr>
              <w:t xml:space="preserve"> </w:t>
            </w:r>
            <w:r w:rsidR="00CF1017"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2562</w:t>
            </w:r>
          </w:p>
        </w:tc>
        <w:tc>
          <w:tcPr>
            <w:tcW w:w="602" w:type="pct"/>
            <w:shd w:val="clear" w:color="auto" w:fill="auto"/>
            <w:vAlign w:val="center"/>
          </w:tcPr>
          <w:p w14:paraId="0E846A6B" w14:textId="2DA5BA51" w:rsidR="00991CE9" w:rsidRPr="0083628A" w:rsidRDefault="00991CE9" w:rsidP="00A4717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3628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153</w:t>
            </w:r>
            <w:r w:rsidRPr="0083628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715" w:type="pct"/>
            <w:shd w:val="clear" w:color="auto" w:fill="auto"/>
            <w:vAlign w:val="center"/>
          </w:tcPr>
          <w:p w14:paraId="789A17C2" w14:textId="3E1F0EBD" w:rsidR="00991CE9" w:rsidRPr="0083628A" w:rsidRDefault="00991CE9" w:rsidP="00A4717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3628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</w:t>
            </w:r>
            <w:r w:rsidRPr="0083628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598" w:type="pct"/>
          </w:tcPr>
          <w:p w14:paraId="54CF6732" w14:textId="68A8C192" w:rsidR="00991CE9" w:rsidRPr="0083628A" w:rsidRDefault="00991CE9" w:rsidP="00A4717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3628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553" w:type="pct"/>
            <w:shd w:val="clear" w:color="auto" w:fill="auto"/>
            <w:vAlign w:val="center"/>
          </w:tcPr>
          <w:p w14:paraId="33B6D9B5" w14:textId="60A7AC13" w:rsidR="00991CE9" w:rsidRPr="0083628A" w:rsidRDefault="00991CE9" w:rsidP="00A4717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3628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</w:t>
            </w:r>
            <w:r w:rsidRPr="0083628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579" w:type="pct"/>
            <w:shd w:val="clear" w:color="auto" w:fill="auto"/>
            <w:vAlign w:val="center"/>
          </w:tcPr>
          <w:p w14:paraId="08CAC7DA" w14:textId="62E28796" w:rsidR="00991CE9" w:rsidRPr="0083628A" w:rsidRDefault="00991CE9" w:rsidP="00A4717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3628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200</w:t>
            </w:r>
            <w:r w:rsidRPr="0083628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991CE9" w:rsidRPr="0083628A" w14:paraId="098E7C51" w14:textId="77777777" w:rsidTr="00A47175">
        <w:tc>
          <w:tcPr>
            <w:tcW w:w="1953" w:type="pct"/>
            <w:vAlign w:val="center"/>
          </w:tcPr>
          <w:p w14:paraId="4E3DC00F" w14:textId="30462EAE" w:rsidR="00991CE9" w:rsidRPr="0083628A" w:rsidRDefault="006B6C46" w:rsidP="00A47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firstLine="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3628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ลด</w:t>
            </w:r>
            <w:r w:rsidR="00991CE9" w:rsidRPr="0083628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ในกำไรหรือขาดทุน</w:t>
            </w:r>
          </w:p>
        </w:tc>
        <w:tc>
          <w:tcPr>
            <w:tcW w:w="602" w:type="pct"/>
            <w:shd w:val="clear" w:color="auto" w:fill="auto"/>
            <w:vAlign w:val="center"/>
          </w:tcPr>
          <w:p w14:paraId="31FDD252" w14:textId="52867D20" w:rsidR="00991CE9" w:rsidRPr="0083628A" w:rsidRDefault="00991CE9" w:rsidP="00A4717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3628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</w:t>
            </w:r>
            <w:r w:rsidRPr="0083628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715" w:type="pct"/>
            <w:shd w:val="clear" w:color="auto" w:fill="auto"/>
          </w:tcPr>
          <w:p w14:paraId="00315226" w14:textId="7C67ED86" w:rsidR="00991CE9" w:rsidRPr="0083628A" w:rsidRDefault="00991CE9" w:rsidP="00A4717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3628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Pr="0083628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598" w:type="pct"/>
          </w:tcPr>
          <w:p w14:paraId="75397946" w14:textId="4729DB04" w:rsidR="00991CE9" w:rsidRPr="0083628A" w:rsidRDefault="00991CE9" w:rsidP="00A4717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3628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143</w:t>
            </w:r>
            <w:r w:rsidRPr="0083628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553" w:type="pct"/>
            <w:shd w:val="clear" w:color="auto" w:fill="auto"/>
          </w:tcPr>
          <w:p w14:paraId="38EE6FA3" w14:textId="77777777" w:rsidR="00991CE9" w:rsidRPr="0083628A" w:rsidRDefault="00991CE9" w:rsidP="00A4717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3628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579" w:type="pct"/>
            <w:shd w:val="clear" w:color="auto" w:fill="auto"/>
          </w:tcPr>
          <w:p w14:paraId="2E3D87C6" w14:textId="382D3E83" w:rsidR="00991CE9" w:rsidRPr="0083628A" w:rsidRDefault="00991CE9" w:rsidP="00A4717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3628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181</w:t>
            </w:r>
            <w:r w:rsidRPr="0083628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991CE9" w:rsidRPr="0083628A" w14:paraId="21A67777" w14:textId="77777777" w:rsidTr="00A47175">
        <w:tc>
          <w:tcPr>
            <w:tcW w:w="1953" w:type="pct"/>
            <w:vAlign w:val="center"/>
          </w:tcPr>
          <w:p w14:paraId="3A43EA8B" w14:textId="323EDB6E" w:rsidR="00991CE9" w:rsidRPr="0083628A" w:rsidRDefault="006B6C46" w:rsidP="00A47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firstLine="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3628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ลด</w:t>
            </w:r>
            <w:r w:rsidR="00991CE9" w:rsidRPr="0083628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ในกำไรขาดทุนเบ็ดเสร็จอื่น</w:t>
            </w:r>
          </w:p>
        </w:tc>
        <w:tc>
          <w:tcPr>
            <w:tcW w:w="602" w:type="pct"/>
            <w:shd w:val="clear" w:color="auto" w:fill="auto"/>
            <w:vAlign w:val="center"/>
          </w:tcPr>
          <w:p w14:paraId="5A89BC66" w14:textId="77777777" w:rsidR="00991CE9" w:rsidRPr="0083628A" w:rsidRDefault="00991CE9" w:rsidP="00A4717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3628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715" w:type="pct"/>
            <w:shd w:val="clear" w:color="auto" w:fill="auto"/>
          </w:tcPr>
          <w:p w14:paraId="2B9216CC" w14:textId="77777777" w:rsidR="00991CE9" w:rsidRPr="0083628A" w:rsidRDefault="00991CE9" w:rsidP="00A4717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3628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98" w:type="pct"/>
          </w:tcPr>
          <w:p w14:paraId="75DE99EA" w14:textId="4AC0BEBB" w:rsidR="00991CE9" w:rsidRPr="0083628A" w:rsidRDefault="00991CE9" w:rsidP="00A4717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3628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553" w:type="pct"/>
            <w:shd w:val="clear" w:color="auto" w:fill="auto"/>
          </w:tcPr>
          <w:p w14:paraId="77C39DD1" w14:textId="6837F204" w:rsidR="00991CE9" w:rsidRPr="0083628A" w:rsidRDefault="00991CE9" w:rsidP="00A4717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3628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Pr="0083628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579" w:type="pct"/>
            <w:shd w:val="clear" w:color="auto" w:fill="auto"/>
          </w:tcPr>
          <w:p w14:paraId="268A45DA" w14:textId="2110907A" w:rsidR="00991CE9" w:rsidRPr="0083628A" w:rsidRDefault="00991CE9" w:rsidP="00A4717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3628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Pr="0083628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991CE9" w:rsidRPr="0083628A" w14:paraId="3287C45D" w14:textId="77777777" w:rsidTr="00BA4136">
        <w:tc>
          <w:tcPr>
            <w:tcW w:w="1953" w:type="pct"/>
            <w:vAlign w:val="center"/>
          </w:tcPr>
          <w:p w14:paraId="0A41DDB6" w14:textId="304A33E9" w:rsidR="00991CE9" w:rsidRPr="0083628A" w:rsidRDefault="00991CE9" w:rsidP="00A47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firstLine="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3628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ณ วันที่</w:t>
            </w:r>
            <w:r w:rsidRPr="0083628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CF1017"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Pr="0083628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83628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ธันวาคม </w:t>
            </w:r>
            <w:r w:rsidRPr="0083628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พ.ศ.</w:t>
            </w:r>
            <w:r w:rsidRPr="0083628A">
              <w:rPr>
                <w:rFonts w:ascii="Browallia New" w:eastAsia="Arial Unicode MS" w:hAnsi="Browallia New" w:cs="Browallia New"/>
                <w:color w:val="7030A0"/>
                <w:sz w:val="26"/>
                <w:szCs w:val="26"/>
                <w:cs/>
              </w:rPr>
              <w:t xml:space="preserve"> </w:t>
            </w:r>
            <w:r w:rsidR="00CF1017"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2562</w:t>
            </w:r>
          </w:p>
        </w:tc>
        <w:tc>
          <w:tcPr>
            <w:tcW w:w="602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BE33B8D" w14:textId="0D777F20" w:rsidR="00991CE9" w:rsidRPr="0083628A" w:rsidRDefault="00991CE9" w:rsidP="00A4717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3628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180</w:t>
            </w:r>
            <w:r w:rsidRPr="0083628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715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CFB2C7F" w14:textId="49EA52A8" w:rsidR="00991CE9" w:rsidRPr="0083628A" w:rsidRDefault="00991CE9" w:rsidP="00A4717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3628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</w:t>
            </w:r>
            <w:r w:rsidRPr="0083628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598" w:type="pct"/>
            <w:tcBorders>
              <w:top w:val="single" w:sz="4" w:space="0" w:color="auto"/>
            </w:tcBorders>
            <w:shd w:val="clear" w:color="auto" w:fill="auto"/>
          </w:tcPr>
          <w:p w14:paraId="15C5CAC7" w14:textId="16E6E7F5" w:rsidR="00991CE9" w:rsidRPr="0083628A" w:rsidRDefault="00991CE9" w:rsidP="00A4717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3628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143</w:t>
            </w:r>
            <w:r w:rsidRPr="0083628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553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000E478" w14:textId="41AAACB8" w:rsidR="00991CE9" w:rsidRPr="0083628A" w:rsidRDefault="00991CE9" w:rsidP="00A4717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3628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</w:t>
            </w:r>
            <w:r w:rsidRPr="0083628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579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D49C7EE" w14:textId="50F11D7F" w:rsidR="00991CE9" w:rsidRPr="0083628A" w:rsidRDefault="00991CE9" w:rsidP="00A4717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3628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397</w:t>
            </w:r>
            <w:r w:rsidRPr="0083628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540E02" w:rsidRPr="0083628A" w14:paraId="4904B79F" w14:textId="77777777" w:rsidTr="00BA4136">
        <w:tc>
          <w:tcPr>
            <w:tcW w:w="1953" w:type="pct"/>
            <w:vAlign w:val="center"/>
          </w:tcPr>
          <w:p w14:paraId="6389A3EE" w14:textId="77777777" w:rsidR="00540E02" w:rsidRPr="0083628A" w:rsidRDefault="00540E02" w:rsidP="00A47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firstLine="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02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262DB12" w14:textId="77777777" w:rsidR="00540E02" w:rsidRPr="0083628A" w:rsidRDefault="00540E02" w:rsidP="00A4717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15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57B13D0" w14:textId="77777777" w:rsidR="00540E02" w:rsidRPr="0083628A" w:rsidRDefault="00540E02" w:rsidP="00A4717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598" w:type="pct"/>
            <w:tcBorders>
              <w:top w:val="single" w:sz="4" w:space="0" w:color="auto"/>
            </w:tcBorders>
            <w:shd w:val="clear" w:color="auto" w:fill="auto"/>
          </w:tcPr>
          <w:p w14:paraId="2DB3D6F9" w14:textId="77777777" w:rsidR="00540E02" w:rsidRPr="0083628A" w:rsidRDefault="00540E02" w:rsidP="00A4717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553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74AE213" w14:textId="77777777" w:rsidR="00540E02" w:rsidRPr="0083628A" w:rsidRDefault="00540E02" w:rsidP="00A4717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579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ECFE804" w14:textId="77777777" w:rsidR="00540E02" w:rsidRPr="0083628A" w:rsidRDefault="00540E02" w:rsidP="00A4717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991CE9" w:rsidRPr="00A47175" w14:paraId="3C6A5BB3" w14:textId="77777777" w:rsidTr="00A47175">
        <w:tc>
          <w:tcPr>
            <w:tcW w:w="1953" w:type="pct"/>
            <w:vAlign w:val="center"/>
          </w:tcPr>
          <w:p w14:paraId="1E344F23" w14:textId="560D1F61" w:rsidR="00991CE9" w:rsidRPr="0083628A" w:rsidRDefault="00991CE9" w:rsidP="00A47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3628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รายการปรับปรุงจากการนำมาตรฐานการรายงานทางการเงินใหม่มาใช้เป็นครั้งแรก</w:t>
            </w:r>
          </w:p>
          <w:p w14:paraId="4AA1C9F8" w14:textId="5F5F3647" w:rsidR="00991CE9" w:rsidRPr="0083628A" w:rsidRDefault="00991CE9" w:rsidP="00A47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3628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83628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Pr="0083628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หมายเหตุฯ ข้อ </w:t>
            </w:r>
            <w:r w:rsidR="00CF1017"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83628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602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BCDFBAC" w14:textId="0669D796" w:rsidR="00991CE9" w:rsidRPr="00A47175" w:rsidRDefault="00991CE9" w:rsidP="00A4717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left="-11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4717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715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DD3CCE0" w14:textId="4417B3CD" w:rsidR="00991CE9" w:rsidRPr="00A47175" w:rsidRDefault="00991CE9" w:rsidP="00A4717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left="-11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4717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598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27262AD" w14:textId="742309E3" w:rsidR="00991CE9" w:rsidRPr="00A47175" w:rsidRDefault="00991CE9" w:rsidP="00A4717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left="-11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4717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553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167AC61" w14:textId="3D90328C" w:rsidR="00991CE9" w:rsidRPr="00A47175" w:rsidRDefault="00991CE9" w:rsidP="00A4717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left="-11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4717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14CDA95" w14:textId="5FF0079D" w:rsidR="00991CE9" w:rsidRPr="00A47175" w:rsidRDefault="00991CE9" w:rsidP="00A4717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left="-11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4717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991CE9" w:rsidRPr="0083628A" w14:paraId="16A08815" w14:textId="77777777" w:rsidTr="00A47175">
        <w:tc>
          <w:tcPr>
            <w:tcW w:w="1953" w:type="pct"/>
            <w:vAlign w:val="center"/>
          </w:tcPr>
          <w:p w14:paraId="1CE190AC" w14:textId="4F611DE7" w:rsidR="00991CE9" w:rsidRPr="0083628A" w:rsidRDefault="00991CE9" w:rsidP="00A47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</w:rPr>
            </w:pPr>
            <w:r w:rsidRPr="0083628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ณ วันที่</w:t>
            </w:r>
            <w:r w:rsidRPr="0083628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CF1017"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83628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83628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มกราคม </w:t>
            </w:r>
            <w:r w:rsidRPr="0083628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พ.ศ.</w:t>
            </w:r>
            <w:r w:rsidRPr="0083628A">
              <w:rPr>
                <w:rFonts w:ascii="Browallia New" w:eastAsia="Arial Unicode MS" w:hAnsi="Browallia New" w:cs="Browallia New"/>
                <w:color w:val="7030A0"/>
                <w:sz w:val="26"/>
                <w:szCs w:val="26"/>
                <w:cs/>
              </w:rPr>
              <w:t xml:space="preserve"> </w:t>
            </w:r>
            <w:r w:rsidR="00CF1017"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2563</w:t>
            </w:r>
          </w:p>
        </w:tc>
        <w:tc>
          <w:tcPr>
            <w:tcW w:w="60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77DB0C" w14:textId="185114CC" w:rsidR="00991CE9" w:rsidRPr="0083628A" w:rsidRDefault="00991CE9" w:rsidP="00A4717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left="-11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3628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180</w:t>
            </w:r>
            <w:r w:rsidRPr="0083628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715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3D0C19" w14:textId="63A0CD98" w:rsidR="00991CE9" w:rsidRPr="0083628A" w:rsidRDefault="00991CE9" w:rsidP="00A4717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left="-11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3628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</w:t>
            </w:r>
            <w:r w:rsidRPr="0083628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598" w:type="pct"/>
            <w:tcBorders>
              <w:top w:val="single" w:sz="4" w:space="0" w:color="auto"/>
            </w:tcBorders>
            <w:shd w:val="clear" w:color="auto" w:fill="FAFAFA"/>
          </w:tcPr>
          <w:p w14:paraId="12E6C47D" w14:textId="2311AE67" w:rsidR="00991CE9" w:rsidRPr="0083628A" w:rsidRDefault="00991CE9" w:rsidP="00A4717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left="-11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3628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143</w:t>
            </w:r>
            <w:r w:rsidRPr="0083628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553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0CAB21" w14:textId="4A706E0F" w:rsidR="00991CE9" w:rsidRPr="0083628A" w:rsidRDefault="00991CE9" w:rsidP="00A4717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left="-11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3628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</w:t>
            </w:r>
            <w:r w:rsidRPr="0083628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57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0DE1EA" w14:textId="27C21D9E" w:rsidR="00991CE9" w:rsidRPr="0083628A" w:rsidRDefault="00991CE9" w:rsidP="00A4717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left="-11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3628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397</w:t>
            </w:r>
            <w:r w:rsidRPr="0083628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991CE9" w:rsidRPr="0083628A" w14:paraId="1FCA1FAD" w14:textId="77777777" w:rsidTr="00A47175">
        <w:tc>
          <w:tcPr>
            <w:tcW w:w="1953" w:type="pct"/>
            <w:vAlign w:val="center"/>
          </w:tcPr>
          <w:p w14:paraId="574CA623" w14:textId="7FAA4B38" w:rsidR="00991CE9" w:rsidRPr="0083628A" w:rsidRDefault="00991CE9" w:rsidP="00A47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firstLine="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3628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เพิ่ม</w:t>
            </w:r>
            <w:r w:rsidRPr="0083628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/ </w:t>
            </w:r>
            <w:r w:rsidRPr="0083628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(ลด) ในกำไรหรือขาดทุน</w:t>
            </w:r>
          </w:p>
        </w:tc>
        <w:tc>
          <w:tcPr>
            <w:tcW w:w="602" w:type="pct"/>
            <w:shd w:val="clear" w:color="auto" w:fill="FAFAFA"/>
            <w:vAlign w:val="bottom"/>
          </w:tcPr>
          <w:p w14:paraId="328E6AD3" w14:textId="3378938A" w:rsidR="00991CE9" w:rsidRPr="0083628A" w:rsidRDefault="00991CE9" w:rsidP="00A4717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left="-11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3628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</w:t>
            </w:r>
            <w:r w:rsidRPr="0083628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715" w:type="pct"/>
            <w:shd w:val="clear" w:color="auto" w:fill="FAFAFA"/>
            <w:vAlign w:val="bottom"/>
          </w:tcPr>
          <w:p w14:paraId="00F97C23" w14:textId="104B966F" w:rsidR="00991CE9" w:rsidRPr="0083628A" w:rsidRDefault="00991CE9" w:rsidP="00A4717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left="-11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3628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</w:t>
            </w:r>
            <w:r w:rsidRPr="0083628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598" w:type="pct"/>
            <w:shd w:val="clear" w:color="auto" w:fill="FAFAFA"/>
          </w:tcPr>
          <w:p w14:paraId="0E9EB080" w14:textId="0D9C6EE5" w:rsidR="00991CE9" w:rsidRPr="0083628A" w:rsidRDefault="00CF1017" w:rsidP="00A4717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left="-11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143</w:t>
            </w:r>
          </w:p>
        </w:tc>
        <w:tc>
          <w:tcPr>
            <w:tcW w:w="553" w:type="pct"/>
            <w:shd w:val="clear" w:color="auto" w:fill="FAFAFA"/>
            <w:vAlign w:val="bottom"/>
          </w:tcPr>
          <w:p w14:paraId="7E1C07EE" w14:textId="5FC31FD6" w:rsidR="00991CE9" w:rsidRPr="0083628A" w:rsidRDefault="00991CE9" w:rsidP="00A4717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left="-11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3628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Pr="0083628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579" w:type="pct"/>
            <w:shd w:val="clear" w:color="auto" w:fill="FAFAFA"/>
            <w:vAlign w:val="bottom"/>
          </w:tcPr>
          <w:p w14:paraId="14691EAA" w14:textId="378D24C1" w:rsidR="00991CE9" w:rsidRPr="0083628A" w:rsidRDefault="00CF1017" w:rsidP="00A4717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left="-11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</w:t>
            </w:r>
          </w:p>
        </w:tc>
      </w:tr>
      <w:tr w:rsidR="00991CE9" w:rsidRPr="0083628A" w14:paraId="6550D415" w14:textId="77777777" w:rsidTr="00A47175">
        <w:tc>
          <w:tcPr>
            <w:tcW w:w="1953" w:type="pct"/>
            <w:shd w:val="clear" w:color="auto" w:fill="auto"/>
            <w:vAlign w:val="center"/>
          </w:tcPr>
          <w:p w14:paraId="450CCF9F" w14:textId="0632B4B4" w:rsidR="00991CE9" w:rsidRPr="0083628A" w:rsidRDefault="00991CE9" w:rsidP="00A47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firstLine="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3628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จัดประเภทเป็นสินทรัพย์ไม่หมุนเวียนที่ถือไว้เพื่อขาย</w:t>
            </w:r>
          </w:p>
        </w:tc>
        <w:tc>
          <w:tcPr>
            <w:tcW w:w="602" w:type="pct"/>
            <w:shd w:val="clear" w:color="auto" w:fill="FAFAFA"/>
            <w:vAlign w:val="bottom"/>
          </w:tcPr>
          <w:p w14:paraId="1785D54A" w14:textId="5C1F8BB6" w:rsidR="00991CE9" w:rsidRPr="0083628A" w:rsidRDefault="00991CE9" w:rsidP="00A4717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left="-11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3628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715" w:type="pct"/>
            <w:shd w:val="clear" w:color="auto" w:fill="FAFAFA"/>
            <w:vAlign w:val="bottom"/>
          </w:tcPr>
          <w:p w14:paraId="2E21224D" w14:textId="424E9CD4" w:rsidR="00991CE9" w:rsidRPr="0083628A" w:rsidRDefault="00991CE9" w:rsidP="00A4717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left="-11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3628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598" w:type="pct"/>
            <w:shd w:val="clear" w:color="auto" w:fill="FAFAFA"/>
          </w:tcPr>
          <w:p w14:paraId="0D27BFF7" w14:textId="43A1D120" w:rsidR="00991CE9" w:rsidRPr="0083628A" w:rsidRDefault="00991CE9" w:rsidP="00A4717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left="-11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3628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553" w:type="pct"/>
            <w:shd w:val="clear" w:color="auto" w:fill="FAFAFA"/>
            <w:vAlign w:val="bottom"/>
          </w:tcPr>
          <w:p w14:paraId="48FC20A6" w14:textId="245ED8B1" w:rsidR="00991CE9" w:rsidRPr="0083628A" w:rsidRDefault="00CF1017" w:rsidP="00A4717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left="-11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579" w:type="pct"/>
            <w:shd w:val="clear" w:color="auto" w:fill="FAFAFA"/>
            <w:vAlign w:val="bottom"/>
          </w:tcPr>
          <w:p w14:paraId="0B7D69CF" w14:textId="072BECD5" w:rsidR="00991CE9" w:rsidRPr="0083628A" w:rsidRDefault="00CF1017" w:rsidP="00A4717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left="-11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</w:p>
        </w:tc>
      </w:tr>
      <w:tr w:rsidR="00991CE9" w:rsidRPr="0083628A" w14:paraId="019274C6" w14:textId="77777777" w:rsidTr="00A47175">
        <w:tc>
          <w:tcPr>
            <w:tcW w:w="1953" w:type="pct"/>
            <w:vAlign w:val="center"/>
          </w:tcPr>
          <w:p w14:paraId="20FE6D97" w14:textId="302AFF1B" w:rsidR="00991CE9" w:rsidRPr="0083628A" w:rsidRDefault="00991CE9" w:rsidP="00A47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firstLine="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3628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ณ วันที่</w:t>
            </w:r>
            <w:r w:rsidRPr="0083628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CF1017"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Pr="0083628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83628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ธันวาคม </w:t>
            </w:r>
            <w:r w:rsidRPr="0083628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พ.ศ.</w:t>
            </w:r>
            <w:r w:rsidRPr="0083628A">
              <w:rPr>
                <w:rFonts w:ascii="Browallia New" w:eastAsia="Arial Unicode MS" w:hAnsi="Browallia New" w:cs="Browallia New"/>
                <w:color w:val="7030A0"/>
                <w:sz w:val="26"/>
                <w:szCs w:val="26"/>
                <w:cs/>
              </w:rPr>
              <w:t xml:space="preserve"> </w:t>
            </w:r>
            <w:r w:rsidR="00CF1017"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2563</w:t>
            </w:r>
          </w:p>
        </w:tc>
        <w:tc>
          <w:tcPr>
            <w:tcW w:w="60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BBF0A1A" w14:textId="6FA2D716" w:rsidR="00991CE9" w:rsidRPr="0083628A" w:rsidRDefault="00991CE9" w:rsidP="00A4717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left="-11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3628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230</w:t>
            </w:r>
            <w:r w:rsidRPr="0083628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71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8FE7BA0" w14:textId="4224074C" w:rsidR="00991CE9" w:rsidRPr="0083628A" w:rsidRDefault="00991CE9" w:rsidP="00A4717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left="-11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3628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</w:t>
            </w:r>
            <w:r w:rsidRPr="0083628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59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E56B75A" w14:textId="31E093D0" w:rsidR="00991CE9" w:rsidRPr="0083628A" w:rsidRDefault="00991CE9" w:rsidP="00A4717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left="-11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3628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55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5D9941F" w14:textId="4CBF31D4" w:rsidR="00991CE9" w:rsidRPr="0083628A" w:rsidRDefault="00991CE9" w:rsidP="00A4717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left="-11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3628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</w:t>
            </w:r>
            <w:r w:rsidRPr="0083628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57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71451CA" w14:textId="120A8345" w:rsidR="00991CE9" w:rsidRPr="0083628A" w:rsidRDefault="00991CE9" w:rsidP="00A4717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left="-11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3628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356</w:t>
            </w:r>
            <w:r w:rsidRPr="0083628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991CE9" w:rsidRPr="00E84424" w14:paraId="21B18F9C" w14:textId="77777777" w:rsidTr="00A47175">
        <w:tc>
          <w:tcPr>
            <w:tcW w:w="1953" w:type="pct"/>
            <w:vAlign w:val="center"/>
          </w:tcPr>
          <w:p w14:paraId="6A9680DB" w14:textId="77777777" w:rsidR="00991CE9" w:rsidRPr="00E84424" w:rsidRDefault="00991CE9" w:rsidP="00A47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02" w:type="pct"/>
            <w:tcBorders>
              <w:top w:val="single" w:sz="4" w:space="0" w:color="auto"/>
            </w:tcBorders>
            <w:vAlign w:val="center"/>
          </w:tcPr>
          <w:p w14:paraId="2ADA42DA" w14:textId="77777777" w:rsidR="00991CE9" w:rsidRPr="00E84424" w:rsidRDefault="00991CE9" w:rsidP="00A4717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15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21431F3" w14:textId="77777777" w:rsidR="00991CE9" w:rsidRPr="00E84424" w:rsidRDefault="00991CE9" w:rsidP="00A4717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598" w:type="pct"/>
            <w:tcBorders>
              <w:top w:val="single" w:sz="4" w:space="0" w:color="auto"/>
            </w:tcBorders>
          </w:tcPr>
          <w:p w14:paraId="53C09F8A" w14:textId="77777777" w:rsidR="00991CE9" w:rsidRPr="00E84424" w:rsidRDefault="00991CE9" w:rsidP="00A4717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553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BCD1D55" w14:textId="5FC4E95C" w:rsidR="00991CE9" w:rsidRPr="00E84424" w:rsidRDefault="00991CE9" w:rsidP="00A4717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579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6EB087E" w14:textId="77777777" w:rsidR="00991CE9" w:rsidRPr="00E84424" w:rsidRDefault="00991CE9" w:rsidP="00A4717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</w:tbl>
    <w:p w14:paraId="75C19127" w14:textId="41180BF7" w:rsidR="00AE61A9" w:rsidRPr="00E84424" w:rsidRDefault="00B60E2D" w:rsidP="00AE61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eastAsia="Arial Unicode MS" w:hAnsi="Browallia New" w:cs="Browallia New"/>
          <w:sz w:val="26"/>
          <w:szCs w:val="26"/>
        </w:rPr>
      </w:pPr>
      <w:r w:rsidRPr="00E84424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528FD00E" w14:textId="77777777" w:rsidR="00AE61A9" w:rsidRPr="00E84424" w:rsidRDefault="00AE61A9" w:rsidP="00AE61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15385" w:type="dxa"/>
        <w:tblLayout w:type="fixed"/>
        <w:tblLook w:val="0000" w:firstRow="0" w:lastRow="0" w:firstColumn="0" w:lastColumn="0" w:noHBand="0" w:noVBand="0"/>
      </w:tblPr>
      <w:tblGrid>
        <w:gridCol w:w="4608"/>
        <w:gridCol w:w="1559"/>
        <w:gridCol w:w="1418"/>
        <w:gridCol w:w="1275"/>
        <w:gridCol w:w="1276"/>
        <w:gridCol w:w="1559"/>
        <w:gridCol w:w="1418"/>
        <w:gridCol w:w="1134"/>
        <w:gridCol w:w="1138"/>
      </w:tblGrid>
      <w:tr w:rsidR="00384D38" w:rsidRPr="00E84424" w14:paraId="5BA80F5F" w14:textId="77777777" w:rsidTr="005F74AF">
        <w:trPr>
          <w:trHeight w:val="20"/>
        </w:trPr>
        <w:tc>
          <w:tcPr>
            <w:tcW w:w="4608" w:type="dxa"/>
            <w:vAlign w:val="bottom"/>
          </w:tcPr>
          <w:p w14:paraId="4BD70586" w14:textId="77777777" w:rsidR="00384D38" w:rsidRPr="00E84424" w:rsidRDefault="00384D38" w:rsidP="002A5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777" w:type="dxa"/>
            <w:gridSpan w:val="8"/>
            <w:tcBorders>
              <w:top w:val="single" w:sz="4" w:space="0" w:color="auto"/>
            </w:tcBorders>
          </w:tcPr>
          <w:p w14:paraId="36A46449" w14:textId="4093D8B5" w:rsidR="00384D38" w:rsidRPr="00E84424" w:rsidRDefault="00384D38" w:rsidP="002A5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84D38" w:rsidRPr="00E84424" w14:paraId="05D9F656" w14:textId="77777777" w:rsidTr="005F74AF">
        <w:trPr>
          <w:trHeight w:val="20"/>
        </w:trPr>
        <w:tc>
          <w:tcPr>
            <w:tcW w:w="4608" w:type="dxa"/>
            <w:vAlign w:val="bottom"/>
          </w:tcPr>
          <w:p w14:paraId="59629AF5" w14:textId="77777777" w:rsidR="00384D38" w:rsidRPr="00E84424" w:rsidRDefault="00384D38" w:rsidP="002A5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777" w:type="dxa"/>
            <w:gridSpan w:val="8"/>
            <w:tcBorders>
              <w:top w:val="single" w:sz="4" w:space="0" w:color="auto"/>
            </w:tcBorders>
          </w:tcPr>
          <w:p w14:paraId="257EA057" w14:textId="77777777" w:rsidR="00384D38" w:rsidRPr="00E84424" w:rsidRDefault="00384D38" w:rsidP="002A5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A778D0" w:rsidRPr="00E84424" w14:paraId="788AE9E3" w14:textId="77777777" w:rsidTr="005F74AF">
        <w:tc>
          <w:tcPr>
            <w:tcW w:w="4608" w:type="dxa"/>
            <w:vAlign w:val="bottom"/>
          </w:tcPr>
          <w:p w14:paraId="15CBF4B9" w14:textId="77777777" w:rsidR="00A778D0" w:rsidRPr="00E84424" w:rsidRDefault="00A778D0" w:rsidP="00A778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4C780884" w14:textId="3549DEDD" w:rsidR="00A778D0" w:rsidRPr="00E84424" w:rsidRDefault="00A778D0" w:rsidP="00A778D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ภาระผูกพัน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33EB8958" w14:textId="4C43E849" w:rsidR="00A778D0" w:rsidRPr="00E84424" w:rsidRDefault="00A778D0" w:rsidP="00A778D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ค่าเผื่อการ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6E00C331" w14:textId="64330744" w:rsidR="00A778D0" w:rsidRPr="00E84424" w:rsidRDefault="00A778D0" w:rsidP="00A778D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left="-11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2E4D20EB" w14:textId="14AAB83D" w:rsidR="00A778D0" w:rsidRPr="00E84424" w:rsidRDefault="00A778D0" w:rsidP="00A778D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5FF4A36C" w14:textId="3B3A1963" w:rsidR="00A778D0" w:rsidRPr="00E84424" w:rsidRDefault="00A778D0" w:rsidP="00A778D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การป้องกัน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472E4E16" w14:textId="7A440A77" w:rsidR="00A778D0" w:rsidRPr="00E84424" w:rsidRDefault="00A778D0" w:rsidP="00A778D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56767264" w14:textId="77777777" w:rsidR="00A778D0" w:rsidRPr="00E84424" w:rsidRDefault="00A778D0" w:rsidP="00A778D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38" w:type="dxa"/>
            <w:tcBorders>
              <w:top w:val="single" w:sz="4" w:space="0" w:color="auto"/>
            </w:tcBorders>
            <w:vAlign w:val="bottom"/>
          </w:tcPr>
          <w:p w14:paraId="190F3C59" w14:textId="77777777" w:rsidR="00A778D0" w:rsidRPr="00E84424" w:rsidRDefault="00A778D0" w:rsidP="00A778D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A778D0" w:rsidRPr="00E84424" w14:paraId="3314F34A" w14:textId="77777777" w:rsidTr="005F74AF">
        <w:tc>
          <w:tcPr>
            <w:tcW w:w="4608" w:type="dxa"/>
            <w:vAlign w:val="bottom"/>
          </w:tcPr>
          <w:p w14:paraId="043B9537" w14:textId="77777777" w:rsidR="00A778D0" w:rsidRPr="00E84424" w:rsidRDefault="00A778D0" w:rsidP="00A778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59" w:type="dxa"/>
          </w:tcPr>
          <w:p w14:paraId="7CD81A3F" w14:textId="59BB1A55" w:rsidR="00A778D0" w:rsidRPr="00E84424" w:rsidRDefault="00A778D0" w:rsidP="00A778D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ผลประโยชน์</w:t>
            </w:r>
          </w:p>
        </w:tc>
        <w:tc>
          <w:tcPr>
            <w:tcW w:w="1418" w:type="dxa"/>
            <w:vAlign w:val="bottom"/>
          </w:tcPr>
          <w:p w14:paraId="0973D6BB" w14:textId="3DD6B53D" w:rsidR="00A778D0" w:rsidRPr="00E84424" w:rsidRDefault="00A778D0" w:rsidP="00A778D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ด้อยค่าของ</w:t>
            </w:r>
          </w:p>
        </w:tc>
        <w:tc>
          <w:tcPr>
            <w:tcW w:w="1275" w:type="dxa"/>
          </w:tcPr>
          <w:p w14:paraId="3C017084" w14:textId="4FF94B6F" w:rsidR="00A778D0" w:rsidRPr="00E84424" w:rsidRDefault="00A778D0" w:rsidP="00A778D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ผลขาดทุน</w:t>
            </w:r>
          </w:p>
        </w:tc>
        <w:tc>
          <w:tcPr>
            <w:tcW w:w="1276" w:type="dxa"/>
          </w:tcPr>
          <w:p w14:paraId="1E4654B7" w14:textId="20B692A8" w:rsidR="00A778D0" w:rsidRPr="00E84424" w:rsidRDefault="00A778D0" w:rsidP="00A778D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หนี้สินตาม</w:t>
            </w:r>
          </w:p>
        </w:tc>
        <w:tc>
          <w:tcPr>
            <w:tcW w:w="1559" w:type="dxa"/>
          </w:tcPr>
          <w:p w14:paraId="0B2CC561" w14:textId="019268E1" w:rsidR="00A778D0" w:rsidRPr="00E84424" w:rsidRDefault="00A778D0" w:rsidP="00A778D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ความเสี่ยง</w:t>
            </w:r>
          </w:p>
        </w:tc>
        <w:tc>
          <w:tcPr>
            <w:tcW w:w="1418" w:type="dxa"/>
          </w:tcPr>
          <w:p w14:paraId="4F9CC5FF" w14:textId="1F526DB2" w:rsidR="00A778D0" w:rsidRPr="00E84424" w:rsidRDefault="00A778D0" w:rsidP="00A778D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1134" w:type="dxa"/>
            <w:vAlign w:val="bottom"/>
          </w:tcPr>
          <w:p w14:paraId="4C64A479" w14:textId="77777777" w:rsidR="00A778D0" w:rsidRPr="00E84424" w:rsidRDefault="00A778D0" w:rsidP="00A778D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38" w:type="dxa"/>
            <w:vAlign w:val="bottom"/>
          </w:tcPr>
          <w:p w14:paraId="4C0691D2" w14:textId="77777777" w:rsidR="00A778D0" w:rsidRPr="00E84424" w:rsidRDefault="00A778D0" w:rsidP="00A778D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A778D0" w:rsidRPr="00E84424" w14:paraId="1F535367" w14:textId="77777777" w:rsidTr="005F74AF">
        <w:tc>
          <w:tcPr>
            <w:tcW w:w="4608" w:type="dxa"/>
            <w:vAlign w:val="bottom"/>
          </w:tcPr>
          <w:p w14:paraId="45C63B18" w14:textId="77777777" w:rsidR="00A778D0" w:rsidRPr="00E84424" w:rsidRDefault="00A778D0" w:rsidP="00A778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59" w:type="dxa"/>
          </w:tcPr>
          <w:p w14:paraId="60D5E00F" w14:textId="74452A0F" w:rsidR="00A778D0" w:rsidRPr="00E84424" w:rsidRDefault="00A778D0" w:rsidP="00A778D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พนักงาน</w:t>
            </w:r>
          </w:p>
        </w:tc>
        <w:tc>
          <w:tcPr>
            <w:tcW w:w="1418" w:type="dxa"/>
            <w:vAlign w:val="bottom"/>
          </w:tcPr>
          <w:p w14:paraId="08017F36" w14:textId="63F20E7C" w:rsidR="00A778D0" w:rsidRPr="00E84424" w:rsidRDefault="00A778D0" w:rsidP="00A778D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สินทรัพย์</w:t>
            </w:r>
          </w:p>
        </w:tc>
        <w:tc>
          <w:tcPr>
            <w:tcW w:w="1275" w:type="dxa"/>
          </w:tcPr>
          <w:p w14:paraId="3C79F357" w14:textId="4102D69C" w:rsidR="00A778D0" w:rsidRPr="00E84424" w:rsidRDefault="00A778D0" w:rsidP="00A778D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ทางภาษี</w:t>
            </w:r>
          </w:p>
        </w:tc>
        <w:tc>
          <w:tcPr>
            <w:tcW w:w="1276" w:type="dxa"/>
          </w:tcPr>
          <w:p w14:paraId="2D791757" w14:textId="23C77AA7" w:rsidR="00A778D0" w:rsidRPr="00E84424" w:rsidRDefault="00A778D0" w:rsidP="00A778D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สัญญาเช่า</w:t>
            </w:r>
          </w:p>
        </w:tc>
        <w:tc>
          <w:tcPr>
            <w:tcW w:w="1559" w:type="dxa"/>
          </w:tcPr>
          <w:p w14:paraId="19812A11" w14:textId="78832607" w:rsidR="00A778D0" w:rsidRPr="00E84424" w:rsidRDefault="00A778D0" w:rsidP="00A778D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กระแสเงินสด</w:t>
            </w:r>
          </w:p>
        </w:tc>
        <w:tc>
          <w:tcPr>
            <w:tcW w:w="1418" w:type="dxa"/>
          </w:tcPr>
          <w:p w14:paraId="0B379044" w14:textId="67B0B0C0" w:rsidR="00A778D0" w:rsidRPr="00E84424" w:rsidRDefault="00384D38" w:rsidP="00A778D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ต้นทุนการกู้ยืม</w:t>
            </w:r>
          </w:p>
        </w:tc>
        <w:tc>
          <w:tcPr>
            <w:tcW w:w="1134" w:type="dxa"/>
            <w:vAlign w:val="bottom"/>
          </w:tcPr>
          <w:p w14:paraId="6DA63C1E" w14:textId="77777777" w:rsidR="00A778D0" w:rsidRPr="00E84424" w:rsidRDefault="00A778D0" w:rsidP="00A778D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อื่น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ๆ</w:t>
            </w:r>
          </w:p>
        </w:tc>
        <w:tc>
          <w:tcPr>
            <w:tcW w:w="1138" w:type="dxa"/>
            <w:vAlign w:val="bottom"/>
          </w:tcPr>
          <w:p w14:paraId="1D5D4CAD" w14:textId="77777777" w:rsidR="00A778D0" w:rsidRPr="00E84424" w:rsidRDefault="00A778D0" w:rsidP="00A778D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AE61A9" w:rsidRPr="00E84424" w14:paraId="0818E7C6" w14:textId="77777777" w:rsidTr="005F74AF">
        <w:tc>
          <w:tcPr>
            <w:tcW w:w="4608" w:type="dxa"/>
            <w:vAlign w:val="bottom"/>
          </w:tcPr>
          <w:p w14:paraId="5AB365FE" w14:textId="77777777" w:rsidR="00AE61A9" w:rsidRPr="00E84424" w:rsidRDefault="00AE61A9" w:rsidP="002A5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14:paraId="2F5C975E" w14:textId="77777777" w:rsidR="00AE61A9" w:rsidRPr="00E84424" w:rsidRDefault="00AE61A9" w:rsidP="002A516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27BFAD" w14:textId="77777777" w:rsidR="00AE61A9" w:rsidRPr="00E84424" w:rsidRDefault="00AE61A9" w:rsidP="002A516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25F1111D" w14:textId="77777777" w:rsidR="00AE61A9" w:rsidRPr="00E84424" w:rsidRDefault="00AE61A9" w:rsidP="002A516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2C2A4108" w14:textId="77777777" w:rsidR="00AE61A9" w:rsidRPr="00E84424" w:rsidRDefault="00AE61A9" w:rsidP="002A516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14:paraId="6C0D8BEC" w14:textId="77777777" w:rsidR="00AE61A9" w:rsidRPr="00E84424" w:rsidRDefault="00AE61A9" w:rsidP="002A516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5EBDC987" w14:textId="77777777" w:rsidR="00AE61A9" w:rsidRPr="00E84424" w:rsidRDefault="00AE61A9" w:rsidP="002A516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E9365B" w14:textId="77777777" w:rsidR="00AE61A9" w:rsidRPr="00E84424" w:rsidRDefault="00AE61A9" w:rsidP="002A516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D713A1" w14:textId="77777777" w:rsidR="00AE61A9" w:rsidRPr="00E84424" w:rsidRDefault="00AE61A9" w:rsidP="002A516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AE61A9" w:rsidRPr="00E84424" w14:paraId="5126A905" w14:textId="77777777" w:rsidTr="005F74AF">
        <w:tc>
          <w:tcPr>
            <w:tcW w:w="4608" w:type="dxa"/>
            <w:vAlign w:val="center"/>
          </w:tcPr>
          <w:p w14:paraId="3E805A11" w14:textId="77777777" w:rsidR="00AE61A9" w:rsidRPr="00E84424" w:rsidRDefault="00AE61A9" w:rsidP="002A5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D0C0E6C" w14:textId="77777777" w:rsidR="00AE61A9" w:rsidRPr="00E84424" w:rsidRDefault="00AE61A9" w:rsidP="002A516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329233AE" w14:textId="77777777" w:rsidR="00AE61A9" w:rsidRPr="00E84424" w:rsidRDefault="00AE61A9" w:rsidP="002A516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5" w:type="dxa"/>
            <w:shd w:val="clear" w:color="auto" w:fill="auto"/>
          </w:tcPr>
          <w:p w14:paraId="2DD56A03" w14:textId="77777777" w:rsidR="00AE61A9" w:rsidRPr="00E84424" w:rsidRDefault="00AE61A9" w:rsidP="002A516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shd w:val="clear" w:color="auto" w:fill="auto"/>
          </w:tcPr>
          <w:p w14:paraId="6F50B9B9" w14:textId="77777777" w:rsidR="00AE61A9" w:rsidRPr="00E84424" w:rsidRDefault="00AE61A9" w:rsidP="002A516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shd w:val="clear" w:color="auto" w:fill="auto"/>
          </w:tcPr>
          <w:p w14:paraId="06F1D6BC" w14:textId="77777777" w:rsidR="00AE61A9" w:rsidRPr="00E84424" w:rsidRDefault="00AE61A9" w:rsidP="002A516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shd w:val="clear" w:color="auto" w:fill="auto"/>
          </w:tcPr>
          <w:p w14:paraId="06C7ACC3" w14:textId="77777777" w:rsidR="00AE61A9" w:rsidRPr="00E84424" w:rsidRDefault="00AE61A9" w:rsidP="002A516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53B6CBD" w14:textId="77777777" w:rsidR="00AE61A9" w:rsidRPr="00E84424" w:rsidRDefault="00AE61A9" w:rsidP="002A516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38" w:type="dxa"/>
            <w:shd w:val="clear" w:color="auto" w:fill="auto"/>
            <w:vAlign w:val="center"/>
          </w:tcPr>
          <w:p w14:paraId="43C75578" w14:textId="77777777" w:rsidR="00AE61A9" w:rsidRPr="00E84424" w:rsidRDefault="00AE61A9" w:rsidP="002A516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AE61A9" w:rsidRPr="00E84424" w14:paraId="2D4E9F7D" w14:textId="77777777" w:rsidTr="005F74AF">
        <w:tc>
          <w:tcPr>
            <w:tcW w:w="4608" w:type="dxa"/>
            <w:vAlign w:val="center"/>
          </w:tcPr>
          <w:p w14:paraId="532F0925" w14:textId="0713ED42" w:rsidR="00AE61A9" w:rsidRPr="00E84424" w:rsidRDefault="00AE61A9" w:rsidP="002A5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ณ วันที่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CF1017"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มกราคม 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พ.ศ.</w:t>
            </w:r>
            <w:r w:rsidRPr="00E84424">
              <w:rPr>
                <w:rFonts w:ascii="Browallia New" w:eastAsia="Arial Unicode MS" w:hAnsi="Browallia New" w:cs="Browallia New"/>
                <w:color w:val="7030A0"/>
                <w:sz w:val="26"/>
                <w:szCs w:val="26"/>
                <w:cs/>
              </w:rPr>
              <w:t xml:space="preserve"> </w:t>
            </w:r>
            <w:r w:rsidR="00CF1017"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E7EB299" w14:textId="5F18A63F" w:rsidR="00AE61A9" w:rsidRPr="00E84424" w:rsidRDefault="00CF1017" w:rsidP="002A516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706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D966F78" w14:textId="0A0DB83E" w:rsidR="00AE61A9" w:rsidRPr="00E84424" w:rsidRDefault="00CF1017" w:rsidP="002A516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275" w:type="dxa"/>
          </w:tcPr>
          <w:p w14:paraId="3F3F5145" w14:textId="06B9A74E" w:rsidR="00AE61A9" w:rsidRPr="00E84424" w:rsidRDefault="003E4A9E" w:rsidP="002A516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</w:tcPr>
          <w:p w14:paraId="7B1D9583" w14:textId="1D08A8A1" w:rsidR="00AE61A9" w:rsidRPr="00E84424" w:rsidRDefault="003E4A9E" w:rsidP="002A516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59" w:type="dxa"/>
          </w:tcPr>
          <w:p w14:paraId="38FDAD70" w14:textId="7039F0F1" w:rsidR="00AE61A9" w:rsidRPr="00E84424" w:rsidRDefault="003E4A9E" w:rsidP="002A516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</w:tcPr>
          <w:p w14:paraId="76F37C6C" w14:textId="24A2F152" w:rsidR="00AE61A9" w:rsidRPr="00E84424" w:rsidRDefault="003E4A9E" w:rsidP="002A516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5F93A29" w14:textId="3463BC6C" w:rsidR="00AE61A9" w:rsidRPr="00E84424" w:rsidRDefault="00AE61A9" w:rsidP="002A516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38" w:type="dxa"/>
            <w:shd w:val="clear" w:color="auto" w:fill="auto"/>
            <w:vAlign w:val="center"/>
          </w:tcPr>
          <w:p w14:paraId="75392BB4" w14:textId="482F5283" w:rsidR="00AE61A9" w:rsidRPr="00E84424" w:rsidRDefault="00CF1017" w:rsidP="002A516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708</w:t>
            </w:r>
          </w:p>
        </w:tc>
      </w:tr>
      <w:tr w:rsidR="00AE61A9" w:rsidRPr="00E84424" w14:paraId="0947F239" w14:textId="77777777" w:rsidTr="00427EC3">
        <w:tc>
          <w:tcPr>
            <w:tcW w:w="4608" w:type="dxa"/>
            <w:vAlign w:val="center"/>
          </w:tcPr>
          <w:p w14:paraId="3C494511" w14:textId="77777777" w:rsidR="00AE61A9" w:rsidRPr="00E84424" w:rsidRDefault="00AE61A9" w:rsidP="002A5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เพิ่ม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/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ลด) ในกำไรหรือขาดทุน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1EB8207" w14:textId="5B31E99A" w:rsidR="00AE61A9" w:rsidRPr="00E84424" w:rsidRDefault="00CF1017" w:rsidP="002A516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134</w:t>
            </w:r>
          </w:p>
        </w:tc>
        <w:tc>
          <w:tcPr>
            <w:tcW w:w="1418" w:type="dxa"/>
            <w:shd w:val="clear" w:color="auto" w:fill="auto"/>
          </w:tcPr>
          <w:p w14:paraId="22E8331E" w14:textId="02309D20" w:rsidR="00AE61A9" w:rsidRPr="00E84424" w:rsidRDefault="00AE61A9" w:rsidP="002A516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75" w:type="dxa"/>
          </w:tcPr>
          <w:p w14:paraId="40FDC0F1" w14:textId="1B5407D9" w:rsidR="00AE61A9" w:rsidRPr="00E84424" w:rsidRDefault="003E4A9E" w:rsidP="002A516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</w:tcPr>
          <w:p w14:paraId="61DFBC7C" w14:textId="7CBA9590" w:rsidR="00AE61A9" w:rsidRPr="00E84424" w:rsidRDefault="003E4A9E" w:rsidP="002A516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59" w:type="dxa"/>
          </w:tcPr>
          <w:p w14:paraId="5F4EC034" w14:textId="79DD4030" w:rsidR="00AE61A9" w:rsidRPr="00E84424" w:rsidRDefault="003E4A9E" w:rsidP="002A516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</w:tcPr>
          <w:p w14:paraId="6B307EF4" w14:textId="6EC55D8E" w:rsidR="00AE61A9" w:rsidRPr="00E84424" w:rsidRDefault="003E4A9E" w:rsidP="002A516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3E833E57" w14:textId="71405213" w:rsidR="00AE61A9" w:rsidRPr="00E84424" w:rsidRDefault="00AE61A9" w:rsidP="002A516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38" w:type="dxa"/>
            <w:shd w:val="clear" w:color="auto" w:fill="auto"/>
          </w:tcPr>
          <w:p w14:paraId="4BFB786E" w14:textId="0B68F66A" w:rsidR="00AE61A9" w:rsidRPr="00E84424" w:rsidRDefault="00CF1017" w:rsidP="002A516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132</w:t>
            </w:r>
          </w:p>
        </w:tc>
      </w:tr>
      <w:tr w:rsidR="00AE61A9" w:rsidRPr="00E84424" w14:paraId="376AEE48" w14:textId="77777777" w:rsidTr="00427EC3">
        <w:tc>
          <w:tcPr>
            <w:tcW w:w="4608" w:type="dxa"/>
            <w:vAlign w:val="center"/>
          </w:tcPr>
          <w:p w14:paraId="28243B84" w14:textId="77777777" w:rsidR="00AE61A9" w:rsidRPr="00E84424" w:rsidRDefault="00AE61A9" w:rsidP="002A5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เพิ่มในกำไรขาดทุนเบ็ดเสร็จอื่น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0C0362" w14:textId="203733FD" w:rsidR="00AE61A9" w:rsidRPr="00E84424" w:rsidRDefault="00CF1017" w:rsidP="002A516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14EA8492" w14:textId="77777777" w:rsidR="00AE61A9" w:rsidRPr="00E84424" w:rsidRDefault="00AE61A9" w:rsidP="002A516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03EC90D6" w14:textId="01BDBF44" w:rsidR="00AE61A9" w:rsidRPr="00E84424" w:rsidRDefault="003E4A9E" w:rsidP="002A516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257D1346" w14:textId="1B7BF033" w:rsidR="00AE61A9" w:rsidRPr="00E84424" w:rsidRDefault="003E4A9E" w:rsidP="002A516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4A591A61" w14:textId="37F46E58" w:rsidR="00AE61A9" w:rsidRPr="00E84424" w:rsidRDefault="003E4A9E" w:rsidP="002A516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5755CCAF" w14:textId="1E1034C6" w:rsidR="00AE61A9" w:rsidRPr="00E84424" w:rsidRDefault="003E4A9E" w:rsidP="002A516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119A406D" w14:textId="4B9990BF" w:rsidR="00AE61A9" w:rsidRPr="00E84424" w:rsidRDefault="00AE61A9" w:rsidP="002A516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38" w:type="dxa"/>
            <w:tcBorders>
              <w:bottom w:val="single" w:sz="4" w:space="0" w:color="auto"/>
            </w:tcBorders>
            <w:shd w:val="clear" w:color="auto" w:fill="auto"/>
          </w:tcPr>
          <w:p w14:paraId="65A649D2" w14:textId="1AF2A2CF" w:rsidR="00AE61A9" w:rsidRPr="00E84424" w:rsidRDefault="00CF1017" w:rsidP="002A516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</w:t>
            </w:r>
          </w:p>
        </w:tc>
      </w:tr>
      <w:tr w:rsidR="00AE61A9" w:rsidRPr="00E84424" w14:paraId="7CDDDD34" w14:textId="77777777" w:rsidTr="00427EC3">
        <w:tc>
          <w:tcPr>
            <w:tcW w:w="4608" w:type="dxa"/>
            <w:shd w:val="clear" w:color="auto" w:fill="auto"/>
            <w:vAlign w:val="center"/>
          </w:tcPr>
          <w:p w14:paraId="1C4416B3" w14:textId="218A7BF8" w:rsidR="00AE61A9" w:rsidRPr="00E84424" w:rsidRDefault="00AE61A9" w:rsidP="002A5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ณ วันที่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CF1017"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ธันวาคม 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พ.ศ.</w:t>
            </w:r>
            <w:r w:rsidRPr="00E84424">
              <w:rPr>
                <w:rFonts w:ascii="Browallia New" w:eastAsia="Arial Unicode MS" w:hAnsi="Browallia New" w:cs="Browallia New"/>
                <w:color w:val="7030A0"/>
                <w:sz w:val="26"/>
                <w:szCs w:val="26"/>
                <w:cs/>
              </w:rPr>
              <w:t xml:space="preserve"> </w:t>
            </w:r>
            <w:r w:rsidR="00CF1017"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B27A2FF" w14:textId="0C4550B3" w:rsidR="00AE61A9" w:rsidRPr="00E84424" w:rsidRDefault="00CF1017" w:rsidP="002A516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AA505E6" w14:textId="77777777" w:rsidR="00AE61A9" w:rsidRPr="00E84424" w:rsidRDefault="00AE61A9" w:rsidP="002A516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14:paraId="67E02CBB" w14:textId="675F465A" w:rsidR="00AE61A9" w:rsidRPr="00E84424" w:rsidRDefault="003E4A9E" w:rsidP="002A516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1E20FC85" w14:textId="4D1AE2CF" w:rsidR="00AE61A9" w:rsidRPr="00E84424" w:rsidRDefault="003E4A9E" w:rsidP="002A516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72843415" w14:textId="3739F804" w:rsidR="00AE61A9" w:rsidRPr="00E84424" w:rsidRDefault="003E4A9E" w:rsidP="002A516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54CF0B8E" w14:textId="45EC8752" w:rsidR="00AE61A9" w:rsidRPr="00E84424" w:rsidRDefault="003E4A9E" w:rsidP="002A516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5FB1F3A" w14:textId="5D52D450" w:rsidR="00AE61A9" w:rsidRPr="00E84424" w:rsidRDefault="00AE61A9" w:rsidP="002A516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38" w:type="dxa"/>
            <w:shd w:val="clear" w:color="auto" w:fill="auto"/>
            <w:vAlign w:val="center"/>
          </w:tcPr>
          <w:p w14:paraId="2DE9C957" w14:textId="54ECE3C2" w:rsidR="00AE61A9" w:rsidRPr="00E84424" w:rsidRDefault="00CF1017" w:rsidP="002A516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900</w:t>
            </w:r>
          </w:p>
        </w:tc>
      </w:tr>
      <w:tr w:rsidR="00540E02" w:rsidRPr="00E84424" w14:paraId="7A0B19D4" w14:textId="77777777" w:rsidTr="00BA4136">
        <w:tc>
          <w:tcPr>
            <w:tcW w:w="4608" w:type="dxa"/>
            <w:shd w:val="clear" w:color="auto" w:fill="auto"/>
            <w:vAlign w:val="center"/>
          </w:tcPr>
          <w:p w14:paraId="27FD6BDF" w14:textId="77777777" w:rsidR="00540E02" w:rsidRPr="00E84424" w:rsidRDefault="00540E02" w:rsidP="002A5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0201012" w14:textId="77777777" w:rsidR="00540E02" w:rsidRPr="00E84424" w:rsidRDefault="00540E02" w:rsidP="002A516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9155603" w14:textId="77777777" w:rsidR="00540E02" w:rsidRPr="00E84424" w:rsidRDefault="00540E02" w:rsidP="002A516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329171E7" w14:textId="77777777" w:rsidR="00540E02" w:rsidRPr="00E84424" w:rsidRDefault="00540E02" w:rsidP="002A516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10CB8955" w14:textId="77777777" w:rsidR="00540E02" w:rsidRPr="00E84424" w:rsidRDefault="00540E02" w:rsidP="002A516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14:paraId="6B603042" w14:textId="77777777" w:rsidR="00540E02" w:rsidRPr="00E84424" w:rsidRDefault="00540E02" w:rsidP="002A516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64283E86" w14:textId="77777777" w:rsidR="00540E02" w:rsidRPr="00E84424" w:rsidRDefault="00540E02" w:rsidP="002A516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6F37FE8" w14:textId="77777777" w:rsidR="00540E02" w:rsidRPr="00E84424" w:rsidRDefault="00540E02" w:rsidP="002A516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3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67ED054" w14:textId="77777777" w:rsidR="00540E02" w:rsidRPr="00E84424" w:rsidRDefault="00540E02" w:rsidP="002A516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384D38" w:rsidRPr="00E84424" w14:paraId="2F27FA1A" w14:textId="77777777" w:rsidTr="005F74AF">
        <w:tc>
          <w:tcPr>
            <w:tcW w:w="4608" w:type="dxa"/>
            <w:vAlign w:val="center"/>
          </w:tcPr>
          <w:p w14:paraId="4D58739B" w14:textId="25AC2D65" w:rsidR="00384D38" w:rsidRPr="00E84424" w:rsidRDefault="00384D38" w:rsidP="00384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รายการปรับปรุงจากการนำมาตรฐานการรายงาน</w:t>
            </w:r>
          </w:p>
          <w:p w14:paraId="5557E02B" w14:textId="77777777" w:rsidR="00384D38" w:rsidRPr="00E84424" w:rsidRDefault="00384D38" w:rsidP="00384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ทางการเงินใหม่มาใช้เป็นครั้งแรก</w:t>
            </w:r>
          </w:p>
          <w:p w14:paraId="50626262" w14:textId="52910333" w:rsidR="00384D38" w:rsidRPr="00E84424" w:rsidRDefault="00384D38" w:rsidP="00384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หมายเหตุฯ ข้อ </w:t>
            </w:r>
            <w:r w:rsidR="00CF1017"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96530ED" w14:textId="7EE4D972" w:rsidR="00384D38" w:rsidRPr="00E84424" w:rsidRDefault="00384D38" w:rsidP="00384D3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left="-11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A12E071" w14:textId="2C76D470" w:rsidR="00384D38" w:rsidRPr="00E84424" w:rsidRDefault="00384D38" w:rsidP="00384D3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13941EA" w14:textId="057AC029" w:rsidR="00384D38" w:rsidRPr="00E84424" w:rsidRDefault="00384D38" w:rsidP="00384D3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CA2994E" w14:textId="074DDD63" w:rsidR="00384D38" w:rsidRPr="00E84424" w:rsidRDefault="00CF1017" w:rsidP="00384D3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4E0235F" w14:textId="7657D1FB" w:rsidR="00384D38" w:rsidRPr="00E84424" w:rsidRDefault="00384D38" w:rsidP="00384D3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5B9CBC6" w14:textId="2C77F798" w:rsidR="00384D38" w:rsidRPr="00E84424" w:rsidRDefault="00384D38" w:rsidP="00384D3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3CB6A16" w14:textId="116241B0" w:rsidR="00384D38" w:rsidRPr="00E84424" w:rsidRDefault="00384D38" w:rsidP="00384D3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13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DB18AD5" w14:textId="2B807295" w:rsidR="00384D38" w:rsidRPr="00E84424" w:rsidRDefault="00384D38" w:rsidP="00384D3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384D38" w:rsidRPr="00E84424" w14:paraId="0534E1D7" w14:textId="77777777" w:rsidTr="005F74AF">
        <w:tc>
          <w:tcPr>
            <w:tcW w:w="4608" w:type="dxa"/>
            <w:vAlign w:val="center"/>
          </w:tcPr>
          <w:p w14:paraId="73CC40E4" w14:textId="3CD394FA" w:rsidR="00384D38" w:rsidRPr="00E84424" w:rsidRDefault="00384D38" w:rsidP="00384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ณ วันที่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CF1017"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มกราคม 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พ.ศ.</w:t>
            </w:r>
            <w:r w:rsidRPr="00E84424">
              <w:rPr>
                <w:rFonts w:ascii="Browallia New" w:eastAsia="Arial Unicode MS" w:hAnsi="Browallia New" w:cs="Browallia New"/>
                <w:color w:val="7030A0"/>
                <w:sz w:val="26"/>
                <w:szCs w:val="26"/>
                <w:cs/>
              </w:rPr>
              <w:t xml:space="preserve"> </w:t>
            </w:r>
            <w:r w:rsidR="00CF1017"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E25992" w14:textId="22EAD557" w:rsidR="00384D38" w:rsidRPr="00E84424" w:rsidRDefault="00CF1017" w:rsidP="00384D3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left="-11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900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9321DC" w14:textId="11E2B6AC" w:rsidR="00384D38" w:rsidRPr="00E84424" w:rsidRDefault="00384D38" w:rsidP="00384D3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A86DD72" w14:textId="69CB2A31" w:rsidR="00384D38" w:rsidRPr="00E84424" w:rsidRDefault="00384D38" w:rsidP="00384D3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EA473E" w14:textId="78E2E775" w:rsidR="00384D38" w:rsidRPr="00E84424" w:rsidRDefault="00CF1017" w:rsidP="00384D3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0BBCD80" w14:textId="64E9DB61" w:rsidR="00384D38" w:rsidRPr="00E84424" w:rsidRDefault="00384D38" w:rsidP="00384D3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C74EEA" w14:textId="10737886" w:rsidR="00384D38" w:rsidRPr="00E84424" w:rsidRDefault="00384D38" w:rsidP="00384D3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C2B2F50" w14:textId="38E36999" w:rsidR="00384D38" w:rsidRPr="00E84424" w:rsidRDefault="00384D38" w:rsidP="00384D3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13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FC2F4C4" w14:textId="5B9CBDE6" w:rsidR="00384D38" w:rsidRPr="00E84424" w:rsidRDefault="00CF1017" w:rsidP="00384D3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880</w:t>
            </w:r>
          </w:p>
        </w:tc>
      </w:tr>
      <w:tr w:rsidR="00384D38" w:rsidRPr="00E84424" w14:paraId="0CD4F329" w14:textId="77777777" w:rsidTr="005F74AF">
        <w:tc>
          <w:tcPr>
            <w:tcW w:w="4608" w:type="dxa"/>
            <w:vAlign w:val="center"/>
          </w:tcPr>
          <w:p w14:paraId="2BB2806D" w14:textId="4210D07A" w:rsidR="00384D38" w:rsidRPr="00E84424" w:rsidRDefault="00384D38" w:rsidP="00384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เพิ่มในกำไรหรือขาดทุน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79F5AC49" w14:textId="36391EEE" w:rsidR="00384D38" w:rsidRPr="00E84424" w:rsidRDefault="00CF1017" w:rsidP="00384D3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60DF72CA" w14:textId="4BD9857A" w:rsidR="00384D38" w:rsidRPr="00E84424" w:rsidRDefault="00CF1017" w:rsidP="00384D3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77439C67" w14:textId="7A9297DE" w:rsidR="00384D38" w:rsidRPr="00E84424" w:rsidRDefault="00CF1017" w:rsidP="00384D3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898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77D40045" w14:textId="547462CD" w:rsidR="00384D38" w:rsidRPr="00E84424" w:rsidRDefault="00CF1017" w:rsidP="00384D3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126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1B1B43CA" w14:textId="6445CCB2" w:rsidR="00384D38" w:rsidRPr="00E84424" w:rsidRDefault="00CF1017" w:rsidP="00384D3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178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00046571" w14:textId="15B7C707" w:rsidR="00384D38" w:rsidRPr="00E84424" w:rsidRDefault="00CF1017" w:rsidP="00384D3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354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43B45759" w14:textId="75A56299" w:rsidR="00384D38" w:rsidRPr="00E84424" w:rsidRDefault="00CF1017" w:rsidP="00384D3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192</w:t>
            </w:r>
          </w:p>
        </w:tc>
        <w:tc>
          <w:tcPr>
            <w:tcW w:w="1138" w:type="dxa"/>
            <w:shd w:val="clear" w:color="auto" w:fill="FAFAFA"/>
            <w:vAlign w:val="bottom"/>
          </w:tcPr>
          <w:p w14:paraId="7887CD1E" w14:textId="514C8C8C" w:rsidR="00384D38" w:rsidRPr="00E84424" w:rsidRDefault="00CF1017" w:rsidP="00384D3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384D38" w:rsidRPr="00E844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813</w:t>
            </w:r>
          </w:p>
        </w:tc>
      </w:tr>
      <w:tr w:rsidR="00384D38" w:rsidRPr="00E84424" w14:paraId="35925550" w14:textId="77777777" w:rsidTr="005F74AF">
        <w:tc>
          <w:tcPr>
            <w:tcW w:w="4608" w:type="dxa"/>
            <w:vAlign w:val="center"/>
          </w:tcPr>
          <w:p w14:paraId="608117BA" w14:textId="53660B16" w:rsidR="00384D38" w:rsidRPr="00E84424" w:rsidRDefault="00384D38" w:rsidP="00384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เพิ่ม / (ลด) ในกำไรขาดทุนเบ็ดเสร็จอื่น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53781E60" w14:textId="474021A2" w:rsidR="00384D38" w:rsidRPr="00E84424" w:rsidRDefault="00384D38" w:rsidP="00384D3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4232209E" w14:textId="7E69B916" w:rsidR="00384D38" w:rsidRPr="00E84424" w:rsidRDefault="00384D38" w:rsidP="00384D3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181A1BC7" w14:textId="38EE6E8A" w:rsidR="00384D38" w:rsidRPr="00E84424" w:rsidRDefault="00384D38" w:rsidP="00384D3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3CA8549F" w14:textId="52C01131" w:rsidR="00384D38" w:rsidRPr="00E84424" w:rsidRDefault="00991CE9" w:rsidP="00384D3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20C31B80" w14:textId="31436824" w:rsidR="00384D38" w:rsidRPr="00E84424" w:rsidRDefault="00CF1017" w:rsidP="00384D3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7802B8C4" w14:textId="1CFA8500" w:rsidR="00384D38" w:rsidRPr="00E84424" w:rsidRDefault="00384D38" w:rsidP="00384D3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1B772B0B" w14:textId="51CD181B" w:rsidR="00384D38" w:rsidRPr="00E84424" w:rsidRDefault="00384D38" w:rsidP="00384D3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138" w:type="dxa"/>
            <w:shd w:val="clear" w:color="auto" w:fill="FAFAFA"/>
            <w:vAlign w:val="bottom"/>
          </w:tcPr>
          <w:p w14:paraId="45BB17F1" w14:textId="789F9FFA" w:rsidR="00384D38" w:rsidRPr="00E84424" w:rsidRDefault="00CF1017" w:rsidP="00384D3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</w:t>
            </w:r>
          </w:p>
        </w:tc>
      </w:tr>
      <w:tr w:rsidR="00384D38" w:rsidRPr="00E84424" w14:paraId="1A0E9118" w14:textId="77777777" w:rsidTr="005F74AF">
        <w:tc>
          <w:tcPr>
            <w:tcW w:w="4608" w:type="dxa"/>
            <w:vAlign w:val="center"/>
          </w:tcPr>
          <w:p w14:paraId="49DFB2F5" w14:textId="4D6D528D" w:rsidR="00384D38" w:rsidRPr="00E84424" w:rsidRDefault="00384D38" w:rsidP="00384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ณ วันที่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CF1017"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ธันวาคม 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พ.ศ.</w:t>
            </w:r>
            <w:r w:rsidRPr="00E84424">
              <w:rPr>
                <w:rFonts w:ascii="Browallia New" w:eastAsia="Arial Unicode MS" w:hAnsi="Browallia New" w:cs="Browallia New"/>
                <w:color w:val="7030A0"/>
                <w:sz w:val="26"/>
                <w:szCs w:val="26"/>
                <w:cs/>
              </w:rPr>
              <w:t xml:space="preserve"> </w:t>
            </w:r>
            <w:r w:rsidR="00CF1017"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5E13321" w14:textId="625D9E8E" w:rsidR="00384D38" w:rsidRPr="00E84424" w:rsidRDefault="00CF1017" w:rsidP="00384D3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925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B732F76" w14:textId="7B490210" w:rsidR="00384D38" w:rsidRPr="00E84424" w:rsidRDefault="00CF1017" w:rsidP="00384D3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CF09DBB" w14:textId="460E2A0D" w:rsidR="00384D38" w:rsidRPr="00E84424" w:rsidRDefault="00CF1017" w:rsidP="00384D3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898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5DFDCEF" w14:textId="2F762F15" w:rsidR="00384D38" w:rsidRPr="00E84424" w:rsidRDefault="00CF1017" w:rsidP="00384D3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126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82B9A0A" w14:textId="62387A71" w:rsidR="00384D38" w:rsidRPr="00E84424" w:rsidRDefault="00CF1017" w:rsidP="00384D3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206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BC1239D" w14:textId="40DA5C42" w:rsidR="00384D38" w:rsidRPr="00E84424" w:rsidRDefault="00CF1017" w:rsidP="00384D3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354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B7FF76F" w14:textId="6B8177C9" w:rsidR="00384D38" w:rsidRPr="00E84424" w:rsidRDefault="00CF1017" w:rsidP="00384D3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192</w:t>
            </w:r>
          </w:p>
        </w:tc>
        <w:tc>
          <w:tcPr>
            <w:tcW w:w="113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744160B" w14:textId="40C9B7DD" w:rsidR="00384D38" w:rsidRPr="00E84424" w:rsidRDefault="00CF1017" w:rsidP="00384D3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384D38" w:rsidRPr="00E844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733</w:t>
            </w:r>
          </w:p>
        </w:tc>
      </w:tr>
    </w:tbl>
    <w:p w14:paraId="44D84FA0" w14:textId="3D52BD1A" w:rsidR="00316302" w:rsidRPr="00E84424" w:rsidRDefault="00316302" w:rsidP="00AE61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eastAsia="Arial Unicode MS" w:hAnsi="Browallia New" w:cs="Browallia New"/>
          <w:sz w:val="26"/>
          <w:szCs w:val="26"/>
        </w:rPr>
      </w:pPr>
    </w:p>
    <w:p w14:paraId="2A2D5421" w14:textId="77777777" w:rsidR="00316302" w:rsidRPr="00E84424" w:rsidRDefault="003163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eastAsia="Arial Unicode MS" w:hAnsi="Browallia New" w:cs="Browallia New"/>
          <w:sz w:val="26"/>
          <w:szCs w:val="26"/>
        </w:rPr>
      </w:pPr>
      <w:r w:rsidRPr="00E84424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3639B2B0" w14:textId="77777777" w:rsidR="00AE61A9" w:rsidRPr="00E84424" w:rsidRDefault="00AE61A9" w:rsidP="00AE61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4998" w:type="pct"/>
        <w:tblLook w:val="0000" w:firstRow="0" w:lastRow="0" w:firstColumn="0" w:lastColumn="0" w:noHBand="0" w:noVBand="0"/>
      </w:tblPr>
      <w:tblGrid>
        <w:gridCol w:w="6768"/>
        <w:gridCol w:w="1268"/>
        <w:gridCol w:w="2388"/>
        <w:gridCol w:w="1699"/>
        <w:gridCol w:w="1557"/>
        <w:gridCol w:w="1708"/>
      </w:tblGrid>
      <w:tr w:rsidR="00AD0003" w:rsidRPr="00E84424" w14:paraId="1C8F2D63" w14:textId="77777777" w:rsidTr="005F74AF">
        <w:tc>
          <w:tcPr>
            <w:tcW w:w="2199" w:type="pct"/>
            <w:vAlign w:val="bottom"/>
          </w:tcPr>
          <w:p w14:paraId="2030EB5C" w14:textId="77777777" w:rsidR="00AD0003" w:rsidRPr="00E84424" w:rsidRDefault="00AD0003" w:rsidP="00A778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firstLine="4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01" w:type="pct"/>
            <w:gridSpan w:val="5"/>
            <w:tcBorders>
              <w:top w:val="single" w:sz="4" w:space="0" w:color="auto"/>
            </w:tcBorders>
          </w:tcPr>
          <w:p w14:paraId="43363897" w14:textId="221655FD" w:rsidR="00AD0003" w:rsidRPr="00E84424" w:rsidRDefault="00AD0003" w:rsidP="00A778D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D0003" w:rsidRPr="00E84424" w14:paraId="24C374C1" w14:textId="77777777" w:rsidTr="005F74AF">
        <w:tc>
          <w:tcPr>
            <w:tcW w:w="2199" w:type="pct"/>
            <w:vAlign w:val="bottom"/>
          </w:tcPr>
          <w:p w14:paraId="0774E3E0" w14:textId="77777777" w:rsidR="00AD0003" w:rsidRPr="00E84424" w:rsidRDefault="00AD0003" w:rsidP="00A778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firstLine="4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01" w:type="pct"/>
            <w:gridSpan w:val="5"/>
            <w:tcBorders>
              <w:top w:val="single" w:sz="4" w:space="0" w:color="auto"/>
            </w:tcBorders>
          </w:tcPr>
          <w:p w14:paraId="7DB01876" w14:textId="04A62BC6" w:rsidR="00AD0003" w:rsidRPr="00E84424" w:rsidRDefault="00AD0003" w:rsidP="00A778D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AD0003" w:rsidRPr="00E84424" w14:paraId="6BBDCC7D" w14:textId="77777777" w:rsidTr="00807D86">
        <w:tc>
          <w:tcPr>
            <w:tcW w:w="2199" w:type="pct"/>
            <w:vAlign w:val="bottom"/>
          </w:tcPr>
          <w:p w14:paraId="594D4935" w14:textId="77777777" w:rsidR="00AD0003" w:rsidRPr="00E84424" w:rsidRDefault="00AD0003" w:rsidP="00A778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firstLine="4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412" w:type="pct"/>
            <w:tcBorders>
              <w:top w:val="single" w:sz="4" w:space="0" w:color="auto"/>
            </w:tcBorders>
          </w:tcPr>
          <w:p w14:paraId="04FE6B72" w14:textId="77777777" w:rsidR="00AD0003" w:rsidRPr="00E84424" w:rsidRDefault="00AD0003" w:rsidP="00A778D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776" w:type="pct"/>
            <w:tcBorders>
              <w:top w:val="single" w:sz="4" w:space="0" w:color="auto"/>
            </w:tcBorders>
            <w:vAlign w:val="bottom"/>
          </w:tcPr>
          <w:p w14:paraId="76F021CE" w14:textId="7353688F" w:rsidR="00AD0003" w:rsidRPr="00E84424" w:rsidRDefault="00AD0003" w:rsidP="00A778D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52" w:type="pct"/>
            <w:tcBorders>
              <w:top w:val="single" w:sz="4" w:space="0" w:color="auto"/>
            </w:tcBorders>
          </w:tcPr>
          <w:p w14:paraId="71139CBA" w14:textId="379CCDB8" w:rsidR="00AD0003" w:rsidRPr="00E84424" w:rsidRDefault="00AD0003" w:rsidP="00A778D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06" w:type="pct"/>
            <w:tcBorders>
              <w:top w:val="single" w:sz="4" w:space="0" w:color="auto"/>
            </w:tcBorders>
            <w:vAlign w:val="bottom"/>
          </w:tcPr>
          <w:p w14:paraId="18706E68" w14:textId="77777777" w:rsidR="00AD0003" w:rsidRPr="00E84424" w:rsidRDefault="00AD0003" w:rsidP="00A778D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55" w:type="pct"/>
            <w:tcBorders>
              <w:top w:val="single" w:sz="4" w:space="0" w:color="auto"/>
            </w:tcBorders>
            <w:vAlign w:val="bottom"/>
          </w:tcPr>
          <w:p w14:paraId="2C48464D" w14:textId="77777777" w:rsidR="00AD0003" w:rsidRPr="00E84424" w:rsidRDefault="00AD0003" w:rsidP="00A778D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AD0003" w:rsidRPr="00E84424" w14:paraId="5D0C1781" w14:textId="77777777" w:rsidTr="00807D86">
        <w:tc>
          <w:tcPr>
            <w:tcW w:w="2199" w:type="pct"/>
            <w:vAlign w:val="bottom"/>
          </w:tcPr>
          <w:p w14:paraId="6B5AD36A" w14:textId="77777777" w:rsidR="00AD0003" w:rsidRPr="00E84424" w:rsidRDefault="00AD0003" w:rsidP="00A778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firstLine="4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412" w:type="pct"/>
          </w:tcPr>
          <w:p w14:paraId="166D7B07" w14:textId="158CE131" w:rsidR="00AD0003" w:rsidRPr="00E84424" w:rsidRDefault="00AD0003" w:rsidP="00A778D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776" w:type="pct"/>
            <w:vAlign w:val="bottom"/>
          </w:tcPr>
          <w:p w14:paraId="2F64D813" w14:textId="0782B023" w:rsidR="00AD0003" w:rsidRPr="00E84424" w:rsidRDefault="00AD0003" w:rsidP="00A778D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552" w:type="pct"/>
          </w:tcPr>
          <w:p w14:paraId="1BB18DF0" w14:textId="16721B66" w:rsidR="00AD0003" w:rsidRPr="00E84424" w:rsidRDefault="00AD0003" w:rsidP="00A778D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506" w:type="pct"/>
            <w:vAlign w:val="bottom"/>
          </w:tcPr>
          <w:p w14:paraId="059EE0D2" w14:textId="77777777" w:rsidR="00AD0003" w:rsidRPr="00E84424" w:rsidRDefault="00AD0003" w:rsidP="00A778D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555" w:type="pct"/>
            <w:vAlign w:val="bottom"/>
          </w:tcPr>
          <w:p w14:paraId="3B238758" w14:textId="77777777" w:rsidR="00AD0003" w:rsidRPr="00E84424" w:rsidRDefault="00AD0003" w:rsidP="00A778D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</w:tr>
      <w:tr w:rsidR="00AD0003" w:rsidRPr="00E84424" w14:paraId="178EB1C5" w14:textId="77777777" w:rsidTr="00807D86">
        <w:tc>
          <w:tcPr>
            <w:tcW w:w="2199" w:type="pct"/>
            <w:vAlign w:val="bottom"/>
          </w:tcPr>
          <w:p w14:paraId="33EE9637" w14:textId="77777777" w:rsidR="00AD0003" w:rsidRPr="00E84424" w:rsidRDefault="00AD0003" w:rsidP="00A778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firstLine="4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412" w:type="pct"/>
          </w:tcPr>
          <w:p w14:paraId="63059A77" w14:textId="18D1C61B" w:rsidR="00AD0003" w:rsidRPr="00E84424" w:rsidRDefault="00AD0003" w:rsidP="00A778D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ค่าเสื่อมราคา</w:t>
            </w:r>
          </w:p>
        </w:tc>
        <w:tc>
          <w:tcPr>
            <w:tcW w:w="776" w:type="pct"/>
            <w:vAlign w:val="bottom"/>
          </w:tcPr>
          <w:p w14:paraId="4B8EDDFA" w14:textId="6B4DD643" w:rsidR="00AD0003" w:rsidRPr="00E84424" w:rsidRDefault="00AD0003" w:rsidP="00A778D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ต้นทุนการทำรายการหุ้นกู้</w:t>
            </w:r>
          </w:p>
        </w:tc>
        <w:tc>
          <w:tcPr>
            <w:tcW w:w="552" w:type="pct"/>
          </w:tcPr>
          <w:p w14:paraId="5E39D354" w14:textId="79F881DE" w:rsidR="00AD0003" w:rsidRPr="00E84424" w:rsidRDefault="00AD0003" w:rsidP="00A778D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ต้นทุนการกู้ยืม</w:t>
            </w:r>
          </w:p>
        </w:tc>
        <w:tc>
          <w:tcPr>
            <w:tcW w:w="506" w:type="pct"/>
            <w:vAlign w:val="bottom"/>
          </w:tcPr>
          <w:p w14:paraId="6B6D26DD" w14:textId="77777777" w:rsidR="00AD0003" w:rsidRPr="00E84424" w:rsidRDefault="00AD0003" w:rsidP="00A778D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อื่น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ๆ</w:t>
            </w:r>
          </w:p>
        </w:tc>
        <w:tc>
          <w:tcPr>
            <w:tcW w:w="555" w:type="pct"/>
            <w:vAlign w:val="bottom"/>
          </w:tcPr>
          <w:p w14:paraId="5578D4F6" w14:textId="77777777" w:rsidR="00AD0003" w:rsidRPr="00E84424" w:rsidRDefault="00AD0003" w:rsidP="00A778D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AD0003" w:rsidRPr="00E84424" w14:paraId="6A94FE18" w14:textId="77777777" w:rsidTr="00807D86">
        <w:tc>
          <w:tcPr>
            <w:tcW w:w="2199" w:type="pct"/>
            <w:vAlign w:val="bottom"/>
          </w:tcPr>
          <w:p w14:paraId="58468238" w14:textId="77777777" w:rsidR="00AD0003" w:rsidRPr="00E84424" w:rsidRDefault="00AD0003" w:rsidP="002A5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412" w:type="pct"/>
            <w:tcBorders>
              <w:top w:val="single" w:sz="4" w:space="0" w:color="auto"/>
            </w:tcBorders>
            <w:shd w:val="clear" w:color="auto" w:fill="auto"/>
          </w:tcPr>
          <w:p w14:paraId="23FE8C44" w14:textId="77777777" w:rsidR="00AD0003" w:rsidRPr="00E84424" w:rsidRDefault="00AD0003" w:rsidP="002A516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7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237778" w14:textId="77777777" w:rsidR="00AD0003" w:rsidRPr="00E84424" w:rsidRDefault="00AD0003" w:rsidP="002A516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52" w:type="pct"/>
            <w:tcBorders>
              <w:top w:val="single" w:sz="4" w:space="0" w:color="auto"/>
            </w:tcBorders>
            <w:shd w:val="clear" w:color="auto" w:fill="auto"/>
          </w:tcPr>
          <w:p w14:paraId="2109D853" w14:textId="77777777" w:rsidR="00AD0003" w:rsidRPr="00E84424" w:rsidRDefault="00AD0003" w:rsidP="002A516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0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BCB93A" w14:textId="77777777" w:rsidR="00AD0003" w:rsidRPr="00E84424" w:rsidRDefault="00AD0003" w:rsidP="002A516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5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1AAE14" w14:textId="77777777" w:rsidR="00AD0003" w:rsidRPr="00E84424" w:rsidRDefault="00AD0003" w:rsidP="002A516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AD0003" w:rsidRPr="00E84424" w14:paraId="32CDFDEC" w14:textId="77777777" w:rsidTr="00807D86">
        <w:tc>
          <w:tcPr>
            <w:tcW w:w="2199" w:type="pct"/>
            <w:vAlign w:val="center"/>
          </w:tcPr>
          <w:p w14:paraId="70E4CDD6" w14:textId="77777777" w:rsidR="00AD0003" w:rsidRPr="00E84424" w:rsidRDefault="00AD0003" w:rsidP="002A5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firstLine="4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412" w:type="pct"/>
            <w:shd w:val="clear" w:color="auto" w:fill="auto"/>
            <w:vAlign w:val="center"/>
          </w:tcPr>
          <w:p w14:paraId="14B972E5" w14:textId="77777777" w:rsidR="00AD0003" w:rsidRPr="00E84424" w:rsidRDefault="00AD0003" w:rsidP="002A516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776" w:type="pct"/>
            <w:shd w:val="clear" w:color="auto" w:fill="auto"/>
            <w:vAlign w:val="center"/>
          </w:tcPr>
          <w:p w14:paraId="356047B9" w14:textId="77777777" w:rsidR="00AD0003" w:rsidRPr="00E84424" w:rsidRDefault="00AD0003" w:rsidP="002A516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552" w:type="pct"/>
            <w:shd w:val="clear" w:color="auto" w:fill="auto"/>
          </w:tcPr>
          <w:p w14:paraId="3657CE30" w14:textId="77777777" w:rsidR="00AD0003" w:rsidRPr="00E84424" w:rsidRDefault="00AD0003" w:rsidP="002A516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506" w:type="pct"/>
            <w:shd w:val="clear" w:color="auto" w:fill="auto"/>
            <w:vAlign w:val="center"/>
          </w:tcPr>
          <w:p w14:paraId="618DCD32" w14:textId="77777777" w:rsidR="00AD0003" w:rsidRPr="00E84424" w:rsidRDefault="00AD0003" w:rsidP="002A516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555" w:type="pct"/>
            <w:shd w:val="clear" w:color="auto" w:fill="auto"/>
            <w:vAlign w:val="center"/>
          </w:tcPr>
          <w:p w14:paraId="1805D520" w14:textId="77777777" w:rsidR="00AD0003" w:rsidRPr="00E84424" w:rsidRDefault="00AD0003" w:rsidP="002A516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AD0003" w:rsidRPr="00E84424" w14:paraId="3DAEDB46" w14:textId="77777777" w:rsidTr="00807D86">
        <w:tc>
          <w:tcPr>
            <w:tcW w:w="2199" w:type="pct"/>
            <w:vAlign w:val="center"/>
          </w:tcPr>
          <w:p w14:paraId="239323A6" w14:textId="384B20CB" w:rsidR="00AD0003" w:rsidRPr="00E84424" w:rsidRDefault="00AD0003" w:rsidP="002A5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firstLine="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ณ วันที่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CF1017"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มกราคม 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พ.ศ.</w:t>
            </w:r>
            <w:r w:rsidRPr="00E84424">
              <w:rPr>
                <w:rFonts w:ascii="Browallia New" w:eastAsia="Arial Unicode MS" w:hAnsi="Browallia New" w:cs="Browallia New"/>
                <w:color w:val="7030A0"/>
                <w:sz w:val="26"/>
                <w:szCs w:val="26"/>
                <w:cs/>
              </w:rPr>
              <w:t xml:space="preserve"> </w:t>
            </w:r>
            <w:r w:rsidR="00CF1017"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2562</w:t>
            </w:r>
          </w:p>
        </w:tc>
        <w:tc>
          <w:tcPr>
            <w:tcW w:w="412" w:type="pct"/>
            <w:shd w:val="clear" w:color="auto" w:fill="auto"/>
            <w:vAlign w:val="center"/>
          </w:tcPr>
          <w:p w14:paraId="5ECB53C5" w14:textId="2B2A047B" w:rsidR="00AD0003" w:rsidRPr="00E84424" w:rsidRDefault="00AD0003" w:rsidP="002A516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153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776" w:type="pct"/>
            <w:shd w:val="clear" w:color="auto" w:fill="auto"/>
            <w:vAlign w:val="center"/>
          </w:tcPr>
          <w:p w14:paraId="3DE18EC9" w14:textId="74E1B519" w:rsidR="00AD0003" w:rsidRPr="00E84424" w:rsidRDefault="00AD0003" w:rsidP="002A516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552" w:type="pct"/>
          </w:tcPr>
          <w:p w14:paraId="0611E851" w14:textId="1B19F36A" w:rsidR="00AD0003" w:rsidRPr="00E84424" w:rsidRDefault="00AD0003" w:rsidP="002A516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506" w:type="pct"/>
            <w:shd w:val="clear" w:color="auto" w:fill="auto"/>
            <w:vAlign w:val="center"/>
          </w:tcPr>
          <w:p w14:paraId="780A16A8" w14:textId="7D89E495" w:rsidR="00AD0003" w:rsidRPr="00E84424" w:rsidRDefault="00AD0003" w:rsidP="002A516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555" w:type="pct"/>
            <w:shd w:val="clear" w:color="auto" w:fill="auto"/>
            <w:vAlign w:val="center"/>
          </w:tcPr>
          <w:p w14:paraId="361423D1" w14:textId="2756A8F8" w:rsidR="00AD0003" w:rsidRPr="00E84424" w:rsidRDefault="00AD0003" w:rsidP="002A516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192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AD0003" w:rsidRPr="00E84424" w14:paraId="19C3B67E" w14:textId="77777777" w:rsidTr="00807D86">
        <w:tc>
          <w:tcPr>
            <w:tcW w:w="2199" w:type="pct"/>
            <w:vAlign w:val="center"/>
          </w:tcPr>
          <w:p w14:paraId="781ED7CE" w14:textId="7E8822AC" w:rsidR="00AD0003" w:rsidRPr="00E84424" w:rsidRDefault="00AD0003" w:rsidP="002A5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firstLine="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เพิ่ม</w:t>
            </w:r>
            <w:r w:rsidR="004A5D0A"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/</w:t>
            </w:r>
            <w:r w:rsidR="004A5D0A"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="004A5D0A"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A5D0A"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ลด) 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ในกำไรหรือขาดทุน</w:t>
            </w:r>
          </w:p>
        </w:tc>
        <w:tc>
          <w:tcPr>
            <w:tcW w:w="412" w:type="pct"/>
            <w:shd w:val="clear" w:color="auto" w:fill="auto"/>
            <w:vAlign w:val="center"/>
          </w:tcPr>
          <w:p w14:paraId="5249EFB3" w14:textId="30C56DA1" w:rsidR="00AD0003" w:rsidRPr="00E84424" w:rsidRDefault="00CF1017" w:rsidP="002A516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</w:t>
            </w:r>
          </w:p>
        </w:tc>
        <w:tc>
          <w:tcPr>
            <w:tcW w:w="776" w:type="pct"/>
            <w:shd w:val="clear" w:color="auto" w:fill="auto"/>
          </w:tcPr>
          <w:p w14:paraId="5D070BAF" w14:textId="51B00B40" w:rsidR="00AD0003" w:rsidRPr="00E84424" w:rsidRDefault="00AD0003" w:rsidP="002A516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552" w:type="pct"/>
          </w:tcPr>
          <w:p w14:paraId="1EA3008F" w14:textId="1C55D337" w:rsidR="00AD0003" w:rsidRPr="00E84424" w:rsidRDefault="00AD0003" w:rsidP="002A516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169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506" w:type="pct"/>
            <w:shd w:val="clear" w:color="auto" w:fill="auto"/>
          </w:tcPr>
          <w:p w14:paraId="6E5922C5" w14:textId="598E7EEC" w:rsidR="00AD0003" w:rsidRPr="00E84424" w:rsidRDefault="00AD0003" w:rsidP="002A516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555" w:type="pct"/>
            <w:shd w:val="clear" w:color="auto" w:fill="auto"/>
          </w:tcPr>
          <w:p w14:paraId="6C97E1F0" w14:textId="190CC03E" w:rsidR="00AD0003" w:rsidRPr="00E84424" w:rsidRDefault="00AD0003" w:rsidP="002A516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135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AD0003" w:rsidRPr="00E84424" w14:paraId="18D84FB2" w14:textId="77777777" w:rsidTr="00807D86">
        <w:tc>
          <w:tcPr>
            <w:tcW w:w="2199" w:type="pct"/>
            <w:vAlign w:val="center"/>
          </w:tcPr>
          <w:p w14:paraId="043CAE75" w14:textId="69C97265" w:rsidR="00AD0003" w:rsidRPr="00E84424" w:rsidRDefault="004A5D0A" w:rsidP="002A5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firstLine="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ลด</w:t>
            </w:r>
            <w:r w:rsidR="00AD0003"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ในกำไรขาดทุนเบ็ดเสร็จอื่น</w:t>
            </w:r>
          </w:p>
        </w:tc>
        <w:tc>
          <w:tcPr>
            <w:tcW w:w="412" w:type="pct"/>
            <w:shd w:val="clear" w:color="auto" w:fill="auto"/>
            <w:vAlign w:val="center"/>
          </w:tcPr>
          <w:p w14:paraId="26FD7833" w14:textId="77777777" w:rsidR="00AD0003" w:rsidRPr="00E84424" w:rsidRDefault="00AD0003" w:rsidP="002A516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776" w:type="pct"/>
            <w:shd w:val="clear" w:color="auto" w:fill="auto"/>
          </w:tcPr>
          <w:p w14:paraId="4212AEE0" w14:textId="77777777" w:rsidR="00AD0003" w:rsidRPr="00E84424" w:rsidRDefault="00AD0003" w:rsidP="002A516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52" w:type="pct"/>
          </w:tcPr>
          <w:p w14:paraId="0A506695" w14:textId="3BA0909B" w:rsidR="00AD0003" w:rsidRPr="00E84424" w:rsidRDefault="00AD0003" w:rsidP="002A516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506" w:type="pct"/>
            <w:shd w:val="clear" w:color="auto" w:fill="auto"/>
          </w:tcPr>
          <w:p w14:paraId="497C0C9D" w14:textId="1D69FE3E" w:rsidR="00AD0003" w:rsidRPr="00E84424" w:rsidRDefault="00AD0003" w:rsidP="002A516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555" w:type="pct"/>
            <w:shd w:val="clear" w:color="auto" w:fill="auto"/>
          </w:tcPr>
          <w:p w14:paraId="36FCBC80" w14:textId="1398C1DA" w:rsidR="00AD0003" w:rsidRPr="00E84424" w:rsidRDefault="00AD0003" w:rsidP="002A516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AD0003" w:rsidRPr="00E84424" w14:paraId="7ED78B72" w14:textId="77777777" w:rsidTr="00807D86">
        <w:tc>
          <w:tcPr>
            <w:tcW w:w="2199" w:type="pct"/>
            <w:vAlign w:val="center"/>
          </w:tcPr>
          <w:p w14:paraId="0908EB76" w14:textId="77777777" w:rsidR="00AD0003" w:rsidRPr="00E84424" w:rsidRDefault="00AD0003" w:rsidP="002A5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firstLine="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41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63DCFA8" w14:textId="77777777" w:rsidR="00AD0003" w:rsidRPr="00E84424" w:rsidRDefault="00AD0003" w:rsidP="002A516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776" w:type="pct"/>
            <w:tcBorders>
              <w:bottom w:val="single" w:sz="4" w:space="0" w:color="auto"/>
            </w:tcBorders>
            <w:shd w:val="clear" w:color="auto" w:fill="auto"/>
          </w:tcPr>
          <w:p w14:paraId="43405416" w14:textId="77777777" w:rsidR="00AD0003" w:rsidRPr="00E84424" w:rsidRDefault="00AD0003" w:rsidP="002A516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552" w:type="pct"/>
            <w:tcBorders>
              <w:bottom w:val="single" w:sz="4" w:space="0" w:color="auto"/>
            </w:tcBorders>
          </w:tcPr>
          <w:p w14:paraId="0C25C758" w14:textId="77777777" w:rsidR="00AD0003" w:rsidRPr="00E84424" w:rsidRDefault="00AD0003" w:rsidP="002A516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506" w:type="pct"/>
            <w:tcBorders>
              <w:bottom w:val="single" w:sz="4" w:space="0" w:color="auto"/>
            </w:tcBorders>
            <w:shd w:val="clear" w:color="auto" w:fill="auto"/>
          </w:tcPr>
          <w:p w14:paraId="205D35F1" w14:textId="77777777" w:rsidR="00AD0003" w:rsidRPr="00E84424" w:rsidRDefault="00AD0003" w:rsidP="002A516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555" w:type="pct"/>
            <w:tcBorders>
              <w:bottom w:val="single" w:sz="4" w:space="0" w:color="auto"/>
            </w:tcBorders>
            <w:shd w:val="clear" w:color="auto" w:fill="auto"/>
          </w:tcPr>
          <w:p w14:paraId="32EB1028" w14:textId="77777777" w:rsidR="00AD0003" w:rsidRPr="00E84424" w:rsidRDefault="00AD0003" w:rsidP="002A516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AD0003" w:rsidRPr="00E84424" w14:paraId="06B0311B" w14:textId="77777777" w:rsidTr="00807D86">
        <w:tc>
          <w:tcPr>
            <w:tcW w:w="2199" w:type="pct"/>
            <w:vAlign w:val="center"/>
          </w:tcPr>
          <w:p w14:paraId="3D76274C" w14:textId="605857C4" w:rsidR="00AD0003" w:rsidRPr="00E84424" w:rsidRDefault="00AD0003" w:rsidP="002A5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firstLine="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ณ วันที่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CF1017"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ธันวาคม 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พ.ศ.</w:t>
            </w:r>
            <w:r w:rsidRPr="00E84424">
              <w:rPr>
                <w:rFonts w:ascii="Browallia New" w:eastAsia="Arial Unicode MS" w:hAnsi="Browallia New" w:cs="Browallia New"/>
                <w:color w:val="7030A0"/>
                <w:sz w:val="26"/>
                <w:szCs w:val="26"/>
                <w:cs/>
              </w:rPr>
              <w:t xml:space="preserve"> </w:t>
            </w:r>
            <w:r w:rsidR="00CF1017"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2562</w:t>
            </w:r>
          </w:p>
        </w:tc>
        <w:tc>
          <w:tcPr>
            <w:tcW w:w="412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8CE5AF5" w14:textId="7B8319E3" w:rsidR="00AD0003" w:rsidRPr="00E84424" w:rsidRDefault="00AD0003" w:rsidP="002A516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103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776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64C0200" w14:textId="1AB7437E" w:rsidR="00AD0003" w:rsidRPr="00E84424" w:rsidRDefault="00AD0003" w:rsidP="002A516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552" w:type="pct"/>
            <w:tcBorders>
              <w:top w:val="single" w:sz="4" w:space="0" w:color="auto"/>
            </w:tcBorders>
            <w:shd w:val="clear" w:color="auto" w:fill="auto"/>
          </w:tcPr>
          <w:p w14:paraId="17423E6A" w14:textId="6A3BB715" w:rsidR="00AD0003" w:rsidRPr="00E84424" w:rsidRDefault="00AD0003" w:rsidP="002A516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169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506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3612B7E" w14:textId="57809968" w:rsidR="00AD0003" w:rsidRPr="00E84424" w:rsidRDefault="00AD0003" w:rsidP="002A516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555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1CE6973" w14:textId="4158FB46" w:rsidR="00AD0003" w:rsidRPr="00E84424" w:rsidRDefault="00AD0003" w:rsidP="002A516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343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540E02" w:rsidRPr="00E84424" w14:paraId="0B96E8A2" w14:textId="77777777" w:rsidTr="00807D86">
        <w:tc>
          <w:tcPr>
            <w:tcW w:w="2199" w:type="pct"/>
            <w:vAlign w:val="center"/>
          </w:tcPr>
          <w:p w14:paraId="76BFF6DC" w14:textId="77777777" w:rsidR="00540E02" w:rsidRPr="00E84424" w:rsidRDefault="00540E02" w:rsidP="002A5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firstLine="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412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D6E45DE" w14:textId="77777777" w:rsidR="00540E02" w:rsidRPr="00E84424" w:rsidRDefault="00540E02" w:rsidP="002A516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76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A7B22E6" w14:textId="77777777" w:rsidR="00540E02" w:rsidRPr="00E84424" w:rsidRDefault="00540E02" w:rsidP="002A516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552" w:type="pct"/>
            <w:tcBorders>
              <w:top w:val="single" w:sz="4" w:space="0" w:color="auto"/>
            </w:tcBorders>
            <w:shd w:val="clear" w:color="auto" w:fill="auto"/>
          </w:tcPr>
          <w:p w14:paraId="70F6B5CE" w14:textId="77777777" w:rsidR="00540E02" w:rsidRPr="00E84424" w:rsidRDefault="00540E02" w:rsidP="002A516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506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3A9A163" w14:textId="77777777" w:rsidR="00540E02" w:rsidRPr="00E84424" w:rsidRDefault="00540E02" w:rsidP="002A516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555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DA12F0D" w14:textId="77777777" w:rsidR="00540E02" w:rsidRPr="00E84424" w:rsidRDefault="00540E02" w:rsidP="002A516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AD0003" w:rsidRPr="00E84424" w14:paraId="74FA172F" w14:textId="77777777" w:rsidTr="00807D86">
        <w:tc>
          <w:tcPr>
            <w:tcW w:w="2199" w:type="pct"/>
            <w:vAlign w:val="center"/>
          </w:tcPr>
          <w:p w14:paraId="651F6079" w14:textId="769014F3" w:rsidR="00AD0003" w:rsidRPr="00E84424" w:rsidRDefault="00AD0003" w:rsidP="00AD0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7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รายการปรับปรุงจากการนำมาตรฐานการรายงานทางการเงินใหม่มาใช้เป็นครั้งแรก</w:t>
            </w:r>
          </w:p>
          <w:p w14:paraId="43A3140F" w14:textId="20109AFC" w:rsidR="00AD0003" w:rsidRPr="00E84424" w:rsidRDefault="00AD0003" w:rsidP="00384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หมายเหตุฯ ข้อ </w:t>
            </w:r>
            <w:r w:rsidR="00CF1017"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412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2455917" w14:textId="7C612051" w:rsidR="00AD0003" w:rsidRPr="00E84424" w:rsidRDefault="00AD0003" w:rsidP="00AD000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776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0F9441A" w14:textId="687AEA57" w:rsidR="00AD0003" w:rsidRPr="00E84424" w:rsidRDefault="00AD0003" w:rsidP="00AD000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552" w:type="pct"/>
            <w:tcBorders>
              <w:bottom w:val="single" w:sz="4" w:space="0" w:color="auto"/>
            </w:tcBorders>
            <w:shd w:val="clear" w:color="auto" w:fill="FAFAFA"/>
          </w:tcPr>
          <w:p w14:paraId="4207EE79" w14:textId="77777777" w:rsidR="00AD0003" w:rsidRPr="00E84424" w:rsidRDefault="00AD0003" w:rsidP="00384D3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234D3BD3" w14:textId="0FCEDCC6" w:rsidR="00AD0003" w:rsidRPr="00E84424" w:rsidRDefault="00AD0003" w:rsidP="00AD000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506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4FCD6C8" w14:textId="0581F628" w:rsidR="00AD0003" w:rsidRPr="00E84424" w:rsidRDefault="00AD0003" w:rsidP="00384D3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555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2C89B49" w14:textId="65CD0F1B" w:rsidR="00AD0003" w:rsidRPr="00E84424" w:rsidRDefault="00AD0003" w:rsidP="00384D3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AD0003" w:rsidRPr="00E84424" w14:paraId="3C283545" w14:textId="77777777" w:rsidTr="00807D86">
        <w:tc>
          <w:tcPr>
            <w:tcW w:w="2199" w:type="pct"/>
            <w:vAlign w:val="center"/>
          </w:tcPr>
          <w:p w14:paraId="3B4E4826" w14:textId="500EDD1B" w:rsidR="00AD0003" w:rsidRPr="00E84424" w:rsidRDefault="00AD0003" w:rsidP="00594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ณ วันที่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CF1017"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มกราคม 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พ.ศ.</w:t>
            </w:r>
            <w:r w:rsidRPr="00E84424">
              <w:rPr>
                <w:rFonts w:ascii="Browallia New" w:eastAsia="Arial Unicode MS" w:hAnsi="Browallia New" w:cs="Browallia New"/>
                <w:color w:val="7030A0"/>
                <w:sz w:val="26"/>
                <w:szCs w:val="26"/>
                <w:cs/>
              </w:rPr>
              <w:t xml:space="preserve"> </w:t>
            </w:r>
            <w:r w:rsidR="00CF1017"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2563</w:t>
            </w:r>
          </w:p>
        </w:tc>
        <w:tc>
          <w:tcPr>
            <w:tcW w:w="412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532AA34" w14:textId="6439AF41" w:rsidR="00AD0003" w:rsidRPr="00E84424" w:rsidRDefault="00AD0003" w:rsidP="0059422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103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776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3B74C34" w14:textId="5A9D5E8B" w:rsidR="00AD0003" w:rsidRPr="00E84424" w:rsidRDefault="00AD0003" w:rsidP="0059422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552" w:type="pct"/>
            <w:tcBorders>
              <w:top w:val="single" w:sz="4" w:space="0" w:color="auto"/>
            </w:tcBorders>
            <w:shd w:val="clear" w:color="auto" w:fill="FAFAFA"/>
          </w:tcPr>
          <w:p w14:paraId="5C41EFC5" w14:textId="70C7A33E" w:rsidR="00AD0003" w:rsidRPr="00E84424" w:rsidRDefault="00AD0003" w:rsidP="0059422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169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506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8982E04" w14:textId="64E658C5" w:rsidR="00AD0003" w:rsidRPr="00E84424" w:rsidRDefault="00AD0003" w:rsidP="0059422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555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12A3B0D" w14:textId="35BB7129" w:rsidR="00AD0003" w:rsidRPr="00E84424" w:rsidRDefault="00AD0003" w:rsidP="0059422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343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AD0003" w:rsidRPr="00E84424" w14:paraId="3EA6E7EC" w14:textId="77777777" w:rsidTr="00807D86">
        <w:tc>
          <w:tcPr>
            <w:tcW w:w="2199" w:type="pct"/>
            <w:vAlign w:val="center"/>
          </w:tcPr>
          <w:p w14:paraId="395853D8" w14:textId="68F2F445" w:rsidR="00AD0003" w:rsidRPr="00E84424" w:rsidRDefault="00AD0003" w:rsidP="00594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firstLine="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เพิ่ม / (ลด) ในกำไรหรือขาดทุน</w:t>
            </w:r>
          </w:p>
        </w:tc>
        <w:tc>
          <w:tcPr>
            <w:tcW w:w="412" w:type="pct"/>
            <w:shd w:val="clear" w:color="auto" w:fill="FAFAFA"/>
            <w:vAlign w:val="bottom"/>
          </w:tcPr>
          <w:p w14:paraId="0C95635B" w14:textId="2160E0AE" w:rsidR="00AD0003" w:rsidRPr="00E84424" w:rsidRDefault="00AD0003" w:rsidP="0059422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776" w:type="pct"/>
            <w:shd w:val="clear" w:color="auto" w:fill="FAFAFA"/>
            <w:vAlign w:val="bottom"/>
          </w:tcPr>
          <w:p w14:paraId="68450AFF" w14:textId="3666CEB4" w:rsidR="00AD0003" w:rsidRPr="00E84424" w:rsidRDefault="00AD0003" w:rsidP="0059422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552" w:type="pct"/>
            <w:shd w:val="clear" w:color="auto" w:fill="FAFAFA"/>
          </w:tcPr>
          <w:p w14:paraId="32450F4D" w14:textId="4AEC956D" w:rsidR="00AD0003" w:rsidRPr="00E84424" w:rsidRDefault="00CF1017" w:rsidP="0059422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169</w:t>
            </w:r>
          </w:p>
        </w:tc>
        <w:tc>
          <w:tcPr>
            <w:tcW w:w="506" w:type="pct"/>
            <w:shd w:val="clear" w:color="auto" w:fill="FAFAFA"/>
            <w:vAlign w:val="bottom"/>
          </w:tcPr>
          <w:p w14:paraId="1E68D9BC" w14:textId="758A26CB" w:rsidR="00AD0003" w:rsidRPr="00E84424" w:rsidRDefault="00AD0003" w:rsidP="0059422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555" w:type="pct"/>
            <w:shd w:val="clear" w:color="auto" w:fill="FAFAFA"/>
            <w:vAlign w:val="bottom"/>
          </w:tcPr>
          <w:p w14:paraId="3775D631" w14:textId="36B186DF" w:rsidR="00AD0003" w:rsidRPr="00E84424" w:rsidRDefault="00CF1017" w:rsidP="0059422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</w:t>
            </w:r>
          </w:p>
        </w:tc>
      </w:tr>
      <w:tr w:rsidR="00AD0003" w:rsidRPr="00E84424" w14:paraId="37612AA7" w14:textId="77777777" w:rsidTr="00807D86">
        <w:tc>
          <w:tcPr>
            <w:tcW w:w="2199" w:type="pct"/>
            <w:vAlign w:val="center"/>
          </w:tcPr>
          <w:p w14:paraId="25DD0072" w14:textId="54E2E12D" w:rsidR="00AD0003" w:rsidRPr="00E84424" w:rsidRDefault="00AD0003" w:rsidP="00594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firstLine="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ณ วันที่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CF1017"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ธันวาคม 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พ.ศ.</w:t>
            </w:r>
            <w:r w:rsidRPr="00E84424">
              <w:rPr>
                <w:rFonts w:ascii="Browallia New" w:eastAsia="Arial Unicode MS" w:hAnsi="Browallia New" w:cs="Browallia New"/>
                <w:color w:val="7030A0"/>
                <w:sz w:val="26"/>
                <w:szCs w:val="26"/>
                <w:cs/>
              </w:rPr>
              <w:t xml:space="preserve"> </w:t>
            </w:r>
            <w:r w:rsidR="00CF1017"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2563</w:t>
            </w:r>
          </w:p>
        </w:tc>
        <w:tc>
          <w:tcPr>
            <w:tcW w:w="41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A66CE5C" w14:textId="608312C7" w:rsidR="00AD0003" w:rsidRPr="00E84424" w:rsidRDefault="00AD0003" w:rsidP="0059422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160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77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B08CDE8" w14:textId="13F440E8" w:rsidR="00AD0003" w:rsidRPr="00E84424" w:rsidRDefault="00AD0003" w:rsidP="0059422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A74B1DC" w14:textId="72B752FE" w:rsidR="00AD0003" w:rsidRPr="00E84424" w:rsidRDefault="00AD0003" w:rsidP="0059422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50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9D8335D" w14:textId="5BC29B0F" w:rsidR="00AD0003" w:rsidRPr="00E84424" w:rsidRDefault="00AD0003" w:rsidP="0059422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55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6376D19" w14:textId="4E9010AB" w:rsidR="00AD0003" w:rsidRPr="00E84424" w:rsidRDefault="00AD0003" w:rsidP="0059422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283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</w:tbl>
    <w:p w14:paraId="0244DCDD" w14:textId="77777777" w:rsidR="00AE61A9" w:rsidRPr="00E84424" w:rsidRDefault="00AE61A9" w:rsidP="00AE61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eastAsia="Arial Unicode MS" w:hAnsi="Browallia New" w:cs="Browallia New"/>
          <w:sz w:val="26"/>
          <w:szCs w:val="26"/>
        </w:rPr>
      </w:pPr>
    </w:p>
    <w:p w14:paraId="0CA013DC" w14:textId="3B2EC5DF" w:rsidR="00AE61A9" w:rsidRPr="00E84424" w:rsidRDefault="00AE61A9" w:rsidP="00AE61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  <w:sectPr w:rsidR="00AE61A9" w:rsidRPr="00E84424" w:rsidSect="00155627">
          <w:pgSz w:w="16834" w:h="11909" w:orient="landscape" w:code="9"/>
          <w:pgMar w:top="1728" w:right="720" w:bottom="720" w:left="720" w:header="706" w:footer="576" w:gutter="0"/>
          <w:cols w:space="720"/>
          <w:docGrid w:linePitch="245"/>
        </w:sectPr>
      </w:pPr>
      <w:r w:rsidRPr="00E84424">
        <w:rPr>
          <w:rFonts w:ascii="Browallia New" w:eastAsia="Arial Unicode MS" w:hAnsi="Browallia New" w:cs="Browallia New"/>
          <w:sz w:val="26"/>
          <w:szCs w:val="26"/>
          <w:cs/>
        </w:rPr>
        <w:t xml:space="preserve">สินทรัพย์ภาษีเงินได้รอการตัดบัญชีสำหรับรายการขาดทุนทางภาษีที่ยังไม่ได้ใช้ยกไปจะรับรู้ไม่เกินจำนวนที่เป็นไปได้ค่อนข้างแน่ว่าจะมีกำไรทางภาษีในอนาคตเพียงพอที่จะใช้ประโยชน์ทางภาษีนั้น กลุ่มกิจการไม่ได้รับรู้สินทรัพย์ภาษีเงินได้รอการตัดบัญชีจำนวน </w:t>
      </w:r>
      <w:r w:rsidR="00CF1017" w:rsidRPr="00CF1017">
        <w:rPr>
          <w:rFonts w:ascii="Browallia New" w:eastAsia="Arial Unicode MS" w:hAnsi="Browallia New" w:cs="Browallia New"/>
          <w:sz w:val="26"/>
          <w:szCs w:val="26"/>
          <w:lang w:val="en-GB"/>
        </w:rPr>
        <w:t>436</w:t>
      </w:r>
      <w:r w:rsidR="0059422B" w:rsidRPr="00E8442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59422B" w:rsidRPr="00E84424">
        <w:rPr>
          <w:rFonts w:ascii="Browallia New" w:eastAsia="Arial Unicode MS" w:hAnsi="Browallia New" w:cs="Browallia New"/>
          <w:sz w:val="26"/>
          <w:szCs w:val="26"/>
          <w:cs/>
        </w:rPr>
        <w:t>ล้านบาท</w:t>
      </w:r>
      <w:r w:rsidRPr="00E84424">
        <w:rPr>
          <w:rFonts w:ascii="Browallia New" w:eastAsia="Arial Unicode MS" w:hAnsi="Browallia New" w:cs="Browallia New"/>
          <w:sz w:val="26"/>
          <w:szCs w:val="26"/>
          <w:cs/>
        </w:rPr>
        <w:t xml:space="preserve"> (พ.ศ. </w:t>
      </w:r>
      <w:r w:rsidR="00CF1017" w:rsidRPr="00CF1017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E84424">
        <w:rPr>
          <w:rFonts w:ascii="Browallia New" w:eastAsia="Arial Unicode MS" w:hAnsi="Browallia New" w:cs="Browallia New"/>
          <w:sz w:val="26"/>
          <w:szCs w:val="26"/>
          <w:cs/>
        </w:rPr>
        <w:t xml:space="preserve"> จำนวน </w:t>
      </w:r>
      <w:r w:rsidR="00CF1017" w:rsidRPr="00CF1017">
        <w:rPr>
          <w:rFonts w:ascii="Browallia New" w:eastAsia="Arial Unicode MS" w:hAnsi="Browallia New" w:cs="Browallia New"/>
          <w:sz w:val="26"/>
          <w:szCs w:val="26"/>
          <w:lang w:val="en-GB"/>
        </w:rPr>
        <w:t>448</w:t>
      </w:r>
      <w:r w:rsidRPr="00E84424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ล้านบาท) ที่เกิดจากรายการขาดทุนจำนวน </w:t>
      </w:r>
      <w:r w:rsidR="00CF1017" w:rsidRPr="00CF1017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59422B" w:rsidRPr="00E84424">
        <w:rPr>
          <w:rFonts w:ascii="Browallia New" w:eastAsia="Arial Unicode MS" w:hAnsi="Browallia New" w:cs="Browallia New"/>
          <w:sz w:val="26"/>
          <w:szCs w:val="26"/>
        </w:rPr>
        <w:t>,</w:t>
      </w:r>
      <w:r w:rsidR="00CF1017" w:rsidRPr="00CF1017">
        <w:rPr>
          <w:rFonts w:ascii="Browallia New" w:eastAsia="Arial Unicode MS" w:hAnsi="Browallia New" w:cs="Browallia New"/>
          <w:sz w:val="26"/>
          <w:szCs w:val="26"/>
          <w:lang w:val="en-GB"/>
        </w:rPr>
        <w:t>180</w:t>
      </w:r>
      <w:r w:rsidR="0059422B" w:rsidRPr="00E84424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</w:t>
      </w:r>
      <w:r w:rsidRPr="00E84424">
        <w:rPr>
          <w:rFonts w:ascii="Browallia New" w:eastAsia="Arial Unicode MS" w:hAnsi="Browallia New" w:cs="Browallia New"/>
          <w:sz w:val="26"/>
          <w:szCs w:val="26"/>
          <w:cs/>
        </w:rPr>
        <w:t xml:space="preserve">(พ.ศ. </w:t>
      </w:r>
      <w:r w:rsidR="00CF1017" w:rsidRPr="00CF1017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E84424">
        <w:rPr>
          <w:rFonts w:ascii="Browallia New" w:eastAsia="Arial Unicode MS" w:hAnsi="Browallia New" w:cs="Browallia New"/>
          <w:sz w:val="26"/>
          <w:szCs w:val="26"/>
          <w:cs/>
        </w:rPr>
        <w:t xml:space="preserve"> จำนวน </w:t>
      </w:r>
      <w:r w:rsidR="00CF1017" w:rsidRPr="00CF1017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E84424">
        <w:rPr>
          <w:rFonts w:ascii="Browallia New" w:eastAsia="Arial Unicode MS" w:hAnsi="Browallia New" w:cs="Browallia New"/>
          <w:sz w:val="26"/>
          <w:szCs w:val="26"/>
        </w:rPr>
        <w:t>,</w:t>
      </w:r>
      <w:r w:rsidR="00CF1017" w:rsidRPr="00CF1017">
        <w:rPr>
          <w:rFonts w:ascii="Browallia New" w:eastAsia="Arial Unicode MS" w:hAnsi="Browallia New" w:cs="Browallia New"/>
          <w:sz w:val="26"/>
          <w:szCs w:val="26"/>
          <w:lang w:val="en-GB"/>
        </w:rPr>
        <w:t>242</w:t>
      </w:r>
      <w:r w:rsidRPr="00E84424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ล้านบาท) ที่สามารถยกไปเพื่อหักกลบกับกำไรทางภาษีในอนาคต โดยรายการขาดทุนจำนวนเงิน </w:t>
      </w:r>
      <w:r w:rsidR="00CF1017" w:rsidRPr="00CF1017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59422B" w:rsidRPr="00E84424">
        <w:rPr>
          <w:rFonts w:ascii="Browallia New" w:eastAsia="Arial Unicode MS" w:hAnsi="Browallia New" w:cs="Browallia New"/>
          <w:sz w:val="26"/>
          <w:szCs w:val="26"/>
        </w:rPr>
        <w:t>,</w:t>
      </w:r>
      <w:r w:rsidR="00CF1017" w:rsidRPr="00CF1017">
        <w:rPr>
          <w:rFonts w:ascii="Browallia New" w:eastAsia="Arial Unicode MS" w:hAnsi="Browallia New" w:cs="Browallia New"/>
          <w:sz w:val="26"/>
          <w:szCs w:val="26"/>
          <w:lang w:val="en-GB"/>
        </w:rPr>
        <w:t>180</w:t>
      </w:r>
      <w:r w:rsidR="0059422B" w:rsidRPr="00E84424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</w:t>
      </w:r>
      <w:r w:rsidRPr="00E84424">
        <w:rPr>
          <w:rFonts w:ascii="Browallia New" w:eastAsia="Arial Unicode MS" w:hAnsi="Browallia New" w:cs="Browallia New"/>
          <w:sz w:val="26"/>
          <w:szCs w:val="26"/>
          <w:cs/>
        </w:rPr>
        <w:t xml:space="preserve">จะหมดอายุในระหว่าง </w:t>
      </w:r>
      <w:r w:rsidR="0059422B" w:rsidRPr="00E84424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CF1017" w:rsidRPr="00CF1017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="0059422B" w:rsidRPr="00E84424">
        <w:rPr>
          <w:rFonts w:ascii="Browallia New" w:eastAsia="Arial Unicode MS" w:hAnsi="Browallia New" w:cs="Browallia New"/>
          <w:sz w:val="26"/>
          <w:szCs w:val="26"/>
          <w:cs/>
        </w:rPr>
        <w:t xml:space="preserve"> ถึง พ.ศ.</w:t>
      </w:r>
      <w:r w:rsidR="004A5D0A" w:rsidRPr="00E8442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CF1017" w:rsidRPr="00CF1017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Pr="00E84424">
        <w:rPr>
          <w:rFonts w:ascii="Browallia New" w:eastAsia="Arial Unicode MS" w:hAnsi="Browallia New" w:cs="Browallia New"/>
          <w:sz w:val="26"/>
          <w:szCs w:val="26"/>
          <w:cs/>
        </w:rPr>
        <w:t xml:space="preserve"> (พ.ศ. </w:t>
      </w:r>
      <w:r w:rsidR="00CF1017" w:rsidRPr="00CF1017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E8442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84424">
        <w:rPr>
          <w:rFonts w:ascii="Browallia New" w:eastAsia="Arial Unicode MS" w:hAnsi="Browallia New" w:cs="Browallia New"/>
          <w:sz w:val="26"/>
          <w:szCs w:val="26"/>
          <w:cs/>
        </w:rPr>
        <w:t xml:space="preserve">จำนวนเงิน </w:t>
      </w:r>
      <w:r w:rsidR="00CF1017" w:rsidRPr="00CF1017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E84424">
        <w:rPr>
          <w:rFonts w:ascii="Browallia New" w:eastAsia="Arial Unicode MS" w:hAnsi="Browallia New" w:cs="Browallia New"/>
          <w:sz w:val="26"/>
          <w:szCs w:val="26"/>
        </w:rPr>
        <w:t>,</w:t>
      </w:r>
      <w:r w:rsidR="00CF1017" w:rsidRPr="00CF1017">
        <w:rPr>
          <w:rFonts w:ascii="Browallia New" w:eastAsia="Arial Unicode MS" w:hAnsi="Browallia New" w:cs="Browallia New"/>
          <w:sz w:val="26"/>
          <w:szCs w:val="26"/>
          <w:lang w:val="en-GB"/>
        </w:rPr>
        <w:t>242</w:t>
      </w:r>
      <w:r w:rsidRPr="00E8442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84424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ล้านบาทจะหมดอายุในระหว่าง พ.ศ. </w:t>
      </w:r>
      <w:r w:rsidR="00CF1017" w:rsidRPr="00CF1017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E8442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84424">
        <w:rPr>
          <w:rFonts w:ascii="Browallia New" w:eastAsia="Arial Unicode MS" w:hAnsi="Browallia New" w:cs="Browallia New"/>
          <w:sz w:val="26"/>
          <w:szCs w:val="26"/>
          <w:cs/>
        </w:rPr>
        <w:t xml:space="preserve">ถึง พ.ศ. </w:t>
      </w:r>
      <w:r w:rsidR="00CF1017" w:rsidRPr="00CF1017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E84424">
        <w:rPr>
          <w:rFonts w:ascii="Browallia New" w:eastAsia="Arial Unicode MS" w:hAnsi="Browallia New" w:cs="Browallia New"/>
          <w:sz w:val="26"/>
          <w:szCs w:val="26"/>
        </w:rPr>
        <w:t>)</w:t>
      </w:r>
    </w:p>
    <w:p w14:paraId="4DAD3693" w14:textId="74186C25" w:rsidR="00993840" w:rsidRPr="00E84424" w:rsidRDefault="00993840" w:rsidP="009938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Style w:val="TableGrid"/>
        <w:tblW w:w="9455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55"/>
      </w:tblGrid>
      <w:tr w:rsidR="00427EC3" w:rsidRPr="00E84424" w14:paraId="74CDC50F" w14:textId="77777777" w:rsidTr="00427EC3">
        <w:trPr>
          <w:trHeight w:val="389"/>
        </w:trPr>
        <w:tc>
          <w:tcPr>
            <w:tcW w:w="9455" w:type="dxa"/>
            <w:shd w:val="clear" w:color="auto" w:fill="FFA543"/>
            <w:vAlign w:val="center"/>
          </w:tcPr>
          <w:p w14:paraId="091373EE" w14:textId="1AA45C0F" w:rsidR="00427EC3" w:rsidRPr="00E84424" w:rsidRDefault="00427EC3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br w:type="page"/>
            </w:r>
            <w:bookmarkStart w:id="109" w:name="_Hlk50879594"/>
            <w:r w:rsidR="00CF1017" w:rsidRPr="00CF101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25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ab/>
            </w:r>
            <w:r w:rsidRPr="00E8442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  <w:t>เงินกู้ยืมระยะสั้นจากสถาบันการเงิน</w:t>
            </w:r>
          </w:p>
        </w:tc>
      </w:tr>
      <w:bookmarkEnd w:id="109"/>
    </w:tbl>
    <w:p w14:paraId="150DD932" w14:textId="77777777" w:rsidR="00993840" w:rsidRPr="00E84424" w:rsidRDefault="00993840" w:rsidP="009938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eastAsia="Arial Unicode MS" w:hAnsi="Browallia New" w:cs="Browallia New"/>
          <w:sz w:val="24"/>
          <w:szCs w:val="24"/>
        </w:rPr>
      </w:pPr>
    </w:p>
    <w:p w14:paraId="4F5219AC" w14:textId="77777777" w:rsidR="00993840" w:rsidRPr="00E84424" w:rsidRDefault="00993840" w:rsidP="009938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84424">
        <w:rPr>
          <w:rFonts w:ascii="Browallia New" w:eastAsia="Arial Unicode MS" w:hAnsi="Browallia New" w:cs="Browallia New"/>
          <w:sz w:val="26"/>
          <w:szCs w:val="26"/>
          <w:cs/>
        </w:rPr>
        <w:t>เงินกู้ยืมระยะสั้นจากสถาบันการเงินของกลุ่มกิจการและบริษัท</w:t>
      </w:r>
      <w:r w:rsidRPr="00E8442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ประกอบด้วยเงินกู้ยืมดังต่อไปนี้</w:t>
      </w:r>
    </w:p>
    <w:p w14:paraId="1BAFB267" w14:textId="77777777" w:rsidR="00993840" w:rsidRPr="00E84424" w:rsidRDefault="00993840" w:rsidP="009938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eastAsia="Arial Unicode MS" w:hAnsi="Browallia New" w:cs="Browallia New"/>
          <w:sz w:val="24"/>
          <w:szCs w:val="24"/>
          <w:cs/>
          <w:lang w:val="en-GB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4253"/>
        <w:gridCol w:w="1302"/>
        <w:gridCol w:w="1302"/>
        <w:gridCol w:w="1302"/>
        <w:gridCol w:w="1302"/>
      </w:tblGrid>
      <w:tr w:rsidR="00993840" w:rsidRPr="00E84424" w14:paraId="061AED13" w14:textId="77777777" w:rsidTr="002F7184">
        <w:trPr>
          <w:cantSplit/>
        </w:trPr>
        <w:tc>
          <w:tcPr>
            <w:tcW w:w="2248" w:type="pct"/>
          </w:tcPr>
          <w:p w14:paraId="3E5BE7DE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4" w:right="-108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376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6DB104E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76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D0D664F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93840" w:rsidRPr="00E84424" w14:paraId="0647E3B8" w14:textId="77777777" w:rsidTr="002F7184">
        <w:trPr>
          <w:cantSplit/>
        </w:trPr>
        <w:tc>
          <w:tcPr>
            <w:tcW w:w="2248" w:type="pct"/>
          </w:tcPr>
          <w:p w14:paraId="5205957E" w14:textId="30C32F79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4" w:right="-10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CF1017" w:rsidRPr="00CF10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688" w:type="pct"/>
            <w:tcBorders>
              <w:top w:val="single" w:sz="4" w:space="0" w:color="auto"/>
            </w:tcBorders>
          </w:tcPr>
          <w:p w14:paraId="3B44E754" w14:textId="31C5EAEF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พ.ศ.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color w:val="7030A0"/>
                <w:sz w:val="26"/>
                <w:szCs w:val="26"/>
                <w:cs/>
              </w:rPr>
              <w:t xml:space="preserve"> </w:t>
            </w:r>
            <w:r w:rsidR="00CF1017" w:rsidRPr="00CF10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688" w:type="pct"/>
            <w:tcBorders>
              <w:top w:val="single" w:sz="4" w:space="0" w:color="auto"/>
            </w:tcBorders>
          </w:tcPr>
          <w:p w14:paraId="5D6B5236" w14:textId="7C8D2F0E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พ.ศ.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color w:val="7030A0"/>
                <w:sz w:val="26"/>
                <w:szCs w:val="26"/>
                <w:cs/>
              </w:rPr>
              <w:t xml:space="preserve"> </w:t>
            </w:r>
            <w:r w:rsidR="00CF1017" w:rsidRPr="00CF10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688" w:type="pct"/>
            <w:tcBorders>
              <w:top w:val="single" w:sz="4" w:space="0" w:color="auto"/>
            </w:tcBorders>
          </w:tcPr>
          <w:p w14:paraId="793DD381" w14:textId="46B6EF1B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พ.ศ.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color w:val="7030A0"/>
                <w:sz w:val="26"/>
                <w:szCs w:val="26"/>
                <w:cs/>
              </w:rPr>
              <w:t xml:space="preserve"> </w:t>
            </w:r>
            <w:r w:rsidR="00CF1017" w:rsidRPr="00CF10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688" w:type="pct"/>
            <w:tcBorders>
              <w:top w:val="single" w:sz="4" w:space="0" w:color="auto"/>
            </w:tcBorders>
          </w:tcPr>
          <w:p w14:paraId="53E7FFA9" w14:textId="59BA0EB0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พ.ศ.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color w:val="7030A0"/>
                <w:sz w:val="26"/>
                <w:szCs w:val="26"/>
                <w:cs/>
              </w:rPr>
              <w:t xml:space="preserve"> </w:t>
            </w:r>
            <w:r w:rsidR="00CF1017" w:rsidRPr="00CF10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993840" w:rsidRPr="00E84424" w14:paraId="22464644" w14:textId="77777777" w:rsidTr="002F7184">
        <w:trPr>
          <w:cantSplit/>
        </w:trPr>
        <w:tc>
          <w:tcPr>
            <w:tcW w:w="2248" w:type="pct"/>
          </w:tcPr>
          <w:p w14:paraId="0EF7BDD9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4" w:right="-108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688" w:type="pct"/>
            <w:tcBorders>
              <w:bottom w:val="single" w:sz="4" w:space="0" w:color="auto"/>
            </w:tcBorders>
            <w:vAlign w:val="center"/>
          </w:tcPr>
          <w:p w14:paraId="513AE38E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688" w:type="pct"/>
            <w:tcBorders>
              <w:bottom w:val="single" w:sz="4" w:space="0" w:color="auto"/>
            </w:tcBorders>
            <w:vAlign w:val="center"/>
          </w:tcPr>
          <w:p w14:paraId="5B38A17D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688" w:type="pct"/>
            <w:tcBorders>
              <w:bottom w:val="single" w:sz="4" w:space="0" w:color="auto"/>
            </w:tcBorders>
            <w:vAlign w:val="center"/>
          </w:tcPr>
          <w:p w14:paraId="26982F9F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688" w:type="pct"/>
            <w:tcBorders>
              <w:bottom w:val="single" w:sz="4" w:space="0" w:color="auto"/>
            </w:tcBorders>
            <w:vAlign w:val="center"/>
          </w:tcPr>
          <w:p w14:paraId="3767C03A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</w:tr>
      <w:tr w:rsidR="00993840" w:rsidRPr="00E84424" w14:paraId="6CE06FB3" w14:textId="77777777" w:rsidTr="002F7184">
        <w:trPr>
          <w:cantSplit/>
        </w:trPr>
        <w:tc>
          <w:tcPr>
            <w:tcW w:w="2248" w:type="pct"/>
          </w:tcPr>
          <w:p w14:paraId="7D026655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4" w:right="-108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688" w:type="pct"/>
            <w:tcBorders>
              <w:top w:val="single" w:sz="4" w:space="0" w:color="auto"/>
            </w:tcBorders>
            <w:shd w:val="clear" w:color="auto" w:fill="FAFAFA"/>
          </w:tcPr>
          <w:p w14:paraId="601CBD98" w14:textId="77777777" w:rsidR="00993840" w:rsidRPr="00E84424" w:rsidRDefault="00993840" w:rsidP="002F7184">
            <w:pPr>
              <w:pStyle w:val="a0"/>
              <w:ind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688" w:type="pct"/>
            <w:tcBorders>
              <w:top w:val="single" w:sz="4" w:space="0" w:color="auto"/>
            </w:tcBorders>
          </w:tcPr>
          <w:p w14:paraId="49A24DA7" w14:textId="77777777" w:rsidR="00993840" w:rsidRPr="00E84424" w:rsidRDefault="00993840" w:rsidP="002F7184">
            <w:pPr>
              <w:pStyle w:val="a0"/>
              <w:ind w:right="-72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688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289ECE9" w14:textId="77777777" w:rsidR="00993840" w:rsidRPr="00E84424" w:rsidRDefault="00993840" w:rsidP="002F7184">
            <w:pPr>
              <w:pStyle w:val="a0"/>
              <w:ind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688" w:type="pct"/>
            <w:tcBorders>
              <w:top w:val="single" w:sz="4" w:space="0" w:color="auto"/>
            </w:tcBorders>
            <w:vAlign w:val="center"/>
          </w:tcPr>
          <w:p w14:paraId="3052A067" w14:textId="77777777" w:rsidR="00993840" w:rsidRPr="00E84424" w:rsidRDefault="00993840" w:rsidP="002F7184">
            <w:pPr>
              <w:pStyle w:val="a0"/>
              <w:ind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</w:tr>
      <w:tr w:rsidR="00993840" w:rsidRPr="00E84424" w14:paraId="46D1CD2E" w14:textId="77777777" w:rsidTr="002F7184">
        <w:trPr>
          <w:cantSplit/>
        </w:trPr>
        <w:tc>
          <w:tcPr>
            <w:tcW w:w="2248" w:type="pct"/>
          </w:tcPr>
          <w:p w14:paraId="792A0F86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4" w:right="-108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688" w:type="pct"/>
            <w:shd w:val="clear" w:color="auto" w:fill="FAFAFA"/>
          </w:tcPr>
          <w:p w14:paraId="5DA27E4A" w14:textId="77777777" w:rsidR="00993840" w:rsidRPr="00E84424" w:rsidRDefault="00993840" w:rsidP="002F7184">
            <w:pPr>
              <w:pStyle w:val="a0"/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88" w:type="pct"/>
          </w:tcPr>
          <w:p w14:paraId="3DD3CB67" w14:textId="77777777" w:rsidR="00993840" w:rsidRPr="00E84424" w:rsidRDefault="00993840" w:rsidP="002F7184">
            <w:pPr>
              <w:pStyle w:val="a0"/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688" w:type="pct"/>
            <w:shd w:val="clear" w:color="auto" w:fill="FAFAFA"/>
            <w:vAlign w:val="center"/>
          </w:tcPr>
          <w:p w14:paraId="012F0530" w14:textId="77777777" w:rsidR="00993840" w:rsidRPr="00E84424" w:rsidRDefault="00993840" w:rsidP="002F7184">
            <w:pPr>
              <w:pStyle w:val="a0"/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88" w:type="pct"/>
            <w:vAlign w:val="center"/>
          </w:tcPr>
          <w:p w14:paraId="03E6C2F4" w14:textId="77777777" w:rsidR="00993840" w:rsidRPr="00E84424" w:rsidRDefault="00993840" w:rsidP="002F7184">
            <w:pPr>
              <w:pStyle w:val="a0"/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993840" w:rsidRPr="00E84424" w14:paraId="5884D57B" w14:textId="77777777" w:rsidTr="002F7184">
        <w:trPr>
          <w:cantSplit/>
        </w:trPr>
        <w:tc>
          <w:tcPr>
            <w:tcW w:w="2248" w:type="pct"/>
          </w:tcPr>
          <w:p w14:paraId="79B92812" w14:textId="77777777" w:rsidR="00993840" w:rsidRPr="00E84424" w:rsidRDefault="00993840" w:rsidP="002F7184">
            <w:pPr>
              <w:pStyle w:val="ListParagraph"/>
              <w:numPr>
                <w:ilvl w:val="0"/>
                <w:numId w:val="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0"/>
              </w:tabs>
              <w:spacing w:line="240" w:lineRule="auto"/>
              <w:ind w:left="340" w:right="-108" w:hanging="198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ส่วนที่มีหลักประกัน</w:t>
            </w:r>
          </w:p>
        </w:tc>
        <w:tc>
          <w:tcPr>
            <w:tcW w:w="688" w:type="pct"/>
            <w:shd w:val="clear" w:color="auto" w:fill="FAFAFA"/>
          </w:tcPr>
          <w:p w14:paraId="4F432AA2" w14:textId="0E288180" w:rsidR="00993840" w:rsidRPr="00E84424" w:rsidRDefault="00CF1017" w:rsidP="002F7184">
            <w:pPr>
              <w:pStyle w:val="a0"/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363</w:t>
            </w:r>
          </w:p>
        </w:tc>
        <w:tc>
          <w:tcPr>
            <w:tcW w:w="688" w:type="pct"/>
          </w:tcPr>
          <w:p w14:paraId="5EC75880" w14:textId="3A4268E1" w:rsidR="00993840" w:rsidRPr="00E84424" w:rsidRDefault="00CF1017" w:rsidP="002F718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722</w:t>
            </w:r>
          </w:p>
        </w:tc>
        <w:tc>
          <w:tcPr>
            <w:tcW w:w="688" w:type="pct"/>
            <w:shd w:val="clear" w:color="auto" w:fill="FAFAFA"/>
          </w:tcPr>
          <w:p w14:paraId="209B0390" w14:textId="77777777" w:rsidR="00993840" w:rsidRPr="00E84424" w:rsidRDefault="00993840" w:rsidP="002F7184">
            <w:pPr>
              <w:pStyle w:val="a0"/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688" w:type="pct"/>
            <w:vAlign w:val="center"/>
          </w:tcPr>
          <w:p w14:paraId="75E475B7" w14:textId="77777777" w:rsidR="00993840" w:rsidRPr="00E84424" w:rsidRDefault="00993840" w:rsidP="002F718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993840" w:rsidRPr="00E84424" w14:paraId="7D419CEC" w14:textId="77777777" w:rsidTr="002F7184">
        <w:trPr>
          <w:cantSplit/>
          <w:trHeight w:val="125"/>
        </w:trPr>
        <w:tc>
          <w:tcPr>
            <w:tcW w:w="2248" w:type="pct"/>
          </w:tcPr>
          <w:p w14:paraId="7AFEAE04" w14:textId="77777777" w:rsidR="00993840" w:rsidRPr="00E84424" w:rsidRDefault="00993840" w:rsidP="002F7184">
            <w:pPr>
              <w:pStyle w:val="ListParagraph"/>
              <w:numPr>
                <w:ilvl w:val="0"/>
                <w:numId w:val="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-108" w:hanging="19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ส่วนที่ไม่มีหลักประกัน</w:t>
            </w:r>
          </w:p>
        </w:tc>
        <w:tc>
          <w:tcPr>
            <w:tcW w:w="688" w:type="pct"/>
            <w:shd w:val="clear" w:color="auto" w:fill="FAFAFA"/>
          </w:tcPr>
          <w:p w14:paraId="1766C398" w14:textId="4E03D586" w:rsidR="00993840" w:rsidRPr="00E84424" w:rsidRDefault="00CF1017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350</w:t>
            </w:r>
          </w:p>
        </w:tc>
        <w:tc>
          <w:tcPr>
            <w:tcW w:w="688" w:type="pct"/>
          </w:tcPr>
          <w:p w14:paraId="5C6A66AC" w14:textId="5007C2DB" w:rsidR="00993840" w:rsidRPr="00E84424" w:rsidRDefault="00CF1017" w:rsidP="002F718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854</w:t>
            </w:r>
          </w:p>
        </w:tc>
        <w:tc>
          <w:tcPr>
            <w:tcW w:w="688" w:type="pct"/>
            <w:shd w:val="clear" w:color="auto" w:fill="FAFAFA"/>
            <w:vAlign w:val="bottom"/>
          </w:tcPr>
          <w:p w14:paraId="78F1C71F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88" w:type="pct"/>
            <w:vAlign w:val="bottom"/>
          </w:tcPr>
          <w:p w14:paraId="6E70ED04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993840" w:rsidRPr="00E84424" w14:paraId="5B364801" w14:textId="77777777" w:rsidTr="002F7184">
        <w:trPr>
          <w:cantSplit/>
        </w:trPr>
        <w:tc>
          <w:tcPr>
            <w:tcW w:w="2248" w:type="pct"/>
          </w:tcPr>
          <w:p w14:paraId="592E0E48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4" w:right="-10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รวมเงินกู้ยืมระยะสั้นจากสถาบันการเงิน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6E6C66F" w14:textId="3FBEE89D" w:rsidR="00993840" w:rsidRPr="00E84424" w:rsidRDefault="00CF1017" w:rsidP="002F7184">
            <w:pPr>
              <w:pStyle w:val="a0"/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713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</w:tcPr>
          <w:p w14:paraId="6E5767D7" w14:textId="725BBBDB" w:rsidR="00993840" w:rsidRPr="00E84424" w:rsidRDefault="00CF1017" w:rsidP="002F718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993840"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576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A3782F1" w14:textId="77777777" w:rsidR="00993840" w:rsidRPr="00E84424" w:rsidRDefault="00993840" w:rsidP="002F7184">
            <w:pPr>
              <w:pStyle w:val="a0"/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A71751" w14:textId="77777777" w:rsidR="00993840" w:rsidRPr="00E84424" w:rsidRDefault="00993840" w:rsidP="002F718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</w:tbl>
    <w:p w14:paraId="4C753670" w14:textId="77777777" w:rsidR="00993840" w:rsidRPr="00E84424" w:rsidRDefault="00993840" w:rsidP="009938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eastAsia="Arial Unicode MS" w:hAnsi="Browallia New" w:cs="Browallia New"/>
          <w:b/>
          <w:bCs/>
          <w:sz w:val="24"/>
          <w:szCs w:val="24"/>
        </w:rPr>
      </w:pPr>
    </w:p>
    <w:p w14:paraId="47B64BFE" w14:textId="77777777" w:rsidR="00993840" w:rsidRPr="00E84424" w:rsidRDefault="00993840" w:rsidP="009938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eastAsia="Arial Unicode MS" w:hAnsi="Browallia New" w:cs="Browallia New"/>
          <w:sz w:val="26"/>
          <w:szCs w:val="26"/>
        </w:rPr>
      </w:pPr>
      <w:r w:rsidRPr="00E8442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การเปลี่ยนแปลง</w:t>
      </w:r>
      <w:r w:rsidRPr="00E84424">
        <w:rPr>
          <w:rFonts w:ascii="Browallia New" w:eastAsia="Arial Unicode MS" w:hAnsi="Browallia New" w:cs="Browallia New"/>
          <w:sz w:val="26"/>
          <w:szCs w:val="26"/>
          <w:cs/>
        </w:rPr>
        <w:t>ของ</w:t>
      </w:r>
      <w:r w:rsidRPr="00E8442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เงินกู้ยืมระยะสั้นจากสถาบันการเงินของกลุ่มกิจการและบริษัท</w:t>
      </w:r>
      <w:r w:rsidRPr="00E84424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378E18EE" w14:textId="77777777" w:rsidR="00993840" w:rsidRPr="00E84424" w:rsidRDefault="00993840" w:rsidP="009938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eastAsia="Arial Unicode MS" w:hAnsi="Browallia New" w:cs="Browallia New"/>
          <w:sz w:val="24"/>
          <w:szCs w:val="24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4253"/>
        <w:gridCol w:w="1302"/>
        <w:gridCol w:w="1302"/>
        <w:gridCol w:w="1302"/>
        <w:gridCol w:w="1302"/>
      </w:tblGrid>
      <w:tr w:rsidR="00993840" w:rsidRPr="00E84424" w14:paraId="0058D2AD" w14:textId="77777777" w:rsidTr="002F7184">
        <w:trPr>
          <w:cantSplit/>
        </w:trPr>
        <w:tc>
          <w:tcPr>
            <w:tcW w:w="2248" w:type="pct"/>
          </w:tcPr>
          <w:p w14:paraId="615F2B24" w14:textId="77777777" w:rsidR="00993840" w:rsidRPr="00E84424" w:rsidRDefault="00993840" w:rsidP="00427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8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376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B06E543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76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296055E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93840" w:rsidRPr="00E84424" w14:paraId="697FFF3D" w14:textId="77777777" w:rsidTr="002F7184">
        <w:trPr>
          <w:cantSplit/>
        </w:trPr>
        <w:tc>
          <w:tcPr>
            <w:tcW w:w="2248" w:type="pct"/>
          </w:tcPr>
          <w:p w14:paraId="6A96DD22" w14:textId="2BD73EAA" w:rsidR="00993840" w:rsidRPr="00E84424" w:rsidRDefault="00993840" w:rsidP="00427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CF1017" w:rsidRPr="00CF10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688" w:type="pct"/>
            <w:tcBorders>
              <w:top w:val="single" w:sz="4" w:space="0" w:color="auto"/>
            </w:tcBorders>
          </w:tcPr>
          <w:p w14:paraId="38AE5A96" w14:textId="423756C8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พ.ศ.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color w:val="7030A0"/>
                <w:sz w:val="26"/>
                <w:szCs w:val="26"/>
                <w:cs/>
              </w:rPr>
              <w:t xml:space="preserve"> </w:t>
            </w:r>
            <w:r w:rsidR="00CF1017" w:rsidRPr="00CF10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688" w:type="pct"/>
            <w:tcBorders>
              <w:top w:val="single" w:sz="4" w:space="0" w:color="auto"/>
            </w:tcBorders>
          </w:tcPr>
          <w:p w14:paraId="13D610AD" w14:textId="53BFACDB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พ.ศ.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color w:val="7030A0"/>
                <w:sz w:val="26"/>
                <w:szCs w:val="26"/>
                <w:cs/>
              </w:rPr>
              <w:t xml:space="preserve"> </w:t>
            </w:r>
            <w:r w:rsidR="00CF1017" w:rsidRPr="00CF10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688" w:type="pct"/>
            <w:tcBorders>
              <w:top w:val="single" w:sz="4" w:space="0" w:color="auto"/>
            </w:tcBorders>
          </w:tcPr>
          <w:p w14:paraId="164A6AB5" w14:textId="5A21DF21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พ.ศ.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color w:val="7030A0"/>
                <w:sz w:val="26"/>
                <w:szCs w:val="26"/>
                <w:cs/>
              </w:rPr>
              <w:t xml:space="preserve"> </w:t>
            </w:r>
            <w:r w:rsidR="00CF1017" w:rsidRPr="00CF10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688" w:type="pct"/>
            <w:tcBorders>
              <w:top w:val="single" w:sz="4" w:space="0" w:color="auto"/>
            </w:tcBorders>
          </w:tcPr>
          <w:p w14:paraId="3FEC5B86" w14:textId="3EF18ACE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พ.ศ.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color w:val="7030A0"/>
                <w:sz w:val="26"/>
                <w:szCs w:val="26"/>
                <w:cs/>
              </w:rPr>
              <w:t xml:space="preserve"> </w:t>
            </w:r>
            <w:r w:rsidR="00CF1017" w:rsidRPr="00CF10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993840" w:rsidRPr="00E84424" w14:paraId="38451DCA" w14:textId="77777777" w:rsidTr="002F7184">
        <w:trPr>
          <w:cantSplit/>
        </w:trPr>
        <w:tc>
          <w:tcPr>
            <w:tcW w:w="2248" w:type="pct"/>
          </w:tcPr>
          <w:p w14:paraId="6E6FC603" w14:textId="77777777" w:rsidR="00993840" w:rsidRPr="00E84424" w:rsidRDefault="00993840" w:rsidP="00427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8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688" w:type="pct"/>
            <w:tcBorders>
              <w:bottom w:val="single" w:sz="4" w:space="0" w:color="auto"/>
            </w:tcBorders>
            <w:vAlign w:val="center"/>
          </w:tcPr>
          <w:p w14:paraId="510C4EC9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688" w:type="pct"/>
            <w:tcBorders>
              <w:bottom w:val="single" w:sz="4" w:space="0" w:color="auto"/>
            </w:tcBorders>
            <w:vAlign w:val="center"/>
          </w:tcPr>
          <w:p w14:paraId="60374BDC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688" w:type="pct"/>
            <w:tcBorders>
              <w:bottom w:val="single" w:sz="4" w:space="0" w:color="auto"/>
            </w:tcBorders>
            <w:vAlign w:val="center"/>
          </w:tcPr>
          <w:p w14:paraId="446624C4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688" w:type="pct"/>
            <w:tcBorders>
              <w:bottom w:val="single" w:sz="4" w:space="0" w:color="auto"/>
            </w:tcBorders>
            <w:vAlign w:val="center"/>
          </w:tcPr>
          <w:p w14:paraId="1D9D57FC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</w:tr>
      <w:tr w:rsidR="00993840" w:rsidRPr="00E84424" w14:paraId="6A0E8314" w14:textId="77777777" w:rsidTr="002F7184">
        <w:trPr>
          <w:cantSplit/>
        </w:trPr>
        <w:tc>
          <w:tcPr>
            <w:tcW w:w="2248" w:type="pct"/>
          </w:tcPr>
          <w:p w14:paraId="4E948D8C" w14:textId="77777777" w:rsidR="00993840" w:rsidRPr="00E84424" w:rsidRDefault="00993840" w:rsidP="00427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8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688" w:type="pct"/>
            <w:tcBorders>
              <w:top w:val="single" w:sz="4" w:space="0" w:color="auto"/>
            </w:tcBorders>
            <w:shd w:val="clear" w:color="auto" w:fill="FAFAFA"/>
          </w:tcPr>
          <w:p w14:paraId="3407126C" w14:textId="77777777" w:rsidR="00993840" w:rsidRPr="00E84424" w:rsidRDefault="00993840" w:rsidP="002F7184">
            <w:pPr>
              <w:pStyle w:val="a0"/>
              <w:ind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688" w:type="pct"/>
            <w:tcBorders>
              <w:top w:val="single" w:sz="4" w:space="0" w:color="auto"/>
            </w:tcBorders>
          </w:tcPr>
          <w:p w14:paraId="0E5A758E" w14:textId="77777777" w:rsidR="00993840" w:rsidRPr="00E84424" w:rsidRDefault="00993840" w:rsidP="002F7184">
            <w:pPr>
              <w:pStyle w:val="a0"/>
              <w:ind w:right="-72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688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F5C8487" w14:textId="77777777" w:rsidR="00993840" w:rsidRPr="00E84424" w:rsidRDefault="00993840" w:rsidP="002F7184">
            <w:pPr>
              <w:pStyle w:val="a0"/>
              <w:ind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688" w:type="pct"/>
            <w:tcBorders>
              <w:top w:val="single" w:sz="4" w:space="0" w:color="auto"/>
            </w:tcBorders>
            <w:vAlign w:val="center"/>
          </w:tcPr>
          <w:p w14:paraId="5B5514DF" w14:textId="77777777" w:rsidR="00993840" w:rsidRPr="00E84424" w:rsidRDefault="00993840" w:rsidP="002F7184">
            <w:pPr>
              <w:pStyle w:val="a0"/>
              <w:ind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</w:tr>
      <w:tr w:rsidR="00993840" w:rsidRPr="00E84424" w14:paraId="2273B9A5" w14:textId="77777777" w:rsidTr="002F7184">
        <w:trPr>
          <w:cantSplit/>
        </w:trPr>
        <w:tc>
          <w:tcPr>
            <w:tcW w:w="2248" w:type="pct"/>
          </w:tcPr>
          <w:p w14:paraId="49C78ED3" w14:textId="77777777" w:rsidR="00993840" w:rsidRPr="00E84424" w:rsidRDefault="00993840" w:rsidP="00427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ราคาตามบัญชีต้นปี</w:t>
            </w:r>
          </w:p>
        </w:tc>
        <w:tc>
          <w:tcPr>
            <w:tcW w:w="688" w:type="pct"/>
            <w:shd w:val="clear" w:color="auto" w:fill="FAFAFA"/>
          </w:tcPr>
          <w:p w14:paraId="07BF1876" w14:textId="4FA4CDB1" w:rsidR="00993840" w:rsidRPr="00E84424" w:rsidRDefault="00CF1017" w:rsidP="002F7184">
            <w:pPr>
              <w:pStyle w:val="a0"/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993840"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576</w:t>
            </w:r>
          </w:p>
        </w:tc>
        <w:tc>
          <w:tcPr>
            <w:tcW w:w="688" w:type="pct"/>
          </w:tcPr>
          <w:p w14:paraId="491A183F" w14:textId="0A34557F" w:rsidR="00993840" w:rsidRPr="00E84424" w:rsidRDefault="00CF1017" w:rsidP="002F7184">
            <w:pPr>
              <w:pStyle w:val="a0"/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993840" w:rsidRPr="00E844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392</w:t>
            </w:r>
          </w:p>
        </w:tc>
        <w:tc>
          <w:tcPr>
            <w:tcW w:w="688" w:type="pct"/>
            <w:shd w:val="clear" w:color="auto" w:fill="FAFAFA"/>
          </w:tcPr>
          <w:p w14:paraId="0920F744" w14:textId="77777777" w:rsidR="00993840" w:rsidRPr="00E84424" w:rsidRDefault="00993840" w:rsidP="002F7184">
            <w:pPr>
              <w:pStyle w:val="a0"/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688" w:type="pct"/>
            <w:vAlign w:val="center"/>
          </w:tcPr>
          <w:p w14:paraId="50BA9F07" w14:textId="77777777" w:rsidR="00993840" w:rsidRPr="00E84424" w:rsidRDefault="00993840" w:rsidP="002F7184">
            <w:pPr>
              <w:pStyle w:val="a0"/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993840" w:rsidRPr="00E84424" w14:paraId="6F3F1468" w14:textId="77777777" w:rsidTr="002F7184">
        <w:trPr>
          <w:cantSplit/>
        </w:trPr>
        <w:tc>
          <w:tcPr>
            <w:tcW w:w="2248" w:type="pct"/>
          </w:tcPr>
          <w:p w14:paraId="4CA5AA36" w14:textId="77777777" w:rsidR="00993840" w:rsidRPr="00E84424" w:rsidRDefault="00993840" w:rsidP="00427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8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กระแสเงินสด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lang w:val="en-GB"/>
              </w:rPr>
              <w:t>:</w:t>
            </w:r>
          </w:p>
        </w:tc>
        <w:tc>
          <w:tcPr>
            <w:tcW w:w="688" w:type="pct"/>
            <w:shd w:val="clear" w:color="auto" w:fill="FAFAFA"/>
          </w:tcPr>
          <w:p w14:paraId="0A7FA719" w14:textId="77777777" w:rsidR="00993840" w:rsidRPr="00E84424" w:rsidRDefault="00993840" w:rsidP="002F7184">
            <w:pPr>
              <w:pStyle w:val="a0"/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88" w:type="pct"/>
          </w:tcPr>
          <w:p w14:paraId="5E3A1683" w14:textId="77777777" w:rsidR="00993840" w:rsidRPr="00E84424" w:rsidRDefault="00993840" w:rsidP="002F718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688" w:type="pct"/>
            <w:shd w:val="clear" w:color="auto" w:fill="FAFAFA"/>
          </w:tcPr>
          <w:p w14:paraId="757E94C6" w14:textId="77777777" w:rsidR="00993840" w:rsidRPr="00E84424" w:rsidRDefault="00993840" w:rsidP="002F7184">
            <w:pPr>
              <w:pStyle w:val="a0"/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88" w:type="pct"/>
            <w:vAlign w:val="center"/>
          </w:tcPr>
          <w:p w14:paraId="141E736F" w14:textId="77777777" w:rsidR="00993840" w:rsidRPr="00E84424" w:rsidRDefault="00993840" w:rsidP="002F718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993840" w:rsidRPr="00E84424" w14:paraId="571205B4" w14:textId="77777777" w:rsidTr="002F7184">
        <w:trPr>
          <w:cantSplit/>
          <w:trHeight w:val="125"/>
        </w:trPr>
        <w:tc>
          <w:tcPr>
            <w:tcW w:w="2248" w:type="pct"/>
          </w:tcPr>
          <w:p w14:paraId="61FEC4A1" w14:textId="77777777" w:rsidR="00993840" w:rsidRPr="00E84424" w:rsidRDefault="00993840" w:rsidP="00427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8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  <w:t>เงินสดรับจากเงินกู้ยืมระยะสั้น</w:t>
            </w:r>
          </w:p>
        </w:tc>
        <w:tc>
          <w:tcPr>
            <w:tcW w:w="688" w:type="pct"/>
            <w:shd w:val="clear" w:color="auto" w:fill="FAFAFA"/>
          </w:tcPr>
          <w:p w14:paraId="05CA2F3B" w14:textId="22C498C3" w:rsidR="00993840" w:rsidRPr="00E84424" w:rsidRDefault="00CF1017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9644BE"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455</w:t>
            </w:r>
          </w:p>
        </w:tc>
        <w:tc>
          <w:tcPr>
            <w:tcW w:w="688" w:type="pct"/>
          </w:tcPr>
          <w:p w14:paraId="38829CA3" w14:textId="375832B9" w:rsidR="00993840" w:rsidRPr="00E84424" w:rsidRDefault="00CF1017" w:rsidP="002F718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993840"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990</w:t>
            </w:r>
          </w:p>
        </w:tc>
        <w:tc>
          <w:tcPr>
            <w:tcW w:w="688" w:type="pct"/>
            <w:shd w:val="clear" w:color="auto" w:fill="FAFAFA"/>
            <w:vAlign w:val="bottom"/>
          </w:tcPr>
          <w:p w14:paraId="05BFE785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88" w:type="pct"/>
            <w:vAlign w:val="bottom"/>
          </w:tcPr>
          <w:p w14:paraId="2E2185AD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993840" w:rsidRPr="00E84424" w14:paraId="0AD2335E" w14:textId="77777777" w:rsidTr="002F7184">
        <w:trPr>
          <w:cantSplit/>
        </w:trPr>
        <w:tc>
          <w:tcPr>
            <w:tcW w:w="2248" w:type="pct"/>
          </w:tcPr>
          <w:p w14:paraId="6971ABA5" w14:textId="77777777" w:rsidR="00993840" w:rsidRPr="00E84424" w:rsidRDefault="00993840" w:rsidP="00427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เงินสดจ่ายชำระ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  <w:t>เงินกู้ยืมระยะสั้น</w:t>
            </w:r>
          </w:p>
        </w:tc>
        <w:tc>
          <w:tcPr>
            <w:tcW w:w="688" w:type="pct"/>
            <w:shd w:val="clear" w:color="auto" w:fill="FAFAFA"/>
          </w:tcPr>
          <w:p w14:paraId="48D2D04D" w14:textId="75EB3C6E" w:rsidR="00993840" w:rsidRPr="00E84424" w:rsidRDefault="009644BE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F1017"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156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688" w:type="pct"/>
          </w:tcPr>
          <w:p w14:paraId="5A8E015F" w14:textId="0EBD1EDF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F1017"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806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688" w:type="pct"/>
            <w:shd w:val="clear" w:color="auto" w:fill="FAFAFA"/>
            <w:vAlign w:val="center"/>
          </w:tcPr>
          <w:p w14:paraId="14D78CD4" w14:textId="77777777" w:rsidR="00993840" w:rsidRPr="00E84424" w:rsidRDefault="00993840" w:rsidP="002F7184">
            <w:pPr>
              <w:pStyle w:val="a0"/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688" w:type="pct"/>
            <w:vAlign w:val="center"/>
          </w:tcPr>
          <w:p w14:paraId="2C426966" w14:textId="77777777" w:rsidR="00993840" w:rsidRPr="00E84424" w:rsidRDefault="00993840" w:rsidP="002F7184">
            <w:pPr>
              <w:pStyle w:val="a0"/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993840" w:rsidRPr="00E84424" w14:paraId="2E89734A" w14:textId="77777777" w:rsidTr="00540E02">
        <w:trPr>
          <w:cantSplit/>
        </w:trPr>
        <w:tc>
          <w:tcPr>
            <w:tcW w:w="2248" w:type="pct"/>
          </w:tcPr>
          <w:p w14:paraId="3D09514D" w14:textId="77777777" w:rsidR="00993840" w:rsidRPr="00E84424" w:rsidRDefault="00993840" w:rsidP="00427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8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การเปลี่ยนแปลงรายการที่ไม่ใช่เงินสด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:</w:t>
            </w:r>
          </w:p>
        </w:tc>
        <w:tc>
          <w:tcPr>
            <w:tcW w:w="688" w:type="pct"/>
            <w:shd w:val="clear" w:color="auto" w:fill="FAFAFA"/>
          </w:tcPr>
          <w:p w14:paraId="2980BAA2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88" w:type="pct"/>
          </w:tcPr>
          <w:p w14:paraId="4A84B384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</w:p>
        </w:tc>
        <w:tc>
          <w:tcPr>
            <w:tcW w:w="688" w:type="pct"/>
            <w:shd w:val="clear" w:color="auto" w:fill="FAFAFA"/>
            <w:vAlign w:val="center"/>
          </w:tcPr>
          <w:p w14:paraId="5FE7A08C" w14:textId="77777777" w:rsidR="00993840" w:rsidRPr="00E84424" w:rsidRDefault="00993840" w:rsidP="002F7184">
            <w:pPr>
              <w:pStyle w:val="a0"/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688" w:type="pct"/>
            <w:vAlign w:val="center"/>
          </w:tcPr>
          <w:p w14:paraId="540713A5" w14:textId="77777777" w:rsidR="00993840" w:rsidRPr="00E84424" w:rsidRDefault="00993840" w:rsidP="002F7184">
            <w:pPr>
              <w:pStyle w:val="a0"/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</w:tr>
      <w:tr w:rsidR="00993840" w:rsidRPr="00E84424" w14:paraId="00D25635" w14:textId="77777777" w:rsidTr="00540E02">
        <w:trPr>
          <w:cantSplit/>
        </w:trPr>
        <w:tc>
          <w:tcPr>
            <w:tcW w:w="2248" w:type="pct"/>
          </w:tcPr>
          <w:p w14:paraId="310883E2" w14:textId="5D606398" w:rsidR="004A5D0A" w:rsidRDefault="009644BE" w:rsidP="00427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E84424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จัดประเภทเป็น</w:t>
            </w:r>
            <w:r w:rsidR="004A5D0A" w:rsidRPr="00E84424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หนี้สินที่เกี่ยวข้องโดยตรงกับ</w:t>
            </w:r>
          </w:p>
          <w:p w14:paraId="6A18A942" w14:textId="447C5DBE" w:rsidR="00993840" w:rsidRPr="00E84424" w:rsidRDefault="00427EC3" w:rsidP="00427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" w:hAnsi="Browallia New" w:cs="Browallia New" w:hint="cs"/>
                <w:sz w:val="26"/>
                <w:szCs w:val="26"/>
                <w:cs/>
              </w:rPr>
              <w:t xml:space="preserve">   </w:t>
            </w:r>
            <w:r w:rsidR="009644BE" w:rsidRPr="00E84424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สินทรัพย์</w:t>
            </w:r>
            <w:r w:rsidR="004A5D0A" w:rsidRPr="00E84424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ที่</w:t>
            </w:r>
            <w:r w:rsidR="009644BE" w:rsidRPr="00E84424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ถือไว้เพื่อขาย</w:t>
            </w:r>
          </w:p>
        </w:tc>
        <w:tc>
          <w:tcPr>
            <w:tcW w:w="688" w:type="pct"/>
            <w:shd w:val="clear" w:color="auto" w:fill="FAFAFA"/>
          </w:tcPr>
          <w:p w14:paraId="28BD4A6E" w14:textId="77777777" w:rsidR="004A5D0A" w:rsidRPr="00E84424" w:rsidRDefault="004A5D0A" w:rsidP="002F7184">
            <w:pPr>
              <w:pStyle w:val="a0"/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  <w:p w14:paraId="4F223ED7" w14:textId="47C191C9" w:rsidR="00993840" w:rsidRPr="00E84424" w:rsidRDefault="009644BE" w:rsidP="002F7184">
            <w:pPr>
              <w:pStyle w:val="a0"/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165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688" w:type="pct"/>
          </w:tcPr>
          <w:p w14:paraId="3FC41B64" w14:textId="77777777" w:rsidR="004A5D0A" w:rsidRPr="00E84424" w:rsidRDefault="004A5D0A" w:rsidP="002F718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6FD18D3A" w14:textId="00DD2AEB" w:rsidR="00993840" w:rsidRPr="00E84424" w:rsidRDefault="00993840" w:rsidP="002F718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88" w:type="pct"/>
            <w:shd w:val="clear" w:color="auto" w:fill="FAFAFA"/>
            <w:vAlign w:val="center"/>
          </w:tcPr>
          <w:p w14:paraId="10C8A332" w14:textId="77777777" w:rsidR="004A5D0A" w:rsidRPr="00E84424" w:rsidRDefault="004A5D0A" w:rsidP="002F7184">
            <w:pPr>
              <w:pStyle w:val="a0"/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  <w:p w14:paraId="5523E314" w14:textId="615B90A3" w:rsidR="00993840" w:rsidRPr="00E84424" w:rsidRDefault="00993840" w:rsidP="002F7184">
            <w:pPr>
              <w:pStyle w:val="a0"/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688" w:type="pct"/>
            <w:vAlign w:val="center"/>
          </w:tcPr>
          <w:p w14:paraId="5CD97F27" w14:textId="77777777" w:rsidR="004A5D0A" w:rsidRPr="00E84424" w:rsidRDefault="004A5D0A" w:rsidP="002F718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5CCB5D97" w14:textId="7C2970CE" w:rsidR="00993840" w:rsidRPr="00E84424" w:rsidRDefault="00993840" w:rsidP="002F718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540E02" w:rsidRPr="00E84424" w14:paraId="52E26DD2" w14:textId="77777777" w:rsidTr="00540E02">
        <w:trPr>
          <w:cantSplit/>
        </w:trPr>
        <w:tc>
          <w:tcPr>
            <w:tcW w:w="2248" w:type="pct"/>
          </w:tcPr>
          <w:p w14:paraId="5627980D" w14:textId="47FB297A" w:rsidR="00540E02" w:rsidRPr="00E84424" w:rsidRDefault="00540E02" w:rsidP="00427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ผลต่างจากอัตราแลกเปลี่ยน</w:t>
            </w:r>
          </w:p>
        </w:tc>
        <w:tc>
          <w:tcPr>
            <w:tcW w:w="688" w:type="pct"/>
            <w:tcBorders>
              <w:bottom w:val="single" w:sz="4" w:space="0" w:color="auto"/>
            </w:tcBorders>
            <w:shd w:val="clear" w:color="auto" w:fill="FAFAFA"/>
          </w:tcPr>
          <w:p w14:paraId="4800FC52" w14:textId="156FD18D" w:rsidR="00540E02" w:rsidRPr="00540E02" w:rsidRDefault="00CF1017" w:rsidP="002F7184">
            <w:pPr>
              <w:pStyle w:val="a0"/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</w:p>
        </w:tc>
        <w:tc>
          <w:tcPr>
            <w:tcW w:w="688" w:type="pct"/>
            <w:tcBorders>
              <w:bottom w:val="single" w:sz="4" w:space="0" w:color="auto"/>
            </w:tcBorders>
          </w:tcPr>
          <w:p w14:paraId="68DCA835" w14:textId="725CF5E6" w:rsidR="00540E02" w:rsidRPr="00E84424" w:rsidRDefault="00540E02" w:rsidP="002F718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88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42DF1F6" w14:textId="73527DD9" w:rsidR="00540E02" w:rsidRPr="00E84424" w:rsidRDefault="00540E02" w:rsidP="002F7184">
            <w:pPr>
              <w:pStyle w:val="a0"/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688" w:type="pct"/>
            <w:tcBorders>
              <w:bottom w:val="single" w:sz="4" w:space="0" w:color="auto"/>
            </w:tcBorders>
            <w:vAlign w:val="center"/>
          </w:tcPr>
          <w:p w14:paraId="21A85C1C" w14:textId="3EB2F36E" w:rsidR="00540E02" w:rsidRPr="00E84424" w:rsidRDefault="00540E02" w:rsidP="002F718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993840" w:rsidRPr="00E84424" w14:paraId="161F31D8" w14:textId="77777777" w:rsidTr="002F7184">
        <w:trPr>
          <w:cantSplit/>
        </w:trPr>
        <w:tc>
          <w:tcPr>
            <w:tcW w:w="2248" w:type="pct"/>
          </w:tcPr>
          <w:p w14:paraId="2041D565" w14:textId="77777777" w:rsidR="00993840" w:rsidRPr="00E84424" w:rsidRDefault="00993840" w:rsidP="00427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ราคาตามบัญชีปลายปี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8A448A1" w14:textId="715E6790" w:rsidR="00993840" w:rsidRPr="00E84424" w:rsidRDefault="00CF1017" w:rsidP="002F7184">
            <w:pPr>
              <w:pStyle w:val="a0"/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713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</w:tcPr>
          <w:p w14:paraId="71830BA9" w14:textId="234E8542" w:rsidR="00993840" w:rsidRPr="00E84424" w:rsidRDefault="00CF1017" w:rsidP="002F718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993840"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576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B63394F" w14:textId="77777777" w:rsidR="00993840" w:rsidRPr="00E84424" w:rsidRDefault="00993840" w:rsidP="002F7184">
            <w:pPr>
              <w:pStyle w:val="a0"/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9A64F1" w14:textId="77777777" w:rsidR="00993840" w:rsidRPr="00E84424" w:rsidRDefault="00993840" w:rsidP="002F718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</w:tbl>
    <w:p w14:paraId="45C7D91A" w14:textId="77777777" w:rsidR="00993840" w:rsidRPr="00E84424" w:rsidRDefault="00993840" w:rsidP="009938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1EE085AD" w14:textId="6F14900F" w:rsidR="00993840" w:rsidRPr="00E84424" w:rsidRDefault="00993840" w:rsidP="009938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84424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CF1017" w:rsidRPr="00CF1017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E84424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</w:t>
      </w:r>
      <w:r w:rsidRPr="00E8442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พ.ศ.</w:t>
      </w:r>
      <w:r w:rsidRPr="00E84424">
        <w:rPr>
          <w:rFonts w:ascii="Browallia New" w:eastAsia="Arial Unicode MS" w:hAnsi="Browallia New" w:cs="Browallia New"/>
          <w:color w:val="7030A0"/>
          <w:sz w:val="26"/>
          <w:szCs w:val="26"/>
          <w:cs/>
        </w:rPr>
        <w:t xml:space="preserve"> </w:t>
      </w:r>
      <w:r w:rsidR="00CF1017" w:rsidRPr="00CF1017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E84424">
        <w:rPr>
          <w:rFonts w:ascii="Browallia New" w:eastAsia="Arial Unicode MS" w:hAnsi="Browallia New" w:cs="Browallia New"/>
          <w:sz w:val="26"/>
          <w:szCs w:val="26"/>
          <w:cs/>
        </w:rPr>
        <w:t xml:space="preserve"> เงินกู้ยืมระยะสั้นจากสถาบันการเงินเป็นตั๋วสัญญาใช้เงินของบริษัทย่อยหลายแห่งในสกุลเงินบาทจำนวน </w:t>
      </w:r>
      <w:r w:rsidR="00CF1017" w:rsidRPr="00CF1017">
        <w:rPr>
          <w:rFonts w:ascii="Browallia New" w:eastAsia="Arial Unicode MS" w:hAnsi="Browallia New" w:cs="Browallia New"/>
          <w:sz w:val="26"/>
          <w:szCs w:val="26"/>
          <w:lang w:val="en-GB"/>
        </w:rPr>
        <w:t>655</w:t>
      </w:r>
      <w:r w:rsidRPr="00E84424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สกุลเงินเหรียญดองเวียดนามจำนวน </w:t>
      </w:r>
      <w:r w:rsidR="00CF1017" w:rsidRPr="00CF1017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A0248E" w:rsidRPr="00E84424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CF1017" w:rsidRPr="00CF1017">
        <w:rPr>
          <w:rFonts w:ascii="Browallia New" w:eastAsia="Arial Unicode MS" w:hAnsi="Browallia New" w:cs="Browallia New"/>
          <w:sz w:val="26"/>
          <w:szCs w:val="26"/>
          <w:lang w:val="en-GB"/>
        </w:rPr>
        <w:t>124</w:t>
      </w:r>
      <w:r w:rsidRPr="00E84424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E84424">
        <w:rPr>
          <w:rFonts w:ascii="Browallia New" w:eastAsia="Arial Unicode MS" w:hAnsi="Browallia New" w:cs="Browallia New"/>
          <w:sz w:val="26"/>
          <w:szCs w:val="26"/>
          <w:cs/>
        </w:rPr>
        <w:t>ล</w:t>
      </w:r>
      <w:r w:rsidR="00A0248E" w:rsidRPr="00E84424">
        <w:rPr>
          <w:rFonts w:ascii="Browallia New" w:eastAsia="Arial Unicode MS" w:hAnsi="Browallia New" w:cs="Browallia New"/>
          <w:sz w:val="26"/>
          <w:szCs w:val="26"/>
          <w:cs/>
        </w:rPr>
        <w:t>้านเหรียญดองเวียดนาม (เทียบเท่า</w:t>
      </w:r>
      <w:r w:rsidR="00A0248E" w:rsidRPr="00E8442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CF1017" w:rsidRPr="00CF1017">
        <w:rPr>
          <w:rFonts w:ascii="Browallia New" w:eastAsia="Arial Unicode MS" w:hAnsi="Browallia New" w:cs="Browallia New"/>
          <w:sz w:val="26"/>
          <w:szCs w:val="26"/>
          <w:lang w:val="en-GB"/>
        </w:rPr>
        <w:t>40</w:t>
      </w:r>
      <w:r w:rsidRPr="00E84424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ล้านบาท) และ</w:t>
      </w:r>
      <w:r w:rsidRPr="00E84424">
        <w:rPr>
          <w:rFonts w:ascii="Browallia New" w:eastAsia="Arial Unicode MS" w:hAnsi="Browallia New" w:cs="Browallia New"/>
          <w:sz w:val="26"/>
          <w:szCs w:val="26"/>
          <w:cs/>
        </w:rPr>
        <w:br/>
        <w:t>ส</w:t>
      </w:r>
      <w:r w:rsidR="00A0248E" w:rsidRPr="00E84424">
        <w:rPr>
          <w:rFonts w:ascii="Browallia New" w:eastAsia="Arial Unicode MS" w:hAnsi="Browallia New" w:cs="Browallia New"/>
          <w:sz w:val="26"/>
          <w:szCs w:val="26"/>
          <w:cs/>
        </w:rPr>
        <w:t>กุลเงินรูเปียห์อินโดนีเซียจำนวน</w:t>
      </w:r>
      <w:r w:rsidR="00A0248E" w:rsidRPr="00E8442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CF1017" w:rsidRPr="00CF1017">
        <w:rPr>
          <w:rFonts w:ascii="Browallia New" w:eastAsia="Arial Unicode MS" w:hAnsi="Browallia New" w:cs="Browallia New"/>
          <w:sz w:val="26"/>
          <w:szCs w:val="26"/>
          <w:lang w:val="en-GB"/>
        </w:rPr>
        <w:t>8</w:t>
      </w:r>
      <w:r w:rsidR="00A0248E" w:rsidRPr="00E84424">
        <w:rPr>
          <w:rFonts w:ascii="Browallia New" w:eastAsia="Arial Unicode MS" w:hAnsi="Browallia New" w:cs="Browallia New"/>
          <w:sz w:val="26"/>
          <w:szCs w:val="26"/>
        </w:rPr>
        <w:t>,</w:t>
      </w:r>
      <w:r w:rsidR="00CF1017" w:rsidRPr="00CF1017">
        <w:rPr>
          <w:rFonts w:ascii="Browallia New" w:eastAsia="Arial Unicode MS" w:hAnsi="Browallia New" w:cs="Browallia New"/>
          <w:sz w:val="26"/>
          <w:szCs w:val="26"/>
          <w:lang w:val="en-GB"/>
        </w:rPr>
        <w:t>447</w:t>
      </w:r>
      <w:r w:rsidRPr="00E84424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ล้านเหรียญรูเปียห์อินโดนีเซีย (เทียบเท่า</w:t>
      </w:r>
      <w:r w:rsidR="00A0248E" w:rsidRPr="00E8442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CF1017" w:rsidRPr="00CF1017">
        <w:rPr>
          <w:rFonts w:ascii="Browallia New" w:eastAsia="Arial Unicode MS" w:hAnsi="Browallia New" w:cs="Browallia New"/>
          <w:sz w:val="26"/>
          <w:szCs w:val="26"/>
          <w:lang w:val="en-GB"/>
        </w:rPr>
        <w:t>18</w:t>
      </w:r>
      <w:r w:rsidR="00A0248E" w:rsidRPr="00E8442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84424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ล้านบาท) โดยมีอัตราดอกเบี้ยร้อยละ </w:t>
      </w:r>
      <w:r w:rsidR="00CF1017" w:rsidRPr="00CF1017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A0248E" w:rsidRPr="00E84424">
        <w:rPr>
          <w:rFonts w:ascii="Browallia New" w:eastAsia="Arial Unicode MS" w:hAnsi="Browallia New" w:cs="Browallia New"/>
          <w:sz w:val="26"/>
          <w:szCs w:val="26"/>
        </w:rPr>
        <w:t>.</w:t>
      </w:r>
      <w:r w:rsidR="00CF1017" w:rsidRPr="00CF1017">
        <w:rPr>
          <w:rFonts w:ascii="Browallia New" w:eastAsia="Arial Unicode MS" w:hAnsi="Browallia New" w:cs="Browallia New"/>
          <w:sz w:val="26"/>
          <w:szCs w:val="26"/>
          <w:lang w:val="en-GB"/>
        </w:rPr>
        <w:t>7</w:t>
      </w:r>
      <w:r w:rsidR="00A0248E" w:rsidRPr="00E84424">
        <w:rPr>
          <w:rFonts w:ascii="Browallia New" w:eastAsia="Arial Unicode MS" w:hAnsi="Browallia New" w:cs="Browallia New"/>
          <w:sz w:val="26"/>
          <w:szCs w:val="26"/>
          <w:cs/>
        </w:rPr>
        <w:t xml:space="preserve"> ถึงร้อยละ</w:t>
      </w:r>
      <w:r w:rsidR="00A0248E" w:rsidRPr="00E8442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CF1017" w:rsidRPr="00CF1017">
        <w:rPr>
          <w:rFonts w:ascii="Browallia New" w:eastAsia="Arial Unicode MS" w:hAnsi="Browallia New" w:cs="Browallia New"/>
          <w:sz w:val="26"/>
          <w:szCs w:val="26"/>
          <w:lang w:val="en-GB"/>
        </w:rPr>
        <w:t>10</w:t>
      </w:r>
      <w:r w:rsidRPr="00E84424">
        <w:rPr>
          <w:rFonts w:ascii="Browallia New" w:eastAsia="Arial Unicode MS" w:hAnsi="Browallia New" w:cs="Browallia New"/>
          <w:sz w:val="26"/>
          <w:szCs w:val="26"/>
          <w:cs/>
        </w:rPr>
        <w:t xml:space="preserve"> ต่อปี (</w:t>
      </w:r>
      <w:r w:rsidRPr="00E8442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พ.ศ.</w:t>
      </w:r>
      <w:r w:rsidRPr="00E84424">
        <w:rPr>
          <w:rFonts w:ascii="Browallia New" w:eastAsia="Arial Unicode MS" w:hAnsi="Browallia New" w:cs="Browallia New"/>
          <w:color w:val="7030A0"/>
          <w:sz w:val="26"/>
          <w:szCs w:val="26"/>
          <w:cs/>
        </w:rPr>
        <w:t xml:space="preserve"> </w:t>
      </w:r>
      <w:r w:rsidR="00CF1017" w:rsidRPr="00CF1017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E84424">
        <w:rPr>
          <w:rFonts w:ascii="Browallia New" w:eastAsia="Arial Unicode MS" w:hAnsi="Browallia New" w:cs="Browallia New"/>
          <w:sz w:val="26"/>
          <w:szCs w:val="26"/>
          <w:cs/>
        </w:rPr>
        <w:t xml:space="preserve"> เป็นของบริษัทย่อยหลายแห่งในสกุลเงินบาทจำนวน </w:t>
      </w:r>
      <w:r w:rsidR="00CF1017" w:rsidRPr="00CF1017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E84424">
        <w:rPr>
          <w:rFonts w:ascii="Browallia New" w:eastAsia="Arial Unicode MS" w:hAnsi="Browallia New" w:cs="Browallia New"/>
          <w:sz w:val="26"/>
          <w:szCs w:val="26"/>
        </w:rPr>
        <w:t>,</w:t>
      </w:r>
      <w:r w:rsidR="00CF1017" w:rsidRPr="00CF1017">
        <w:rPr>
          <w:rFonts w:ascii="Browallia New" w:eastAsia="Arial Unicode MS" w:hAnsi="Browallia New" w:cs="Browallia New"/>
          <w:sz w:val="26"/>
          <w:szCs w:val="26"/>
          <w:lang w:val="en-GB"/>
        </w:rPr>
        <w:t>416</w:t>
      </w:r>
      <w:r w:rsidRPr="00E84424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สกุลเงินเหรียญดองเวียดนามจำนวน </w:t>
      </w:r>
      <w:r w:rsidR="00CF1017" w:rsidRPr="00CF1017">
        <w:rPr>
          <w:rFonts w:ascii="Browallia New" w:eastAsia="Arial Unicode MS" w:hAnsi="Browallia New" w:cs="Browallia New"/>
          <w:sz w:val="26"/>
          <w:szCs w:val="26"/>
          <w:lang w:val="en-GB"/>
        </w:rPr>
        <w:t>115</w:t>
      </w:r>
      <w:r w:rsidRPr="00E84424">
        <w:rPr>
          <w:rFonts w:ascii="Browallia New" w:eastAsia="Arial Unicode MS" w:hAnsi="Browallia New" w:cs="Browallia New"/>
          <w:sz w:val="26"/>
          <w:szCs w:val="26"/>
        </w:rPr>
        <w:t>,</w:t>
      </w:r>
      <w:r w:rsidR="00CF1017" w:rsidRPr="00CF1017">
        <w:rPr>
          <w:rFonts w:ascii="Browallia New" w:eastAsia="Arial Unicode MS" w:hAnsi="Browallia New" w:cs="Browallia New"/>
          <w:sz w:val="26"/>
          <w:szCs w:val="26"/>
          <w:lang w:val="en-GB"/>
        </w:rPr>
        <w:t>195</w:t>
      </w:r>
      <w:r w:rsidRPr="00E84424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E84424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ล้านเหรียญดองเวียดนาม (เทียบเท่า </w:t>
      </w:r>
      <w:r w:rsidR="00CF1017" w:rsidRPr="00CF1017">
        <w:rPr>
          <w:rFonts w:ascii="Browallia New" w:eastAsia="Arial Unicode MS" w:hAnsi="Browallia New" w:cs="Browallia New"/>
          <w:sz w:val="26"/>
          <w:szCs w:val="26"/>
          <w:lang w:val="en-GB"/>
        </w:rPr>
        <w:t>150</w:t>
      </w:r>
      <w:r w:rsidRPr="00E84424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ล้านบาท) และสกุลเงินรูเปียห์อินโดนีเซียจำนวน </w:t>
      </w:r>
      <w:r w:rsidR="00CF1017" w:rsidRPr="00CF1017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Pr="00E84424">
        <w:rPr>
          <w:rFonts w:ascii="Browallia New" w:eastAsia="Arial Unicode MS" w:hAnsi="Browallia New" w:cs="Browallia New"/>
          <w:sz w:val="26"/>
          <w:szCs w:val="26"/>
        </w:rPr>
        <w:t>,</w:t>
      </w:r>
      <w:r w:rsidR="00CF1017" w:rsidRPr="00CF1017">
        <w:rPr>
          <w:rFonts w:ascii="Browallia New" w:eastAsia="Arial Unicode MS" w:hAnsi="Browallia New" w:cs="Browallia New"/>
          <w:sz w:val="26"/>
          <w:szCs w:val="26"/>
          <w:lang w:val="en-GB"/>
        </w:rPr>
        <w:t>719</w:t>
      </w:r>
      <w:r w:rsidRPr="00E84424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ล้านเหรียญรูเปียห์อินโดนีเซีย (เทียบเท่า</w:t>
      </w:r>
      <w:r w:rsidRPr="00E8442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CF1017" w:rsidRPr="00CF1017">
        <w:rPr>
          <w:rFonts w:ascii="Browallia New" w:eastAsia="Arial Unicode MS" w:hAnsi="Browallia New" w:cs="Browallia New"/>
          <w:sz w:val="26"/>
          <w:szCs w:val="26"/>
          <w:lang w:val="en-GB"/>
        </w:rPr>
        <w:t>10</w:t>
      </w:r>
      <w:r w:rsidRPr="00E84424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ล้านบาท) โดยมีอัตราดอกเบี้ยร้อยละ </w:t>
      </w:r>
      <w:r w:rsidR="00CF1017" w:rsidRPr="00CF1017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E84424">
        <w:rPr>
          <w:rFonts w:ascii="Browallia New" w:eastAsia="Arial Unicode MS" w:hAnsi="Browallia New" w:cs="Browallia New"/>
          <w:sz w:val="26"/>
          <w:szCs w:val="26"/>
        </w:rPr>
        <w:t>.</w:t>
      </w:r>
      <w:r w:rsidR="00CF1017" w:rsidRPr="00CF1017">
        <w:rPr>
          <w:rFonts w:ascii="Browallia New" w:eastAsia="Arial Unicode MS" w:hAnsi="Browallia New" w:cs="Browallia New"/>
          <w:sz w:val="26"/>
          <w:szCs w:val="26"/>
          <w:lang w:val="en-GB"/>
        </w:rPr>
        <w:t>40</w:t>
      </w:r>
      <w:r w:rsidRPr="00E84424">
        <w:rPr>
          <w:rFonts w:ascii="Browallia New" w:eastAsia="Arial Unicode MS" w:hAnsi="Browallia New" w:cs="Browallia New"/>
          <w:sz w:val="26"/>
          <w:szCs w:val="26"/>
          <w:cs/>
        </w:rPr>
        <w:t xml:space="preserve"> ถึงร้อยละ </w:t>
      </w:r>
      <w:r w:rsidR="00CF1017" w:rsidRPr="00CF1017">
        <w:rPr>
          <w:rFonts w:ascii="Browallia New" w:eastAsia="Arial Unicode MS" w:hAnsi="Browallia New" w:cs="Browallia New"/>
          <w:sz w:val="26"/>
          <w:szCs w:val="26"/>
          <w:lang w:val="en-GB"/>
        </w:rPr>
        <w:t>10</w:t>
      </w:r>
      <w:r w:rsidRPr="00E84424">
        <w:rPr>
          <w:rFonts w:ascii="Browallia New" w:eastAsia="Arial Unicode MS" w:hAnsi="Browallia New" w:cs="Browallia New"/>
          <w:sz w:val="26"/>
          <w:szCs w:val="26"/>
          <w:cs/>
        </w:rPr>
        <w:t xml:space="preserve"> ต่อปี) </w:t>
      </w:r>
    </w:p>
    <w:p w14:paraId="2674FF69" w14:textId="77777777" w:rsidR="00993840" w:rsidRPr="00E84424" w:rsidRDefault="00993840" w:rsidP="009938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1773682" w14:textId="2314C028" w:rsidR="00993840" w:rsidRPr="00E84424" w:rsidRDefault="00993840" w:rsidP="009938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84424">
        <w:rPr>
          <w:rFonts w:ascii="Browallia New" w:eastAsia="Arial Unicode MS" w:hAnsi="Browallia New" w:cs="Browallia New"/>
          <w:sz w:val="26"/>
          <w:szCs w:val="26"/>
          <w:cs/>
        </w:rPr>
        <w:t xml:space="preserve">เงินกู้ยืมระยะสั้นของบริษัทย่อยแห่งหนึ่งเป็นเงินกู้ยืมที่มีหลักประกันตามข้อกำหนดและเงื่อนไขร่วมกันกับเงินกู้ยืมระยะยาวภายใต้สัญญาวงเงินสินเชื่อตามที่ได้กล่าวไว้ในหมายเหตุฯ ข้อ </w:t>
      </w:r>
      <w:r w:rsidR="00CF1017" w:rsidRPr="00CF1017">
        <w:rPr>
          <w:rFonts w:ascii="Browallia New" w:eastAsia="Arial Unicode MS" w:hAnsi="Browallia New" w:cs="Browallia New"/>
          <w:sz w:val="26"/>
          <w:szCs w:val="26"/>
          <w:lang w:val="en-GB"/>
        </w:rPr>
        <w:t>28</w:t>
      </w:r>
    </w:p>
    <w:p w14:paraId="0573117E" w14:textId="77777777" w:rsidR="00993840" w:rsidRPr="00E84424" w:rsidRDefault="00993840" w:rsidP="009938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</w:p>
    <w:p w14:paraId="2A72B06B" w14:textId="77777777" w:rsidR="00993840" w:rsidRPr="00E84424" w:rsidRDefault="00993840" w:rsidP="009938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eastAsia="Arial Unicode MS" w:hAnsi="Browallia New" w:cs="Browallia New"/>
          <w:b/>
          <w:bCs/>
          <w:sz w:val="26"/>
          <w:szCs w:val="26"/>
          <w:cs/>
        </w:rPr>
      </w:pPr>
      <w:r w:rsidRPr="00E84424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br w:type="page"/>
      </w:r>
    </w:p>
    <w:p w14:paraId="0CE6C1B4" w14:textId="77777777" w:rsidR="00993840" w:rsidRPr="00E84424" w:rsidRDefault="00993840" w:rsidP="009938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</w:p>
    <w:tbl>
      <w:tblPr>
        <w:tblStyle w:val="TableGrid"/>
        <w:tblW w:w="9475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993840" w:rsidRPr="00E84424" w14:paraId="5BFA7697" w14:textId="77777777" w:rsidTr="002F7184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0BA1DF26" w14:textId="748E8DEE" w:rsidR="00993840" w:rsidRPr="00E84424" w:rsidRDefault="00CF1017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</w:pPr>
            <w:r w:rsidRPr="00CF101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26</w:t>
            </w:r>
            <w:r w:rsidR="00993840" w:rsidRPr="00E8442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ab/>
            </w:r>
            <w:r w:rsidR="00993840" w:rsidRPr="00E8442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  <w:t>เจ้าหนี้การค้า</w:t>
            </w:r>
          </w:p>
        </w:tc>
      </w:tr>
    </w:tbl>
    <w:p w14:paraId="32A46B21" w14:textId="77777777" w:rsidR="00993840" w:rsidRPr="00E84424" w:rsidRDefault="00993840" w:rsidP="009938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tbl>
      <w:tblPr>
        <w:tblW w:w="4992" w:type="pct"/>
        <w:jc w:val="center"/>
        <w:tblBorders>
          <w:bottom w:val="single" w:sz="4" w:space="0" w:color="auto"/>
        </w:tblBorders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689"/>
        <w:gridCol w:w="1440"/>
        <w:gridCol w:w="1441"/>
        <w:gridCol w:w="1440"/>
        <w:gridCol w:w="1436"/>
      </w:tblGrid>
      <w:tr w:rsidR="00993840" w:rsidRPr="00E84424" w14:paraId="15FF4ACB" w14:textId="77777777" w:rsidTr="002F7184">
        <w:trPr>
          <w:cantSplit/>
          <w:tblHeader/>
          <w:jc w:val="center"/>
        </w:trPr>
        <w:tc>
          <w:tcPr>
            <w:tcW w:w="1953" w:type="pct"/>
          </w:tcPr>
          <w:p w14:paraId="68AE9685" w14:textId="77777777" w:rsidR="00993840" w:rsidRPr="00E84424" w:rsidRDefault="00993840" w:rsidP="002F7184">
            <w:pPr>
              <w:pStyle w:val="acctmergecolhdg"/>
              <w:spacing w:line="240" w:lineRule="auto"/>
              <w:ind w:left="-75" w:right="-52" w:firstLine="6"/>
              <w:jc w:val="lef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5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D15BBD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" w:right="-18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522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B918F5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8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93840" w:rsidRPr="00E84424" w14:paraId="3890798F" w14:textId="77777777" w:rsidTr="002F7184">
        <w:trPr>
          <w:cantSplit/>
          <w:tblHeader/>
          <w:jc w:val="center"/>
        </w:trPr>
        <w:tc>
          <w:tcPr>
            <w:tcW w:w="1953" w:type="pct"/>
          </w:tcPr>
          <w:p w14:paraId="7DE514C6" w14:textId="57D7A13F" w:rsidR="00993840" w:rsidRPr="00E84424" w:rsidRDefault="00993840" w:rsidP="002F7184">
            <w:pPr>
              <w:pStyle w:val="acctmergecolhdg"/>
              <w:spacing w:line="240" w:lineRule="auto"/>
              <w:ind w:left="-75" w:right="-52" w:firstLine="6"/>
              <w:jc w:val="left"/>
              <w:rPr>
                <w:rFonts w:ascii="Browallia New" w:eastAsia="Arial Unicode MS" w:hAnsi="Browallia New" w:cs="Browallia New"/>
                <w:b w:val="0"/>
                <w:bCs/>
                <w:sz w:val="26"/>
                <w:szCs w:val="26"/>
                <w:cs/>
                <w:lang w:bidi="th-TH"/>
              </w:rPr>
            </w:pPr>
            <w:r w:rsidRPr="00E84424">
              <w:rPr>
                <w:rFonts w:ascii="Browallia New" w:eastAsia="Arial Unicode MS" w:hAnsi="Browallia New" w:cs="Browallia New"/>
                <w:b w:val="0"/>
                <w:bCs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CF1017" w:rsidRPr="00CF101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31</w:t>
            </w:r>
            <w:r w:rsidRPr="00E84424">
              <w:rPr>
                <w:rFonts w:ascii="Browallia New" w:eastAsia="Arial Unicode MS" w:hAnsi="Browallia New" w:cs="Browallia New"/>
                <w:b w:val="0"/>
                <w:bCs/>
                <w:sz w:val="26"/>
                <w:szCs w:val="26"/>
                <w:lang w:bidi="th-TH"/>
              </w:rPr>
              <w:t xml:space="preserve"> </w:t>
            </w:r>
            <w:r w:rsidRPr="00E84424">
              <w:rPr>
                <w:rFonts w:ascii="Browallia New" w:eastAsia="Arial Unicode MS" w:hAnsi="Browallia New" w:cs="Browallia New"/>
                <w:b w:val="0"/>
                <w:bCs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762" w:type="pct"/>
            <w:tcBorders>
              <w:top w:val="single" w:sz="4" w:space="0" w:color="auto"/>
              <w:bottom w:val="nil"/>
            </w:tcBorders>
            <w:vAlign w:val="center"/>
          </w:tcPr>
          <w:p w14:paraId="585AF7A0" w14:textId="2891B3E4" w:rsidR="00993840" w:rsidRPr="00E84424" w:rsidRDefault="00993840" w:rsidP="00D05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พ.ศ.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color w:val="7030A0"/>
                <w:sz w:val="26"/>
                <w:szCs w:val="26"/>
                <w:cs/>
              </w:rPr>
              <w:t xml:space="preserve"> </w:t>
            </w:r>
            <w:r w:rsidR="00CF1017" w:rsidRPr="00CF10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763" w:type="pct"/>
            <w:tcBorders>
              <w:top w:val="single" w:sz="4" w:space="0" w:color="auto"/>
              <w:bottom w:val="nil"/>
            </w:tcBorders>
            <w:vAlign w:val="center"/>
          </w:tcPr>
          <w:p w14:paraId="34DA8D2B" w14:textId="6B71328B" w:rsidR="00993840" w:rsidRPr="00E84424" w:rsidRDefault="00993840" w:rsidP="00D05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พ.ศ.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color w:val="7030A0"/>
                <w:sz w:val="26"/>
                <w:szCs w:val="26"/>
                <w:cs/>
              </w:rPr>
              <w:t xml:space="preserve"> </w:t>
            </w:r>
            <w:r w:rsidR="00CF1017" w:rsidRPr="00CF10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762" w:type="pct"/>
            <w:tcBorders>
              <w:top w:val="single" w:sz="4" w:space="0" w:color="auto"/>
              <w:bottom w:val="nil"/>
            </w:tcBorders>
            <w:vAlign w:val="center"/>
          </w:tcPr>
          <w:p w14:paraId="3F666E82" w14:textId="37DC28F7" w:rsidR="00993840" w:rsidRPr="00E84424" w:rsidRDefault="00993840" w:rsidP="00D05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พ.ศ.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color w:val="7030A0"/>
                <w:sz w:val="26"/>
                <w:szCs w:val="26"/>
                <w:cs/>
              </w:rPr>
              <w:t xml:space="preserve"> </w:t>
            </w:r>
            <w:r w:rsidR="00CF1017" w:rsidRPr="00CF10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760" w:type="pct"/>
            <w:tcBorders>
              <w:top w:val="single" w:sz="4" w:space="0" w:color="auto"/>
              <w:bottom w:val="nil"/>
            </w:tcBorders>
          </w:tcPr>
          <w:p w14:paraId="57AA3A6E" w14:textId="1E88B9B3" w:rsidR="00993840" w:rsidRPr="00E84424" w:rsidRDefault="00993840" w:rsidP="00D05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พ.ศ.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color w:val="7030A0"/>
                <w:sz w:val="26"/>
                <w:szCs w:val="26"/>
                <w:cs/>
              </w:rPr>
              <w:t xml:space="preserve"> </w:t>
            </w:r>
            <w:r w:rsidR="00CF1017" w:rsidRPr="00CF10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993840" w:rsidRPr="00E84424" w14:paraId="41FA9FDF" w14:textId="77777777" w:rsidTr="002F7184">
        <w:trPr>
          <w:cantSplit/>
          <w:jc w:val="center"/>
        </w:trPr>
        <w:tc>
          <w:tcPr>
            <w:tcW w:w="1953" w:type="pct"/>
          </w:tcPr>
          <w:p w14:paraId="1994367F" w14:textId="77777777" w:rsidR="00993840" w:rsidRPr="00E84424" w:rsidRDefault="00993840" w:rsidP="002F7184">
            <w:pPr>
              <w:pStyle w:val="Denomination2"/>
              <w:ind w:left="-75" w:right="-52" w:firstLine="6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62" w:type="pct"/>
            <w:tcBorders>
              <w:bottom w:val="single" w:sz="4" w:space="0" w:color="auto"/>
            </w:tcBorders>
            <w:vAlign w:val="center"/>
          </w:tcPr>
          <w:p w14:paraId="65FB6DEB" w14:textId="77777777" w:rsidR="00993840" w:rsidRPr="00E84424" w:rsidRDefault="00993840" w:rsidP="00D05124">
            <w:pPr>
              <w:pStyle w:val="Denomination2"/>
              <w:ind w:left="72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63" w:type="pct"/>
            <w:tcBorders>
              <w:bottom w:val="single" w:sz="4" w:space="0" w:color="auto"/>
            </w:tcBorders>
            <w:vAlign w:val="center"/>
          </w:tcPr>
          <w:p w14:paraId="79B4AAA8" w14:textId="77777777" w:rsidR="00993840" w:rsidRPr="00E84424" w:rsidRDefault="00993840" w:rsidP="00D05124">
            <w:pPr>
              <w:pStyle w:val="Denomination2"/>
              <w:ind w:left="72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vAlign w:val="center"/>
          </w:tcPr>
          <w:p w14:paraId="2303EA84" w14:textId="77777777" w:rsidR="00993840" w:rsidRPr="00E84424" w:rsidRDefault="00993840" w:rsidP="00D05124">
            <w:pPr>
              <w:pStyle w:val="acctfourfigures"/>
              <w:tabs>
                <w:tab w:val="clear" w:pos="765"/>
              </w:tabs>
              <w:spacing w:line="240" w:lineRule="auto"/>
              <w:ind w:left="7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th-TH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760" w:type="pct"/>
            <w:tcBorders>
              <w:bottom w:val="single" w:sz="4" w:space="0" w:color="auto"/>
            </w:tcBorders>
            <w:vAlign w:val="center"/>
          </w:tcPr>
          <w:p w14:paraId="68488A9D" w14:textId="77777777" w:rsidR="00993840" w:rsidRPr="00E84424" w:rsidRDefault="00993840" w:rsidP="00D05124">
            <w:pPr>
              <w:pStyle w:val="acctfourfigures"/>
              <w:tabs>
                <w:tab w:val="clear" w:pos="765"/>
              </w:tabs>
              <w:spacing w:line="240" w:lineRule="auto"/>
              <w:ind w:left="7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th-TH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993840" w:rsidRPr="00E84424" w14:paraId="365E4BE5" w14:textId="77777777" w:rsidTr="002F7184">
        <w:trPr>
          <w:cantSplit/>
          <w:jc w:val="center"/>
        </w:trPr>
        <w:tc>
          <w:tcPr>
            <w:tcW w:w="1953" w:type="pct"/>
          </w:tcPr>
          <w:p w14:paraId="46D40AFF" w14:textId="77777777" w:rsidR="00993840" w:rsidRPr="00E84424" w:rsidRDefault="00993840" w:rsidP="002F7184">
            <w:pPr>
              <w:pStyle w:val="Denomination2"/>
              <w:ind w:left="-75" w:right="-52" w:firstLine="6"/>
              <w:jc w:val="left"/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US"/>
              </w:rPr>
            </w:pPr>
          </w:p>
        </w:tc>
        <w:tc>
          <w:tcPr>
            <w:tcW w:w="762" w:type="pct"/>
            <w:tcBorders>
              <w:top w:val="single" w:sz="4" w:space="0" w:color="auto"/>
              <w:bottom w:val="nil"/>
            </w:tcBorders>
            <w:shd w:val="clear" w:color="auto" w:fill="FAFAFA"/>
            <w:vAlign w:val="center"/>
          </w:tcPr>
          <w:p w14:paraId="4FB6C26F" w14:textId="77777777" w:rsidR="00993840" w:rsidRPr="00E84424" w:rsidRDefault="00993840" w:rsidP="00D05124">
            <w:pPr>
              <w:pStyle w:val="Denomination2"/>
              <w:ind w:left="72" w:right="-72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63" w:type="pct"/>
            <w:tcBorders>
              <w:top w:val="single" w:sz="4" w:space="0" w:color="auto"/>
              <w:bottom w:val="nil"/>
            </w:tcBorders>
            <w:vAlign w:val="center"/>
          </w:tcPr>
          <w:p w14:paraId="314E0872" w14:textId="77777777" w:rsidR="00993840" w:rsidRPr="00E84424" w:rsidRDefault="00993840" w:rsidP="00D05124">
            <w:pPr>
              <w:pStyle w:val="Denomination2"/>
              <w:ind w:left="72" w:right="-72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62" w:type="pct"/>
            <w:tcBorders>
              <w:top w:val="single" w:sz="4" w:space="0" w:color="auto"/>
              <w:bottom w:val="nil"/>
            </w:tcBorders>
            <w:shd w:val="clear" w:color="auto" w:fill="FAFAFA"/>
            <w:vAlign w:val="center"/>
          </w:tcPr>
          <w:p w14:paraId="19A6DB60" w14:textId="77777777" w:rsidR="00993840" w:rsidRPr="00E84424" w:rsidRDefault="00993840" w:rsidP="00D05124">
            <w:pPr>
              <w:pStyle w:val="acctfourfigures"/>
              <w:tabs>
                <w:tab w:val="clear" w:pos="765"/>
              </w:tabs>
              <w:spacing w:line="240" w:lineRule="auto"/>
              <w:ind w:left="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60" w:type="pct"/>
            <w:tcBorders>
              <w:top w:val="single" w:sz="4" w:space="0" w:color="auto"/>
              <w:bottom w:val="nil"/>
            </w:tcBorders>
            <w:vAlign w:val="bottom"/>
          </w:tcPr>
          <w:p w14:paraId="313AC32C" w14:textId="77777777" w:rsidR="00993840" w:rsidRPr="00E84424" w:rsidRDefault="00993840" w:rsidP="00D05124">
            <w:pPr>
              <w:pStyle w:val="Denomination2"/>
              <w:ind w:left="72" w:right="-72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</w:tr>
      <w:tr w:rsidR="00993840" w:rsidRPr="00E84424" w14:paraId="462568D2" w14:textId="77777777" w:rsidTr="002F7184">
        <w:trPr>
          <w:cantSplit/>
          <w:jc w:val="center"/>
        </w:trPr>
        <w:tc>
          <w:tcPr>
            <w:tcW w:w="1953" w:type="pct"/>
          </w:tcPr>
          <w:p w14:paraId="5A927305" w14:textId="595AFE39" w:rsidR="00993840" w:rsidRPr="00E84424" w:rsidRDefault="00993840" w:rsidP="002F7184">
            <w:pPr>
              <w:pStyle w:val="Denomination2"/>
              <w:ind w:left="-75" w:right="-52" w:firstLine="6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กิจการที่เกี่ยวข้องกัน (หมายเหตุฯ ข้อ </w:t>
            </w:r>
            <w:r w:rsidR="00CF1017" w:rsidRPr="00CF1017">
              <w:rPr>
                <w:rFonts w:ascii="Browallia New" w:eastAsia="Arial Unicode MS" w:hAnsi="Browallia New" w:cs="Browallia New"/>
                <w:sz w:val="26"/>
                <w:szCs w:val="26"/>
              </w:rPr>
              <w:t>41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62" w:type="pct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3F53770F" w14:textId="3B5542EC" w:rsidR="00993840" w:rsidRPr="00E84424" w:rsidRDefault="00CF1017" w:rsidP="00D05124">
            <w:pPr>
              <w:pStyle w:val="Denomination2"/>
              <w:ind w:left="72" w:right="-72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0A4DB9" w:rsidRPr="00E8442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6"/>
                <w:szCs w:val="26"/>
              </w:rPr>
              <w:t>470</w:t>
            </w:r>
          </w:p>
        </w:tc>
        <w:tc>
          <w:tcPr>
            <w:tcW w:w="763" w:type="pct"/>
            <w:tcBorders>
              <w:top w:val="nil"/>
              <w:bottom w:val="nil"/>
            </w:tcBorders>
            <w:vAlign w:val="center"/>
          </w:tcPr>
          <w:p w14:paraId="000B580A" w14:textId="48BE04FB" w:rsidR="00993840" w:rsidRPr="00E84424" w:rsidRDefault="00CF1017" w:rsidP="00D05124">
            <w:pPr>
              <w:pStyle w:val="Denomination2"/>
              <w:ind w:left="7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</w:rPr>
              <w:t>13</w:t>
            </w:r>
            <w:r w:rsidR="00993840" w:rsidRPr="00E8442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6"/>
                <w:szCs w:val="26"/>
              </w:rPr>
              <w:t>562</w:t>
            </w:r>
          </w:p>
        </w:tc>
        <w:tc>
          <w:tcPr>
            <w:tcW w:w="762" w:type="pct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4E3D2616" w14:textId="68595322" w:rsidR="00993840" w:rsidRPr="00E84424" w:rsidRDefault="00CF1017" w:rsidP="00D05124">
            <w:pPr>
              <w:pStyle w:val="acctfourfigures"/>
              <w:tabs>
                <w:tab w:val="clear" w:pos="765"/>
              </w:tabs>
              <w:spacing w:line="240" w:lineRule="auto"/>
              <w:ind w:left="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0A4DB9" w:rsidRPr="00E8442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6"/>
                <w:szCs w:val="26"/>
              </w:rPr>
              <w:t>115</w:t>
            </w:r>
          </w:p>
        </w:tc>
        <w:tc>
          <w:tcPr>
            <w:tcW w:w="760" w:type="pct"/>
            <w:tcBorders>
              <w:top w:val="nil"/>
              <w:bottom w:val="nil"/>
            </w:tcBorders>
            <w:vAlign w:val="center"/>
          </w:tcPr>
          <w:p w14:paraId="1AEB0B83" w14:textId="5D9686D0" w:rsidR="00993840" w:rsidRPr="00E84424" w:rsidRDefault="00CF1017" w:rsidP="00D05124">
            <w:pPr>
              <w:pStyle w:val="Denomination2"/>
              <w:ind w:left="7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</w:rPr>
              <w:t>16</w:t>
            </w:r>
            <w:r w:rsidR="00993840" w:rsidRPr="00E8442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6"/>
                <w:szCs w:val="26"/>
              </w:rPr>
              <w:t>002</w:t>
            </w:r>
          </w:p>
        </w:tc>
      </w:tr>
      <w:tr w:rsidR="00993840" w:rsidRPr="00E84424" w14:paraId="400EF8B1" w14:textId="77777777" w:rsidTr="002F7184">
        <w:trPr>
          <w:cantSplit/>
          <w:jc w:val="center"/>
        </w:trPr>
        <w:tc>
          <w:tcPr>
            <w:tcW w:w="1953" w:type="pct"/>
            <w:tcBorders>
              <w:bottom w:val="nil"/>
            </w:tcBorders>
          </w:tcPr>
          <w:p w14:paraId="24331E07" w14:textId="77777777" w:rsidR="00993840" w:rsidRPr="00E84424" w:rsidRDefault="00993840" w:rsidP="002F7184">
            <w:pPr>
              <w:pStyle w:val="Denomination2"/>
              <w:ind w:left="-75" w:right="-52" w:firstLine="6"/>
              <w:jc w:val="left"/>
              <w:rPr>
                <w:rFonts w:ascii="Browallia New" w:eastAsia="Arial Unicode MS" w:hAnsi="Browallia New" w:cs="Browallia New"/>
                <w:bCs/>
                <w:i/>
                <w:iCs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  <w:t>กิจการอื่น</w:t>
            </w:r>
          </w:p>
        </w:tc>
        <w:tc>
          <w:tcPr>
            <w:tcW w:w="762" w:type="pct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5813AEEF" w14:textId="6CBF66FD" w:rsidR="00993840" w:rsidRPr="00E84424" w:rsidRDefault="00CF1017" w:rsidP="00D05124">
            <w:pPr>
              <w:pStyle w:val="Denomination2"/>
              <w:ind w:left="72" w:right="-72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0A4DB9" w:rsidRPr="00E8442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6"/>
                <w:szCs w:val="26"/>
              </w:rPr>
              <w:t>047</w:t>
            </w:r>
          </w:p>
        </w:tc>
        <w:tc>
          <w:tcPr>
            <w:tcW w:w="763" w:type="pct"/>
            <w:tcBorders>
              <w:top w:val="nil"/>
              <w:bottom w:val="single" w:sz="4" w:space="0" w:color="auto"/>
            </w:tcBorders>
            <w:vAlign w:val="center"/>
          </w:tcPr>
          <w:p w14:paraId="062AF01A" w14:textId="42DA1019" w:rsidR="00993840" w:rsidRPr="00E84424" w:rsidRDefault="00CF1017" w:rsidP="00D05124">
            <w:pPr>
              <w:pStyle w:val="Denomination2"/>
              <w:ind w:left="7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  <w:r w:rsidR="00993840"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6"/>
                <w:szCs w:val="26"/>
              </w:rPr>
              <w:t>453</w:t>
            </w:r>
          </w:p>
        </w:tc>
        <w:tc>
          <w:tcPr>
            <w:tcW w:w="762" w:type="pct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3849D0CA" w14:textId="29E759F6" w:rsidR="00993840" w:rsidRPr="00E84424" w:rsidRDefault="00CF1017" w:rsidP="00D05124">
            <w:pPr>
              <w:pStyle w:val="acctfourfigures"/>
              <w:tabs>
                <w:tab w:val="clear" w:pos="765"/>
              </w:tabs>
              <w:spacing w:line="240" w:lineRule="auto"/>
              <w:ind w:left="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0A4DB9"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6"/>
                <w:szCs w:val="26"/>
              </w:rPr>
              <w:t>616</w:t>
            </w:r>
          </w:p>
        </w:tc>
        <w:tc>
          <w:tcPr>
            <w:tcW w:w="760" w:type="pct"/>
            <w:tcBorders>
              <w:top w:val="nil"/>
              <w:bottom w:val="single" w:sz="4" w:space="0" w:color="auto"/>
            </w:tcBorders>
            <w:vAlign w:val="center"/>
          </w:tcPr>
          <w:p w14:paraId="02DBA9D5" w14:textId="3BCCBDE8" w:rsidR="00993840" w:rsidRPr="00E84424" w:rsidRDefault="00CF1017" w:rsidP="00D05124">
            <w:pPr>
              <w:pStyle w:val="Denomination2"/>
              <w:ind w:left="7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  <w:r w:rsidR="00993840"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6"/>
                <w:szCs w:val="26"/>
              </w:rPr>
              <w:t>132</w:t>
            </w:r>
          </w:p>
        </w:tc>
      </w:tr>
      <w:tr w:rsidR="00993840" w:rsidRPr="00E84424" w14:paraId="7501C7E6" w14:textId="77777777" w:rsidTr="002F7184">
        <w:trPr>
          <w:cantSplit/>
          <w:jc w:val="center"/>
        </w:trPr>
        <w:tc>
          <w:tcPr>
            <w:tcW w:w="1953" w:type="pct"/>
            <w:tcBorders>
              <w:bottom w:val="nil"/>
            </w:tcBorders>
          </w:tcPr>
          <w:p w14:paraId="19676D81" w14:textId="77777777" w:rsidR="00993840" w:rsidRPr="00E84424" w:rsidRDefault="00993840" w:rsidP="002F7184">
            <w:pPr>
              <w:pStyle w:val="Denomination2"/>
              <w:ind w:left="-75" w:right="-52" w:firstLine="6"/>
              <w:jc w:val="lef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FE0B81E" w14:textId="05235203" w:rsidR="00993840" w:rsidRPr="00E84424" w:rsidRDefault="00CF1017" w:rsidP="00D05124">
            <w:pPr>
              <w:pStyle w:val="Denomination2"/>
              <w:ind w:left="72" w:right="-72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="0058543F" w:rsidRPr="00E8442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6"/>
                <w:szCs w:val="26"/>
              </w:rPr>
              <w:t>517</w:t>
            </w:r>
          </w:p>
        </w:tc>
        <w:tc>
          <w:tcPr>
            <w:tcW w:w="76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0430F6" w14:textId="73F6335D" w:rsidR="00993840" w:rsidRPr="00E84424" w:rsidRDefault="00CF1017" w:rsidP="00D05124">
            <w:pPr>
              <w:pStyle w:val="Denomination2"/>
              <w:ind w:left="72" w:right="-72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</w:rPr>
              <w:t>25</w:t>
            </w:r>
            <w:r w:rsidR="00993840" w:rsidRPr="00E8442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6"/>
                <w:szCs w:val="26"/>
              </w:rPr>
              <w:t>015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AD733F2" w14:textId="3C373603" w:rsidR="00993840" w:rsidRPr="00E84424" w:rsidRDefault="00CF1017" w:rsidP="00D05124">
            <w:pPr>
              <w:pStyle w:val="acctfourfigures"/>
              <w:tabs>
                <w:tab w:val="clear" w:pos="765"/>
              </w:tabs>
              <w:spacing w:line="240" w:lineRule="auto"/>
              <w:ind w:left="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58543F" w:rsidRPr="00E8442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6"/>
                <w:szCs w:val="26"/>
              </w:rPr>
              <w:t>731</w:t>
            </w:r>
          </w:p>
        </w:tc>
        <w:tc>
          <w:tcPr>
            <w:tcW w:w="7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F097F1" w14:textId="3D61D42D" w:rsidR="00993840" w:rsidRPr="00E84424" w:rsidRDefault="00CF1017" w:rsidP="00D05124">
            <w:pPr>
              <w:pStyle w:val="Denomination2"/>
              <w:ind w:left="72" w:right="-72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</w:rPr>
              <w:t>27</w:t>
            </w:r>
            <w:r w:rsidR="00993840" w:rsidRPr="00E8442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6"/>
                <w:szCs w:val="26"/>
              </w:rPr>
              <w:t>134</w:t>
            </w:r>
          </w:p>
        </w:tc>
      </w:tr>
    </w:tbl>
    <w:p w14:paraId="605EAA1B" w14:textId="77777777" w:rsidR="00993840" w:rsidRPr="00E84424" w:rsidRDefault="00993840" w:rsidP="009938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tbl>
      <w:tblPr>
        <w:tblStyle w:val="TableGrid"/>
        <w:tblW w:w="9475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993840" w:rsidRPr="00E84424" w14:paraId="564A5AE8" w14:textId="77777777" w:rsidTr="002F7184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2AB0A8D9" w14:textId="6F74E1DC" w:rsidR="00993840" w:rsidRPr="00E84424" w:rsidRDefault="00CF1017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</w:pPr>
            <w:r w:rsidRPr="00CF101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27</w:t>
            </w:r>
            <w:r w:rsidR="00993840" w:rsidRPr="00E8442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ab/>
            </w:r>
            <w:r w:rsidR="00993840" w:rsidRPr="00E8442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  <w:t>เจ้าหนี้อื่น</w:t>
            </w:r>
          </w:p>
        </w:tc>
      </w:tr>
    </w:tbl>
    <w:p w14:paraId="7D8E5A75" w14:textId="77777777" w:rsidR="00993840" w:rsidRPr="00E84424" w:rsidRDefault="00993840" w:rsidP="009938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Browallia New" w:eastAsia="Arial Unicode MS" w:hAnsi="Browallia New" w:cs="Browallia New"/>
          <w:b/>
          <w:bCs/>
          <w:sz w:val="26"/>
          <w:szCs w:val="26"/>
          <w:cs/>
        </w:rPr>
      </w:pPr>
    </w:p>
    <w:tbl>
      <w:tblPr>
        <w:tblW w:w="4999" w:type="pct"/>
        <w:tblLook w:val="0000" w:firstRow="0" w:lastRow="0" w:firstColumn="0" w:lastColumn="0" w:noHBand="0" w:noVBand="0"/>
      </w:tblPr>
      <w:tblGrid>
        <w:gridCol w:w="3701"/>
        <w:gridCol w:w="1440"/>
        <w:gridCol w:w="1442"/>
        <w:gridCol w:w="1440"/>
        <w:gridCol w:w="1436"/>
      </w:tblGrid>
      <w:tr w:rsidR="00993840" w:rsidRPr="00E84424" w14:paraId="71D449ED" w14:textId="77777777" w:rsidTr="005F74AF">
        <w:trPr>
          <w:cantSplit/>
        </w:trPr>
        <w:tc>
          <w:tcPr>
            <w:tcW w:w="1956" w:type="pct"/>
            <w:vAlign w:val="center"/>
          </w:tcPr>
          <w:p w14:paraId="59313516" w14:textId="77777777" w:rsidR="00993840" w:rsidRPr="00E84424" w:rsidRDefault="00993840" w:rsidP="002F7184">
            <w:pPr>
              <w:pStyle w:val="NoSpacing"/>
              <w:tabs>
                <w:tab w:val="clear" w:pos="56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jc w:val="left"/>
              <w:rPr>
                <w:rFonts w:ascii="Browallia New" w:hAnsi="Browallia New" w:cs="Browallia New"/>
                <w:cs/>
                <w:lang w:val="th-TH"/>
              </w:rPr>
            </w:pPr>
          </w:p>
        </w:tc>
        <w:tc>
          <w:tcPr>
            <w:tcW w:w="152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CE6D20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4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5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3D4030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4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93840" w:rsidRPr="00E84424" w14:paraId="5271DF9A" w14:textId="77777777" w:rsidTr="005F74AF">
        <w:trPr>
          <w:cantSplit/>
        </w:trPr>
        <w:tc>
          <w:tcPr>
            <w:tcW w:w="1956" w:type="pct"/>
            <w:vAlign w:val="center"/>
          </w:tcPr>
          <w:p w14:paraId="7824F6CA" w14:textId="2B7C4E44" w:rsidR="00993840" w:rsidRPr="00E84424" w:rsidRDefault="00993840" w:rsidP="002F7184">
            <w:pPr>
              <w:pStyle w:val="NoSpacing"/>
              <w:tabs>
                <w:tab w:val="clear" w:pos="56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jc w:val="left"/>
              <w:rPr>
                <w:rFonts w:ascii="Browallia New" w:hAnsi="Browallia New" w:cs="Browallia New"/>
                <w:b/>
                <w:bCs/>
                <w:cs/>
                <w:lang w:val="th-TH"/>
              </w:rPr>
            </w:pPr>
            <w:r w:rsidRPr="00E84424">
              <w:rPr>
                <w:rFonts w:ascii="Browallia New" w:hAnsi="Browallia New" w:cs="Browallia New"/>
                <w:b/>
                <w:bCs/>
                <w:cs/>
              </w:rPr>
              <w:t xml:space="preserve">ณ วันที่ </w:t>
            </w:r>
            <w:r w:rsidR="00CF1017" w:rsidRPr="00CF1017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Pr="00E84424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Pr="00E84424">
              <w:rPr>
                <w:rFonts w:ascii="Browallia New" w:hAnsi="Browallia New" w:cs="Browallia New"/>
                <w:b/>
                <w:bCs/>
                <w:cs/>
              </w:rPr>
              <w:t>ธันวาคม</w:t>
            </w:r>
          </w:p>
        </w:tc>
        <w:tc>
          <w:tcPr>
            <w:tcW w:w="761" w:type="pct"/>
            <w:tcBorders>
              <w:top w:val="single" w:sz="4" w:space="0" w:color="auto"/>
            </w:tcBorders>
            <w:vAlign w:val="center"/>
          </w:tcPr>
          <w:p w14:paraId="3D1CA097" w14:textId="7347115C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พ.ศ.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color w:val="7030A0"/>
                <w:sz w:val="26"/>
                <w:szCs w:val="26"/>
                <w:cs/>
              </w:rPr>
              <w:t xml:space="preserve"> </w:t>
            </w:r>
            <w:r w:rsidR="00CF1017" w:rsidRPr="00CF10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762" w:type="pct"/>
            <w:tcBorders>
              <w:top w:val="single" w:sz="4" w:space="0" w:color="auto"/>
            </w:tcBorders>
            <w:vAlign w:val="center"/>
          </w:tcPr>
          <w:p w14:paraId="0E49886A" w14:textId="1662B1A2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พ.ศ.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color w:val="7030A0"/>
                <w:sz w:val="26"/>
                <w:szCs w:val="26"/>
                <w:cs/>
              </w:rPr>
              <w:t xml:space="preserve"> </w:t>
            </w:r>
            <w:r w:rsidR="00CF1017" w:rsidRPr="00CF10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761" w:type="pct"/>
            <w:tcBorders>
              <w:top w:val="single" w:sz="4" w:space="0" w:color="auto"/>
            </w:tcBorders>
            <w:vAlign w:val="center"/>
          </w:tcPr>
          <w:p w14:paraId="36030FE4" w14:textId="7757AA72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พ.ศ.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color w:val="7030A0"/>
                <w:sz w:val="26"/>
                <w:szCs w:val="26"/>
                <w:cs/>
              </w:rPr>
              <w:t xml:space="preserve"> </w:t>
            </w:r>
            <w:r w:rsidR="00CF1017" w:rsidRPr="00CF10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759" w:type="pct"/>
            <w:tcBorders>
              <w:top w:val="single" w:sz="4" w:space="0" w:color="auto"/>
            </w:tcBorders>
            <w:vAlign w:val="center"/>
          </w:tcPr>
          <w:p w14:paraId="2E857F50" w14:textId="2F63F01D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พ.ศ.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color w:val="7030A0"/>
                <w:sz w:val="26"/>
                <w:szCs w:val="26"/>
                <w:cs/>
              </w:rPr>
              <w:t xml:space="preserve"> </w:t>
            </w:r>
            <w:r w:rsidR="00CF1017" w:rsidRPr="00CF10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993840" w:rsidRPr="00E84424" w14:paraId="706EB3E2" w14:textId="77777777" w:rsidTr="005F74AF">
        <w:trPr>
          <w:cantSplit/>
        </w:trPr>
        <w:tc>
          <w:tcPr>
            <w:tcW w:w="1956" w:type="pct"/>
            <w:vAlign w:val="center"/>
          </w:tcPr>
          <w:p w14:paraId="759BF1FB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761" w:type="pct"/>
            <w:tcBorders>
              <w:bottom w:val="single" w:sz="4" w:space="0" w:color="auto"/>
            </w:tcBorders>
            <w:vAlign w:val="center"/>
          </w:tcPr>
          <w:p w14:paraId="7A9F1E9E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vAlign w:val="center"/>
          </w:tcPr>
          <w:p w14:paraId="45669E17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vAlign w:val="center"/>
          </w:tcPr>
          <w:p w14:paraId="0CCBBA97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59" w:type="pct"/>
            <w:tcBorders>
              <w:bottom w:val="single" w:sz="4" w:space="0" w:color="auto"/>
            </w:tcBorders>
            <w:vAlign w:val="center"/>
          </w:tcPr>
          <w:p w14:paraId="7EC1EB59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</w:tr>
      <w:tr w:rsidR="00993840" w:rsidRPr="00E84424" w14:paraId="518DA980" w14:textId="77777777" w:rsidTr="005F74AF">
        <w:trPr>
          <w:cantSplit/>
        </w:trPr>
        <w:tc>
          <w:tcPr>
            <w:tcW w:w="1956" w:type="pct"/>
            <w:vAlign w:val="center"/>
          </w:tcPr>
          <w:p w14:paraId="61F7DD5C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61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CF400CA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vAlign w:val="center"/>
          </w:tcPr>
          <w:p w14:paraId="37CF3494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61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320DA86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59" w:type="pct"/>
            <w:tcBorders>
              <w:top w:val="single" w:sz="4" w:space="0" w:color="auto"/>
            </w:tcBorders>
            <w:vAlign w:val="center"/>
          </w:tcPr>
          <w:p w14:paraId="3E6C0878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93840" w:rsidRPr="00E84424" w14:paraId="243CE2C8" w14:textId="77777777" w:rsidTr="005F74AF">
        <w:trPr>
          <w:cantSplit/>
        </w:trPr>
        <w:tc>
          <w:tcPr>
            <w:tcW w:w="1956" w:type="pct"/>
            <w:vAlign w:val="center"/>
          </w:tcPr>
          <w:p w14:paraId="42AC7F66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ค่าใช้จ่ายในการดำเนินงานค้างจ่าย</w:t>
            </w:r>
          </w:p>
        </w:tc>
        <w:tc>
          <w:tcPr>
            <w:tcW w:w="761" w:type="pct"/>
            <w:shd w:val="clear" w:color="auto" w:fill="FAFAFA"/>
            <w:vAlign w:val="center"/>
          </w:tcPr>
          <w:p w14:paraId="6EA0351B" w14:textId="59C6696A" w:rsidR="00993840" w:rsidRPr="00E84424" w:rsidRDefault="00CF1017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285</w:t>
            </w:r>
          </w:p>
        </w:tc>
        <w:tc>
          <w:tcPr>
            <w:tcW w:w="762" w:type="pct"/>
            <w:vAlign w:val="center"/>
          </w:tcPr>
          <w:p w14:paraId="132250D6" w14:textId="76F83B14" w:rsidR="00993840" w:rsidRPr="00E84424" w:rsidRDefault="00CF1017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173</w:t>
            </w:r>
          </w:p>
        </w:tc>
        <w:tc>
          <w:tcPr>
            <w:tcW w:w="761" w:type="pct"/>
            <w:shd w:val="clear" w:color="auto" w:fill="FAFAFA"/>
            <w:vAlign w:val="center"/>
          </w:tcPr>
          <w:p w14:paraId="2683D751" w14:textId="09CFE12C" w:rsidR="00993840" w:rsidRPr="00E84424" w:rsidRDefault="00CF1017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</w:t>
            </w:r>
          </w:p>
        </w:tc>
        <w:tc>
          <w:tcPr>
            <w:tcW w:w="759" w:type="pct"/>
            <w:vAlign w:val="center"/>
          </w:tcPr>
          <w:p w14:paraId="2AE81365" w14:textId="015A820D" w:rsidR="00993840" w:rsidRPr="00E84424" w:rsidRDefault="00CF1017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</w:p>
        </w:tc>
      </w:tr>
      <w:tr w:rsidR="00993840" w:rsidRPr="00E84424" w14:paraId="757C3EFB" w14:textId="77777777" w:rsidTr="005F74AF">
        <w:trPr>
          <w:cantSplit/>
        </w:trPr>
        <w:tc>
          <w:tcPr>
            <w:tcW w:w="1956" w:type="pct"/>
            <w:vAlign w:val="center"/>
          </w:tcPr>
          <w:p w14:paraId="4ED4EB5F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กองทุนน้ำมันเชื้อเพลิงค้างจ่าย</w:t>
            </w:r>
          </w:p>
        </w:tc>
        <w:tc>
          <w:tcPr>
            <w:tcW w:w="761" w:type="pct"/>
            <w:shd w:val="clear" w:color="auto" w:fill="FAFAFA"/>
            <w:vAlign w:val="center"/>
          </w:tcPr>
          <w:p w14:paraId="595677BF" w14:textId="5632A610" w:rsidR="00993840" w:rsidRPr="00E84424" w:rsidRDefault="00CF1017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</w:p>
        </w:tc>
        <w:tc>
          <w:tcPr>
            <w:tcW w:w="762" w:type="pct"/>
            <w:vAlign w:val="center"/>
          </w:tcPr>
          <w:p w14:paraId="653CCB3A" w14:textId="32F0DE91" w:rsidR="00993840" w:rsidRPr="00E84424" w:rsidRDefault="00CF1017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</w:t>
            </w:r>
          </w:p>
        </w:tc>
        <w:tc>
          <w:tcPr>
            <w:tcW w:w="761" w:type="pct"/>
            <w:shd w:val="clear" w:color="auto" w:fill="FAFAFA"/>
            <w:vAlign w:val="center"/>
          </w:tcPr>
          <w:p w14:paraId="684D5F09" w14:textId="21B1F671" w:rsidR="00993840" w:rsidRPr="00E84424" w:rsidRDefault="00CF1017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</w:p>
        </w:tc>
        <w:tc>
          <w:tcPr>
            <w:tcW w:w="759" w:type="pct"/>
            <w:vAlign w:val="center"/>
          </w:tcPr>
          <w:p w14:paraId="7B43DCD8" w14:textId="0CE374AE" w:rsidR="00993840" w:rsidRPr="00E84424" w:rsidRDefault="00CF1017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</w:t>
            </w:r>
          </w:p>
        </w:tc>
      </w:tr>
      <w:tr w:rsidR="00993840" w:rsidRPr="00E84424" w14:paraId="4B601539" w14:textId="77777777" w:rsidTr="005F74AF">
        <w:trPr>
          <w:cantSplit/>
        </w:trPr>
        <w:tc>
          <w:tcPr>
            <w:tcW w:w="1956" w:type="pct"/>
            <w:vAlign w:val="center"/>
          </w:tcPr>
          <w:p w14:paraId="3A890E68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761" w:type="pct"/>
            <w:shd w:val="clear" w:color="auto" w:fill="FAFAFA"/>
            <w:vAlign w:val="center"/>
          </w:tcPr>
          <w:p w14:paraId="36FA82EC" w14:textId="5C0AA318" w:rsidR="00993840" w:rsidRPr="00E84424" w:rsidRDefault="00CF1017" w:rsidP="000A1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FB479C"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014</w:t>
            </w:r>
          </w:p>
        </w:tc>
        <w:tc>
          <w:tcPr>
            <w:tcW w:w="762" w:type="pct"/>
            <w:vAlign w:val="center"/>
          </w:tcPr>
          <w:p w14:paraId="437D7B17" w14:textId="17DE0AB8" w:rsidR="00993840" w:rsidRPr="00E84424" w:rsidRDefault="00CF1017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993840"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270</w:t>
            </w:r>
          </w:p>
        </w:tc>
        <w:tc>
          <w:tcPr>
            <w:tcW w:w="761" w:type="pct"/>
            <w:shd w:val="clear" w:color="auto" w:fill="FAFAFA"/>
            <w:vAlign w:val="center"/>
          </w:tcPr>
          <w:p w14:paraId="3FE7F5A6" w14:textId="0BA27843" w:rsidR="00993840" w:rsidRPr="00E84424" w:rsidRDefault="00CF1017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FB479C"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830</w:t>
            </w:r>
          </w:p>
        </w:tc>
        <w:tc>
          <w:tcPr>
            <w:tcW w:w="759" w:type="pct"/>
            <w:vAlign w:val="center"/>
          </w:tcPr>
          <w:p w14:paraId="40C7C868" w14:textId="102AF1A6" w:rsidR="00993840" w:rsidRPr="00E84424" w:rsidRDefault="00CF1017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993840"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657</w:t>
            </w:r>
          </w:p>
        </w:tc>
      </w:tr>
      <w:tr w:rsidR="00993840" w:rsidRPr="00E84424" w14:paraId="326981D5" w14:textId="77777777" w:rsidTr="005F74AF">
        <w:trPr>
          <w:cantSplit/>
        </w:trPr>
        <w:tc>
          <w:tcPr>
            <w:tcW w:w="1956" w:type="pct"/>
            <w:vAlign w:val="center"/>
          </w:tcPr>
          <w:p w14:paraId="401B0493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78B3F36" w14:textId="211F71ED" w:rsidR="00993840" w:rsidRPr="00E84424" w:rsidRDefault="00CF1017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FB479C"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430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vAlign w:val="center"/>
          </w:tcPr>
          <w:p w14:paraId="6404E337" w14:textId="6E9C907E" w:rsidR="00993840" w:rsidRPr="00E84424" w:rsidRDefault="00CF1017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993840"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618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A8DA4B3" w14:textId="2D70EC3B" w:rsidR="00993840" w:rsidRPr="00E84424" w:rsidRDefault="00CF1017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FB479C"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439</w:t>
            </w:r>
          </w:p>
        </w:tc>
        <w:tc>
          <w:tcPr>
            <w:tcW w:w="759" w:type="pct"/>
            <w:tcBorders>
              <w:bottom w:val="single" w:sz="4" w:space="0" w:color="auto"/>
            </w:tcBorders>
            <w:vAlign w:val="center"/>
          </w:tcPr>
          <w:p w14:paraId="16F43A33" w14:textId="0FB21DD9" w:rsidR="00993840" w:rsidRPr="00E84424" w:rsidRDefault="00CF1017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812</w:t>
            </w:r>
          </w:p>
        </w:tc>
      </w:tr>
      <w:tr w:rsidR="00993840" w:rsidRPr="00E84424" w14:paraId="008AE377" w14:textId="77777777" w:rsidTr="005F74AF">
        <w:trPr>
          <w:cantSplit/>
        </w:trPr>
        <w:tc>
          <w:tcPr>
            <w:tcW w:w="1956" w:type="pct"/>
            <w:vAlign w:val="center"/>
          </w:tcPr>
          <w:p w14:paraId="14A690EA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24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76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5120DE4" w14:textId="46F38CD4" w:rsidR="00993840" w:rsidRPr="00E84424" w:rsidRDefault="00CF1017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FB479C"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749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ABB61A" w14:textId="14461462" w:rsidR="00993840" w:rsidRPr="00E84424" w:rsidRDefault="00CF1017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993840"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106</w:t>
            </w:r>
          </w:p>
        </w:tc>
        <w:tc>
          <w:tcPr>
            <w:tcW w:w="76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675C7DB" w14:textId="28465DDA" w:rsidR="00993840" w:rsidRPr="00E84424" w:rsidRDefault="00CF1017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FB479C"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335</w:t>
            </w:r>
          </w:p>
        </w:tc>
        <w:tc>
          <w:tcPr>
            <w:tcW w:w="7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80F02E" w14:textId="2659E266" w:rsidR="00993840" w:rsidRPr="00E84424" w:rsidRDefault="00CF1017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993840"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531</w:t>
            </w:r>
          </w:p>
        </w:tc>
      </w:tr>
    </w:tbl>
    <w:p w14:paraId="6B44FC08" w14:textId="77777777" w:rsidR="00993840" w:rsidRPr="00E84424" w:rsidRDefault="00993840" w:rsidP="009938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eastAsia="Arial Unicode MS" w:hAnsi="Browallia New" w:cs="Browallia New"/>
          <w:b/>
          <w:bCs/>
          <w:sz w:val="26"/>
          <w:szCs w:val="26"/>
          <w:cs/>
        </w:rPr>
      </w:pPr>
    </w:p>
    <w:tbl>
      <w:tblPr>
        <w:tblStyle w:val="TableGrid"/>
        <w:tblW w:w="9475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993840" w:rsidRPr="00E84424" w14:paraId="355AB9F6" w14:textId="77777777" w:rsidTr="002F7184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5085BAC3" w14:textId="3519EECF" w:rsidR="00993840" w:rsidRPr="00E84424" w:rsidRDefault="00CF1017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</w:pPr>
            <w:r w:rsidRPr="00CF101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28</w:t>
            </w:r>
            <w:r w:rsidR="00993840" w:rsidRPr="00E8442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ab/>
            </w:r>
            <w:r w:rsidR="00993840" w:rsidRPr="00E8442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  <w:t>เงินกู้ยืมระยะยาวจากสถาบันการเงินและกิจการอื่น</w:t>
            </w:r>
          </w:p>
        </w:tc>
      </w:tr>
    </w:tbl>
    <w:p w14:paraId="749CD427" w14:textId="77777777" w:rsidR="00993840" w:rsidRPr="00E84424" w:rsidRDefault="00993840" w:rsidP="009938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3F83C871" w14:textId="77777777" w:rsidR="00993840" w:rsidRPr="00E84424" w:rsidRDefault="00993840" w:rsidP="009938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84424">
        <w:rPr>
          <w:rFonts w:ascii="Browallia New" w:eastAsia="Arial Unicode MS" w:hAnsi="Browallia New" w:cs="Browallia New"/>
          <w:sz w:val="26"/>
          <w:szCs w:val="26"/>
          <w:cs/>
        </w:rPr>
        <w:t>เงินกู้ยืมระยะยาวจากสถาบันการเงินและกิจการอื่นประกอบด้วยเงินกู้ยืมดังต่อไปนี้</w:t>
      </w:r>
    </w:p>
    <w:p w14:paraId="3DAD5CA9" w14:textId="77777777" w:rsidR="00993840" w:rsidRPr="00E84424" w:rsidRDefault="00993840" w:rsidP="009938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4999" w:type="pct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38"/>
      </w:tblGrid>
      <w:tr w:rsidR="00993840" w:rsidRPr="00E84424" w14:paraId="34360F36" w14:textId="77777777" w:rsidTr="005F74AF">
        <w:tc>
          <w:tcPr>
            <w:tcW w:w="1956" w:type="pct"/>
          </w:tcPr>
          <w:p w14:paraId="3EC88F6B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22" w:type="pct"/>
            <w:gridSpan w:val="2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2F32D569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521" w:type="pct"/>
            <w:gridSpan w:val="2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4C31F94E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93840" w:rsidRPr="00E84424" w14:paraId="762724B1" w14:textId="77777777" w:rsidTr="005F74AF">
        <w:tc>
          <w:tcPr>
            <w:tcW w:w="1956" w:type="pct"/>
            <w:hideMark/>
          </w:tcPr>
          <w:p w14:paraId="18F25759" w14:textId="672EF869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CF1017" w:rsidRPr="00CF10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761" w:type="pct"/>
            <w:tcBorders>
              <w:top w:val="single" w:sz="4" w:space="0" w:color="auto"/>
            </w:tcBorders>
            <w:hideMark/>
          </w:tcPr>
          <w:p w14:paraId="240DA4CF" w14:textId="7D00A2DA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พ.ศ.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color w:val="7030A0"/>
                <w:sz w:val="26"/>
                <w:szCs w:val="26"/>
                <w:cs/>
              </w:rPr>
              <w:t xml:space="preserve"> </w:t>
            </w:r>
            <w:r w:rsidR="00CF1017" w:rsidRPr="00CF10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761" w:type="pct"/>
            <w:tcBorders>
              <w:top w:val="single" w:sz="4" w:space="0" w:color="auto"/>
            </w:tcBorders>
            <w:hideMark/>
          </w:tcPr>
          <w:p w14:paraId="3A786ADF" w14:textId="39969530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พ.ศ.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color w:val="7030A0"/>
                <w:sz w:val="26"/>
                <w:szCs w:val="26"/>
                <w:cs/>
              </w:rPr>
              <w:t xml:space="preserve"> </w:t>
            </w:r>
            <w:r w:rsidR="00CF1017" w:rsidRPr="00CF10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761" w:type="pct"/>
            <w:tcBorders>
              <w:top w:val="single" w:sz="4" w:space="0" w:color="auto"/>
            </w:tcBorders>
            <w:hideMark/>
          </w:tcPr>
          <w:p w14:paraId="38A8C667" w14:textId="769FAF98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พ.ศ.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color w:val="7030A0"/>
                <w:sz w:val="26"/>
                <w:szCs w:val="26"/>
                <w:cs/>
              </w:rPr>
              <w:t xml:space="preserve"> </w:t>
            </w:r>
            <w:r w:rsidR="00CF1017" w:rsidRPr="00CF10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760" w:type="pct"/>
            <w:tcBorders>
              <w:top w:val="single" w:sz="4" w:space="0" w:color="auto"/>
            </w:tcBorders>
            <w:hideMark/>
          </w:tcPr>
          <w:p w14:paraId="3DD02BA5" w14:textId="5F5391BE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พ.ศ.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color w:val="7030A0"/>
                <w:sz w:val="26"/>
                <w:szCs w:val="26"/>
                <w:cs/>
              </w:rPr>
              <w:t xml:space="preserve"> </w:t>
            </w:r>
            <w:r w:rsidR="00CF1017" w:rsidRPr="00CF10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993840" w:rsidRPr="00E84424" w14:paraId="7AD60F79" w14:textId="77777777" w:rsidTr="005F74AF">
        <w:tc>
          <w:tcPr>
            <w:tcW w:w="1956" w:type="pct"/>
          </w:tcPr>
          <w:p w14:paraId="56B78CA4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61" w:type="pct"/>
            <w:tcBorders>
              <w:bottom w:val="single" w:sz="4" w:space="0" w:color="auto"/>
            </w:tcBorders>
            <w:vAlign w:val="center"/>
            <w:hideMark/>
          </w:tcPr>
          <w:p w14:paraId="5A9B509C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vAlign w:val="center"/>
            <w:hideMark/>
          </w:tcPr>
          <w:p w14:paraId="13705321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vAlign w:val="center"/>
            <w:hideMark/>
          </w:tcPr>
          <w:p w14:paraId="5731E663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60" w:type="pct"/>
            <w:tcBorders>
              <w:bottom w:val="single" w:sz="4" w:space="0" w:color="auto"/>
            </w:tcBorders>
            <w:vAlign w:val="center"/>
            <w:hideMark/>
          </w:tcPr>
          <w:p w14:paraId="30605628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</w:tr>
      <w:tr w:rsidR="00993840" w:rsidRPr="00E84424" w14:paraId="2A255153" w14:textId="77777777" w:rsidTr="005F74AF">
        <w:tc>
          <w:tcPr>
            <w:tcW w:w="1956" w:type="pct"/>
          </w:tcPr>
          <w:p w14:paraId="011C9816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b/>
                <w:bCs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761" w:type="pct"/>
            <w:tcBorders>
              <w:top w:val="single" w:sz="4" w:space="0" w:color="auto"/>
            </w:tcBorders>
            <w:shd w:val="clear" w:color="auto" w:fill="FAFAFA"/>
          </w:tcPr>
          <w:p w14:paraId="410332AC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761" w:type="pct"/>
            <w:tcBorders>
              <w:top w:val="single" w:sz="4" w:space="0" w:color="auto"/>
            </w:tcBorders>
          </w:tcPr>
          <w:p w14:paraId="32BBD08B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761" w:type="pct"/>
            <w:tcBorders>
              <w:top w:val="single" w:sz="4" w:space="0" w:color="auto"/>
            </w:tcBorders>
            <w:shd w:val="clear" w:color="auto" w:fill="FAFAFA"/>
          </w:tcPr>
          <w:p w14:paraId="6A3C448D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760" w:type="pct"/>
            <w:tcBorders>
              <w:top w:val="single" w:sz="4" w:space="0" w:color="auto"/>
            </w:tcBorders>
          </w:tcPr>
          <w:p w14:paraId="251ED02F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12"/>
                <w:szCs w:val="12"/>
                <w:lang w:eastAsia="th-TH"/>
              </w:rPr>
            </w:pPr>
          </w:p>
        </w:tc>
      </w:tr>
      <w:tr w:rsidR="00993840" w:rsidRPr="00E84424" w14:paraId="1523AA23" w14:textId="77777777" w:rsidTr="005F74AF">
        <w:tc>
          <w:tcPr>
            <w:tcW w:w="1956" w:type="pct"/>
            <w:hideMark/>
          </w:tcPr>
          <w:p w14:paraId="74ADA41B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10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761" w:type="pct"/>
            <w:shd w:val="clear" w:color="auto" w:fill="FAFAFA"/>
            <w:vAlign w:val="bottom"/>
          </w:tcPr>
          <w:p w14:paraId="447DA089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61" w:type="pct"/>
            <w:vAlign w:val="bottom"/>
          </w:tcPr>
          <w:p w14:paraId="22848402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61" w:type="pct"/>
            <w:shd w:val="clear" w:color="auto" w:fill="FAFAFA"/>
            <w:vAlign w:val="bottom"/>
          </w:tcPr>
          <w:p w14:paraId="50C90B34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60" w:type="pct"/>
            <w:vAlign w:val="bottom"/>
          </w:tcPr>
          <w:p w14:paraId="4BBFB8DC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93840" w:rsidRPr="00E84424" w14:paraId="33F3CD10" w14:textId="77777777" w:rsidTr="005F74AF">
        <w:tc>
          <w:tcPr>
            <w:tcW w:w="1956" w:type="pct"/>
            <w:hideMark/>
          </w:tcPr>
          <w:p w14:paraId="1442CEDE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103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ที่ถึงกำหนดชำระภายในหนึ่งปี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761" w:type="pct"/>
            <w:shd w:val="clear" w:color="auto" w:fill="FAFAFA"/>
            <w:vAlign w:val="bottom"/>
          </w:tcPr>
          <w:p w14:paraId="6206DF6E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61" w:type="pct"/>
          </w:tcPr>
          <w:p w14:paraId="3CB6756C" w14:textId="77777777" w:rsidR="00993840" w:rsidRPr="00E84424" w:rsidRDefault="00993840" w:rsidP="002F718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61" w:type="pct"/>
            <w:shd w:val="clear" w:color="auto" w:fill="FAFAFA"/>
            <w:vAlign w:val="bottom"/>
          </w:tcPr>
          <w:p w14:paraId="3EC390BE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60" w:type="pct"/>
          </w:tcPr>
          <w:p w14:paraId="6F94A110" w14:textId="77777777" w:rsidR="00993840" w:rsidRPr="00E84424" w:rsidRDefault="00993840" w:rsidP="002F718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993840" w:rsidRPr="00E84424" w14:paraId="287E7616" w14:textId="77777777" w:rsidTr="005F74AF">
        <w:tc>
          <w:tcPr>
            <w:tcW w:w="1956" w:type="pct"/>
          </w:tcPr>
          <w:p w14:paraId="2B0EA82B" w14:textId="77777777" w:rsidR="00993840" w:rsidRPr="00E84424" w:rsidRDefault="00993840" w:rsidP="002F7184">
            <w:pPr>
              <w:pStyle w:val="ListParagraph"/>
              <w:numPr>
                <w:ilvl w:val="0"/>
                <w:numId w:val="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6" w:right="-103" w:hanging="14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ส่วนที่มีหลักประกัน</w:t>
            </w:r>
          </w:p>
        </w:tc>
        <w:tc>
          <w:tcPr>
            <w:tcW w:w="761" w:type="pct"/>
            <w:shd w:val="clear" w:color="auto" w:fill="FAFAFA"/>
            <w:vAlign w:val="bottom"/>
          </w:tcPr>
          <w:p w14:paraId="6C564CCA" w14:textId="2C1B3225" w:rsidR="00993840" w:rsidRPr="00E84424" w:rsidRDefault="00CF1017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766</w:t>
            </w:r>
          </w:p>
        </w:tc>
        <w:tc>
          <w:tcPr>
            <w:tcW w:w="761" w:type="pct"/>
            <w:vAlign w:val="bottom"/>
          </w:tcPr>
          <w:p w14:paraId="45CCD30D" w14:textId="3F2CE7FD" w:rsidR="00993840" w:rsidRPr="00E84424" w:rsidRDefault="00CF1017" w:rsidP="002F718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909</w:t>
            </w:r>
          </w:p>
        </w:tc>
        <w:tc>
          <w:tcPr>
            <w:tcW w:w="761" w:type="pct"/>
            <w:shd w:val="clear" w:color="auto" w:fill="FAFAFA"/>
          </w:tcPr>
          <w:p w14:paraId="5DC96254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60" w:type="pct"/>
          </w:tcPr>
          <w:p w14:paraId="11CE0ABC" w14:textId="77777777" w:rsidR="00993840" w:rsidRPr="00E84424" w:rsidRDefault="00993840" w:rsidP="002F718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993840" w:rsidRPr="00E84424" w14:paraId="1CD77C7D" w14:textId="77777777" w:rsidTr="005F74AF">
        <w:tc>
          <w:tcPr>
            <w:tcW w:w="1956" w:type="pct"/>
          </w:tcPr>
          <w:p w14:paraId="1684EEC7" w14:textId="77777777" w:rsidR="00993840" w:rsidRPr="00E84424" w:rsidRDefault="00993840" w:rsidP="002F7184">
            <w:pPr>
              <w:pStyle w:val="ListParagraph"/>
              <w:numPr>
                <w:ilvl w:val="0"/>
                <w:numId w:val="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6" w:right="-103" w:hanging="14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ส่วนที่ไม่มีหลักประกัน</w:t>
            </w:r>
          </w:p>
        </w:tc>
        <w:tc>
          <w:tcPr>
            <w:tcW w:w="761" w:type="pct"/>
            <w:shd w:val="clear" w:color="auto" w:fill="FAFAFA"/>
            <w:vAlign w:val="bottom"/>
          </w:tcPr>
          <w:p w14:paraId="04C91865" w14:textId="6269F1FD" w:rsidR="00993840" w:rsidRPr="00E84424" w:rsidRDefault="00CF1017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187</w:t>
            </w:r>
          </w:p>
        </w:tc>
        <w:tc>
          <w:tcPr>
            <w:tcW w:w="761" w:type="pct"/>
            <w:vAlign w:val="bottom"/>
          </w:tcPr>
          <w:p w14:paraId="31B994D6" w14:textId="17C55DD1" w:rsidR="00993840" w:rsidRPr="00E84424" w:rsidRDefault="00CF1017" w:rsidP="002F718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427</w:t>
            </w:r>
          </w:p>
        </w:tc>
        <w:tc>
          <w:tcPr>
            <w:tcW w:w="761" w:type="pct"/>
            <w:shd w:val="clear" w:color="auto" w:fill="FAFAFA"/>
          </w:tcPr>
          <w:p w14:paraId="378FADC9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60" w:type="pct"/>
          </w:tcPr>
          <w:p w14:paraId="1E0ABBE8" w14:textId="77777777" w:rsidR="00993840" w:rsidRPr="00E84424" w:rsidRDefault="00993840" w:rsidP="002F718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993840" w:rsidRPr="00E84424" w14:paraId="68A55DFB" w14:textId="77777777" w:rsidTr="005F74AF">
        <w:tc>
          <w:tcPr>
            <w:tcW w:w="1956" w:type="pct"/>
            <w:vAlign w:val="bottom"/>
            <w:hideMark/>
          </w:tcPr>
          <w:p w14:paraId="11CF8CA6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10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 สุทธิ</w:t>
            </w:r>
          </w:p>
        </w:tc>
        <w:tc>
          <w:tcPr>
            <w:tcW w:w="761" w:type="pct"/>
            <w:shd w:val="clear" w:color="auto" w:fill="FAFAFA"/>
            <w:vAlign w:val="bottom"/>
          </w:tcPr>
          <w:p w14:paraId="6253697C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61" w:type="pct"/>
            <w:vAlign w:val="bottom"/>
          </w:tcPr>
          <w:p w14:paraId="3502A831" w14:textId="77777777" w:rsidR="00993840" w:rsidRPr="00E84424" w:rsidRDefault="00993840" w:rsidP="002F718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61" w:type="pct"/>
            <w:shd w:val="clear" w:color="auto" w:fill="FAFAFA"/>
          </w:tcPr>
          <w:p w14:paraId="41FB3A17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60" w:type="pct"/>
          </w:tcPr>
          <w:p w14:paraId="5DF05979" w14:textId="77777777" w:rsidR="00993840" w:rsidRPr="00E84424" w:rsidRDefault="00993840" w:rsidP="002F718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993840" w:rsidRPr="00E84424" w14:paraId="5DE0A739" w14:textId="77777777" w:rsidTr="005F74AF">
        <w:tc>
          <w:tcPr>
            <w:tcW w:w="1956" w:type="pct"/>
          </w:tcPr>
          <w:p w14:paraId="2B135D05" w14:textId="77777777" w:rsidR="00993840" w:rsidRPr="00E84424" w:rsidRDefault="00993840" w:rsidP="002F7184">
            <w:pPr>
              <w:pStyle w:val="ListParagraph"/>
              <w:numPr>
                <w:ilvl w:val="0"/>
                <w:numId w:val="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6" w:right="-103" w:hanging="18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ส่วนที่มีหลักประกัน</w:t>
            </w:r>
          </w:p>
        </w:tc>
        <w:tc>
          <w:tcPr>
            <w:tcW w:w="761" w:type="pct"/>
            <w:shd w:val="clear" w:color="auto" w:fill="FAFAFA"/>
            <w:vAlign w:val="bottom"/>
          </w:tcPr>
          <w:p w14:paraId="20E465CE" w14:textId="526AF31E" w:rsidR="00993840" w:rsidRPr="00E84424" w:rsidRDefault="00CF1017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FF56A6"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481</w:t>
            </w:r>
          </w:p>
        </w:tc>
        <w:tc>
          <w:tcPr>
            <w:tcW w:w="761" w:type="pct"/>
            <w:vAlign w:val="bottom"/>
          </w:tcPr>
          <w:p w14:paraId="75225345" w14:textId="1CF768D7" w:rsidR="00993840" w:rsidRPr="00E84424" w:rsidRDefault="00CF1017" w:rsidP="002F718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993840"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679</w:t>
            </w:r>
          </w:p>
        </w:tc>
        <w:tc>
          <w:tcPr>
            <w:tcW w:w="761" w:type="pct"/>
            <w:shd w:val="clear" w:color="auto" w:fill="FAFAFA"/>
          </w:tcPr>
          <w:p w14:paraId="40E16A30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60" w:type="pct"/>
          </w:tcPr>
          <w:p w14:paraId="22B3917A" w14:textId="77777777" w:rsidR="00993840" w:rsidRPr="00E84424" w:rsidRDefault="00993840" w:rsidP="002F718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993840" w:rsidRPr="00E84424" w14:paraId="093180ED" w14:textId="77777777" w:rsidTr="005F74AF">
        <w:tc>
          <w:tcPr>
            <w:tcW w:w="1956" w:type="pct"/>
          </w:tcPr>
          <w:p w14:paraId="0E7C0E80" w14:textId="77777777" w:rsidR="00993840" w:rsidRPr="00E84424" w:rsidRDefault="00993840" w:rsidP="002F7184">
            <w:pPr>
              <w:pStyle w:val="ListParagraph"/>
              <w:numPr>
                <w:ilvl w:val="0"/>
                <w:numId w:val="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6" w:right="-103" w:hanging="18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ส่วนที่ไม่มีหลักประกัน</w:t>
            </w:r>
          </w:p>
        </w:tc>
        <w:tc>
          <w:tcPr>
            <w:tcW w:w="761" w:type="pct"/>
            <w:shd w:val="clear" w:color="auto" w:fill="FAFAFA"/>
            <w:vAlign w:val="bottom"/>
          </w:tcPr>
          <w:p w14:paraId="48450157" w14:textId="40F8CBB0" w:rsidR="00993840" w:rsidRPr="00E84424" w:rsidRDefault="00CF1017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640</w:t>
            </w:r>
          </w:p>
        </w:tc>
        <w:tc>
          <w:tcPr>
            <w:tcW w:w="761" w:type="pct"/>
            <w:vAlign w:val="bottom"/>
          </w:tcPr>
          <w:p w14:paraId="1A515354" w14:textId="731C24AF" w:rsidR="00993840" w:rsidRPr="00E84424" w:rsidRDefault="00CF1017" w:rsidP="002F718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993840"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206</w:t>
            </w:r>
          </w:p>
        </w:tc>
        <w:tc>
          <w:tcPr>
            <w:tcW w:w="761" w:type="pct"/>
            <w:shd w:val="clear" w:color="auto" w:fill="FAFAFA"/>
          </w:tcPr>
          <w:p w14:paraId="3CF6867F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60" w:type="pct"/>
          </w:tcPr>
          <w:p w14:paraId="58928CD4" w14:textId="77777777" w:rsidR="00993840" w:rsidRPr="00E84424" w:rsidRDefault="00993840" w:rsidP="002F718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993840" w:rsidRPr="00E84424" w14:paraId="0ED1C439" w14:textId="77777777" w:rsidTr="005F74AF">
        <w:tc>
          <w:tcPr>
            <w:tcW w:w="1956" w:type="pct"/>
          </w:tcPr>
          <w:p w14:paraId="4B2BCAC1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10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เงินกู้ยืมระยะยาวจากกิจการอื่น</w:t>
            </w:r>
          </w:p>
        </w:tc>
        <w:tc>
          <w:tcPr>
            <w:tcW w:w="761" w:type="pct"/>
            <w:shd w:val="clear" w:color="auto" w:fill="FAFAFA"/>
            <w:vAlign w:val="bottom"/>
          </w:tcPr>
          <w:p w14:paraId="6A0E32F7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61" w:type="pct"/>
            <w:vAlign w:val="bottom"/>
          </w:tcPr>
          <w:p w14:paraId="3DC61A4D" w14:textId="77777777" w:rsidR="00993840" w:rsidRPr="00E84424" w:rsidRDefault="00993840" w:rsidP="002F718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61" w:type="pct"/>
            <w:shd w:val="clear" w:color="auto" w:fill="FAFAFA"/>
          </w:tcPr>
          <w:p w14:paraId="73EBDD60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60" w:type="pct"/>
          </w:tcPr>
          <w:p w14:paraId="3A98B12C" w14:textId="77777777" w:rsidR="00993840" w:rsidRPr="00E84424" w:rsidRDefault="00993840" w:rsidP="002F718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993840" w:rsidRPr="00E84424" w14:paraId="6ECF25F8" w14:textId="77777777" w:rsidTr="005F74AF">
        <w:trPr>
          <w:trHeight w:val="252"/>
        </w:trPr>
        <w:tc>
          <w:tcPr>
            <w:tcW w:w="1956" w:type="pct"/>
          </w:tcPr>
          <w:p w14:paraId="20616D04" w14:textId="77777777" w:rsidR="00993840" w:rsidRPr="00E84424" w:rsidRDefault="00993840" w:rsidP="002F7184">
            <w:pPr>
              <w:pStyle w:val="ListParagraph"/>
              <w:numPr>
                <w:ilvl w:val="0"/>
                <w:numId w:val="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6" w:right="-103" w:hanging="186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ส่วนที่ไม่มีหลักประกัน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49FEFAB" w14:textId="27C03A5E" w:rsidR="00993840" w:rsidRPr="00E84424" w:rsidRDefault="00CF1017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279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vAlign w:val="bottom"/>
          </w:tcPr>
          <w:p w14:paraId="16BA5C53" w14:textId="54FF5497" w:rsidR="00993840" w:rsidRPr="00E84424" w:rsidRDefault="00CF1017" w:rsidP="002F718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219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shd w:val="clear" w:color="auto" w:fill="FAFAFA"/>
          </w:tcPr>
          <w:p w14:paraId="06749088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60" w:type="pct"/>
            <w:tcBorders>
              <w:bottom w:val="single" w:sz="4" w:space="0" w:color="auto"/>
            </w:tcBorders>
          </w:tcPr>
          <w:p w14:paraId="40D9639C" w14:textId="77777777" w:rsidR="00993840" w:rsidRPr="00E84424" w:rsidRDefault="00993840" w:rsidP="002F718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993840" w:rsidRPr="00E84424" w14:paraId="45698A09" w14:textId="77777777" w:rsidTr="005F74AF">
        <w:tc>
          <w:tcPr>
            <w:tcW w:w="1956" w:type="pct"/>
            <w:hideMark/>
          </w:tcPr>
          <w:p w14:paraId="1BF0942E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10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รวมเงินกู้ยืมระยะยาว</w:t>
            </w:r>
          </w:p>
        </w:tc>
        <w:tc>
          <w:tcPr>
            <w:tcW w:w="76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7717090" w14:textId="6313C8B2" w:rsidR="00993840" w:rsidRPr="00E84424" w:rsidRDefault="00CF1017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FF56A6"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353</w:t>
            </w:r>
          </w:p>
        </w:tc>
        <w:tc>
          <w:tcPr>
            <w:tcW w:w="76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F84BEF" w14:textId="76F1159B" w:rsidR="00993840" w:rsidRPr="00E84424" w:rsidRDefault="00CF1017" w:rsidP="002F718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="00993840"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440</w:t>
            </w:r>
          </w:p>
        </w:tc>
        <w:tc>
          <w:tcPr>
            <w:tcW w:w="76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185E0F9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60" w:type="pct"/>
            <w:tcBorders>
              <w:top w:val="single" w:sz="4" w:space="0" w:color="auto"/>
              <w:bottom w:val="single" w:sz="4" w:space="0" w:color="auto"/>
            </w:tcBorders>
          </w:tcPr>
          <w:p w14:paraId="78147F6E" w14:textId="77777777" w:rsidR="00993840" w:rsidRPr="00E84424" w:rsidRDefault="00993840" w:rsidP="002F718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</w:tbl>
    <w:p w14:paraId="7CE14479" w14:textId="77777777" w:rsidR="00993840" w:rsidRPr="00E84424" w:rsidRDefault="00993840" w:rsidP="009938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eastAsia="Arial Unicode MS" w:hAnsi="Browallia New" w:cs="Browallia New"/>
          <w:sz w:val="26"/>
          <w:szCs w:val="26"/>
          <w:cs/>
        </w:rPr>
      </w:pPr>
      <w:r w:rsidRPr="00E84424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690CC18D" w14:textId="77777777" w:rsidR="00993840" w:rsidRPr="00E84424" w:rsidRDefault="00993840" w:rsidP="009938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eastAsia="Arial Unicode MS" w:hAnsi="Browallia New" w:cs="Browallia New"/>
          <w:sz w:val="26"/>
          <w:szCs w:val="26"/>
        </w:rPr>
      </w:pPr>
    </w:p>
    <w:p w14:paraId="296A3822" w14:textId="77777777" w:rsidR="00993840" w:rsidRPr="005F74AF" w:rsidRDefault="00993840" w:rsidP="009938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84424">
        <w:rPr>
          <w:rFonts w:ascii="Browallia New" w:eastAsia="Arial Unicode MS" w:hAnsi="Browallia New" w:cs="Browallia New"/>
          <w:sz w:val="26"/>
          <w:szCs w:val="26"/>
          <w:cs/>
        </w:rPr>
        <w:t>การ</w:t>
      </w:r>
      <w:r w:rsidRPr="005F74AF">
        <w:rPr>
          <w:rFonts w:ascii="Browallia New" w:eastAsia="Arial Unicode MS" w:hAnsi="Browallia New" w:cs="Browallia New"/>
          <w:sz w:val="26"/>
          <w:szCs w:val="26"/>
          <w:cs/>
        </w:rPr>
        <w:t>เปลี่ยนแปลงของเงินกู้ยืมระยะยาวจากสถาบันการเงินและกิจการอื่น มีดังนี้</w:t>
      </w:r>
    </w:p>
    <w:p w14:paraId="6AF83821" w14:textId="77777777" w:rsidR="00993840" w:rsidRPr="005F74AF" w:rsidRDefault="00993840" w:rsidP="009938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948"/>
        <w:gridCol w:w="1412"/>
        <w:gridCol w:w="1412"/>
        <w:gridCol w:w="1283"/>
        <w:gridCol w:w="1406"/>
      </w:tblGrid>
      <w:tr w:rsidR="00993840" w:rsidRPr="005F74AF" w14:paraId="025E41AB" w14:textId="77777777" w:rsidTr="005F74AF">
        <w:tc>
          <w:tcPr>
            <w:tcW w:w="2087" w:type="pct"/>
          </w:tcPr>
          <w:p w14:paraId="4F8E4AA4" w14:textId="77777777" w:rsidR="00993840" w:rsidRPr="005F74AF" w:rsidRDefault="00993840" w:rsidP="00D05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91" w:type="pct"/>
            <w:gridSpan w:val="2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20D24AC6" w14:textId="77777777" w:rsidR="00993840" w:rsidRPr="005F74AF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F74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22" w:type="pct"/>
            <w:gridSpan w:val="2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3E8B5590" w14:textId="77777777" w:rsidR="00993840" w:rsidRPr="005F74AF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F74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93840" w:rsidRPr="005F74AF" w14:paraId="24888594" w14:textId="77777777" w:rsidTr="005F74AF">
        <w:tc>
          <w:tcPr>
            <w:tcW w:w="2087" w:type="pct"/>
          </w:tcPr>
          <w:p w14:paraId="7509F41E" w14:textId="7C1DF2F8" w:rsidR="00993840" w:rsidRPr="005F74AF" w:rsidRDefault="00993840" w:rsidP="00D05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F74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CF1017" w:rsidRPr="00CF10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5F74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5F74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746" w:type="pct"/>
            <w:tcBorders>
              <w:top w:val="single" w:sz="4" w:space="0" w:color="auto"/>
            </w:tcBorders>
            <w:hideMark/>
          </w:tcPr>
          <w:p w14:paraId="19E7092E" w14:textId="4C8CF40F" w:rsidR="00993840" w:rsidRPr="005F74AF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F74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พ.ศ.</w:t>
            </w:r>
            <w:r w:rsidRPr="005F74AF">
              <w:rPr>
                <w:rFonts w:ascii="Browallia New" w:eastAsia="Arial Unicode MS" w:hAnsi="Browallia New" w:cs="Browallia New"/>
                <w:b/>
                <w:bCs/>
                <w:color w:val="7030A0"/>
                <w:sz w:val="26"/>
                <w:szCs w:val="26"/>
                <w:cs/>
              </w:rPr>
              <w:t xml:space="preserve"> </w:t>
            </w:r>
            <w:r w:rsidR="00CF1017" w:rsidRPr="00CF10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746" w:type="pct"/>
            <w:tcBorders>
              <w:top w:val="single" w:sz="4" w:space="0" w:color="auto"/>
            </w:tcBorders>
            <w:hideMark/>
          </w:tcPr>
          <w:p w14:paraId="4F57F1DE" w14:textId="65C5DE48" w:rsidR="00993840" w:rsidRPr="005F74AF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F74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พ.ศ.</w:t>
            </w:r>
            <w:r w:rsidRPr="005F74AF">
              <w:rPr>
                <w:rFonts w:ascii="Browallia New" w:eastAsia="Arial Unicode MS" w:hAnsi="Browallia New" w:cs="Browallia New"/>
                <w:b/>
                <w:bCs/>
                <w:color w:val="7030A0"/>
                <w:sz w:val="26"/>
                <w:szCs w:val="26"/>
                <w:cs/>
              </w:rPr>
              <w:t xml:space="preserve"> </w:t>
            </w:r>
            <w:r w:rsidR="00CF1017" w:rsidRPr="00CF10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678" w:type="pct"/>
            <w:tcBorders>
              <w:top w:val="single" w:sz="4" w:space="0" w:color="auto"/>
            </w:tcBorders>
            <w:hideMark/>
          </w:tcPr>
          <w:p w14:paraId="7BE6A869" w14:textId="19E26C43" w:rsidR="00993840" w:rsidRPr="005F74AF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F74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พ.ศ.</w:t>
            </w:r>
            <w:r w:rsidRPr="005F74AF">
              <w:rPr>
                <w:rFonts w:ascii="Browallia New" w:eastAsia="Arial Unicode MS" w:hAnsi="Browallia New" w:cs="Browallia New"/>
                <w:b/>
                <w:bCs/>
                <w:color w:val="7030A0"/>
                <w:sz w:val="26"/>
                <w:szCs w:val="26"/>
                <w:cs/>
              </w:rPr>
              <w:t xml:space="preserve"> </w:t>
            </w:r>
            <w:r w:rsidR="00CF1017" w:rsidRPr="00CF10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745" w:type="pct"/>
            <w:tcBorders>
              <w:top w:val="single" w:sz="4" w:space="0" w:color="auto"/>
            </w:tcBorders>
            <w:hideMark/>
          </w:tcPr>
          <w:p w14:paraId="5AD7D162" w14:textId="62C05B71" w:rsidR="00993840" w:rsidRPr="005F74AF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F74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พ.ศ.</w:t>
            </w:r>
            <w:r w:rsidRPr="005F74AF">
              <w:rPr>
                <w:rFonts w:ascii="Browallia New" w:eastAsia="Arial Unicode MS" w:hAnsi="Browallia New" w:cs="Browallia New"/>
                <w:b/>
                <w:bCs/>
                <w:color w:val="7030A0"/>
                <w:sz w:val="26"/>
                <w:szCs w:val="26"/>
                <w:cs/>
              </w:rPr>
              <w:t xml:space="preserve"> </w:t>
            </w:r>
            <w:r w:rsidR="00CF1017" w:rsidRPr="00CF10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993840" w:rsidRPr="005F74AF" w14:paraId="5077087B" w14:textId="77777777" w:rsidTr="005F74AF">
        <w:tc>
          <w:tcPr>
            <w:tcW w:w="2087" w:type="pct"/>
          </w:tcPr>
          <w:p w14:paraId="2479449A" w14:textId="77777777" w:rsidR="00993840" w:rsidRPr="005F74AF" w:rsidRDefault="00993840" w:rsidP="00D05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46" w:type="pct"/>
            <w:tcBorders>
              <w:bottom w:val="single" w:sz="4" w:space="0" w:color="auto"/>
            </w:tcBorders>
            <w:vAlign w:val="center"/>
            <w:hideMark/>
          </w:tcPr>
          <w:p w14:paraId="5B498682" w14:textId="77777777" w:rsidR="00993840" w:rsidRPr="005F74AF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F74A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46" w:type="pct"/>
            <w:tcBorders>
              <w:bottom w:val="single" w:sz="4" w:space="0" w:color="auto"/>
            </w:tcBorders>
            <w:vAlign w:val="center"/>
            <w:hideMark/>
          </w:tcPr>
          <w:p w14:paraId="2EBA1CC4" w14:textId="77777777" w:rsidR="00993840" w:rsidRPr="005F74AF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F74A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678" w:type="pct"/>
            <w:tcBorders>
              <w:bottom w:val="single" w:sz="4" w:space="0" w:color="auto"/>
            </w:tcBorders>
            <w:vAlign w:val="center"/>
            <w:hideMark/>
          </w:tcPr>
          <w:p w14:paraId="34EE687D" w14:textId="77777777" w:rsidR="00993840" w:rsidRPr="005F74AF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F74A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45" w:type="pct"/>
            <w:tcBorders>
              <w:bottom w:val="single" w:sz="4" w:space="0" w:color="auto"/>
            </w:tcBorders>
            <w:vAlign w:val="center"/>
            <w:hideMark/>
          </w:tcPr>
          <w:p w14:paraId="392B62B8" w14:textId="77777777" w:rsidR="00993840" w:rsidRPr="005F74AF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F74A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</w:tr>
      <w:tr w:rsidR="00993840" w:rsidRPr="005F74AF" w14:paraId="52FAB110" w14:textId="77777777" w:rsidTr="005F74AF">
        <w:tc>
          <w:tcPr>
            <w:tcW w:w="2087" w:type="pct"/>
          </w:tcPr>
          <w:p w14:paraId="018D3625" w14:textId="77777777" w:rsidR="00993840" w:rsidRPr="005F74AF" w:rsidRDefault="00993840" w:rsidP="00D05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46" w:type="pct"/>
            <w:tcBorders>
              <w:top w:val="single" w:sz="4" w:space="0" w:color="auto"/>
            </w:tcBorders>
            <w:shd w:val="clear" w:color="auto" w:fill="FAFAFA"/>
          </w:tcPr>
          <w:p w14:paraId="2162ECA7" w14:textId="77777777" w:rsidR="00993840" w:rsidRPr="005F74AF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both"/>
              <w:outlineLvl w:val="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46" w:type="pct"/>
            <w:tcBorders>
              <w:top w:val="single" w:sz="4" w:space="0" w:color="auto"/>
            </w:tcBorders>
          </w:tcPr>
          <w:p w14:paraId="6B1D99E2" w14:textId="77777777" w:rsidR="00993840" w:rsidRPr="005F74AF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both"/>
              <w:outlineLvl w:val="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78" w:type="pct"/>
            <w:tcBorders>
              <w:top w:val="single" w:sz="4" w:space="0" w:color="auto"/>
            </w:tcBorders>
            <w:shd w:val="clear" w:color="auto" w:fill="FAFAFA"/>
          </w:tcPr>
          <w:p w14:paraId="69A568ED" w14:textId="77777777" w:rsidR="00993840" w:rsidRPr="005F74AF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both"/>
              <w:outlineLvl w:val="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45" w:type="pct"/>
            <w:tcBorders>
              <w:top w:val="single" w:sz="4" w:space="0" w:color="auto"/>
            </w:tcBorders>
          </w:tcPr>
          <w:p w14:paraId="09B72B09" w14:textId="77777777" w:rsidR="00993840" w:rsidRPr="005F74AF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both"/>
              <w:outlineLvl w:val="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93840" w:rsidRPr="005F74AF" w14:paraId="048D1515" w14:textId="77777777" w:rsidTr="005F74AF">
        <w:tc>
          <w:tcPr>
            <w:tcW w:w="2087" w:type="pct"/>
            <w:hideMark/>
          </w:tcPr>
          <w:p w14:paraId="7667A6E0" w14:textId="77777777" w:rsidR="00993840" w:rsidRPr="005F74AF" w:rsidRDefault="00993840" w:rsidP="00D05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10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F74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ยอดคงเหลือต้นปี</w:t>
            </w:r>
          </w:p>
        </w:tc>
        <w:tc>
          <w:tcPr>
            <w:tcW w:w="746" w:type="pct"/>
            <w:shd w:val="clear" w:color="auto" w:fill="FAFAFA"/>
          </w:tcPr>
          <w:p w14:paraId="0179C714" w14:textId="7FFFB716" w:rsidR="00993840" w:rsidRPr="005F74AF" w:rsidRDefault="00CF1017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="00993840" w:rsidRPr="005F74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440</w:t>
            </w:r>
          </w:p>
        </w:tc>
        <w:tc>
          <w:tcPr>
            <w:tcW w:w="746" w:type="pct"/>
          </w:tcPr>
          <w:p w14:paraId="37D70CBA" w14:textId="1BEFF78E" w:rsidR="00993840" w:rsidRPr="005F74AF" w:rsidRDefault="00CF1017" w:rsidP="002F718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="00993840" w:rsidRPr="005F74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603</w:t>
            </w:r>
          </w:p>
        </w:tc>
        <w:tc>
          <w:tcPr>
            <w:tcW w:w="678" w:type="pct"/>
            <w:shd w:val="clear" w:color="auto" w:fill="FAFAFA"/>
          </w:tcPr>
          <w:p w14:paraId="501019D5" w14:textId="77777777" w:rsidR="00993840" w:rsidRPr="005F74AF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F74A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45" w:type="pct"/>
          </w:tcPr>
          <w:p w14:paraId="14BBD2A7" w14:textId="77777777" w:rsidR="00993840" w:rsidRPr="005F74AF" w:rsidRDefault="00993840" w:rsidP="002F718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F74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993840" w:rsidRPr="005F74AF" w14:paraId="7C8122C3" w14:textId="77777777" w:rsidTr="005F74AF">
        <w:tc>
          <w:tcPr>
            <w:tcW w:w="2087" w:type="pct"/>
            <w:hideMark/>
          </w:tcPr>
          <w:p w14:paraId="336E73E3" w14:textId="77777777" w:rsidR="00993840" w:rsidRPr="005F74AF" w:rsidRDefault="00993840" w:rsidP="00D05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10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F74AF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กระแสเงินสด</w:t>
            </w:r>
            <w:r w:rsidRPr="005F74AF">
              <w:rPr>
                <w:rFonts w:ascii="Browallia New" w:eastAsia="Arial Unicode MS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746" w:type="pct"/>
            <w:shd w:val="clear" w:color="auto" w:fill="FAFAFA"/>
          </w:tcPr>
          <w:p w14:paraId="2F609A37" w14:textId="77777777" w:rsidR="00993840" w:rsidRPr="005F74AF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46" w:type="pct"/>
          </w:tcPr>
          <w:p w14:paraId="28090626" w14:textId="77777777" w:rsidR="00993840" w:rsidRPr="005F74AF" w:rsidRDefault="00993840" w:rsidP="002F718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678" w:type="pct"/>
            <w:shd w:val="clear" w:color="auto" w:fill="FAFAFA"/>
          </w:tcPr>
          <w:p w14:paraId="7D3DB54B" w14:textId="77777777" w:rsidR="00993840" w:rsidRPr="005F74AF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45" w:type="pct"/>
          </w:tcPr>
          <w:p w14:paraId="4361081D" w14:textId="77777777" w:rsidR="00993840" w:rsidRPr="005F74AF" w:rsidRDefault="00993840" w:rsidP="002F718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993840" w:rsidRPr="005F74AF" w14:paraId="734C49CF" w14:textId="77777777" w:rsidTr="005F74AF">
        <w:tc>
          <w:tcPr>
            <w:tcW w:w="2087" w:type="pct"/>
            <w:hideMark/>
          </w:tcPr>
          <w:p w14:paraId="011F9811" w14:textId="77777777" w:rsidR="00993840" w:rsidRPr="005F74AF" w:rsidRDefault="00993840" w:rsidP="00D05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10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F74A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  <w:t>เงินสดรับจากเงินกู้ยืมระยะยาว</w:t>
            </w:r>
          </w:p>
        </w:tc>
        <w:tc>
          <w:tcPr>
            <w:tcW w:w="746" w:type="pct"/>
            <w:shd w:val="clear" w:color="auto" w:fill="FAFAFA"/>
          </w:tcPr>
          <w:p w14:paraId="34197627" w14:textId="640E4E3D" w:rsidR="00993840" w:rsidRPr="005F74AF" w:rsidRDefault="00CF1017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126</w:t>
            </w:r>
          </w:p>
        </w:tc>
        <w:tc>
          <w:tcPr>
            <w:tcW w:w="746" w:type="pct"/>
          </w:tcPr>
          <w:p w14:paraId="4FD695ED" w14:textId="6CD7E724" w:rsidR="00993840" w:rsidRPr="005F74AF" w:rsidRDefault="00CF1017" w:rsidP="002F718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112</w:t>
            </w:r>
          </w:p>
        </w:tc>
        <w:tc>
          <w:tcPr>
            <w:tcW w:w="678" w:type="pct"/>
            <w:shd w:val="clear" w:color="auto" w:fill="FAFAFA"/>
          </w:tcPr>
          <w:p w14:paraId="76428FAE" w14:textId="77777777" w:rsidR="00993840" w:rsidRPr="005F74AF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F74A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45" w:type="pct"/>
          </w:tcPr>
          <w:p w14:paraId="728F01FD" w14:textId="77777777" w:rsidR="00993840" w:rsidRPr="005F74AF" w:rsidRDefault="00993840" w:rsidP="002F718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F74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993840" w:rsidRPr="005F74AF" w14:paraId="1410A9EB" w14:textId="77777777" w:rsidTr="005F74AF">
        <w:tc>
          <w:tcPr>
            <w:tcW w:w="2087" w:type="pct"/>
            <w:hideMark/>
          </w:tcPr>
          <w:p w14:paraId="50B870A0" w14:textId="77777777" w:rsidR="00993840" w:rsidRPr="005F74AF" w:rsidRDefault="00993840" w:rsidP="00D05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10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F74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เงินสดจ่ายชำระ</w:t>
            </w:r>
            <w:r w:rsidRPr="005F74A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  <w:t>เงินกู้ยืมระยะยาว</w:t>
            </w:r>
          </w:p>
        </w:tc>
        <w:tc>
          <w:tcPr>
            <w:tcW w:w="746" w:type="pct"/>
            <w:shd w:val="clear" w:color="auto" w:fill="FAFAFA"/>
          </w:tcPr>
          <w:p w14:paraId="4EC58FA7" w14:textId="23AC8F76" w:rsidR="00993840" w:rsidRPr="005F74AF" w:rsidRDefault="0087134F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F74A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927</w:t>
            </w:r>
            <w:r w:rsidRPr="005F74A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46" w:type="pct"/>
          </w:tcPr>
          <w:p w14:paraId="0C24D83B" w14:textId="0C26D545" w:rsidR="00993840" w:rsidRPr="005F74AF" w:rsidRDefault="00993840" w:rsidP="002F718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F74A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5F74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F1017"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265</w:t>
            </w:r>
            <w:r w:rsidRPr="005F74A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678" w:type="pct"/>
            <w:shd w:val="clear" w:color="auto" w:fill="FAFAFA"/>
          </w:tcPr>
          <w:p w14:paraId="7C880BBF" w14:textId="77777777" w:rsidR="00993840" w:rsidRPr="005F74AF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F74A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45" w:type="pct"/>
          </w:tcPr>
          <w:p w14:paraId="0A37A70F" w14:textId="77777777" w:rsidR="00993840" w:rsidRPr="005F74AF" w:rsidRDefault="00993840" w:rsidP="002F718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F74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993840" w:rsidRPr="005F74AF" w14:paraId="76DC1D1A" w14:textId="77777777" w:rsidTr="005F74AF">
        <w:tc>
          <w:tcPr>
            <w:tcW w:w="2087" w:type="pct"/>
          </w:tcPr>
          <w:p w14:paraId="5E534A13" w14:textId="77777777" w:rsidR="00993840" w:rsidRPr="005F74AF" w:rsidRDefault="00993840" w:rsidP="00D05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10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F74AF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การเปลี่ยนแปลงรายการที่มิใช่เงินสด</w:t>
            </w:r>
            <w:r w:rsidRPr="005F74AF">
              <w:rPr>
                <w:rFonts w:ascii="Browallia New" w:eastAsia="Arial Unicode MS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746" w:type="pct"/>
            <w:shd w:val="clear" w:color="auto" w:fill="FAFAFA"/>
          </w:tcPr>
          <w:p w14:paraId="3C4DB376" w14:textId="77777777" w:rsidR="00993840" w:rsidRPr="005F74AF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46" w:type="pct"/>
          </w:tcPr>
          <w:p w14:paraId="0BEA99AD" w14:textId="77777777" w:rsidR="00993840" w:rsidRPr="005F74AF" w:rsidRDefault="00993840" w:rsidP="002F718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678" w:type="pct"/>
            <w:shd w:val="clear" w:color="auto" w:fill="FAFAFA"/>
          </w:tcPr>
          <w:p w14:paraId="4216333A" w14:textId="77777777" w:rsidR="00993840" w:rsidRPr="005F74AF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45" w:type="pct"/>
          </w:tcPr>
          <w:p w14:paraId="68B80671" w14:textId="77777777" w:rsidR="00993840" w:rsidRPr="005F74AF" w:rsidRDefault="00993840" w:rsidP="002F718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993840" w:rsidRPr="005F74AF" w14:paraId="2AFE837D" w14:textId="77777777" w:rsidTr="005F74AF">
        <w:tc>
          <w:tcPr>
            <w:tcW w:w="2087" w:type="pct"/>
            <w:hideMark/>
          </w:tcPr>
          <w:p w14:paraId="7555588A" w14:textId="77777777" w:rsidR="00993840" w:rsidRPr="005F74AF" w:rsidRDefault="00993840" w:rsidP="00D05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10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F74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ตัดจำหน่ายค่าธรรมเนียมการจัดหาเงินกู้ยืม</w:t>
            </w:r>
          </w:p>
        </w:tc>
        <w:tc>
          <w:tcPr>
            <w:tcW w:w="746" w:type="pct"/>
            <w:shd w:val="clear" w:color="auto" w:fill="FAFAFA"/>
          </w:tcPr>
          <w:p w14:paraId="6632AE20" w14:textId="370B9096" w:rsidR="00993840" w:rsidRPr="005F74AF" w:rsidRDefault="00CF1017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</w:p>
        </w:tc>
        <w:tc>
          <w:tcPr>
            <w:tcW w:w="746" w:type="pct"/>
          </w:tcPr>
          <w:p w14:paraId="414EF58A" w14:textId="6EA62B53" w:rsidR="00993840" w:rsidRPr="005F74AF" w:rsidRDefault="00CF1017" w:rsidP="002F718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</w:p>
        </w:tc>
        <w:tc>
          <w:tcPr>
            <w:tcW w:w="678" w:type="pct"/>
            <w:shd w:val="clear" w:color="auto" w:fill="FAFAFA"/>
          </w:tcPr>
          <w:p w14:paraId="0D2E88E6" w14:textId="77777777" w:rsidR="00993840" w:rsidRPr="005F74AF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F74A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45" w:type="pct"/>
          </w:tcPr>
          <w:p w14:paraId="4D46AA42" w14:textId="77777777" w:rsidR="00993840" w:rsidRPr="005F74AF" w:rsidRDefault="00993840" w:rsidP="002F718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F74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AC10AF" w:rsidRPr="005F74AF" w14:paraId="637B102B" w14:textId="77777777" w:rsidTr="005F74AF">
        <w:tc>
          <w:tcPr>
            <w:tcW w:w="2087" w:type="pct"/>
          </w:tcPr>
          <w:p w14:paraId="4A901AA3" w14:textId="77777777" w:rsidR="004A5D0A" w:rsidRPr="005F74AF" w:rsidRDefault="00AC10AF" w:rsidP="00D05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103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5F74AF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จัดประเภทเป็น</w:t>
            </w:r>
            <w:r w:rsidR="004A5D0A" w:rsidRPr="005F74AF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หนี้สินที่เกี่ยวข้องโดยตรงกับ</w:t>
            </w:r>
          </w:p>
          <w:p w14:paraId="21D326F8" w14:textId="023BE27B" w:rsidR="00AC10AF" w:rsidRPr="005F74AF" w:rsidRDefault="00D05124" w:rsidP="00D05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10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" w:hAnsi="Browallia New" w:cs="Browallia New" w:hint="cs"/>
                <w:sz w:val="26"/>
                <w:szCs w:val="26"/>
                <w:cs/>
              </w:rPr>
              <w:t xml:space="preserve">   </w:t>
            </w:r>
            <w:r w:rsidR="00AC10AF" w:rsidRPr="005F74AF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สินทรัพย์ที่ถือไว้เพื่อขาย</w:t>
            </w:r>
          </w:p>
        </w:tc>
        <w:tc>
          <w:tcPr>
            <w:tcW w:w="746" w:type="pct"/>
            <w:shd w:val="clear" w:color="auto" w:fill="FAFAFA"/>
          </w:tcPr>
          <w:p w14:paraId="42A0368D" w14:textId="77777777" w:rsidR="004A5D0A" w:rsidRPr="005F74AF" w:rsidRDefault="004A5D0A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3C8AC8DE" w14:textId="120C53A4" w:rsidR="00AC10AF" w:rsidRPr="005F74AF" w:rsidRDefault="00AC10AF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F74A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5F74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F1017"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295</w:t>
            </w:r>
            <w:r w:rsidRPr="005F74A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46" w:type="pct"/>
          </w:tcPr>
          <w:p w14:paraId="6382AA49" w14:textId="77777777" w:rsidR="00AC10AF" w:rsidRPr="005F74AF" w:rsidRDefault="00AC10AF" w:rsidP="002F718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3348BF25" w14:textId="57BE0208" w:rsidR="004A5D0A" w:rsidRPr="005F74AF" w:rsidRDefault="004A5D0A" w:rsidP="002F718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F74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678" w:type="pct"/>
            <w:shd w:val="clear" w:color="auto" w:fill="FAFAFA"/>
          </w:tcPr>
          <w:p w14:paraId="31A0BD6F" w14:textId="77777777" w:rsidR="00AC10AF" w:rsidRPr="005F74AF" w:rsidRDefault="00AC10AF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08D9C7C2" w14:textId="7E902768" w:rsidR="004A5D0A" w:rsidRPr="005F74AF" w:rsidRDefault="004A5D0A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F74A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45" w:type="pct"/>
          </w:tcPr>
          <w:p w14:paraId="19082593" w14:textId="77777777" w:rsidR="00AC10AF" w:rsidRPr="005F74AF" w:rsidRDefault="00AC10AF" w:rsidP="002F718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25D124BC" w14:textId="68962B94" w:rsidR="004A5D0A" w:rsidRPr="005F74AF" w:rsidRDefault="004A5D0A" w:rsidP="002F718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F74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993840" w:rsidRPr="005F74AF" w14:paraId="484C2981" w14:textId="77777777" w:rsidTr="005F74AF">
        <w:tc>
          <w:tcPr>
            <w:tcW w:w="2087" w:type="pct"/>
          </w:tcPr>
          <w:p w14:paraId="01072044" w14:textId="5E5BE27C" w:rsidR="00993840" w:rsidRPr="005F74AF" w:rsidRDefault="00993840" w:rsidP="00D05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10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F74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ผลต่างจาก</w:t>
            </w:r>
            <w:r w:rsidR="00540E02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อัตราแลกเปลี่ยน</w:t>
            </w:r>
          </w:p>
        </w:tc>
        <w:tc>
          <w:tcPr>
            <w:tcW w:w="746" w:type="pct"/>
            <w:tcBorders>
              <w:bottom w:val="single" w:sz="4" w:space="0" w:color="auto"/>
            </w:tcBorders>
            <w:shd w:val="clear" w:color="auto" w:fill="FAFAFA"/>
          </w:tcPr>
          <w:p w14:paraId="096D799E" w14:textId="67567B26" w:rsidR="00993840" w:rsidRPr="005F74AF" w:rsidRDefault="0087134F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F74A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5F74A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46" w:type="pct"/>
            <w:tcBorders>
              <w:bottom w:val="single" w:sz="4" w:space="0" w:color="auto"/>
            </w:tcBorders>
          </w:tcPr>
          <w:p w14:paraId="47DF5C9E" w14:textId="30790E22" w:rsidR="00993840" w:rsidRPr="005F74AF" w:rsidRDefault="00993840" w:rsidP="002F718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F74A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</w:t>
            </w:r>
            <w:r w:rsidRPr="005F74A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678" w:type="pct"/>
            <w:tcBorders>
              <w:bottom w:val="single" w:sz="4" w:space="0" w:color="auto"/>
            </w:tcBorders>
            <w:shd w:val="clear" w:color="auto" w:fill="FAFAFA"/>
          </w:tcPr>
          <w:p w14:paraId="5EF103E8" w14:textId="77777777" w:rsidR="00993840" w:rsidRPr="005F74AF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F74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745" w:type="pct"/>
            <w:tcBorders>
              <w:bottom w:val="single" w:sz="4" w:space="0" w:color="auto"/>
            </w:tcBorders>
          </w:tcPr>
          <w:p w14:paraId="5F2FD005" w14:textId="77777777" w:rsidR="00993840" w:rsidRPr="005F74AF" w:rsidRDefault="00993840" w:rsidP="002F718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F74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993840" w:rsidRPr="005F74AF" w14:paraId="2B3CF937" w14:textId="77777777" w:rsidTr="005F74AF">
        <w:tc>
          <w:tcPr>
            <w:tcW w:w="2087" w:type="pct"/>
            <w:vAlign w:val="center"/>
            <w:hideMark/>
          </w:tcPr>
          <w:p w14:paraId="2CE123F7" w14:textId="77777777" w:rsidR="00993840" w:rsidRPr="005F74AF" w:rsidRDefault="00993840" w:rsidP="00D05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10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F74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ยอดคงเหลือปลายปี</w:t>
            </w:r>
          </w:p>
        </w:tc>
        <w:tc>
          <w:tcPr>
            <w:tcW w:w="74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42D75FF" w14:textId="5D999C97" w:rsidR="00993840" w:rsidRPr="005F74AF" w:rsidRDefault="00CF1017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AC10AF" w:rsidRPr="005F74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353</w:t>
            </w:r>
          </w:p>
        </w:tc>
        <w:tc>
          <w:tcPr>
            <w:tcW w:w="74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14AB79" w14:textId="06DCB618" w:rsidR="00993840" w:rsidRPr="005F74AF" w:rsidRDefault="00CF1017" w:rsidP="002F718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="00993840" w:rsidRPr="005F74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440</w:t>
            </w:r>
          </w:p>
        </w:tc>
        <w:tc>
          <w:tcPr>
            <w:tcW w:w="6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7033A1F" w14:textId="77777777" w:rsidR="00993840" w:rsidRPr="005F74AF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F74A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45" w:type="pct"/>
            <w:tcBorders>
              <w:top w:val="single" w:sz="4" w:space="0" w:color="auto"/>
              <w:bottom w:val="single" w:sz="4" w:space="0" w:color="auto"/>
            </w:tcBorders>
          </w:tcPr>
          <w:p w14:paraId="21D95FCD" w14:textId="77777777" w:rsidR="00993840" w:rsidRPr="005F74AF" w:rsidRDefault="00993840" w:rsidP="002F718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F74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</w:tbl>
    <w:p w14:paraId="5D31803B" w14:textId="77777777" w:rsidR="00993840" w:rsidRPr="005F74AF" w:rsidRDefault="00993840" w:rsidP="009938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F113BB0" w14:textId="351FFDD7" w:rsidR="00993840" w:rsidRDefault="00993840" w:rsidP="009938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5F74A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อัตราดอกเบี้ย</w:t>
      </w:r>
      <w:r w:rsidRPr="00E8442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ที่แท้จริงถัวเฉลี่ยถ่วงน้ำหนักของเงินกู้ยืม</w:t>
      </w:r>
      <w:r w:rsidR="00EE1F2C" w:rsidRPr="00E8442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ระยะยาวของกลุ่มกิจการ คือร้อยละ</w:t>
      </w:r>
      <w:r w:rsidR="00EE1F2C" w:rsidRPr="00E84424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CF1017" w:rsidRPr="00CF1017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</w:t>
      </w:r>
      <w:r w:rsidR="00EE1F2C" w:rsidRPr="00E84424">
        <w:rPr>
          <w:rFonts w:ascii="Browallia New" w:eastAsia="Arial Unicode MS" w:hAnsi="Browallia New" w:cs="Browallia New"/>
          <w:spacing w:val="-2"/>
          <w:sz w:val="26"/>
          <w:szCs w:val="26"/>
        </w:rPr>
        <w:t>.</w:t>
      </w:r>
      <w:r w:rsidR="00CF1017" w:rsidRPr="00CF1017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92</w:t>
      </w:r>
      <w:r w:rsidRPr="00E84424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E8442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ต่อปี </w:t>
      </w:r>
      <w:r w:rsidRPr="00E84424">
        <w:rPr>
          <w:rFonts w:ascii="Browallia New" w:eastAsia="Arial Unicode MS" w:hAnsi="Browallia New" w:cs="Browallia New"/>
          <w:spacing w:val="-2"/>
          <w:sz w:val="26"/>
          <w:szCs w:val="26"/>
        </w:rPr>
        <w:t>(</w:t>
      </w:r>
      <w:r w:rsidRPr="00E84424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พ.ศ.</w:t>
      </w:r>
      <w:r w:rsidRPr="00E84424">
        <w:rPr>
          <w:rFonts w:ascii="Browallia New" w:eastAsia="Arial Unicode MS" w:hAnsi="Browallia New" w:cs="Browallia New"/>
          <w:color w:val="7030A0"/>
          <w:spacing w:val="-2"/>
          <w:sz w:val="26"/>
          <w:szCs w:val="26"/>
          <w:cs/>
        </w:rPr>
        <w:t xml:space="preserve"> </w:t>
      </w:r>
      <w:r w:rsidR="00CF1017" w:rsidRPr="00CF1017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2562</w:t>
      </w:r>
      <w:r w:rsidRPr="00E84424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E8442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ร้อยละ </w:t>
      </w:r>
      <w:r w:rsidR="00CF1017" w:rsidRPr="00CF1017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</w:t>
      </w:r>
      <w:r w:rsidRPr="00E8442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.</w:t>
      </w:r>
      <w:r w:rsidR="00CF1017" w:rsidRPr="00CF1017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51</w:t>
      </w:r>
      <w:r w:rsidRPr="00E84424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E8442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ต่อปี) </w:t>
      </w:r>
    </w:p>
    <w:p w14:paraId="1E48EA74" w14:textId="77777777" w:rsidR="005F74AF" w:rsidRPr="00E84424" w:rsidRDefault="005F74AF" w:rsidP="009938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7"/>
        <w:jc w:val="thaiDistribute"/>
        <w:rPr>
          <w:rFonts w:ascii="Browallia New" w:eastAsia="Arial Unicode MS" w:hAnsi="Browallia New" w:cs="Browallia New"/>
          <w:b/>
          <w:bCs/>
          <w:spacing w:val="-2"/>
          <w:sz w:val="26"/>
          <w:szCs w:val="26"/>
        </w:rPr>
      </w:pPr>
    </w:p>
    <w:p w14:paraId="632BAA20" w14:textId="6412A8ED" w:rsidR="004A5D0A" w:rsidRPr="00E84424" w:rsidRDefault="004A5D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eastAsia="Arial Unicode MS" w:hAnsi="Browallia New" w:cs="Browallia New"/>
          <w:sz w:val="16"/>
          <w:szCs w:val="16"/>
        </w:rPr>
      </w:pPr>
      <w:r w:rsidRPr="00E84424">
        <w:rPr>
          <w:rFonts w:ascii="Browallia New" w:eastAsia="Arial Unicode MS" w:hAnsi="Browallia New" w:cs="Browallia New"/>
          <w:sz w:val="16"/>
          <w:szCs w:val="16"/>
        </w:rPr>
        <w:br w:type="page"/>
      </w:r>
    </w:p>
    <w:p w14:paraId="3AE775F9" w14:textId="77777777" w:rsidR="00993840" w:rsidRPr="005F74AF" w:rsidRDefault="00993840" w:rsidP="009938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D2A69A4" w14:textId="77777777" w:rsidR="00993840" w:rsidRPr="00E84424" w:rsidRDefault="00993840" w:rsidP="009938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84424">
        <w:rPr>
          <w:rFonts w:ascii="Browallia New" w:eastAsia="Arial Unicode MS" w:hAnsi="Browallia New" w:cs="Browallia New"/>
          <w:sz w:val="26"/>
          <w:szCs w:val="26"/>
          <w:cs/>
        </w:rPr>
        <w:t>เงินกู้ยืมระยะยาวของกลุ่มกิจการมีรายละเอียดต่อไปนี้</w:t>
      </w:r>
    </w:p>
    <w:p w14:paraId="7F236E26" w14:textId="77777777" w:rsidR="00993840" w:rsidRPr="00E84424" w:rsidRDefault="00993840" w:rsidP="009938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7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tbl>
      <w:tblPr>
        <w:tblW w:w="4994" w:type="pct"/>
        <w:tblLook w:val="04A0" w:firstRow="1" w:lastRow="0" w:firstColumn="1" w:lastColumn="0" w:noHBand="0" w:noVBand="1"/>
      </w:tblPr>
      <w:tblGrid>
        <w:gridCol w:w="757"/>
        <w:gridCol w:w="890"/>
        <w:gridCol w:w="883"/>
        <w:gridCol w:w="909"/>
        <w:gridCol w:w="949"/>
        <w:gridCol w:w="953"/>
        <w:gridCol w:w="1990"/>
        <w:gridCol w:w="1072"/>
        <w:gridCol w:w="1047"/>
      </w:tblGrid>
      <w:tr w:rsidR="00993840" w:rsidRPr="005F74AF" w14:paraId="41B3CC37" w14:textId="77777777" w:rsidTr="00EE1F2C">
        <w:tc>
          <w:tcPr>
            <w:tcW w:w="401" w:type="pct"/>
            <w:tcBorders>
              <w:top w:val="single" w:sz="4" w:space="0" w:color="auto"/>
            </w:tcBorders>
            <w:vAlign w:val="bottom"/>
          </w:tcPr>
          <w:p w14:paraId="0D45A324" w14:textId="77777777" w:rsidR="00993840" w:rsidRPr="005F74AF" w:rsidRDefault="00993840" w:rsidP="00D05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471" w:type="pct"/>
            <w:tcBorders>
              <w:top w:val="single" w:sz="4" w:space="0" w:color="auto"/>
            </w:tcBorders>
          </w:tcPr>
          <w:p w14:paraId="43904EF4" w14:textId="77777777" w:rsidR="00993840" w:rsidRPr="005F74AF" w:rsidRDefault="00993840" w:rsidP="00D05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954" w:type="pct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1231CD4C" w14:textId="64F2AB77" w:rsidR="00993840" w:rsidRPr="005F74AF" w:rsidRDefault="00993840" w:rsidP="00D05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5F74A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จำนวนเงินคงเหลือ ณ วันที่ </w:t>
            </w:r>
            <w:r w:rsidR="00CF1017" w:rsidRPr="00CF101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5F74A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5F74A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053" w:type="pct"/>
            <w:tcBorders>
              <w:top w:val="single" w:sz="4" w:space="0" w:color="auto"/>
            </w:tcBorders>
            <w:vAlign w:val="bottom"/>
          </w:tcPr>
          <w:p w14:paraId="1B9D8A3E" w14:textId="77777777" w:rsidR="00993840" w:rsidRPr="005F74AF" w:rsidRDefault="00993840" w:rsidP="00D05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567" w:type="pct"/>
            <w:tcBorders>
              <w:top w:val="single" w:sz="4" w:space="0" w:color="auto"/>
            </w:tcBorders>
            <w:vAlign w:val="bottom"/>
          </w:tcPr>
          <w:p w14:paraId="05CD37C1" w14:textId="77777777" w:rsidR="00993840" w:rsidRPr="005F74AF" w:rsidRDefault="00993840" w:rsidP="00D05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554" w:type="pct"/>
            <w:tcBorders>
              <w:top w:val="single" w:sz="4" w:space="0" w:color="auto"/>
            </w:tcBorders>
            <w:vAlign w:val="bottom"/>
          </w:tcPr>
          <w:p w14:paraId="2CE0A8AD" w14:textId="77777777" w:rsidR="00993840" w:rsidRPr="005F74AF" w:rsidRDefault="00993840" w:rsidP="00D05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993840" w:rsidRPr="005F74AF" w14:paraId="6C010BAC" w14:textId="77777777" w:rsidTr="00EE1F2C">
        <w:tc>
          <w:tcPr>
            <w:tcW w:w="401" w:type="pct"/>
            <w:vAlign w:val="bottom"/>
          </w:tcPr>
          <w:p w14:paraId="29AE2BE1" w14:textId="77777777" w:rsidR="00993840" w:rsidRPr="005F74AF" w:rsidRDefault="00993840" w:rsidP="00D05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471" w:type="pct"/>
          </w:tcPr>
          <w:p w14:paraId="19D61EAC" w14:textId="77777777" w:rsidR="00993840" w:rsidRPr="005F74AF" w:rsidRDefault="00993840" w:rsidP="00D05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48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6636E59" w14:textId="7CF3E069" w:rsidR="00993840" w:rsidRPr="005F74AF" w:rsidRDefault="00993840" w:rsidP="00D05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5F74A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พ.ศ.</w:t>
            </w:r>
            <w:r w:rsidRPr="005F74AF">
              <w:rPr>
                <w:rFonts w:ascii="Browallia New" w:eastAsia="Arial Unicode MS" w:hAnsi="Browallia New" w:cs="Browallia New"/>
                <w:b/>
                <w:bCs/>
                <w:color w:val="7030A0"/>
                <w:sz w:val="24"/>
                <w:szCs w:val="24"/>
                <w:cs/>
              </w:rPr>
              <w:t xml:space="preserve"> </w:t>
            </w:r>
            <w:r w:rsidR="00CF1017" w:rsidRPr="00CF101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006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F8D1935" w14:textId="7F254152" w:rsidR="00993840" w:rsidRPr="005F74AF" w:rsidRDefault="00993840" w:rsidP="00D05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5F74A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พ.ศ.</w:t>
            </w:r>
            <w:r w:rsidRPr="005F74AF">
              <w:rPr>
                <w:rFonts w:ascii="Browallia New" w:eastAsia="Arial Unicode MS" w:hAnsi="Browallia New" w:cs="Browallia New"/>
                <w:b/>
                <w:bCs/>
                <w:color w:val="7030A0"/>
                <w:sz w:val="24"/>
                <w:szCs w:val="24"/>
                <w:cs/>
              </w:rPr>
              <w:t xml:space="preserve"> </w:t>
            </w:r>
            <w:r w:rsidR="00CF1017" w:rsidRPr="00CF101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  <w:tc>
          <w:tcPr>
            <w:tcW w:w="1053" w:type="pct"/>
            <w:vAlign w:val="bottom"/>
          </w:tcPr>
          <w:p w14:paraId="130CEE08" w14:textId="77777777" w:rsidR="00993840" w:rsidRPr="005F74AF" w:rsidRDefault="00993840" w:rsidP="00D05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567" w:type="pct"/>
            <w:vAlign w:val="bottom"/>
          </w:tcPr>
          <w:p w14:paraId="72147268" w14:textId="77777777" w:rsidR="00993840" w:rsidRPr="005F74AF" w:rsidRDefault="00993840" w:rsidP="00D05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554" w:type="pct"/>
            <w:vAlign w:val="bottom"/>
          </w:tcPr>
          <w:p w14:paraId="15760741" w14:textId="77777777" w:rsidR="00993840" w:rsidRPr="005F74AF" w:rsidRDefault="00993840" w:rsidP="00D05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993840" w:rsidRPr="005F74AF" w14:paraId="6B1E2EDA" w14:textId="77777777" w:rsidTr="00EE1F2C">
        <w:tc>
          <w:tcPr>
            <w:tcW w:w="401" w:type="pct"/>
            <w:tcBorders>
              <w:bottom w:val="single" w:sz="4" w:space="0" w:color="auto"/>
            </w:tcBorders>
            <w:vAlign w:val="bottom"/>
          </w:tcPr>
          <w:p w14:paraId="7F29B520" w14:textId="77777777" w:rsidR="00993840" w:rsidRPr="005F74AF" w:rsidRDefault="00993840" w:rsidP="00D05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5F74A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ลำดับที่</w:t>
            </w:r>
          </w:p>
        </w:tc>
        <w:tc>
          <w:tcPr>
            <w:tcW w:w="471" w:type="pct"/>
            <w:tcBorders>
              <w:bottom w:val="single" w:sz="4" w:space="0" w:color="auto"/>
            </w:tcBorders>
          </w:tcPr>
          <w:p w14:paraId="7E167F56" w14:textId="77777777" w:rsidR="00993840" w:rsidRPr="005F74AF" w:rsidRDefault="00993840" w:rsidP="00D05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  <w:p w14:paraId="40200A0B" w14:textId="77777777" w:rsidR="00993840" w:rsidRPr="005F74AF" w:rsidRDefault="00993840" w:rsidP="00D05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  <w:p w14:paraId="282E0EF4" w14:textId="77777777" w:rsidR="00993840" w:rsidRPr="005F74AF" w:rsidRDefault="00993840" w:rsidP="00D05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5F74A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สกุลเงินในสัญญา</w:t>
            </w:r>
          </w:p>
        </w:tc>
        <w:tc>
          <w:tcPr>
            <w:tcW w:w="467" w:type="pct"/>
            <w:tcBorders>
              <w:top w:val="single" w:sz="4" w:space="0" w:color="auto"/>
              <w:bottom w:val="single" w:sz="4" w:space="0" w:color="auto"/>
            </w:tcBorders>
          </w:tcPr>
          <w:p w14:paraId="0A008102" w14:textId="77777777" w:rsidR="00993840" w:rsidRPr="005F74AF" w:rsidRDefault="00993840" w:rsidP="00D05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5F74A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ตามสกุลเงินในสัญญา (ล้าน)</w:t>
            </w:r>
          </w:p>
        </w:tc>
        <w:tc>
          <w:tcPr>
            <w:tcW w:w="48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61DF73" w14:textId="77777777" w:rsidR="00993840" w:rsidRPr="005F74AF" w:rsidRDefault="00993840" w:rsidP="00D05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5F74A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เทียบเท่าล้านบาท</w:t>
            </w:r>
          </w:p>
        </w:tc>
        <w:tc>
          <w:tcPr>
            <w:tcW w:w="502" w:type="pct"/>
            <w:tcBorders>
              <w:top w:val="single" w:sz="4" w:space="0" w:color="auto"/>
              <w:bottom w:val="single" w:sz="4" w:space="0" w:color="auto"/>
            </w:tcBorders>
          </w:tcPr>
          <w:p w14:paraId="55C621AF" w14:textId="77777777" w:rsidR="00993840" w:rsidRPr="005F74AF" w:rsidRDefault="00993840" w:rsidP="00D05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5F74A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ตามสกุลเงินในสัญญา (ล้าน)</w:t>
            </w:r>
          </w:p>
        </w:tc>
        <w:tc>
          <w:tcPr>
            <w:tcW w:w="50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07076C" w14:textId="77777777" w:rsidR="00993840" w:rsidRPr="005F74AF" w:rsidRDefault="00993840" w:rsidP="00D05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  <w:p w14:paraId="01B493B4" w14:textId="77777777" w:rsidR="00993840" w:rsidRPr="005F74AF" w:rsidRDefault="00993840" w:rsidP="00D05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5F74A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เทียบเท่าล้านบาท</w:t>
            </w:r>
          </w:p>
        </w:tc>
        <w:tc>
          <w:tcPr>
            <w:tcW w:w="1053" w:type="pct"/>
            <w:tcBorders>
              <w:bottom w:val="single" w:sz="4" w:space="0" w:color="auto"/>
            </w:tcBorders>
            <w:vAlign w:val="bottom"/>
          </w:tcPr>
          <w:p w14:paraId="07930F39" w14:textId="77777777" w:rsidR="00993840" w:rsidRPr="005F74AF" w:rsidRDefault="00993840" w:rsidP="00D05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5F74A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อัตราดอกเบี้ย</w:t>
            </w:r>
          </w:p>
          <w:p w14:paraId="2FBBC558" w14:textId="77777777" w:rsidR="00993840" w:rsidRPr="005F74AF" w:rsidRDefault="00993840" w:rsidP="00D05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5F74A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(ร้อยละต่อปี)</w:t>
            </w:r>
          </w:p>
        </w:tc>
        <w:tc>
          <w:tcPr>
            <w:tcW w:w="567" w:type="pct"/>
            <w:tcBorders>
              <w:bottom w:val="single" w:sz="4" w:space="0" w:color="auto"/>
            </w:tcBorders>
            <w:vAlign w:val="bottom"/>
          </w:tcPr>
          <w:p w14:paraId="518E7DF3" w14:textId="77777777" w:rsidR="00993840" w:rsidRPr="005F74AF" w:rsidRDefault="00993840" w:rsidP="00D05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5F74A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การชำระคืนเงินต้น</w:t>
            </w:r>
          </w:p>
        </w:tc>
        <w:tc>
          <w:tcPr>
            <w:tcW w:w="554" w:type="pct"/>
            <w:tcBorders>
              <w:bottom w:val="single" w:sz="4" w:space="0" w:color="auto"/>
            </w:tcBorders>
            <w:vAlign w:val="bottom"/>
          </w:tcPr>
          <w:p w14:paraId="6282BEAF" w14:textId="77777777" w:rsidR="00993840" w:rsidRPr="005F74AF" w:rsidRDefault="00993840" w:rsidP="00D05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5F74A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กำหนดการ</w:t>
            </w:r>
          </w:p>
          <w:p w14:paraId="4CDA3B35" w14:textId="77777777" w:rsidR="00993840" w:rsidRPr="005F74AF" w:rsidRDefault="00993840" w:rsidP="00D05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5F74A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จ่ายชำระดอกเบี้ย</w:t>
            </w:r>
          </w:p>
        </w:tc>
      </w:tr>
      <w:tr w:rsidR="00993840" w:rsidRPr="005F74AF" w14:paraId="717C2CFC" w14:textId="77777777" w:rsidTr="00EE1F2C">
        <w:tc>
          <w:tcPr>
            <w:tcW w:w="401" w:type="pct"/>
            <w:tcBorders>
              <w:top w:val="single" w:sz="4" w:space="0" w:color="auto"/>
            </w:tcBorders>
          </w:tcPr>
          <w:p w14:paraId="7FF84FC9" w14:textId="77777777" w:rsidR="00993840" w:rsidRPr="005F74AF" w:rsidRDefault="00993840" w:rsidP="00D05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471" w:type="pct"/>
            <w:tcBorders>
              <w:top w:val="single" w:sz="4" w:space="0" w:color="auto"/>
            </w:tcBorders>
            <w:shd w:val="clear" w:color="auto" w:fill="auto"/>
          </w:tcPr>
          <w:p w14:paraId="7419D61E" w14:textId="77777777" w:rsidR="00993840" w:rsidRPr="005F74AF" w:rsidRDefault="00993840" w:rsidP="00D05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467" w:type="pct"/>
            <w:tcBorders>
              <w:top w:val="single" w:sz="4" w:space="0" w:color="auto"/>
            </w:tcBorders>
            <w:shd w:val="clear" w:color="auto" w:fill="FAFAFA"/>
          </w:tcPr>
          <w:p w14:paraId="1E381FBB" w14:textId="77777777" w:rsidR="00993840" w:rsidRPr="005F74AF" w:rsidRDefault="00993840" w:rsidP="00D05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481" w:type="pct"/>
            <w:tcBorders>
              <w:top w:val="single" w:sz="4" w:space="0" w:color="auto"/>
            </w:tcBorders>
            <w:shd w:val="clear" w:color="auto" w:fill="FAFAFA"/>
          </w:tcPr>
          <w:p w14:paraId="6A2612E3" w14:textId="77777777" w:rsidR="00993840" w:rsidRPr="005F74AF" w:rsidRDefault="00993840" w:rsidP="00D05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502" w:type="pct"/>
            <w:tcBorders>
              <w:top w:val="single" w:sz="4" w:space="0" w:color="auto"/>
            </w:tcBorders>
          </w:tcPr>
          <w:p w14:paraId="51AF7305" w14:textId="77777777" w:rsidR="00993840" w:rsidRPr="005F74AF" w:rsidRDefault="00993840" w:rsidP="00D05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single" w:sz="4" w:space="0" w:color="auto"/>
            </w:tcBorders>
          </w:tcPr>
          <w:p w14:paraId="52DC5783" w14:textId="77777777" w:rsidR="00993840" w:rsidRPr="005F74AF" w:rsidRDefault="00993840" w:rsidP="00D05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53" w:type="pct"/>
            <w:tcBorders>
              <w:top w:val="single" w:sz="4" w:space="0" w:color="auto"/>
            </w:tcBorders>
          </w:tcPr>
          <w:p w14:paraId="6A162E7B" w14:textId="77777777" w:rsidR="00993840" w:rsidRPr="005F74AF" w:rsidRDefault="00993840" w:rsidP="00D05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567" w:type="pct"/>
            <w:tcBorders>
              <w:top w:val="single" w:sz="4" w:space="0" w:color="auto"/>
            </w:tcBorders>
          </w:tcPr>
          <w:p w14:paraId="7002021E" w14:textId="77777777" w:rsidR="00993840" w:rsidRPr="005F74AF" w:rsidRDefault="00993840" w:rsidP="00D05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554" w:type="pct"/>
            <w:tcBorders>
              <w:top w:val="single" w:sz="4" w:space="0" w:color="auto"/>
            </w:tcBorders>
          </w:tcPr>
          <w:p w14:paraId="18182626" w14:textId="77777777" w:rsidR="00993840" w:rsidRPr="005F74AF" w:rsidRDefault="00993840" w:rsidP="00D05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</w:tr>
      <w:tr w:rsidR="001B6704" w:rsidRPr="005F74AF" w14:paraId="3C79BB97" w14:textId="77777777" w:rsidTr="001B6704">
        <w:tc>
          <w:tcPr>
            <w:tcW w:w="401" w:type="pct"/>
            <w:hideMark/>
          </w:tcPr>
          <w:p w14:paraId="51E0FC15" w14:textId="03E628AA" w:rsidR="001B6704" w:rsidRPr="005F74AF" w:rsidRDefault="00CF1017" w:rsidP="00D05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</w:p>
        </w:tc>
        <w:tc>
          <w:tcPr>
            <w:tcW w:w="471" w:type="pct"/>
            <w:shd w:val="clear" w:color="auto" w:fill="auto"/>
          </w:tcPr>
          <w:p w14:paraId="3F3383D3" w14:textId="3E5962BA" w:rsidR="001B6704" w:rsidRPr="005F74AF" w:rsidRDefault="001B6704" w:rsidP="00D05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5F74AF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บาท</w:t>
            </w:r>
          </w:p>
        </w:tc>
        <w:tc>
          <w:tcPr>
            <w:tcW w:w="467" w:type="pct"/>
            <w:shd w:val="clear" w:color="auto" w:fill="FAFAFA"/>
          </w:tcPr>
          <w:p w14:paraId="36551975" w14:textId="1328FB2E" w:rsidR="001B6704" w:rsidRPr="005F74AF" w:rsidRDefault="001B6704" w:rsidP="00D05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5F74AF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481" w:type="pct"/>
            <w:shd w:val="clear" w:color="auto" w:fill="FAFAFA"/>
          </w:tcPr>
          <w:p w14:paraId="79BE753E" w14:textId="43E52053" w:rsidR="001B6704" w:rsidRPr="005F74AF" w:rsidRDefault="001B6704" w:rsidP="00D05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5F74AF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502" w:type="pct"/>
          </w:tcPr>
          <w:p w14:paraId="1AA4C044" w14:textId="6B7E9F02" w:rsidR="001B6704" w:rsidRPr="005F74AF" w:rsidRDefault="00CF1017" w:rsidP="00D05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588</w:t>
            </w:r>
          </w:p>
        </w:tc>
        <w:tc>
          <w:tcPr>
            <w:tcW w:w="504" w:type="pct"/>
          </w:tcPr>
          <w:p w14:paraId="3D70A42E" w14:textId="656F2336" w:rsidR="001B6704" w:rsidRPr="005F74AF" w:rsidRDefault="00CF1017" w:rsidP="00D05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588</w:t>
            </w:r>
          </w:p>
        </w:tc>
        <w:tc>
          <w:tcPr>
            <w:tcW w:w="1053" w:type="pct"/>
          </w:tcPr>
          <w:p w14:paraId="20CD6AFE" w14:textId="41777C09" w:rsidR="001B6704" w:rsidRPr="005F74AF" w:rsidRDefault="001B6704" w:rsidP="00D05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5F74AF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MLR </w:t>
            </w:r>
            <w:r w:rsidRPr="005F74AF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หักอัตราส่วนลด</w:t>
            </w:r>
          </w:p>
        </w:tc>
        <w:tc>
          <w:tcPr>
            <w:tcW w:w="567" w:type="pct"/>
          </w:tcPr>
          <w:p w14:paraId="038E6081" w14:textId="01EFE5AE" w:rsidR="001B6704" w:rsidRPr="005F74AF" w:rsidRDefault="001B6704" w:rsidP="00D05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5F74AF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ทุกหกเดือน</w:t>
            </w:r>
          </w:p>
        </w:tc>
        <w:tc>
          <w:tcPr>
            <w:tcW w:w="554" w:type="pct"/>
          </w:tcPr>
          <w:p w14:paraId="0818DA42" w14:textId="6B4AE5A0" w:rsidR="001B6704" w:rsidRPr="005F74AF" w:rsidRDefault="001B6704" w:rsidP="00D05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5F74AF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ทุกหกเดือน</w:t>
            </w:r>
          </w:p>
        </w:tc>
      </w:tr>
      <w:tr w:rsidR="001B6704" w:rsidRPr="005F74AF" w14:paraId="0FA7F639" w14:textId="77777777" w:rsidTr="001B6704">
        <w:tc>
          <w:tcPr>
            <w:tcW w:w="401" w:type="pct"/>
            <w:hideMark/>
          </w:tcPr>
          <w:p w14:paraId="251E70BD" w14:textId="01729551" w:rsidR="001B6704" w:rsidRPr="005F74AF" w:rsidRDefault="00CF1017" w:rsidP="00D05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</w:p>
        </w:tc>
        <w:tc>
          <w:tcPr>
            <w:tcW w:w="471" w:type="pct"/>
            <w:shd w:val="clear" w:color="auto" w:fill="auto"/>
          </w:tcPr>
          <w:p w14:paraId="1BD7D72F" w14:textId="062D4866" w:rsidR="001B6704" w:rsidRPr="005F74AF" w:rsidRDefault="001B6704" w:rsidP="00D05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5F74AF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บาท</w:t>
            </w:r>
          </w:p>
        </w:tc>
        <w:tc>
          <w:tcPr>
            <w:tcW w:w="467" w:type="pct"/>
            <w:shd w:val="clear" w:color="auto" w:fill="FAFAFA"/>
          </w:tcPr>
          <w:p w14:paraId="4266D55B" w14:textId="6EA826CB" w:rsidR="001B6704" w:rsidRPr="005F74AF" w:rsidRDefault="001B6704" w:rsidP="00D05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5F74AF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481" w:type="pct"/>
            <w:shd w:val="clear" w:color="auto" w:fill="FAFAFA"/>
          </w:tcPr>
          <w:p w14:paraId="7E13CF22" w14:textId="4815DD41" w:rsidR="001B6704" w:rsidRPr="005F74AF" w:rsidRDefault="001B6704" w:rsidP="00D05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5F74AF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502" w:type="pct"/>
          </w:tcPr>
          <w:p w14:paraId="58FE4BB4" w14:textId="71A55692" w:rsidR="001B6704" w:rsidRPr="005F74AF" w:rsidRDefault="00CF1017" w:rsidP="00D05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75</w:t>
            </w:r>
          </w:p>
        </w:tc>
        <w:tc>
          <w:tcPr>
            <w:tcW w:w="504" w:type="pct"/>
          </w:tcPr>
          <w:p w14:paraId="2EAB1813" w14:textId="1593CC05" w:rsidR="001B6704" w:rsidRPr="005F74AF" w:rsidRDefault="00CF1017" w:rsidP="00D05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75</w:t>
            </w:r>
          </w:p>
        </w:tc>
        <w:tc>
          <w:tcPr>
            <w:tcW w:w="1053" w:type="pct"/>
          </w:tcPr>
          <w:p w14:paraId="2114AFAC" w14:textId="29258981" w:rsidR="001B6704" w:rsidRPr="005F74AF" w:rsidRDefault="001B6704" w:rsidP="00D05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5F74AF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MLR </w:t>
            </w:r>
            <w:r w:rsidRPr="005F74AF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หักอัตราส่วนลด</w:t>
            </w:r>
          </w:p>
        </w:tc>
        <w:tc>
          <w:tcPr>
            <w:tcW w:w="567" w:type="pct"/>
          </w:tcPr>
          <w:p w14:paraId="31A41EA5" w14:textId="33582BC8" w:rsidR="001B6704" w:rsidRPr="005F74AF" w:rsidRDefault="001B6704" w:rsidP="00D05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5F74AF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ทุกหกเดือน</w:t>
            </w:r>
          </w:p>
        </w:tc>
        <w:tc>
          <w:tcPr>
            <w:tcW w:w="554" w:type="pct"/>
          </w:tcPr>
          <w:p w14:paraId="00386C86" w14:textId="58945D6A" w:rsidR="001B6704" w:rsidRPr="005F74AF" w:rsidRDefault="001B6704" w:rsidP="00D05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5F74AF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ทุกหกเดือน</w:t>
            </w:r>
          </w:p>
        </w:tc>
      </w:tr>
      <w:tr w:rsidR="00993840" w:rsidRPr="005F74AF" w14:paraId="29FCECE5" w14:textId="77777777" w:rsidTr="00EE1F2C">
        <w:tc>
          <w:tcPr>
            <w:tcW w:w="401" w:type="pct"/>
            <w:hideMark/>
          </w:tcPr>
          <w:p w14:paraId="4099D111" w14:textId="136DD468" w:rsidR="00993840" w:rsidRPr="005F74AF" w:rsidRDefault="00CF1017" w:rsidP="00D05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</w:t>
            </w:r>
          </w:p>
        </w:tc>
        <w:tc>
          <w:tcPr>
            <w:tcW w:w="471" w:type="pct"/>
            <w:shd w:val="clear" w:color="auto" w:fill="auto"/>
          </w:tcPr>
          <w:p w14:paraId="67F659D5" w14:textId="77777777" w:rsidR="00993840" w:rsidRPr="005F74AF" w:rsidRDefault="00993840" w:rsidP="00D05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5F74AF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บาท</w:t>
            </w:r>
          </w:p>
        </w:tc>
        <w:tc>
          <w:tcPr>
            <w:tcW w:w="467" w:type="pct"/>
            <w:shd w:val="clear" w:color="auto" w:fill="FAFAFA"/>
          </w:tcPr>
          <w:p w14:paraId="70E1265B" w14:textId="5C349B31" w:rsidR="00993840" w:rsidRPr="005F74AF" w:rsidRDefault="00CF1017" w:rsidP="00D05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487</w:t>
            </w:r>
          </w:p>
        </w:tc>
        <w:tc>
          <w:tcPr>
            <w:tcW w:w="481" w:type="pct"/>
            <w:shd w:val="clear" w:color="auto" w:fill="FAFAFA"/>
          </w:tcPr>
          <w:p w14:paraId="08895312" w14:textId="5291D8D5" w:rsidR="00993840" w:rsidRPr="005F74AF" w:rsidRDefault="00CF1017" w:rsidP="00D05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487</w:t>
            </w:r>
          </w:p>
        </w:tc>
        <w:tc>
          <w:tcPr>
            <w:tcW w:w="502" w:type="pct"/>
          </w:tcPr>
          <w:p w14:paraId="17447D22" w14:textId="116693DB" w:rsidR="00993840" w:rsidRPr="005F74AF" w:rsidRDefault="00CF1017" w:rsidP="00D05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588</w:t>
            </w:r>
          </w:p>
        </w:tc>
        <w:tc>
          <w:tcPr>
            <w:tcW w:w="504" w:type="pct"/>
          </w:tcPr>
          <w:p w14:paraId="39813F8B" w14:textId="00A13266" w:rsidR="00993840" w:rsidRPr="005F74AF" w:rsidRDefault="00CF1017" w:rsidP="00D05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588</w:t>
            </w:r>
          </w:p>
        </w:tc>
        <w:tc>
          <w:tcPr>
            <w:tcW w:w="1053" w:type="pct"/>
            <w:hideMark/>
          </w:tcPr>
          <w:p w14:paraId="2E6F8832" w14:textId="08C30C9B" w:rsidR="00993840" w:rsidRPr="005F74AF" w:rsidRDefault="00993840" w:rsidP="00D05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5F74AF">
              <w:rPr>
                <w:rFonts w:ascii="Browallia New" w:eastAsia="Arial Unicode MS" w:hAnsi="Browallia New" w:cs="Browallia New"/>
                <w:sz w:val="24"/>
                <w:szCs w:val="24"/>
              </w:rPr>
              <w:t>FDR</w:t>
            </w:r>
            <w:r w:rsidRPr="005F74AF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 (</w:t>
            </w:r>
            <w:r w:rsidR="00CF1017" w:rsidRPr="00CF101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</w:t>
            </w:r>
            <w:r w:rsidRPr="005F74AF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 เดือน) บวก</w:t>
            </w:r>
          </w:p>
          <w:p w14:paraId="07C8B1B2" w14:textId="77777777" w:rsidR="00993840" w:rsidRPr="005F74AF" w:rsidRDefault="00993840" w:rsidP="00D05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5F74AF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อัตราส่วนเพิ่ม</w:t>
            </w:r>
          </w:p>
        </w:tc>
        <w:tc>
          <w:tcPr>
            <w:tcW w:w="567" w:type="pct"/>
          </w:tcPr>
          <w:p w14:paraId="3955B0BD" w14:textId="77777777" w:rsidR="00993840" w:rsidRPr="005F74AF" w:rsidRDefault="00993840" w:rsidP="00D05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5F74AF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ทุกหกเดือน</w:t>
            </w:r>
          </w:p>
        </w:tc>
        <w:tc>
          <w:tcPr>
            <w:tcW w:w="554" w:type="pct"/>
            <w:hideMark/>
          </w:tcPr>
          <w:p w14:paraId="276A098B" w14:textId="77777777" w:rsidR="00993840" w:rsidRPr="005F74AF" w:rsidRDefault="00993840" w:rsidP="00D05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5F74AF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ทุกหกเดือน</w:t>
            </w:r>
          </w:p>
        </w:tc>
      </w:tr>
      <w:tr w:rsidR="00993840" w:rsidRPr="005F74AF" w14:paraId="4B412F92" w14:textId="77777777" w:rsidTr="00EE1F2C">
        <w:tc>
          <w:tcPr>
            <w:tcW w:w="401" w:type="pct"/>
            <w:hideMark/>
          </w:tcPr>
          <w:p w14:paraId="6718C709" w14:textId="5B2A83F2" w:rsidR="00993840" w:rsidRPr="005F74AF" w:rsidRDefault="00CF1017" w:rsidP="00D05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</w:t>
            </w:r>
          </w:p>
        </w:tc>
        <w:tc>
          <w:tcPr>
            <w:tcW w:w="471" w:type="pct"/>
            <w:shd w:val="clear" w:color="auto" w:fill="auto"/>
          </w:tcPr>
          <w:p w14:paraId="3C9886CD" w14:textId="77777777" w:rsidR="00993840" w:rsidRPr="005F74AF" w:rsidRDefault="00993840" w:rsidP="00D05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5F74AF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บาท</w:t>
            </w:r>
          </w:p>
        </w:tc>
        <w:tc>
          <w:tcPr>
            <w:tcW w:w="467" w:type="pct"/>
            <w:shd w:val="clear" w:color="auto" w:fill="FAFAFA"/>
          </w:tcPr>
          <w:p w14:paraId="42783AD8" w14:textId="142AEAE7" w:rsidR="00993840" w:rsidRPr="005F74AF" w:rsidRDefault="00CF1017" w:rsidP="00D05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47</w:t>
            </w:r>
          </w:p>
        </w:tc>
        <w:tc>
          <w:tcPr>
            <w:tcW w:w="481" w:type="pct"/>
            <w:shd w:val="clear" w:color="auto" w:fill="FAFAFA"/>
          </w:tcPr>
          <w:p w14:paraId="1976382E" w14:textId="1E723C96" w:rsidR="00993840" w:rsidRPr="005F74AF" w:rsidRDefault="00CF1017" w:rsidP="00D05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47</w:t>
            </w:r>
          </w:p>
        </w:tc>
        <w:tc>
          <w:tcPr>
            <w:tcW w:w="502" w:type="pct"/>
          </w:tcPr>
          <w:p w14:paraId="6755E9AA" w14:textId="2B909C07" w:rsidR="00993840" w:rsidRPr="005F74AF" w:rsidRDefault="00CF1017" w:rsidP="00D05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32</w:t>
            </w:r>
          </w:p>
        </w:tc>
        <w:tc>
          <w:tcPr>
            <w:tcW w:w="504" w:type="pct"/>
          </w:tcPr>
          <w:p w14:paraId="65F21E5C" w14:textId="58452AD4" w:rsidR="00993840" w:rsidRPr="005F74AF" w:rsidRDefault="00CF1017" w:rsidP="00D05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32</w:t>
            </w:r>
          </w:p>
        </w:tc>
        <w:tc>
          <w:tcPr>
            <w:tcW w:w="1053" w:type="pct"/>
            <w:hideMark/>
          </w:tcPr>
          <w:p w14:paraId="14839614" w14:textId="23FE77D2" w:rsidR="00993840" w:rsidRPr="005F74AF" w:rsidRDefault="00993840" w:rsidP="00D05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5F74AF">
              <w:rPr>
                <w:rFonts w:ascii="Browallia New" w:eastAsia="Arial Unicode MS" w:hAnsi="Browallia New" w:cs="Browallia New"/>
                <w:sz w:val="24"/>
                <w:szCs w:val="24"/>
              </w:rPr>
              <w:t>FDR</w:t>
            </w:r>
            <w:r w:rsidRPr="005F74AF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 (</w:t>
            </w:r>
            <w:r w:rsidR="00CF1017" w:rsidRPr="00CF101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</w:t>
            </w:r>
            <w:r w:rsidRPr="005F74AF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 เดือน) บวก</w:t>
            </w:r>
          </w:p>
          <w:p w14:paraId="17212AE6" w14:textId="77777777" w:rsidR="00993840" w:rsidRPr="005F74AF" w:rsidRDefault="00993840" w:rsidP="00D05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5F74AF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อัตราส่วนเพิ่ม</w:t>
            </w:r>
          </w:p>
        </w:tc>
        <w:tc>
          <w:tcPr>
            <w:tcW w:w="567" w:type="pct"/>
          </w:tcPr>
          <w:p w14:paraId="6E7784C8" w14:textId="77777777" w:rsidR="00993840" w:rsidRPr="005F74AF" w:rsidRDefault="00993840" w:rsidP="00D05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5F74AF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ทุกหกเดือน</w:t>
            </w:r>
          </w:p>
        </w:tc>
        <w:tc>
          <w:tcPr>
            <w:tcW w:w="554" w:type="pct"/>
            <w:hideMark/>
          </w:tcPr>
          <w:p w14:paraId="7A2DD494" w14:textId="77777777" w:rsidR="00993840" w:rsidRPr="005F74AF" w:rsidRDefault="00993840" w:rsidP="00D05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5F74AF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ทุกหกเดือน</w:t>
            </w:r>
          </w:p>
        </w:tc>
      </w:tr>
      <w:tr w:rsidR="00993840" w:rsidRPr="005F74AF" w14:paraId="30B068DB" w14:textId="77777777" w:rsidTr="00EE1F2C">
        <w:tc>
          <w:tcPr>
            <w:tcW w:w="401" w:type="pct"/>
            <w:hideMark/>
          </w:tcPr>
          <w:p w14:paraId="1ECACCFB" w14:textId="66F1CDD3" w:rsidR="00993840" w:rsidRPr="005F74AF" w:rsidRDefault="00CF1017" w:rsidP="00D05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</w:t>
            </w:r>
          </w:p>
        </w:tc>
        <w:tc>
          <w:tcPr>
            <w:tcW w:w="471" w:type="pct"/>
            <w:shd w:val="clear" w:color="auto" w:fill="auto"/>
          </w:tcPr>
          <w:p w14:paraId="652683F6" w14:textId="77777777" w:rsidR="00993840" w:rsidRPr="005F74AF" w:rsidRDefault="00993840" w:rsidP="00D05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5F74AF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บาท</w:t>
            </w:r>
          </w:p>
        </w:tc>
        <w:tc>
          <w:tcPr>
            <w:tcW w:w="467" w:type="pct"/>
            <w:shd w:val="clear" w:color="auto" w:fill="FAFAFA"/>
          </w:tcPr>
          <w:p w14:paraId="11A158D9" w14:textId="41E5E89F" w:rsidR="00993840" w:rsidRPr="005F74AF" w:rsidRDefault="00CF1017" w:rsidP="00D05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</w:t>
            </w:r>
            <w:r w:rsidR="00EE1F2C" w:rsidRPr="005F74AF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609</w:t>
            </w:r>
          </w:p>
        </w:tc>
        <w:tc>
          <w:tcPr>
            <w:tcW w:w="481" w:type="pct"/>
            <w:shd w:val="clear" w:color="auto" w:fill="FAFAFA"/>
          </w:tcPr>
          <w:p w14:paraId="75DA468F" w14:textId="7A0FB0B4" w:rsidR="00993840" w:rsidRPr="005F74AF" w:rsidRDefault="00CF1017" w:rsidP="00D05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</w:t>
            </w:r>
            <w:r w:rsidR="00EE1F2C" w:rsidRPr="005F74AF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609</w:t>
            </w:r>
          </w:p>
        </w:tc>
        <w:tc>
          <w:tcPr>
            <w:tcW w:w="502" w:type="pct"/>
          </w:tcPr>
          <w:p w14:paraId="51D1D1F6" w14:textId="1F3CE7DF" w:rsidR="00993840" w:rsidRPr="005F74AF" w:rsidRDefault="00CF1017" w:rsidP="00D05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</w:t>
            </w:r>
            <w:r w:rsidR="00993840" w:rsidRPr="005F74AF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921</w:t>
            </w:r>
          </w:p>
        </w:tc>
        <w:tc>
          <w:tcPr>
            <w:tcW w:w="504" w:type="pct"/>
          </w:tcPr>
          <w:p w14:paraId="7970A780" w14:textId="298B73C4" w:rsidR="00993840" w:rsidRPr="005F74AF" w:rsidRDefault="00CF1017" w:rsidP="00D05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</w:t>
            </w:r>
            <w:r w:rsidR="00993840" w:rsidRPr="005F74AF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921</w:t>
            </w:r>
          </w:p>
        </w:tc>
        <w:tc>
          <w:tcPr>
            <w:tcW w:w="1053" w:type="pct"/>
            <w:hideMark/>
          </w:tcPr>
          <w:p w14:paraId="71D6D13C" w14:textId="4F4C360A" w:rsidR="00993840" w:rsidRPr="005F74AF" w:rsidRDefault="00993840" w:rsidP="00D05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5F74AF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THBFIX </w:t>
            </w:r>
            <w:r w:rsidRPr="005F74AF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</w:t>
            </w:r>
            <w:r w:rsidRPr="005F74AF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 เดือน)</w:t>
            </w:r>
            <w:r w:rsidRPr="005F74AF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</w:t>
            </w:r>
            <w:r w:rsidRPr="005F74AF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บวก</w:t>
            </w:r>
            <w:r w:rsidRPr="005F74AF">
              <w:rPr>
                <w:rFonts w:ascii="Browallia New" w:eastAsia="Arial Unicode MS" w:hAnsi="Browallia New" w:cs="Browallia New"/>
                <w:sz w:val="24"/>
                <w:szCs w:val="24"/>
              </w:rPr>
              <w:br/>
            </w:r>
            <w:r w:rsidRPr="005F74AF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อัตราส่วนเพิ่ม</w:t>
            </w:r>
          </w:p>
        </w:tc>
        <w:tc>
          <w:tcPr>
            <w:tcW w:w="567" w:type="pct"/>
          </w:tcPr>
          <w:p w14:paraId="5925CED3" w14:textId="77777777" w:rsidR="00993840" w:rsidRPr="005F74AF" w:rsidRDefault="00993840" w:rsidP="00D05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5F74AF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ทุกหกเดือน</w:t>
            </w:r>
          </w:p>
        </w:tc>
        <w:tc>
          <w:tcPr>
            <w:tcW w:w="554" w:type="pct"/>
            <w:hideMark/>
          </w:tcPr>
          <w:p w14:paraId="1A7C6160" w14:textId="77777777" w:rsidR="00993840" w:rsidRPr="005F74AF" w:rsidRDefault="00993840" w:rsidP="00D05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5F74AF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ทุกไตรมาส</w:t>
            </w:r>
          </w:p>
        </w:tc>
      </w:tr>
      <w:tr w:rsidR="001B6704" w:rsidRPr="005F74AF" w14:paraId="2A03CEDE" w14:textId="77777777" w:rsidTr="00EE1F2C">
        <w:tc>
          <w:tcPr>
            <w:tcW w:w="401" w:type="pct"/>
          </w:tcPr>
          <w:p w14:paraId="3F34877C" w14:textId="2D460560" w:rsidR="001B6704" w:rsidRPr="005F74AF" w:rsidRDefault="00CF1017" w:rsidP="00D05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</w:t>
            </w:r>
          </w:p>
        </w:tc>
        <w:tc>
          <w:tcPr>
            <w:tcW w:w="471" w:type="pct"/>
            <w:shd w:val="clear" w:color="auto" w:fill="auto"/>
          </w:tcPr>
          <w:p w14:paraId="5D3E6E0C" w14:textId="51365348" w:rsidR="001B6704" w:rsidRPr="005F74AF" w:rsidRDefault="001B6704" w:rsidP="00D05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5F74AF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บาท</w:t>
            </w:r>
          </w:p>
        </w:tc>
        <w:tc>
          <w:tcPr>
            <w:tcW w:w="467" w:type="pct"/>
            <w:shd w:val="clear" w:color="auto" w:fill="FAFAFA"/>
          </w:tcPr>
          <w:p w14:paraId="3F109F92" w14:textId="2C25C3F4" w:rsidR="001B6704" w:rsidRPr="005F74AF" w:rsidRDefault="001B6704" w:rsidP="00D05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5F74AF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481" w:type="pct"/>
            <w:shd w:val="clear" w:color="auto" w:fill="FAFAFA"/>
          </w:tcPr>
          <w:p w14:paraId="7BC67C60" w14:textId="3FDB3677" w:rsidR="001B6704" w:rsidRPr="005F74AF" w:rsidRDefault="001B6704" w:rsidP="00D05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5F74AF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502" w:type="pct"/>
          </w:tcPr>
          <w:p w14:paraId="089E7500" w14:textId="19B8E047" w:rsidR="001B6704" w:rsidRPr="005F74AF" w:rsidRDefault="00CF1017" w:rsidP="00D05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797</w:t>
            </w:r>
          </w:p>
        </w:tc>
        <w:tc>
          <w:tcPr>
            <w:tcW w:w="504" w:type="pct"/>
          </w:tcPr>
          <w:p w14:paraId="41FB39DF" w14:textId="3D257426" w:rsidR="001B6704" w:rsidRPr="005F74AF" w:rsidRDefault="00CF1017" w:rsidP="00D05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797</w:t>
            </w:r>
          </w:p>
        </w:tc>
        <w:tc>
          <w:tcPr>
            <w:tcW w:w="1053" w:type="pct"/>
          </w:tcPr>
          <w:p w14:paraId="240784F1" w14:textId="768923B2" w:rsidR="001B6704" w:rsidRPr="005F74AF" w:rsidRDefault="001B6704" w:rsidP="00D05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5F74AF">
              <w:rPr>
                <w:rFonts w:ascii="Browallia New" w:eastAsia="Arial Unicode MS" w:hAnsi="Browallia New" w:cs="Browallia New"/>
                <w:sz w:val="24"/>
                <w:szCs w:val="24"/>
              </w:rPr>
              <w:t>FDR (</w:t>
            </w:r>
            <w:r w:rsidR="00CF1017" w:rsidRPr="00CF101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</w:t>
            </w:r>
            <w:r w:rsidRPr="005F74AF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 เดือน</w:t>
            </w:r>
            <w:r w:rsidRPr="005F74AF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  <w:p w14:paraId="5DE7F4AE" w14:textId="4F83D18A" w:rsidR="001B6704" w:rsidRPr="005F74AF" w:rsidRDefault="001B6704" w:rsidP="00D05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5F74AF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บวกอัตราส่วนเพิ่ม</w:t>
            </w:r>
          </w:p>
        </w:tc>
        <w:tc>
          <w:tcPr>
            <w:tcW w:w="567" w:type="pct"/>
          </w:tcPr>
          <w:p w14:paraId="26A29ACB" w14:textId="5427D802" w:rsidR="001B6704" w:rsidRPr="005F74AF" w:rsidRDefault="001B6704" w:rsidP="00D05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5F74AF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ทุกไตรมาส</w:t>
            </w:r>
          </w:p>
        </w:tc>
        <w:tc>
          <w:tcPr>
            <w:tcW w:w="554" w:type="pct"/>
          </w:tcPr>
          <w:p w14:paraId="47192095" w14:textId="1D5BCFBC" w:rsidR="001B6704" w:rsidRPr="005F74AF" w:rsidRDefault="001B6704" w:rsidP="00D05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5F74AF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ทุกไตรมาส</w:t>
            </w:r>
          </w:p>
        </w:tc>
      </w:tr>
      <w:tr w:rsidR="001B6704" w:rsidRPr="005F74AF" w14:paraId="45A2DF8A" w14:textId="77777777" w:rsidTr="00EE1F2C">
        <w:tc>
          <w:tcPr>
            <w:tcW w:w="401" w:type="pct"/>
            <w:hideMark/>
          </w:tcPr>
          <w:p w14:paraId="6377AB58" w14:textId="2620A29C" w:rsidR="001B6704" w:rsidRPr="005F74AF" w:rsidRDefault="00CF1017" w:rsidP="00D05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</w:t>
            </w:r>
          </w:p>
        </w:tc>
        <w:tc>
          <w:tcPr>
            <w:tcW w:w="471" w:type="pct"/>
            <w:shd w:val="clear" w:color="auto" w:fill="auto"/>
          </w:tcPr>
          <w:p w14:paraId="00F53BFE" w14:textId="77777777" w:rsidR="001B6704" w:rsidRPr="005F74AF" w:rsidRDefault="001B6704" w:rsidP="00D05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5F74AF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บาท</w:t>
            </w:r>
          </w:p>
        </w:tc>
        <w:tc>
          <w:tcPr>
            <w:tcW w:w="467" w:type="pct"/>
            <w:shd w:val="clear" w:color="auto" w:fill="FAFAFA"/>
          </w:tcPr>
          <w:p w14:paraId="5B0B3DC3" w14:textId="63710290" w:rsidR="001B6704" w:rsidRPr="005F74AF" w:rsidRDefault="00CF1017" w:rsidP="00D05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</w:t>
            </w:r>
            <w:r w:rsidR="001B6704" w:rsidRPr="005F74AF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591</w:t>
            </w:r>
          </w:p>
        </w:tc>
        <w:tc>
          <w:tcPr>
            <w:tcW w:w="481" w:type="pct"/>
            <w:shd w:val="clear" w:color="auto" w:fill="FAFAFA"/>
          </w:tcPr>
          <w:p w14:paraId="594D4E69" w14:textId="18027975" w:rsidR="001B6704" w:rsidRPr="005F74AF" w:rsidRDefault="00CF1017" w:rsidP="00D05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</w:t>
            </w:r>
            <w:r w:rsidR="001B6704" w:rsidRPr="005F74AF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591</w:t>
            </w:r>
          </w:p>
        </w:tc>
        <w:tc>
          <w:tcPr>
            <w:tcW w:w="502" w:type="pct"/>
          </w:tcPr>
          <w:p w14:paraId="05C5FF05" w14:textId="5D0A28D6" w:rsidR="001B6704" w:rsidRPr="005F74AF" w:rsidRDefault="00CF1017" w:rsidP="00D05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</w:t>
            </w:r>
            <w:r w:rsidR="001B6704" w:rsidRPr="005F74AF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838</w:t>
            </w:r>
          </w:p>
        </w:tc>
        <w:tc>
          <w:tcPr>
            <w:tcW w:w="504" w:type="pct"/>
          </w:tcPr>
          <w:p w14:paraId="17D5135F" w14:textId="134AEB3F" w:rsidR="001B6704" w:rsidRPr="005F74AF" w:rsidRDefault="00CF1017" w:rsidP="00D05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</w:t>
            </w:r>
            <w:r w:rsidR="001B6704" w:rsidRPr="005F74AF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838</w:t>
            </w:r>
          </w:p>
        </w:tc>
        <w:tc>
          <w:tcPr>
            <w:tcW w:w="1053" w:type="pct"/>
            <w:hideMark/>
          </w:tcPr>
          <w:p w14:paraId="6454F1F6" w14:textId="3B4D1A87" w:rsidR="001B6704" w:rsidRPr="005F74AF" w:rsidRDefault="001B6704" w:rsidP="00D05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5F74AF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THBFIX </w:t>
            </w:r>
            <w:r w:rsidRPr="005F74AF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</w:t>
            </w:r>
            <w:r w:rsidRPr="005F74AF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 เดือน)</w:t>
            </w:r>
            <w:r w:rsidRPr="005F74AF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</w:t>
            </w:r>
            <w:r w:rsidRPr="005F74AF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บวกอัตราส่วนเพิ่ม</w:t>
            </w:r>
          </w:p>
        </w:tc>
        <w:tc>
          <w:tcPr>
            <w:tcW w:w="567" w:type="pct"/>
          </w:tcPr>
          <w:p w14:paraId="29D34B07" w14:textId="77777777" w:rsidR="001B6704" w:rsidRPr="005F74AF" w:rsidRDefault="001B6704" w:rsidP="00D05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5F74AF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ทุกหกเดือน</w:t>
            </w:r>
          </w:p>
        </w:tc>
        <w:tc>
          <w:tcPr>
            <w:tcW w:w="554" w:type="pct"/>
            <w:hideMark/>
          </w:tcPr>
          <w:p w14:paraId="29F20B29" w14:textId="77777777" w:rsidR="001B6704" w:rsidRPr="005F74AF" w:rsidRDefault="001B6704" w:rsidP="00D05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5F74AF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ทุกเดือน</w:t>
            </w:r>
          </w:p>
        </w:tc>
      </w:tr>
      <w:tr w:rsidR="001B6704" w:rsidRPr="005F74AF" w14:paraId="6B897A7B" w14:textId="77777777" w:rsidTr="00BC086E">
        <w:tc>
          <w:tcPr>
            <w:tcW w:w="401" w:type="pct"/>
            <w:hideMark/>
          </w:tcPr>
          <w:p w14:paraId="17DF4488" w14:textId="0792A428" w:rsidR="001B6704" w:rsidRPr="005F74AF" w:rsidRDefault="00CF1017" w:rsidP="00D05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</w:t>
            </w:r>
          </w:p>
        </w:tc>
        <w:tc>
          <w:tcPr>
            <w:tcW w:w="471" w:type="pct"/>
            <w:shd w:val="clear" w:color="auto" w:fill="auto"/>
          </w:tcPr>
          <w:p w14:paraId="6B54D937" w14:textId="77777777" w:rsidR="001B6704" w:rsidRPr="005F74AF" w:rsidRDefault="001B6704" w:rsidP="00D05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5F74AF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บาท</w:t>
            </w:r>
          </w:p>
        </w:tc>
        <w:tc>
          <w:tcPr>
            <w:tcW w:w="467" w:type="pct"/>
            <w:shd w:val="clear" w:color="auto" w:fill="FAFAFA"/>
          </w:tcPr>
          <w:p w14:paraId="311DFB95" w14:textId="67162044" w:rsidR="001B6704" w:rsidRPr="005F74AF" w:rsidRDefault="00CF1017" w:rsidP="00D05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279</w:t>
            </w:r>
          </w:p>
        </w:tc>
        <w:tc>
          <w:tcPr>
            <w:tcW w:w="481" w:type="pct"/>
            <w:shd w:val="clear" w:color="auto" w:fill="FAFAFA"/>
          </w:tcPr>
          <w:p w14:paraId="66494C7B" w14:textId="09AE3693" w:rsidR="001B6704" w:rsidRPr="005F74AF" w:rsidRDefault="00CF1017" w:rsidP="00D05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279</w:t>
            </w:r>
          </w:p>
        </w:tc>
        <w:tc>
          <w:tcPr>
            <w:tcW w:w="502" w:type="pct"/>
          </w:tcPr>
          <w:p w14:paraId="25080438" w14:textId="234A5C2B" w:rsidR="001B6704" w:rsidRPr="005F74AF" w:rsidRDefault="00CF1017" w:rsidP="00D05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219</w:t>
            </w:r>
          </w:p>
        </w:tc>
        <w:tc>
          <w:tcPr>
            <w:tcW w:w="504" w:type="pct"/>
          </w:tcPr>
          <w:p w14:paraId="3F96A3A6" w14:textId="0821BA23" w:rsidR="001B6704" w:rsidRPr="005F74AF" w:rsidRDefault="00CF1017" w:rsidP="00D05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219</w:t>
            </w:r>
          </w:p>
        </w:tc>
        <w:tc>
          <w:tcPr>
            <w:tcW w:w="1053" w:type="pct"/>
            <w:hideMark/>
          </w:tcPr>
          <w:p w14:paraId="1110DFD7" w14:textId="40B2A01A" w:rsidR="001B6704" w:rsidRPr="005F74AF" w:rsidRDefault="001B6704" w:rsidP="00D05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5F74AF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THBFIX </w:t>
            </w:r>
            <w:r w:rsidRPr="005F74AF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</w:t>
            </w:r>
            <w:r w:rsidRPr="005F74AF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 เดือน)</w:t>
            </w:r>
            <w:r w:rsidRPr="005F74AF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</w:t>
            </w:r>
            <w:r w:rsidRPr="005F74AF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บวกอัตราส่วนเพิ่ม</w:t>
            </w:r>
          </w:p>
        </w:tc>
        <w:tc>
          <w:tcPr>
            <w:tcW w:w="567" w:type="pct"/>
          </w:tcPr>
          <w:p w14:paraId="4F67E7FD" w14:textId="77777777" w:rsidR="001B6704" w:rsidRPr="005F74AF" w:rsidRDefault="001B6704" w:rsidP="00D05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5F74AF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ตามเงื่อนไขในสัญญา</w:t>
            </w:r>
          </w:p>
        </w:tc>
        <w:tc>
          <w:tcPr>
            <w:tcW w:w="554" w:type="pct"/>
            <w:hideMark/>
          </w:tcPr>
          <w:p w14:paraId="603BA72E" w14:textId="77777777" w:rsidR="001B6704" w:rsidRPr="005F74AF" w:rsidRDefault="001B6704" w:rsidP="00D05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5F74AF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ตามเงื่อนไขในสัญญา</w:t>
            </w:r>
          </w:p>
        </w:tc>
      </w:tr>
      <w:tr w:rsidR="001B6704" w:rsidRPr="005F74AF" w14:paraId="7921B378" w14:textId="77777777" w:rsidTr="00EE1F2C">
        <w:tc>
          <w:tcPr>
            <w:tcW w:w="401" w:type="pct"/>
            <w:hideMark/>
          </w:tcPr>
          <w:p w14:paraId="14667B17" w14:textId="293B1E82" w:rsidR="001B6704" w:rsidRPr="005F74AF" w:rsidRDefault="00CF1017" w:rsidP="00D05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</w:t>
            </w:r>
          </w:p>
        </w:tc>
        <w:tc>
          <w:tcPr>
            <w:tcW w:w="471" w:type="pct"/>
            <w:shd w:val="clear" w:color="auto" w:fill="auto"/>
          </w:tcPr>
          <w:p w14:paraId="3A8CDF8C" w14:textId="77777777" w:rsidR="001B6704" w:rsidRPr="005F74AF" w:rsidRDefault="001B6704" w:rsidP="00D05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5F74AF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ดอง</w:t>
            </w:r>
          </w:p>
        </w:tc>
        <w:tc>
          <w:tcPr>
            <w:tcW w:w="467" w:type="pct"/>
            <w:shd w:val="clear" w:color="auto" w:fill="FAFAFA"/>
          </w:tcPr>
          <w:p w14:paraId="4968CE8F" w14:textId="492FA440" w:rsidR="001B6704" w:rsidRPr="005F74AF" w:rsidRDefault="00CF1017" w:rsidP="00D05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216</w:t>
            </w:r>
            <w:r w:rsidR="001B6704" w:rsidRPr="005F74AF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857</w:t>
            </w:r>
          </w:p>
        </w:tc>
        <w:tc>
          <w:tcPr>
            <w:tcW w:w="481" w:type="pct"/>
            <w:shd w:val="clear" w:color="auto" w:fill="FAFAFA"/>
          </w:tcPr>
          <w:p w14:paraId="54C90F7A" w14:textId="46BDE66A" w:rsidR="001B6704" w:rsidRPr="005F74AF" w:rsidRDefault="00CF1017" w:rsidP="00D05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282</w:t>
            </w:r>
          </w:p>
        </w:tc>
        <w:tc>
          <w:tcPr>
            <w:tcW w:w="502" w:type="pct"/>
          </w:tcPr>
          <w:p w14:paraId="406398C2" w14:textId="3E4B0F33" w:rsidR="001B6704" w:rsidRPr="005F74AF" w:rsidRDefault="00CF1017" w:rsidP="00D05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245</w:t>
            </w:r>
            <w:r w:rsidR="001B6704" w:rsidRPr="005F74AF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737</w:t>
            </w:r>
          </w:p>
        </w:tc>
        <w:tc>
          <w:tcPr>
            <w:tcW w:w="504" w:type="pct"/>
          </w:tcPr>
          <w:p w14:paraId="47E8115C" w14:textId="346517FE" w:rsidR="001B6704" w:rsidRPr="005F74AF" w:rsidRDefault="00CF1017" w:rsidP="00D05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320</w:t>
            </w:r>
          </w:p>
        </w:tc>
        <w:tc>
          <w:tcPr>
            <w:tcW w:w="1053" w:type="pct"/>
            <w:hideMark/>
          </w:tcPr>
          <w:p w14:paraId="2CEEC9D2" w14:textId="77777777" w:rsidR="001B6704" w:rsidRPr="005F74AF" w:rsidRDefault="001B6704" w:rsidP="00D05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5F74AF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อัตราดอกเบี้ยคงที่</w:t>
            </w:r>
          </w:p>
        </w:tc>
        <w:tc>
          <w:tcPr>
            <w:tcW w:w="567" w:type="pct"/>
          </w:tcPr>
          <w:p w14:paraId="5FC13722" w14:textId="77777777" w:rsidR="001B6704" w:rsidRPr="005F74AF" w:rsidRDefault="001B6704" w:rsidP="00D05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5F74AF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ทุกหกเดือน</w:t>
            </w:r>
          </w:p>
        </w:tc>
        <w:tc>
          <w:tcPr>
            <w:tcW w:w="554" w:type="pct"/>
            <w:hideMark/>
          </w:tcPr>
          <w:p w14:paraId="126CF5E3" w14:textId="77777777" w:rsidR="001B6704" w:rsidRPr="005F74AF" w:rsidRDefault="001B6704" w:rsidP="00D05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5F74AF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ทุกหกเดือน</w:t>
            </w:r>
          </w:p>
        </w:tc>
      </w:tr>
      <w:tr w:rsidR="001B6704" w:rsidRPr="005F74AF" w14:paraId="494FE6CE" w14:textId="77777777" w:rsidTr="00EE1F2C">
        <w:tc>
          <w:tcPr>
            <w:tcW w:w="401" w:type="pct"/>
          </w:tcPr>
          <w:p w14:paraId="2CC4BD80" w14:textId="0863F24D" w:rsidR="001B6704" w:rsidRPr="005F74AF" w:rsidRDefault="00CF1017" w:rsidP="00D05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10</w:t>
            </w:r>
          </w:p>
        </w:tc>
        <w:tc>
          <w:tcPr>
            <w:tcW w:w="471" w:type="pct"/>
            <w:shd w:val="clear" w:color="auto" w:fill="auto"/>
          </w:tcPr>
          <w:p w14:paraId="12A69911" w14:textId="77777777" w:rsidR="001B6704" w:rsidRPr="005F74AF" w:rsidRDefault="001B6704" w:rsidP="00D05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5F74AF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บาท</w:t>
            </w:r>
          </w:p>
        </w:tc>
        <w:tc>
          <w:tcPr>
            <w:tcW w:w="467" w:type="pct"/>
            <w:shd w:val="clear" w:color="auto" w:fill="FAFAFA"/>
          </w:tcPr>
          <w:p w14:paraId="1C4AD22E" w14:textId="7E654A49" w:rsidR="001B6704" w:rsidRPr="005F74AF" w:rsidRDefault="00CF1017" w:rsidP="00D05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27</w:t>
            </w:r>
          </w:p>
        </w:tc>
        <w:tc>
          <w:tcPr>
            <w:tcW w:w="481" w:type="pct"/>
            <w:shd w:val="clear" w:color="auto" w:fill="FAFAFA"/>
          </w:tcPr>
          <w:p w14:paraId="7D6E009B" w14:textId="3A9B60DA" w:rsidR="001B6704" w:rsidRPr="005F74AF" w:rsidRDefault="00CF1017" w:rsidP="00D05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27</w:t>
            </w:r>
          </w:p>
        </w:tc>
        <w:tc>
          <w:tcPr>
            <w:tcW w:w="502" w:type="pct"/>
          </w:tcPr>
          <w:p w14:paraId="001A289B" w14:textId="73083ACE" w:rsidR="001B6704" w:rsidRPr="005F74AF" w:rsidRDefault="00CF1017" w:rsidP="00D05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41</w:t>
            </w:r>
          </w:p>
        </w:tc>
        <w:tc>
          <w:tcPr>
            <w:tcW w:w="504" w:type="pct"/>
          </w:tcPr>
          <w:p w14:paraId="0694842D" w14:textId="2568D4F0" w:rsidR="001B6704" w:rsidRPr="005F74AF" w:rsidRDefault="00CF1017" w:rsidP="00D05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41</w:t>
            </w:r>
          </w:p>
        </w:tc>
        <w:tc>
          <w:tcPr>
            <w:tcW w:w="1053" w:type="pct"/>
          </w:tcPr>
          <w:p w14:paraId="0A9F58DE" w14:textId="77777777" w:rsidR="001B6704" w:rsidRPr="005F74AF" w:rsidRDefault="001B6704" w:rsidP="00D05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5F74AF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MLR </w:t>
            </w:r>
            <w:r w:rsidRPr="005F74AF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หักอัตราส่วนลด</w:t>
            </w:r>
          </w:p>
        </w:tc>
        <w:tc>
          <w:tcPr>
            <w:tcW w:w="567" w:type="pct"/>
          </w:tcPr>
          <w:p w14:paraId="1E20E612" w14:textId="77777777" w:rsidR="001B6704" w:rsidRPr="005F74AF" w:rsidRDefault="001B6704" w:rsidP="00D05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5F74AF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ทุกหกเดือน</w:t>
            </w:r>
          </w:p>
        </w:tc>
        <w:tc>
          <w:tcPr>
            <w:tcW w:w="554" w:type="pct"/>
          </w:tcPr>
          <w:p w14:paraId="6F2714A5" w14:textId="77777777" w:rsidR="001B6704" w:rsidRPr="005F74AF" w:rsidRDefault="001B6704" w:rsidP="00D05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5F74AF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ทุกหกเดือน</w:t>
            </w:r>
          </w:p>
        </w:tc>
      </w:tr>
      <w:tr w:rsidR="001B6704" w:rsidRPr="005F74AF" w14:paraId="656745A6" w14:textId="77777777" w:rsidTr="00EE1F2C">
        <w:tc>
          <w:tcPr>
            <w:tcW w:w="401" w:type="pct"/>
          </w:tcPr>
          <w:p w14:paraId="19563B70" w14:textId="1C052949" w:rsidR="001B6704" w:rsidRPr="005F74AF" w:rsidRDefault="00CF1017" w:rsidP="00D05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11</w:t>
            </w:r>
          </w:p>
        </w:tc>
        <w:tc>
          <w:tcPr>
            <w:tcW w:w="471" w:type="pct"/>
            <w:shd w:val="clear" w:color="auto" w:fill="auto"/>
          </w:tcPr>
          <w:p w14:paraId="1C32FFEC" w14:textId="77777777" w:rsidR="001B6704" w:rsidRPr="005F74AF" w:rsidRDefault="001B6704" w:rsidP="00D05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5F74AF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บาท</w:t>
            </w:r>
          </w:p>
        </w:tc>
        <w:tc>
          <w:tcPr>
            <w:tcW w:w="467" w:type="pct"/>
            <w:shd w:val="clear" w:color="auto" w:fill="FAFAFA"/>
          </w:tcPr>
          <w:p w14:paraId="6B90B81B" w14:textId="16817874" w:rsidR="001B6704" w:rsidRPr="005F74AF" w:rsidRDefault="00CF1017" w:rsidP="00D05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27</w:t>
            </w:r>
          </w:p>
        </w:tc>
        <w:tc>
          <w:tcPr>
            <w:tcW w:w="481" w:type="pct"/>
            <w:shd w:val="clear" w:color="auto" w:fill="FAFAFA"/>
          </w:tcPr>
          <w:p w14:paraId="29F3C691" w14:textId="35F3921F" w:rsidR="001B6704" w:rsidRPr="005F74AF" w:rsidRDefault="00CF1017" w:rsidP="00D05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27</w:t>
            </w:r>
          </w:p>
        </w:tc>
        <w:tc>
          <w:tcPr>
            <w:tcW w:w="502" w:type="pct"/>
          </w:tcPr>
          <w:p w14:paraId="08156BBE" w14:textId="58D91AC1" w:rsidR="001B6704" w:rsidRPr="005F74AF" w:rsidRDefault="00CF1017" w:rsidP="00D05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21</w:t>
            </w:r>
          </w:p>
        </w:tc>
        <w:tc>
          <w:tcPr>
            <w:tcW w:w="504" w:type="pct"/>
          </w:tcPr>
          <w:p w14:paraId="38D2FAF1" w14:textId="20375B4D" w:rsidR="001B6704" w:rsidRPr="005F74AF" w:rsidRDefault="00CF1017" w:rsidP="00D05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21</w:t>
            </w:r>
          </w:p>
        </w:tc>
        <w:tc>
          <w:tcPr>
            <w:tcW w:w="1053" w:type="pct"/>
          </w:tcPr>
          <w:p w14:paraId="10F1BBC2" w14:textId="77777777" w:rsidR="001B6704" w:rsidRPr="005F74AF" w:rsidRDefault="001B6704" w:rsidP="00D05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5F74AF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MLR </w:t>
            </w:r>
            <w:r w:rsidRPr="005F74AF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หักอัตราส่วนลด</w:t>
            </w:r>
          </w:p>
        </w:tc>
        <w:tc>
          <w:tcPr>
            <w:tcW w:w="567" w:type="pct"/>
          </w:tcPr>
          <w:p w14:paraId="24BCAA8A" w14:textId="77777777" w:rsidR="001B6704" w:rsidRPr="005F74AF" w:rsidRDefault="001B6704" w:rsidP="00D05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5F74AF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ทุกหกเดือน</w:t>
            </w:r>
          </w:p>
        </w:tc>
        <w:tc>
          <w:tcPr>
            <w:tcW w:w="554" w:type="pct"/>
          </w:tcPr>
          <w:p w14:paraId="74E73849" w14:textId="77777777" w:rsidR="001B6704" w:rsidRPr="005F74AF" w:rsidRDefault="001B6704" w:rsidP="00D05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5F74AF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ทุกหกเดือน</w:t>
            </w:r>
          </w:p>
        </w:tc>
      </w:tr>
      <w:tr w:rsidR="001B6704" w:rsidRPr="005F74AF" w14:paraId="15570871" w14:textId="77777777" w:rsidTr="00EE1F2C">
        <w:tc>
          <w:tcPr>
            <w:tcW w:w="401" w:type="pct"/>
          </w:tcPr>
          <w:p w14:paraId="071464AA" w14:textId="1EDB58B2" w:rsidR="001B6704" w:rsidRPr="005F74AF" w:rsidRDefault="00CF1017" w:rsidP="00D05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12</w:t>
            </w:r>
          </w:p>
        </w:tc>
        <w:tc>
          <w:tcPr>
            <w:tcW w:w="471" w:type="pct"/>
            <w:shd w:val="clear" w:color="auto" w:fill="auto"/>
          </w:tcPr>
          <w:p w14:paraId="34668A4D" w14:textId="374503D5" w:rsidR="001B6704" w:rsidRPr="005F74AF" w:rsidRDefault="001B6704" w:rsidP="00D05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5F74AF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บาท</w:t>
            </w:r>
          </w:p>
        </w:tc>
        <w:tc>
          <w:tcPr>
            <w:tcW w:w="467" w:type="pct"/>
            <w:shd w:val="clear" w:color="auto" w:fill="FAFAFA"/>
          </w:tcPr>
          <w:p w14:paraId="5CD47CD2" w14:textId="2968ED50" w:rsidR="001B6704" w:rsidRPr="005F74AF" w:rsidRDefault="00CF1017" w:rsidP="00D05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</w:t>
            </w:r>
          </w:p>
        </w:tc>
        <w:tc>
          <w:tcPr>
            <w:tcW w:w="481" w:type="pct"/>
            <w:shd w:val="clear" w:color="auto" w:fill="FAFAFA"/>
          </w:tcPr>
          <w:p w14:paraId="5EC55DC0" w14:textId="6E96B6A2" w:rsidR="001B6704" w:rsidRPr="005F74AF" w:rsidRDefault="00CF1017" w:rsidP="00D05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</w:t>
            </w:r>
          </w:p>
        </w:tc>
        <w:tc>
          <w:tcPr>
            <w:tcW w:w="502" w:type="pct"/>
          </w:tcPr>
          <w:p w14:paraId="54AA8A4E" w14:textId="3412F809" w:rsidR="001B6704" w:rsidRPr="005F74AF" w:rsidRDefault="001B6704" w:rsidP="00D05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5F74A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504" w:type="pct"/>
          </w:tcPr>
          <w:p w14:paraId="2D88C055" w14:textId="56C23348" w:rsidR="001B6704" w:rsidRPr="005F74AF" w:rsidRDefault="001B6704" w:rsidP="00D05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5F74A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53" w:type="pct"/>
          </w:tcPr>
          <w:p w14:paraId="7247493A" w14:textId="4CD23E1E" w:rsidR="001B6704" w:rsidRPr="005F74AF" w:rsidRDefault="001B6704" w:rsidP="00D05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5F74AF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MLR </w:t>
            </w:r>
            <w:r w:rsidRPr="005F74AF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หักอัตราส่วนลด</w:t>
            </w:r>
          </w:p>
        </w:tc>
        <w:tc>
          <w:tcPr>
            <w:tcW w:w="567" w:type="pct"/>
          </w:tcPr>
          <w:p w14:paraId="33D139CC" w14:textId="38A5F332" w:rsidR="001B6704" w:rsidRPr="005F74AF" w:rsidRDefault="001B6704" w:rsidP="00D05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5F74AF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ทุกหกเดือน</w:t>
            </w:r>
          </w:p>
        </w:tc>
        <w:tc>
          <w:tcPr>
            <w:tcW w:w="554" w:type="pct"/>
          </w:tcPr>
          <w:p w14:paraId="7CA3072B" w14:textId="516F8706" w:rsidR="001B6704" w:rsidRPr="005F74AF" w:rsidRDefault="001B6704" w:rsidP="00D05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5F74AF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ทุกหกเดือน</w:t>
            </w:r>
          </w:p>
        </w:tc>
      </w:tr>
      <w:tr w:rsidR="001B6704" w:rsidRPr="005F74AF" w14:paraId="71FC718F" w14:textId="77777777" w:rsidTr="00EE1F2C">
        <w:tc>
          <w:tcPr>
            <w:tcW w:w="401" w:type="pct"/>
            <w:hideMark/>
          </w:tcPr>
          <w:p w14:paraId="45E7D855" w14:textId="77777777" w:rsidR="001B6704" w:rsidRPr="005F74AF" w:rsidRDefault="001B6704" w:rsidP="00D05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5F74AF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471" w:type="pct"/>
            <w:shd w:val="clear" w:color="auto" w:fill="auto"/>
          </w:tcPr>
          <w:p w14:paraId="6A63055A" w14:textId="77777777" w:rsidR="001B6704" w:rsidRPr="005F74AF" w:rsidRDefault="001B6704" w:rsidP="00D05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467" w:type="pct"/>
            <w:shd w:val="clear" w:color="auto" w:fill="FAFAFA"/>
          </w:tcPr>
          <w:p w14:paraId="73D12AAE" w14:textId="77777777" w:rsidR="001B6704" w:rsidRPr="005F74AF" w:rsidRDefault="001B6704" w:rsidP="00D05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48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A5F3F03" w14:textId="6609DBDF" w:rsidR="001B6704" w:rsidRPr="005F74AF" w:rsidRDefault="00CF1017" w:rsidP="00D05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13</w:t>
            </w:r>
            <w:r w:rsidR="00AC10AF" w:rsidRPr="005F74A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353</w:t>
            </w:r>
          </w:p>
        </w:tc>
        <w:tc>
          <w:tcPr>
            <w:tcW w:w="502" w:type="pct"/>
          </w:tcPr>
          <w:p w14:paraId="73011BD8" w14:textId="77777777" w:rsidR="001B6704" w:rsidRPr="005F74AF" w:rsidRDefault="001B6704" w:rsidP="00D05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504" w:type="pct"/>
            <w:tcBorders>
              <w:top w:val="single" w:sz="4" w:space="0" w:color="auto"/>
              <w:bottom w:val="single" w:sz="4" w:space="0" w:color="auto"/>
            </w:tcBorders>
          </w:tcPr>
          <w:p w14:paraId="0C9631CC" w14:textId="2600FB85" w:rsidR="001B6704" w:rsidRPr="005F74AF" w:rsidRDefault="00CF1017" w:rsidP="00D05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15</w:t>
            </w:r>
            <w:r w:rsidR="001B6704" w:rsidRPr="005F74A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440</w:t>
            </w:r>
          </w:p>
        </w:tc>
        <w:tc>
          <w:tcPr>
            <w:tcW w:w="1053" w:type="pct"/>
          </w:tcPr>
          <w:p w14:paraId="79010A31" w14:textId="77777777" w:rsidR="001B6704" w:rsidRPr="005F74AF" w:rsidRDefault="001B6704" w:rsidP="00D05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567" w:type="pct"/>
          </w:tcPr>
          <w:p w14:paraId="37F0E4A6" w14:textId="77777777" w:rsidR="001B6704" w:rsidRPr="005F74AF" w:rsidRDefault="001B6704" w:rsidP="00D05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554" w:type="pct"/>
          </w:tcPr>
          <w:p w14:paraId="2F808F0B" w14:textId="77777777" w:rsidR="001B6704" w:rsidRPr="005F74AF" w:rsidRDefault="001B6704" w:rsidP="00D05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</w:tr>
    </w:tbl>
    <w:p w14:paraId="785E2F39" w14:textId="3E0E1D72" w:rsidR="00C27A54" w:rsidRPr="00E84424" w:rsidRDefault="00C27A54" w:rsidP="00C27A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eastAsia="Arial Unicode MS" w:hAnsi="Browallia New" w:cs="Browallia New"/>
          <w:sz w:val="26"/>
          <w:szCs w:val="26"/>
        </w:rPr>
      </w:pPr>
    </w:p>
    <w:p w14:paraId="14FD25E6" w14:textId="3C07B733" w:rsidR="00993840" w:rsidRPr="00E84424" w:rsidRDefault="00993840" w:rsidP="001F3F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E84424">
        <w:rPr>
          <w:rFonts w:ascii="Browallia New" w:eastAsia="Arial Unicode MS" w:hAnsi="Browallia New" w:cs="Browallia New"/>
          <w:sz w:val="26"/>
          <w:szCs w:val="26"/>
          <w:cs/>
        </w:rPr>
        <w:t>เงินกู้ยืมส่วนที่มีหลักประกันของกลุ่มกิจการเป็นการค้ำประกันโดยการนำที่ดิน อาคาร โรงผลิตปิโตรเคมี เครื่องจักร และเรือขนส่ง</w:t>
      </w:r>
      <w:r w:rsidRPr="00E8442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ผู้โดยสาร และบัญชีเงินฝากสถาบันการเงิน (หมายเหตุฯ ข้อ </w:t>
      </w:r>
      <w:r w:rsidR="00CF1017" w:rsidRPr="00CF101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11</w:t>
      </w:r>
      <w:r w:rsidRPr="00E8442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E8442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ข้อ </w:t>
      </w:r>
      <w:r w:rsidR="00CF1017" w:rsidRPr="00CF101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12</w:t>
      </w:r>
      <w:r w:rsidRPr="00E8442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E8442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และข้อ </w:t>
      </w:r>
      <w:r w:rsidR="00CF1017" w:rsidRPr="00CF101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20</w:t>
      </w:r>
      <w:r w:rsidRPr="00E8442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) ไปจำนอง เพื่อเป็นหลักทรัพย์ค้ำประกันวงเงินสินเชื่อ</w:t>
      </w:r>
    </w:p>
    <w:p w14:paraId="4EA3B5CE" w14:textId="0BE299A0" w:rsidR="00993840" w:rsidRPr="00E84424" w:rsidRDefault="00993840" w:rsidP="009938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F2C4F91" w14:textId="4DC33B06" w:rsidR="00D31270" w:rsidRPr="00E84424" w:rsidRDefault="00D31270" w:rsidP="009938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84424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CF1017" w:rsidRPr="00CF1017">
        <w:rPr>
          <w:rFonts w:ascii="Browallia New" w:eastAsia="Arial Unicode MS" w:hAnsi="Browallia New" w:cs="Browallia New"/>
          <w:sz w:val="26"/>
          <w:szCs w:val="26"/>
          <w:lang w:val="en-GB"/>
        </w:rPr>
        <w:t>26</w:t>
      </w:r>
      <w:r w:rsidRPr="00E8442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8442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มิถุนายน พ.ศ. </w:t>
      </w:r>
      <w:r w:rsidR="00CF1017" w:rsidRPr="00CF1017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E8442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8442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บริษัทย่อยแห่งหนึ่งของกลุ่มกิจการได้แก้ไขสัญญาเงินกู้ยืมระยะยาวกับสถาบันการเงิน โดยเป็นการปรับเปลี่ยนจำนวนเงินการชำระคืนเงินใหม่ตลอดทั้งอายุสัญญา</w:t>
      </w:r>
    </w:p>
    <w:p w14:paraId="06C8B784" w14:textId="77777777" w:rsidR="00D31270" w:rsidRPr="00E84424" w:rsidRDefault="00D31270" w:rsidP="009938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14:paraId="1F12418C" w14:textId="281C96F0" w:rsidR="00993840" w:rsidRPr="00E84424" w:rsidRDefault="00993840" w:rsidP="009938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84424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CF1017" w:rsidRPr="00CF1017">
        <w:rPr>
          <w:rFonts w:ascii="Browallia New" w:eastAsia="Arial Unicode MS" w:hAnsi="Browallia New" w:cs="Browallia New"/>
          <w:sz w:val="26"/>
          <w:szCs w:val="26"/>
          <w:lang w:val="en-GB"/>
        </w:rPr>
        <w:t>29</w:t>
      </w:r>
      <w:r w:rsidR="00D31270" w:rsidRPr="00E8442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D31270" w:rsidRPr="00E8442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มิถุนายน</w:t>
      </w:r>
      <w:r w:rsidRPr="00E8442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8442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พ</w:t>
      </w:r>
      <w:r w:rsidRPr="00E84424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E8442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</w:t>
      </w:r>
      <w:r w:rsidRPr="00E8442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. </w:t>
      </w:r>
      <w:r w:rsidR="00CF1017" w:rsidRPr="00CF1017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E8442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8442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บริษัทย่อย</w:t>
      </w:r>
      <w:r w:rsidR="00D31270" w:rsidRPr="00E8442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</w:t>
      </w:r>
      <w:r w:rsidRPr="00E8442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ห่ง</w:t>
      </w:r>
      <w:r w:rsidR="00D31270" w:rsidRPr="00E8442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หนึ่ง</w:t>
      </w:r>
      <w:r w:rsidRPr="00E8442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ของกลุ่มกิจการได้แก้ไขสัญญาเงินกู้ยืมระยะยาวกับสถาบันการเงิน โดยเป็นการ</w:t>
      </w:r>
      <w:r w:rsidR="00D31270" w:rsidRPr="00E8442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ขยายระยะเวลาการชำระหนี้จากเดือนธันวาคม พ.ศ. </w:t>
      </w:r>
      <w:r w:rsidR="00CF1017" w:rsidRPr="00CF1017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="00D31270" w:rsidRPr="00E8442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D31270" w:rsidRPr="00E8442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เป็นเดือนธันวาคม พ.ศ. </w:t>
      </w:r>
      <w:r w:rsidR="00CF1017" w:rsidRPr="00CF1017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="00D31270" w:rsidRPr="00E8442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</w:p>
    <w:p w14:paraId="41D019EE" w14:textId="77777777" w:rsidR="00D31270" w:rsidRPr="00E84424" w:rsidRDefault="00D31270" w:rsidP="009938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A694D96" w14:textId="0F7CB3F7" w:rsidR="00993840" w:rsidRPr="00E84424" w:rsidRDefault="00993840" w:rsidP="009938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8442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ผลของการแก้ไขสัญญา</w:t>
      </w:r>
      <w:r w:rsidR="00D31270" w:rsidRPr="00E8442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ของบริษัทย่อยทั้งสองแห่ง</w:t>
      </w:r>
      <w:r w:rsidRPr="00E8442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ทำให้กลุ่มกิจการรับรู้รายการกำไรจากการเปลี่ยนเงื่อนไขสัญญาเงินกู้ยืม </w:t>
      </w:r>
      <w:r w:rsidR="00D0512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="00896A5C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เป็น</w:t>
      </w:r>
      <w:r w:rsidRPr="00E8442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จำนวน</w:t>
      </w:r>
      <w:r w:rsidR="007249DD" w:rsidRPr="00E8442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CF1017" w:rsidRPr="00CF1017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7249DD" w:rsidRPr="00E8442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8442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ล้านบาท </w:t>
      </w:r>
      <w:r w:rsidRPr="00E84424">
        <w:rPr>
          <w:rFonts w:ascii="Browallia New" w:eastAsia="Arial Unicode MS" w:hAnsi="Browallia New" w:cs="Browallia New"/>
          <w:sz w:val="26"/>
          <w:szCs w:val="26"/>
          <w:lang w:val="en-GB"/>
        </w:rPr>
        <w:t>(</w:t>
      </w:r>
      <w:r w:rsidRPr="00E8442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สุทธิจากภาษีเงินได้จำนวน </w:t>
      </w:r>
      <w:r w:rsidR="00CF1017" w:rsidRPr="00CF1017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="007249DD" w:rsidRPr="00E84424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CF1017" w:rsidRPr="00CF1017">
        <w:rPr>
          <w:rFonts w:ascii="Browallia New" w:eastAsia="Arial Unicode MS" w:hAnsi="Browallia New" w:cs="Browallia New"/>
          <w:sz w:val="26"/>
          <w:szCs w:val="26"/>
          <w:lang w:val="en-GB"/>
        </w:rPr>
        <w:t>8</w:t>
      </w:r>
      <w:r w:rsidRPr="00E8442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8442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ล้านบาท</w:t>
      </w:r>
      <w:r w:rsidR="00FD296E" w:rsidRPr="00E84424">
        <w:rPr>
          <w:rFonts w:ascii="Browallia New" w:eastAsia="Arial Unicode MS" w:hAnsi="Browallia New" w:cs="Browallia New"/>
          <w:sz w:val="26"/>
          <w:szCs w:val="26"/>
          <w:lang w:val="en-GB"/>
        </w:rPr>
        <w:t>)</w:t>
      </w:r>
      <w:r w:rsidRPr="00E8442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สำหรับปีสิ้นสุดวันที่ </w:t>
      </w:r>
      <w:r w:rsidR="00CF1017" w:rsidRPr="00CF1017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E8442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8442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ธันวาคม พ</w:t>
      </w:r>
      <w:r w:rsidRPr="00E84424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E8442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</w:t>
      </w:r>
      <w:r w:rsidRPr="00E8442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. </w:t>
      </w:r>
      <w:r w:rsidR="00CF1017" w:rsidRPr="00CF1017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</w:p>
    <w:p w14:paraId="54D23009" w14:textId="77777777" w:rsidR="00993840" w:rsidRPr="00E84424" w:rsidRDefault="00993840" w:rsidP="009938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5F0E2D9" w14:textId="253B759A" w:rsidR="00D05124" w:rsidRDefault="00993840" w:rsidP="00D051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E84424">
        <w:rPr>
          <w:rFonts w:ascii="Browallia New" w:eastAsia="Arial Unicode MS" w:hAnsi="Browallia New" w:cs="Browallia New"/>
          <w:sz w:val="26"/>
          <w:szCs w:val="26"/>
          <w:cs/>
        </w:rPr>
        <w:t>นอกจากนี้กลุ่มกิจการต้องปฏิบัติตามข้อกำหนดบางประการตามที่กำหนดไว้ในสัญญาเงินกู้ยืมระยะยาว เช่น การรักษาสัดส่วน</w:t>
      </w:r>
      <w:r w:rsidRPr="00E84424">
        <w:rPr>
          <w:rFonts w:ascii="Browallia New" w:eastAsia="Arial Unicode MS" w:hAnsi="Browallia New" w:cs="Browallia New"/>
          <w:sz w:val="26"/>
          <w:szCs w:val="26"/>
          <w:cs/>
        </w:rPr>
        <w:br/>
        <w:t>การถือหุ้น การดำรงอัตราส่วนของหนี้สินต่อส่วนของผู้ถือหุ้นตามอัตราที่ระบุไว้ในสัญญา</w:t>
      </w:r>
      <w:r w:rsidRPr="00E8442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84424">
        <w:rPr>
          <w:rFonts w:ascii="Browallia New" w:eastAsia="Arial Unicode MS" w:hAnsi="Browallia New" w:cs="Browallia New"/>
          <w:sz w:val="26"/>
          <w:szCs w:val="26"/>
          <w:cs/>
        </w:rPr>
        <w:t>และการให้การสนับสนุนทางการเงินตามสัดส่วนการถือหุ้น เป็นต้น</w:t>
      </w:r>
      <w:r w:rsidR="00D05124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23452D58" w14:textId="77777777" w:rsidR="00993840" w:rsidRDefault="00993840" w:rsidP="009938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Style w:val="TableGrid"/>
        <w:tblW w:w="9475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993840" w:rsidRPr="00E84424" w14:paraId="02E3E67B" w14:textId="77777777" w:rsidTr="002F7184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3B9CA147" w14:textId="3A5C3B1E" w:rsidR="00993840" w:rsidRPr="00E84424" w:rsidRDefault="00CF1017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</w:pPr>
            <w:r w:rsidRPr="00CF101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29</w:t>
            </w:r>
            <w:r w:rsidR="00993840" w:rsidRPr="00E8442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ab/>
            </w:r>
            <w:r w:rsidR="00993840" w:rsidRPr="00E8442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  <w:t>หุ้นกู้ สุทธิ</w:t>
            </w:r>
          </w:p>
        </w:tc>
      </w:tr>
    </w:tbl>
    <w:p w14:paraId="7C0DAD4F" w14:textId="77777777" w:rsidR="00993840" w:rsidRPr="00E84424" w:rsidRDefault="00993840" w:rsidP="009938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3747"/>
        <w:gridCol w:w="1429"/>
        <w:gridCol w:w="1429"/>
        <w:gridCol w:w="1429"/>
        <w:gridCol w:w="1427"/>
      </w:tblGrid>
      <w:tr w:rsidR="00993840" w:rsidRPr="00E84424" w14:paraId="0BD90D7A" w14:textId="77777777" w:rsidTr="002F7184">
        <w:trPr>
          <w:cantSplit/>
        </w:trPr>
        <w:tc>
          <w:tcPr>
            <w:tcW w:w="1980" w:type="pct"/>
          </w:tcPr>
          <w:p w14:paraId="33BEAB7C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spacing w:line="240" w:lineRule="auto"/>
              <w:ind w:left="-6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C5814D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8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50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FE24DE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8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93840" w:rsidRPr="00E84424" w14:paraId="21F4BA27" w14:textId="77777777" w:rsidTr="002F7184">
        <w:trPr>
          <w:cantSplit/>
        </w:trPr>
        <w:tc>
          <w:tcPr>
            <w:tcW w:w="1980" w:type="pct"/>
          </w:tcPr>
          <w:p w14:paraId="20E6B6F9" w14:textId="7B65CE84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spacing w:line="240" w:lineRule="auto"/>
              <w:ind w:left="-64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CF1017" w:rsidRPr="00CF10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755" w:type="pct"/>
            <w:tcBorders>
              <w:top w:val="single" w:sz="4" w:space="0" w:color="auto"/>
            </w:tcBorders>
            <w:vAlign w:val="center"/>
          </w:tcPr>
          <w:p w14:paraId="4E062408" w14:textId="53E097B9" w:rsidR="00993840" w:rsidRPr="00E84424" w:rsidRDefault="00993840" w:rsidP="002F7184">
            <w:pPr>
              <w:pStyle w:val="Heading2"/>
              <w:keepNext w:val="0"/>
              <w:tabs>
                <w:tab w:val="clear" w:pos="567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</w:rPr>
            </w:pPr>
            <w:r w:rsidRPr="00E84424">
              <w:rPr>
                <w:rFonts w:ascii="Browallia New" w:eastAsia="Arial Unicode MS" w:hAnsi="Browallia New" w:cs="Browallia New"/>
                <w:cs/>
                <w:lang w:val="en-GB"/>
              </w:rPr>
              <w:t>พ.ศ.</w:t>
            </w:r>
            <w:r w:rsidRPr="00E84424">
              <w:rPr>
                <w:rFonts w:ascii="Browallia New" w:eastAsia="Arial Unicode MS" w:hAnsi="Browallia New" w:cs="Browallia New"/>
                <w:color w:val="7030A0"/>
                <w:cs/>
              </w:rPr>
              <w:t xml:space="preserve"> </w:t>
            </w:r>
            <w:r w:rsidR="00CF1017" w:rsidRPr="00CF1017">
              <w:rPr>
                <w:rFonts w:ascii="Browallia New" w:eastAsia="Arial Unicode MS" w:hAnsi="Browallia New" w:cs="Browallia New"/>
                <w:lang w:val="en-GB"/>
              </w:rPr>
              <w:t>2563</w:t>
            </w:r>
          </w:p>
        </w:tc>
        <w:tc>
          <w:tcPr>
            <w:tcW w:w="755" w:type="pct"/>
            <w:tcBorders>
              <w:top w:val="single" w:sz="4" w:space="0" w:color="auto"/>
            </w:tcBorders>
            <w:vAlign w:val="center"/>
          </w:tcPr>
          <w:p w14:paraId="5CA11BE0" w14:textId="53F68271" w:rsidR="00993840" w:rsidRPr="00E84424" w:rsidRDefault="00993840" w:rsidP="002F7184">
            <w:pPr>
              <w:pStyle w:val="Heading2"/>
              <w:keepNext w:val="0"/>
              <w:tabs>
                <w:tab w:val="clear" w:pos="567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</w:rPr>
            </w:pPr>
            <w:r w:rsidRPr="00E84424">
              <w:rPr>
                <w:rFonts w:ascii="Browallia New" w:eastAsia="Arial Unicode MS" w:hAnsi="Browallia New" w:cs="Browallia New"/>
                <w:cs/>
                <w:lang w:val="en-GB"/>
              </w:rPr>
              <w:t>พ.ศ.</w:t>
            </w:r>
            <w:r w:rsidRPr="00E84424">
              <w:rPr>
                <w:rFonts w:ascii="Browallia New" w:eastAsia="Arial Unicode MS" w:hAnsi="Browallia New" w:cs="Browallia New"/>
                <w:color w:val="7030A0"/>
                <w:cs/>
              </w:rPr>
              <w:t xml:space="preserve"> </w:t>
            </w:r>
            <w:r w:rsidR="00CF1017" w:rsidRPr="00CF1017">
              <w:rPr>
                <w:rFonts w:ascii="Browallia New" w:eastAsia="Arial Unicode MS" w:hAnsi="Browallia New" w:cs="Browallia New"/>
                <w:lang w:val="en-GB"/>
              </w:rPr>
              <w:t>2562</w:t>
            </w:r>
          </w:p>
        </w:tc>
        <w:tc>
          <w:tcPr>
            <w:tcW w:w="755" w:type="pct"/>
            <w:tcBorders>
              <w:top w:val="single" w:sz="4" w:space="0" w:color="auto"/>
            </w:tcBorders>
            <w:vAlign w:val="center"/>
          </w:tcPr>
          <w:p w14:paraId="2BB73977" w14:textId="4B645D69" w:rsidR="00993840" w:rsidRPr="00E84424" w:rsidRDefault="00993840" w:rsidP="002F7184">
            <w:pPr>
              <w:pStyle w:val="Heading2"/>
              <w:keepNext w:val="0"/>
              <w:tabs>
                <w:tab w:val="clear" w:pos="567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</w:rPr>
            </w:pPr>
            <w:r w:rsidRPr="00E84424">
              <w:rPr>
                <w:rFonts w:ascii="Browallia New" w:eastAsia="Arial Unicode MS" w:hAnsi="Browallia New" w:cs="Browallia New"/>
                <w:cs/>
                <w:lang w:val="en-GB"/>
              </w:rPr>
              <w:t>พ.ศ.</w:t>
            </w:r>
            <w:r w:rsidRPr="00E84424">
              <w:rPr>
                <w:rFonts w:ascii="Browallia New" w:eastAsia="Arial Unicode MS" w:hAnsi="Browallia New" w:cs="Browallia New"/>
                <w:color w:val="7030A0"/>
                <w:cs/>
              </w:rPr>
              <w:t xml:space="preserve"> </w:t>
            </w:r>
            <w:r w:rsidR="00CF1017" w:rsidRPr="00CF1017">
              <w:rPr>
                <w:rFonts w:ascii="Browallia New" w:eastAsia="Arial Unicode MS" w:hAnsi="Browallia New" w:cs="Browallia New"/>
                <w:lang w:val="en-GB"/>
              </w:rPr>
              <w:t>2563</w:t>
            </w:r>
          </w:p>
        </w:tc>
        <w:tc>
          <w:tcPr>
            <w:tcW w:w="754" w:type="pct"/>
            <w:tcBorders>
              <w:top w:val="single" w:sz="4" w:space="0" w:color="auto"/>
            </w:tcBorders>
            <w:vAlign w:val="center"/>
          </w:tcPr>
          <w:p w14:paraId="2F2462F2" w14:textId="61033163" w:rsidR="00993840" w:rsidRPr="00E84424" w:rsidRDefault="00993840" w:rsidP="002F7184">
            <w:pPr>
              <w:pStyle w:val="Heading2"/>
              <w:keepNext w:val="0"/>
              <w:tabs>
                <w:tab w:val="clear" w:pos="567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</w:rPr>
            </w:pPr>
            <w:r w:rsidRPr="00E84424">
              <w:rPr>
                <w:rFonts w:ascii="Browallia New" w:eastAsia="Arial Unicode MS" w:hAnsi="Browallia New" w:cs="Browallia New"/>
                <w:cs/>
                <w:lang w:val="en-GB"/>
              </w:rPr>
              <w:t>พ.ศ.</w:t>
            </w:r>
            <w:r w:rsidRPr="00E84424">
              <w:rPr>
                <w:rFonts w:ascii="Browallia New" w:eastAsia="Arial Unicode MS" w:hAnsi="Browallia New" w:cs="Browallia New"/>
                <w:color w:val="7030A0"/>
                <w:cs/>
              </w:rPr>
              <w:t xml:space="preserve"> </w:t>
            </w:r>
            <w:r w:rsidR="00CF1017" w:rsidRPr="00CF1017">
              <w:rPr>
                <w:rFonts w:ascii="Browallia New" w:eastAsia="Arial Unicode MS" w:hAnsi="Browallia New" w:cs="Browallia New"/>
                <w:lang w:val="en-GB"/>
              </w:rPr>
              <w:t>2562</w:t>
            </w:r>
          </w:p>
        </w:tc>
      </w:tr>
      <w:tr w:rsidR="00993840" w:rsidRPr="00E84424" w14:paraId="77E2CF08" w14:textId="77777777" w:rsidTr="002F7184">
        <w:trPr>
          <w:cantSplit/>
        </w:trPr>
        <w:tc>
          <w:tcPr>
            <w:tcW w:w="1980" w:type="pct"/>
          </w:tcPr>
          <w:p w14:paraId="449634A6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spacing w:line="240" w:lineRule="auto"/>
              <w:ind w:left="-6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55" w:type="pct"/>
            <w:tcBorders>
              <w:bottom w:val="single" w:sz="4" w:space="0" w:color="auto"/>
            </w:tcBorders>
            <w:vAlign w:val="center"/>
          </w:tcPr>
          <w:p w14:paraId="516E8CE9" w14:textId="77777777" w:rsidR="00993840" w:rsidRPr="00E84424" w:rsidRDefault="00993840" w:rsidP="002F7184">
            <w:pPr>
              <w:pStyle w:val="Heading2"/>
              <w:keepNext w:val="0"/>
              <w:tabs>
                <w:tab w:val="clear" w:pos="567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</w:rPr>
            </w:pPr>
            <w:r w:rsidRPr="00E84424">
              <w:rPr>
                <w:rFonts w:ascii="Browallia New" w:eastAsia="Arial Unicode MS" w:hAnsi="Browallia New" w:cs="Browallia New"/>
                <w:cs/>
              </w:rPr>
              <w:t>ล้านบาท</w:t>
            </w:r>
          </w:p>
        </w:tc>
        <w:tc>
          <w:tcPr>
            <w:tcW w:w="755" w:type="pct"/>
            <w:tcBorders>
              <w:bottom w:val="single" w:sz="4" w:space="0" w:color="auto"/>
            </w:tcBorders>
            <w:vAlign w:val="center"/>
          </w:tcPr>
          <w:p w14:paraId="1920A0DC" w14:textId="77777777" w:rsidR="00993840" w:rsidRPr="00E84424" w:rsidRDefault="00993840" w:rsidP="002F7184">
            <w:pPr>
              <w:pStyle w:val="Heading2"/>
              <w:keepNext w:val="0"/>
              <w:tabs>
                <w:tab w:val="clear" w:pos="567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</w:rPr>
            </w:pPr>
            <w:r w:rsidRPr="00E84424">
              <w:rPr>
                <w:rFonts w:ascii="Browallia New" w:eastAsia="Arial Unicode MS" w:hAnsi="Browallia New" w:cs="Browallia New"/>
                <w:cs/>
              </w:rPr>
              <w:t>ล้านบาท</w:t>
            </w:r>
          </w:p>
        </w:tc>
        <w:tc>
          <w:tcPr>
            <w:tcW w:w="755" w:type="pct"/>
            <w:tcBorders>
              <w:bottom w:val="single" w:sz="4" w:space="0" w:color="auto"/>
            </w:tcBorders>
          </w:tcPr>
          <w:p w14:paraId="13C7E613" w14:textId="77777777" w:rsidR="00993840" w:rsidRPr="00E84424" w:rsidRDefault="00993840" w:rsidP="002F7184">
            <w:pPr>
              <w:pStyle w:val="Heading2"/>
              <w:keepNext w:val="0"/>
              <w:tabs>
                <w:tab w:val="clear" w:pos="567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</w:rPr>
            </w:pPr>
            <w:r w:rsidRPr="00E84424">
              <w:rPr>
                <w:rFonts w:ascii="Browallia New" w:eastAsia="Arial Unicode MS" w:hAnsi="Browallia New" w:cs="Browallia New"/>
                <w:cs/>
              </w:rPr>
              <w:t>ล้านบาท</w:t>
            </w:r>
          </w:p>
        </w:tc>
        <w:tc>
          <w:tcPr>
            <w:tcW w:w="754" w:type="pct"/>
            <w:tcBorders>
              <w:bottom w:val="single" w:sz="4" w:space="0" w:color="auto"/>
            </w:tcBorders>
          </w:tcPr>
          <w:p w14:paraId="76D22BAF" w14:textId="77777777" w:rsidR="00993840" w:rsidRPr="00E84424" w:rsidRDefault="00993840" w:rsidP="002F7184">
            <w:pPr>
              <w:pStyle w:val="Heading2"/>
              <w:keepNext w:val="0"/>
              <w:tabs>
                <w:tab w:val="clear" w:pos="567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</w:rPr>
            </w:pPr>
            <w:r w:rsidRPr="00E84424">
              <w:rPr>
                <w:rFonts w:ascii="Browallia New" w:eastAsia="Arial Unicode MS" w:hAnsi="Browallia New" w:cs="Browallia New"/>
                <w:cs/>
              </w:rPr>
              <w:t>ล้านบาท</w:t>
            </w:r>
          </w:p>
        </w:tc>
      </w:tr>
      <w:tr w:rsidR="00993840" w:rsidRPr="00E84424" w14:paraId="32FC6A07" w14:textId="77777777" w:rsidTr="002F7184">
        <w:trPr>
          <w:cantSplit/>
        </w:trPr>
        <w:tc>
          <w:tcPr>
            <w:tcW w:w="1980" w:type="pct"/>
          </w:tcPr>
          <w:p w14:paraId="532D6CDA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spacing w:line="240" w:lineRule="auto"/>
              <w:ind w:left="-64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755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0B5C648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55" w:type="pct"/>
            <w:tcBorders>
              <w:top w:val="single" w:sz="4" w:space="0" w:color="auto"/>
            </w:tcBorders>
            <w:vAlign w:val="center"/>
          </w:tcPr>
          <w:p w14:paraId="28847EE4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55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E04B648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54" w:type="pct"/>
            <w:tcBorders>
              <w:top w:val="single" w:sz="4" w:space="0" w:color="auto"/>
            </w:tcBorders>
            <w:vAlign w:val="center"/>
          </w:tcPr>
          <w:p w14:paraId="15D1F6F9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993840" w:rsidRPr="00E84424" w14:paraId="77F6D944" w14:textId="77777777" w:rsidTr="002F7184">
        <w:trPr>
          <w:cantSplit/>
        </w:trPr>
        <w:tc>
          <w:tcPr>
            <w:tcW w:w="1980" w:type="pct"/>
          </w:tcPr>
          <w:p w14:paraId="187C5188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spacing w:line="240" w:lineRule="auto"/>
              <w:ind w:left="-6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หุ้นกู้ สุทธิ</w:t>
            </w:r>
          </w:p>
        </w:tc>
        <w:tc>
          <w:tcPr>
            <w:tcW w:w="755" w:type="pct"/>
            <w:shd w:val="clear" w:color="auto" w:fill="FAFAFA"/>
            <w:vAlign w:val="center"/>
          </w:tcPr>
          <w:p w14:paraId="745090B7" w14:textId="24DEF799" w:rsidR="00993840" w:rsidRPr="00E84424" w:rsidRDefault="00CF1017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127</w:t>
            </w:r>
            <w:r w:rsidR="00997293"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648</w:t>
            </w:r>
          </w:p>
        </w:tc>
        <w:tc>
          <w:tcPr>
            <w:tcW w:w="755" w:type="pct"/>
            <w:vAlign w:val="center"/>
          </w:tcPr>
          <w:p w14:paraId="51CCB32B" w14:textId="71547CC7" w:rsidR="00993840" w:rsidRPr="00E84424" w:rsidRDefault="00CF1017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</w:t>
            </w:r>
            <w:r w:rsidR="00993840"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727</w:t>
            </w:r>
          </w:p>
        </w:tc>
        <w:tc>
          <w:tcPr>
            <w:tcW w:w="755" w:type="pct"/>
            <w:shd w:val="clear" w:color="auto" w:fill="FAFAFA"/>
          </w:tcPr>
          <w:p w14:paraId="350247AC" w14:textId="31274D6E" w:rsidR="00993840" w:rsidRPr="00E84424" w:rsidRDefault="00CF1017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</w:t>
            </w:r>
            <w:r w:rsidR="00DF77C9"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244</w:t>
            </w:r>
          </w:p>
        </w:tc>
        <w:tc>
          <w:tcPr>
            <w:tcW w:w="754" w:type="pct"/>
            <w:vAlign w:val="center"/>
          </w:tcPr>
          <w:p w14:paraId="33845D2A" w14:textId="34ACF505" w:rsidR="00993840" w:rsidRPr="00E84424" w:rsidRDefault="00CF1017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</w:t>
            </w:r>
            <w:r w:rsidR="00993840"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292</w:t>
            </w:r>
          </w:p>
        </w:tc>
      </w:tr>
      <w:tr w:rsidR="00993840" w:rsidRPr="00E84424" w14:paraId="7ADBCD9E" w14:textId="77777777" w:rsidTr="002F7184">
        <w:trPr>
          <w:cantSplit/>
        </w:trPr>
        <w:tc>
          <w:tcPr>
            <w:tcW w:w="1980" w:type="pct"/>
          </w:tcPr>
          <w:p w14:paraId="53F9EAB5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spacing w:line="240" w:lineRule="auto"/>
              <w:ind w:left="-6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ส่วนลดหุ้นกู้</w:t>
            </w:r>
          </w:p>
        </w:tc>
        <w:tc>
          <w:tcPr>
            <w:tcW w:w="755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5ADF5E6" w14:textId="1CBB55CF" w:rsidR="00993840" w:rsidRPr="00E84424" w:rsidRDefault="00997293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811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55" w:type="pct"/>
            <w:tcBorders>
              <w:bottom w:val="single" w:sz="4" w:space="0" w:color="auto"/>
            </w:tcBorders>
            <w:vAlign w:val="center"/>
          </w:tcPr>
          <w:p w14:paraId="6DBF51B8" w14:textId="4056255F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543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55" w:type="pct"/>
            <w:tcBorders>
              <w:bottom w:val="single" w:sz="4" w:space="0" w:color="auto"/>
            </w:tcBorders>
            <w:shd w:val="clear" w:color="auto" w:fill="FAFAFA"/>
          </w:tcPr>
          <w:p w14:paraId="5FAEDF87" w14:textId="30A73E90" w:rsidR="00993840" w:rsidRPr="00E84424" w:rsidRDefault="00DF77C9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140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54" w:type="pct"/>
            <w:tcBorders>
              <w:bottom w:val="single" w:sz="4" w:space="0" w:color="auto"/>
            </w:tcBorders>
            <w:vAlign w:val="center"/>
          </w:tcPr>
          <w:p w14:paraId="52C2163C" w14:textId="19F8D132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163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993840" w:rsidRPr="00E84424" w14:paraId="3F82DC02" w14:textId="77777777" w:rsidTr="002F7184">
        <w:trPr>
          <w:cantSplit/>
        </w:trPr>
        <w:tc>
          <w:tcPr>
            <w:tcW w:w="1980" w:type="pct"/>
          </w:tcPr>
          <w:p w14:paraId="5D6C0DB9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spacing w:line="240" w:lineRule="auto"/>
              <w:ind w:left="-6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55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5575EA2" w14:textId="4117FD89" w:rsidR="00993840" w:rsidRPr="00E84424" w:rsidRDefault="00CF1017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126</w:t>
            </w:r>
            <w:r w:rsidR="00997293"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837</w:t>
            </w:r>
          </w:p>
        </w:tc>
        <w:tc>
          <w:tcPr>
            <w:tcW w:w="755" w:type="pct"/>
            <w:tcBorders>
              <w:top w:val="single" w:sz="4" w:space="0" w:color="auto"/>
            </w:tcBorders>
            <w:vAlign w:val="center"/>
          </w:tcPr>
          <w:p w14:paraId="53D619F5" w14:textId="4C518701" w:rsidR="00993840" w:rsidRPr="00E84424" w:rsidRDefault="00CF1017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</w:t>
            </w:r>
            <w:r w:rsidR="00993840"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184</w:t>
            </w:r>
          </w:p>
        </w:tc>
        <w:tc>
          <w:tcPr>
            <w:tcW w:w="755" w:type="pct"/>
            <w:tcBorders>
              <w:top w:val="single" w:sz="4" w:space="0" w:color="auto"/>
            </w:tcBorders>
            <w:shd w:val="clear" w:color="auto" w:fill="FAFAFA"/>
          </w:tcPr>
          <w:p w14:paraId="57AEB32E" w14:textId="2DCD3111" w:rsidR="00993840" w:rsidRPr="00E84424" w:rsidRDefault="00CF1017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</w:t>
            </w:r>
            <w:r w:rsidR="00DF77C9"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104</w:t>
            </w:r>
          </w:p>
        </w:tc>
        <w:tc>
          <w:tcPr>
            <w:tcW w:w="754" w:type="pct"/>
            <w:tcBorders>
              <w:top w:val="single" w:sz="4" w:space="0" w:color="auto"/>
            </w:tcBorders>
            <w:vAlign w:val="center"/>
          </w:tcPr>
          <w:p w14:paraId="641CCA1E" w14:textId="32170017" w:rsidR="00993840" w:rsidRPr="00E84424" w:rsidRDefault="00CF1017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</w:t>
            </w:r>
            <w:r w:rsidR="00993840"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129</w:t>
            </w:r>
          </w:p>
        </w:tc>
      </w:tr>
      <w:tr w:rsidR="00993840" w:rsidRPr="00E84424" w14:paraId="5EB8C90D" w14:textId="77777777" w:rsidTr="00997293">
        <w:trPr>
          <w:cantSplit/>
        </w:trPr>
        <w:tc>
          <w:tcPr>
            <w:tcW w:w="1980" w:type="pct"/>
          </w:tcPr>
          <w:p w14:paraId="1A3EFCEA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5"/>
              </w:tabs>
              <w:spacing w:line="240" w:lineRule="auto"/>
              <w:ind w:left="-64" w:right="-8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ab/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ส่วนของหุ้นกู้ที่ถึงกำหนดไถ่ถอน</w:t>
            </w:r>
          </w:p>
          <w:p w14:paraId="7D795BB8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5"/>
              </w:tabs>
              <w:spacing w:line="240" w:lineRule="auto"/>
              <w:ind w:left="-64" w:right="-8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ab/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ในหนึ่งปี สุทธิ</w:t>
            </w:r>
          </w:p>
        </w:tc>
        <w:tc>
          <w:tcPr>
            <w:tcW w:w="755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3C0A352" w14:textId="278667C1" w:rsidR="00993840" w:rsidRPr="00E84424" w:rsidRDefault="00DF77C9" w:rsidP="009972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997293"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F1017"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55" w:type="pct"/>
            <w:tcBorders>
              <w:bottom w:val="single" w:sz="4" w:space="0" w:color="auto"/>
            </w:tcBorders>
            <w:vAlign w:val="bottom"/>
          </w:tcPr>
          <w:p w14:paraId="004655D6" w14:textId="77777777" w:rsidR="00993840" w:rsidRPr="00E84424" w:rsidRDefault="00993840" w:rsidP="009972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2557AC70" w14:textId="77777777" w:rsidR="00993840" w:rsidRPr="00E84424" w:rsidRDefault="00993840" w:rsidP="009972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55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F7F1949" w14:textId="483671ED" w:rsidR="00993840" w:rsidRPr="00E84424" w:rsidRDefault="00DF77C9" w:rsidP="009972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F1017"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54" w:type="pct"/>
            <w:tcBorders>
              <w:bottom w:val="single" w:sz="4" w:space="0" w:color="auto"/>
            </w:tcBorders>
            <w:vAlign w:val="bottom"/>
          </w:tcPr>
          <w:p w14:paraId="39F9CA28" w14:textId="77777777" w:rsidR="00993840" w:rsidRPr="00E84424" w:rsidRDefault="00993840" w:rsidP="009972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3ECD22B1" w14:textId="77777777" w:rsidR="00993840" w:rsidRPr="00E84424" w:rsidRDefault="00993840" w:rsidP="009972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993840" w:rsidRPr="00E84424" w14:paraId="14EFD480" w14:textId="77777777" w:rsidTr="002F7184">
        <w:trPr>
          <w:cantSplit/>
        </w:trPr>
        <w:tc>
          <w:tcPr>
            <w:tcW w:w="1980" w:type="pct"/>
          </w:tcPr>
          <w:p w14:paraId="7205CF03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spacing w:line="240" w:lineRule="auto"/>
              <w:ind w:left="-6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หุ้นกู้ สุทธิ</w:t>
            </w:r>
          </w:p>
        </w:tc>
        <w:tc>
          <w:tcPr>
            <w:tcW w:w="75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3E39761" w14:textId="534EB455" w:rsidR="00993840" w:rsidRPr="00E84424" w:rsidRDefault="00CF1017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123</w:t>
            </w:r>
            <w:r w:rsidR="00DF77C9"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837</w:t>
            </w:r>
          </w:p>
        </w:tc>
        <w:tc>
          <w:tcPr>
            <w:tcW w:w="75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3356A8" w14:textId="28E6FC64" w:rsidR="00993840" w:rsidRPr="00E84424" w:rsidRDefault="00CF1017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</w:t>
            </w:r>
            <w:r w:rsidR="00993840"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184</w:t>
            </w:r>
          </w:p>
        </w:tc>
        <w:tc>
          <w:tcPr>
            <w:tcW w:w="75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5902C85" w14:textId="3DDAAEA0" w:rsidR="00993840" w:rsidRPr="00E84424" w:rsidRDefault="00CF1017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</w:t>
            </w:r>
            <w:r w:rsidR="00DF77C9"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104</w:t>
            </w:r>
          </w:p>
        </w:tc>
        <w:tc>
          <w:tcPr>
            <w:tcW w:w="75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08BAB7" w14:textId="4080C345" w:rsidR="00993840" w:rsidRPr="00E84424" w:rsidRDefault="00CF1017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</w:t>
            </w:r>
            <w:r w:rsidR="00993840"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129</w:t>
            </w:r>
          </w:p>
        </w:tc>
      </w:tr>
    </w:tbl>
    <w:p w14:paraId="4FB7FA0E" w14:textId="231906DC" w:rsidR="007415A4" w:rsidRPr="00E84424" w:rsidRDefault="007415A4" w:rsidP="009938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eastAsia="Arial Unicode MS" w:hAnsi="Browallia New" w:cs="Browallia New"/>
          <w:sz w:val="26"/>
          <w:szCs w:val="26"/>
        </w:rPr>
      </w:pPr>
    </w:p>
    <w:p w14:paraId="6000D6D5" w14:textId="77777777" w:rsidR="00993840" w:rsidRPr="00E84424" w:rsidRDefault="00993840" w:rsidP="009938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7"/>
        <w:jc w:val="thaiDistribute"/>
        <w:rPr>
          <w:rFonts w:ascii="Browallia New" w:eastAsia="Arial Unicode MS" w:hAnsi="Browallia New" w:cs="Browallia New"/>
          <w:sz w:val="26"/>
          <w:szCs w:val="26"/>
          <w:rtl/>
          <w:cs/>
        </w:rPr>
      </w:pPr>
      <w:r w:rsidRPr="00E84424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การเปลี่ยนแปลงของหุ้นกู้ของกลุ่มกิจการและบริษัท</w:t>
      </w:r>
      <w:r w:rsidRPr="00E84424">
        <w:rPr>
          <w:rFonts w:ascii="Browallia New" w:eastAsia="Arial Unicode MS" w:hAnsi="Browallia New" w:cs="Browallia New"/>
          <w:sz w:val="26"/>
          <w:szCs w:val="26"/>
          <w:rtl/>
          <w:cs/>
        </w:rPr>
        <w:t xml:space="preserve"> </w:t>
      </w:r>
      <w:r w:rsidRPr="00E84424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1B3E8ADD" w14:textId="77777777" w:rsidR="00993840" w:rsidRPr="00E84424" w:rsidRDefault="00993840" w:rsidP="009938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3715"/>
        <w:gridCol w:w="1436"/>
        <w:gridCol w:w="1438"/>
        <w:gridCol w:w="1436"/>
        <w:gridCol w:w="1436"/>
      </w:tblGrid>
      <w:tr w:rsidR="00993840" w:rsidRPr="00E84424" w14:paraId="6C3EC70D" w14:textId="77777777" w:rsidTr="002F7184">
        <w:tc>
          <w:tcPr>
            <w:tcW w:w="1963" w:type="pct"/>
          </w:tcPr>
          <w:p w14:paraId="4961FFD3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519" w:type="pct"/>
            <w:gridSpan w:val="2"/>
            <w:tcBorders>
              <w:top w:val="single" w:sz="4" w:space="0" w:color="auto"/>
            </w:tcBorders>
            <w:vAlign w:val="center"/>
          </w:tcPr>
          <w:p w14:paraId="4FA01CB1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8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518" w:type="pct"/>
            <w:gridSpan w:val="2"/>
            <w:tcBorders>
              <w:top w:val="single" w:sz="4" w:space="0" w:color="auto"/>
            </w:tcBorders>
            <w:vAlign w:val="center"/>
          </w:tcPr>
          <w:p w14:paraId="4C798060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8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93840" w:rsidRPr="00E84424" w14:paraId="4C178F36" w14:textId="77777777" w:rsidTr="002F7184">
        <w:tc>
          <w:tcPr>
            <w:tcW w:w="1963" w:type="pct"/>
          </w:tcPr>
          <w:p w14:paraId="3F67384E" w14:textId="3167C43A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สำหรับปีสิ้นสุดวันที่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  <w:t xml:space="preserve"> </w:t>
            </w:r>
            <w:r w:rsidR="00CF1017" w:rsidRPr="00CF10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  <w:t xml:space="preserve"> 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759" w:type="pct"/>
            <w:tcBorders>
              <w:top w:val="single" w:sz="4" w:space="0" w:color="auto"/>
            </w:tcBorders>
            <w:vAlign w:val="center"/>
          </w:tcPr>
          <w:p w14:paraId="75E7E877" w14:textId="7CA709ED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8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พ.ศ.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color w:val="7030A0"/>
                <w:sz w:val="26"/>
                <w:szCs w:val="26"/>
                <w:cs/>
              </w:rPr>
              <w:t xml:space="preserve"> </w:t>
            </w:r>
            <w:r w:rsidR="00CF1017" w:rsidRPr="00CF10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760" w:type="pct"/>
            <w:tcBorders>
              <w:top w:val="single" w:sz="4" w:space="0" w:color="auto"/>
            </w:tcBorders>
            <w:vAlign w:val="center"/>
          </w:tcPr>
          <w:p w14:paraId="5CCE1F28" w14:textId="15CB0FEE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8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พ.ศ.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color w:val="7030A0"/>
                <w:sz w:val="26"/>
                <w:szCs w:val="26"/>
                <w:cs/>
              </w:rPr>
              <w:t xml:space="preserve"> </w:t>
            </w:r>
            <w:r w:rsidR="00CF1017" w:rsidRPr="00CF10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759" w:type="pct"/>
            <w:tcBorders>
              <w:top w:val="single" w:sz="4" w:space="0" w:color="auto"/>
            </w:tcBorders>
            <w:vAlign w:val="center"/>
          </w:tcPr>
          <w:p w14:paraId="6A8E1A2B" w14:textId="609C7E29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8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พ.ศ.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color w:val="7030A0"/>
                <w:sz w:val="26"/>
                <w:szCs w:val="26"/>
                <w:cs/>
              </w:rPr>
              <w:t xml:space="preserve"> </w:t>
            </w:r>
            <w:r w:rsidR="00CF1017" w:rsidRPr="00CF10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759" w:type="pct"/>
            <w:tcBorders>
              <w:top w:val="single" w:sz="4" w:space="0" w:color="auto"/>
            </w:tcBorders>
            <w:vAlign w:val="center"/>
          </w:tcPr>
          <w:p w14:paraId="688EDF40" w14:textId="2AE9F7FA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8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พ.ศ.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color w:val="7030A0"/>
                <w:sz w:val="26"/>
                <w:szCs w:val="26"/>
                <w:cs/>
              </w:rPr>
              <w:t xml:space="preserve"> </w:t>
            </w:r>
            <w:r w:rsidR="00CF1017" w:rsidRPr="00CF10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993840" w:rsidRPr="00E84424" w14:paraId="57BAC667" w14:textId="77777777" w:rsidTr="002F7184">
        <w:tc>
          <w:tcPr>
            <w:tcW w:w="1963" w:type="pct"/>
          </w:tcPr>
          <w:p w14:paraId="3EDDF936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759" w:type="pct"/>
            <w:tcBorders>
              <w:bottom w:val="single" w:sz="4" w:space="0" w:color="auto"/>
            </w:tcBorders>
            <w:vAlign w:val="center"/>
          </w:tcPr>
          <w:p w14:paraId="64AE6A5A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8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60" w:type="pct"/>
            <w:tcBorders>
              <w:bottom w:val="single" w:sz="4" w:space="0" w:color="auto"/>
            </w:tcBorders>
            <w:vAlign w:val="center"/>
          </w:tcPr>
          <w:p w14:paraId="1232E174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8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59" w:type="pct"/>
            <w:tcBorders>
              <w:bottom w:val="single" w:sz="4" w:space="0" w:color="auto"/>
            </w:tcBorders>
            <w:vAlign w:val="center"/>
          </w:tcPr>
          <w:p w14:paraId="44FFE20D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8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59" w:type="pct"/>
            <w:tcBorders>
              <w:bottom w:val="single" w:sz="4" w:space="0" w:color="auto"/>
            </w:tcBorders>
            <w:vAlign w:val="center"/>
          </w:tcPr>
          <w:p w14:paraId="278FEE6E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8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993840" w:rsidRPr="00E84424" w14:paraId="22527425" w14:textId="77777777" w:rsidTr="002F7184">
        <w:tc>
          <w:tcPr>
            <w:tcW w:w="1963" w:type="pct"/>
          </w:tcPr>
          <w:p w14:paraId="335A5275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59" w:type="pct"/>
            <w:tcBorders>
              <w:top w:val="single" w:sz="4" w:space="0" w:color="auto"/>
            </w:tcBorders>
            <w:shd w:val="clear" w:color="auto" w:fill="FAFAFA"/>
          </w:tcPr>
          <w:p w14:paraId="2B1A21B4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0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60" w:type="pct"/>
            <w:tcBorders>
              <w:top w:val="single" w:sz="4" w:space="0" w:color="auto"/>
            </w:tcBorders>
          </w:tcPr>
          <w:p w14:paraId="248BD002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0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59" w:type="pct"/>
            <w:tcBorders>
              <w:top w:val="single" w:sz="4" w:space="0" w:color="auto"/>
            </w:tcBorders>
            <w:shd w:val="clear" w:color="auto" w:fill="FAFAFA"/>
          </w:tcPr>
          <w:p w14:paraId="22B7997F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0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59" w:type="pct"/>
            <w:tcBorders>
              <w:top w:val="single" w:sz="4" w:space="0" w:color="auto"/>
            </w:tcBorders>
          </w:tcPr>
          <w:p w14:paraId="78885C86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0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93840" w:rsidRPr="00E84424" w14:paraId="28A1E6F7" w14:textId="77777777" w:rsidTr="002F7184">
        <w:tc>
          <w:tcPr>
            <w:tcW w:w="1963" w:type="pct"/>
          </w:tcPr>
          <w:p w14:paraId="503E85D5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ยอดคงเหลือต้นปี</w:t>
            </w:r>
          </w:p>
        </w:tc>
        <w:tc>
          <w:tcPr>
            <w:tcW w:w="759" w:type="pct"/>
            <w:shd w:val="clear" w:color="auto" w:fill="FAFAFA"/>
          </w:tcPr>
          <w:p w14:paraId="09A126C8" w14:textId="156A655A" w:rsidR="00993840" w:rsidRPr="00E84424" w:rsidRDefault="00CF1017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</w:t>
            </w:r>
            <w:r w:rsidR="00993840"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184</w:t>
            </w:r>
          </w:p>
        </w:tc>
        <w:tc>
          <w:tcPr>
            <w:tcW w:w="760" w:type="pct"/>
          </w:tcPr>
          <w:p w14:paraId="06597770" w14:textId="28CCDD6E" w:rsidR="00993840" w:rsidRPr="00E84424" w:rsidRDefault="00CF1017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</w:t>
            </w:r>
            <w:r w:rsidR="00993840"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065</w:t>
            </w:r>
          </w:p>
        </w:tc>
        <w:tc>
          <w:tcPr>
            <w:tcW w:w="759" w:type="pct"/>
            <w:shd w:val="clear" w:color="auto" w:fill="FAFAFA"/>
          </w:tcPr>
          <w:p w14:paraId="3147C0AE" w14:textId="127FFC3E" w:rsidR="00993840" w:rsidRPr="00E84424" w:rsidRDefault="00CF1017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</w:t>
            </w:r>
            <w:r w:rsidR="00993840"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129</w:t>
            </w:r>
          </w:p>
        </w:tc>
        <w:tc>
          <w:tcPr>
            <w:tcW w:w="759" w:type="pct"/>
          </w:tcPr>
          <w:p w14:paraId="28B7A782" w14:textId="3BDCC3F8" w:rsidR="00993840" w:rsidRPr="00E84424" w:rsidRDefault="00CF1017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0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</w:t>
            </w:r>
            <w:r w:rsidR="00993840"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009</w:t>
            </w:r>
          </w:p>
        </w:tc>
      </w:tr>
      <w:tr w:rsidR="00993840" w:rsidRPr="00E84424" w14:paraId="4860663D" w14:textId="77777777" w:rsidTr="002F7184">
        <w:tc>
          <w:tcPr>
            <w:tcW w:w="1963" w:type="pct"/>
          </w:tcPr>
          <w:p w14:paraId="6626692B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u w:val="single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กระแสเงินสด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u w:val="single"/>
              </w:rPr>
              <w:t>:</w:t>
            </w:r>
          </w:p>
        </w:tc>
        <w:tc>
          <w:tcPr>
            <w:tcW w:w="759" w:type="pct"/>
            <w:shd w:val="clear" w:color="auto" w:fill="FAFAFA"/>
          </w:tcPr>
          <w:p w14:paraId="6A9D95D9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60" w:type="pct"/>
          </w:tcPr>
          <w:p w14:paraId="3A8A9002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59" w:type="pct"/>
            <w:shd w:val="clear" w:color="auto" w:fill="FAFAFA"/>
          </w:tcPr>
          <w:p w14:paraId="70C35EF6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59" w:type="pct"/>
          </w:tcPr>
          <w:p w14:paraId="121EF317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93840" w:rsidRPr="00E84424" w14:paraId="0D31AB75" w14:textId="77777777" w:rsidTr="002F7184">
        <w:tc>
          <w:tcPr>
            <w:tcW w:w="1963" w:type="pct"/>
          </w:tcPr>
          <w:p w14:paraId="353F046F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ออกหุ้นกู้</w:t>
            </w:r>
          </w:p>
        </w:tc>
        <w:tc>
          <w:tcPr>
            <w:tcW w:w="759" w:type="pct"/>
            <w:shd w:val="clear" w:color="auto" w:fill="FAFAFA"/>
          </w:tcPr>
          <w:p w14:paraId="4D99DABC" w14:textId="02A29710" w:rsidR="00993840" w:rsidRPr="00E84424" w:rsidRDefault="00CF1017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0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="00F237F2" w:rsidRPr="00E844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120</w:t>
            </w:r>
          </w:p>
        </w:tc>
        <w:tc>
          <w:tcPr>
            <w:tcW w:w="760" w:type="pct"/>
          </w:tcPr>
          <w:p w14:paraId="226931EB" w14:textId="5064160D" w:rsidR="00993840" w:rsidRPr="00E84424" w:rsidRDefault="00CF1017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  <w:r w:rsidR="00993840"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037</w:t>
            </w:r>
          </w:p>
        </w:tc>
        <w:tc>
          <w:tcPr>
            <w:tcW w:w="759" w:type="pct"/>
            <w:shd w:val="clear" w:color="auto" w:fill="FAFAFA"/>
          </w:tcPr>
          <w:p w14:paraId="38ACD31F" w14:textId="0453C8C3" w:rsidR="00993840" w:rsidRPr="00E84424" w:rsidRDefault="006A7084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59" w:type="pct"/>
          </w:tcPr>
          <w:p w14:paraId="592C226E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993840" w:rsidRPr="00E84424" w14:paraId="23513A4F" w14:textId="77777777" w:rsidTr="002F7184">
        <w:tc>
          <w:tcPr>
            <w:tcW w:w="1963" w:type="pct"/>
          </w:tcPr>
          <w:p w14:paraId="458B64A5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การไถ่ถอนหุ้นกู้</w:t>
            </w:r>
          </w:p>
        </w:tc>
        <w:tc>
          <w:tcPr>
            <w:tcW w:w="759" w:type="pct"/>
            <w:shd w:val="clear" w:color="auto" w:fill="FAFAFA"/>
          </w:tcPr>
          <w:p w14:paraId="0FA0F02D" w14:textId="71609CAB" w:rsidR="00993840" w:rsidRPr="00E84424" w:rsidRDefault="006A7084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60" w:type="pct"/>
          </w:tcPr>
          <w:p w14:paraId="2C2AA6D8" w14:textId="5005786C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F1017"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59" w:type="pct"/>
            <w:shd w:val="clear" w:color="auto" w:fill="FAFAFA"/>
          </w:tcPr>
          <w:p w14:paraId="7B4F84A8" w14:textId="3D1FB446" w:rsidR="00993840" w:rsidRPr="00E84424" w:rsidRDefault="006A7084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59" w:type="pct"/>
          </w:tcPr>
          <w:p w14:paraId="34A11938" w14:textId="2B2B3830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F1017"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993840" w:rsidRPr="00E84424" w14:paraId="422874D5" w14:textId="77777777" w:rsidTr="002F7184">
        <w:tc>
          <w:tcPr>
            <w:tcW w:w="1963" w:type="pct"/>
          </w:tcPr>
          <w:p w14:paraId="7E36AEAE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ค่าธรรมเนียมในการจัดหาหุ้นกู้</w:t>
            </w:r>
          </w:p>
        </w:tc>
        <w:tc>
          <w:tcPr>
            <w:tcW w:w="759" w:type="pct"/>
            <w:shd w:val="clear" w:color="auto" w:fill="FAFAFA"/>
          </w:tcPr>
          <w:p w14:paraId="12D83C14" w14:textId="7BB960F8" w:rsidR="00993840" w:rsidRPr="00E84424" w:rsidRDefault="00F237F2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123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60" w:type="pct"/>
          </w:tcPr>
          <w:p w14:paraId="0C859047" w14:textId="6986223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0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59" w:type="pct"/>
            <w:shd w:val="clear" w:color="auto" w:fill="FAFAFA"/>
          </w:tcPr>
          <w:p w14:paraId="7AFCB26E" w14:textId="0D84DD05" w:rsidR="00993840" w:rsidRPr="00E84424" w:rsidRDefault="006A7084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59" w:type="pct"/>
          </w:tcPr>
          <w:p w14:paraId="4B562078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993840" w:rsidRPr="00E84424" w14:paraId="1F35AEDB" w14:textId="77777777" w:rsidTr="002F7184">
        <w:tc>
          <w:tcPr>
            <w:tcW w:w="1963" w:type="pct"/>
          </w:tcPr>
          <w:p w14:paraId="2516F608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u w:val="single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การเปลี่ยนแปลงรายการที่มิใช่เงินสด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u w:val="single"/>
              </w:rPr>
              <w:t>:</w:t>
            </w:r>
          </w:p>
        </w:tc>
        <w:tc>
          <w:tcPr>
            <w:tcW w:w="759" w:type="pct"/>
            <w:shd w:val="clear" w:color="auto" w:fill="FAFAFA"/>
          </w:tcPr>
          <w:p w14:paraId="7CE964E6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60" w:type="pct"/>
          </w:tcPr>
          <w:p w14:paraId="20D0BD26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59" w:type="pct"/>
            <w:shd w:val="clear" w:color="auto" w:fill="FAFAFA"/>
          </w:tcPr>
          <w:p w14:paraId="02F51C5F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59" w:type="pct"/>
          </w:tcPr>
          <w:p w14:paraId="104E1985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93840" w:rsidRPr="00E84424" w14:paraId="74187DF9" w14:textId="77777777" w:rsidTr="002F7184">
        <w:tc>
          <w:tcPr>
            <w:tcW w:w="1963" w:type="pct"/>
          </w:tcPr>
          <w:p w14:paraId="6981C021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ดอกเบี้ยของส่วนลดหุ้นกู้</w:t>
            </w:r>
          </w:p>
        </w:tc>
        <w:tc>
          <w:tcPr>
            <w:tcW w:w="759" w:type="pct"/>
            <w:shd w:val="clear" w:color="auto" w:fill="FAFAFA"/>
          </w:tcPr>
          <w:p w14:paraId="31B49126" w14:textId="53EC487A" w:rsidR="00993840" w:rsidRPr="00E84424" w:rsidRDefault="00CF1017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</w:t>
            </w:r>
          </w:p>
        </w:tc>
        <w:tc>
          <w:tcPr>
            <w:tcW w:w="760" w:type="pct"/>
          </w:tcPr>
          <w:p w14:paraId="77312C81" w14:textId="234027D7" w:rsidR="00993840" w:rsidRPr="00E84424" w:rsidRDefault="00CF1017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</w:p>
        </w:tc>
        <w:tc>
          <w:tcPr>
            <w:tcW w:w="759" w:type="pct"/>
            <w:shd w:val="clear" w:color="auto" w:fill="FAFAFA"/>
          </w:tcPr>
          <w:p w14:paraId="34853891" w14:textId="0CAF71BE" w:rsidR="00993840" w:rsidRPr="00E84424" w:rsidRDefault="00CF1017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</w:t>
            </w:r>
          </w:p>
        </w:tc>
        <w:tc>
          <w:tcPr>
            <w:tcW w:w="759" w:type="pct"/>
          </w:tcPr>
          <w:p w14:paraId="75D7D522" w14:textId="777A326A" w:rsidR="00993840" w:rsidRPr="00E84424" w:rsidRDefault="00CF1017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</w:p>
        </w:tc>
      </w:tr>
      <w:tr w:rsidR="00993840" w:rsidRPr="00E84424" w14:paraId="0582C131" w14:textId="77777777" w:rsidTr="002F7184">
        <w:tc>
          <w:tcPr>
            <w:tcW w:w="1963" w:type="pct"/>
          </w:tcPr>
          <w:p w14:paraId="6AA5A6C6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ผลต่างจากอัตราแลกเปลี่ยน</w:t>
            </w:r>
          </w:p>
        </w:tc>
        <w:tc>
          <w:tcPr>
            <w:tcW w:w="759" w:type="pct"/>
            <w:shd w:val="clear" w:color="auto" w:fill="FAFAFA"/>
          </w:tcPr>
          <w:p w14:paraId="6FFBFABB" w14:textId="5F5C740D" w:rsidR="00993840" w:rsidRPr="00E84424" w:rsidRDefault="006A7084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F1017"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396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60" w:type="pct"/>
          </w:tcPr>
          <w:p w14:paraId="30CEBAFD" w14:textId="0EEB77E0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F1017"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877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59" w:type="pct"/>
            <w:shd w:val="clear" w:color="auto" w:fill="FAFAFA"/>
          </w:tcPr>
          <w:p w14:paraId="05E85AD9" w14:textId="2F934296" w:rsidR="00993840" w:rsidRPr="00E84424" w:rsidRDefault="006A7084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59" w:type="pct"/>
          </w:tcPr>
          <w:p w14:paraId="3DF1EFA1" w14:textId="424DD006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888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993840" w:rsidRPr="00E84424" w14:paraId="35EFBC6D" w14:textId="77777777" w:rsidTr="002F7184">
        <w:tc>
          <w:tcPr>
            <w:tcW w:w="1963" w:type="pct"/>
            <w:vAlign w:val="center"/>
          </w:tcPr>
          <w:p w14:paraId="043A3624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ยอดคงเหลือปลายปี</w:t>
            </w:r>
          </w:p>
        </w:tc>
        <w:tc>
          <w:tcPr>
            <w:tcW w:w="75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83BC58A" w14:textId="2AA20816" w:rsidR="00993840" w:rsidRPr="00E84424" w:rsidRDefault="00CF1017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126</w:t>
            </w:r>
            <w:r w:rsidR="006A7084"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837</w:t>
            </w:r>
          </w:p>
        </w:tc>
        <w:tc>
          <w:tcPr>
            <w:tcW w:w="76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161D65" w14:textId="502AC8CB" w:rsidR="00993840" w:rsidRPr="00E84424" w:rsidRDefault="00CF1017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</w:t>
            </w:r>
            <w:r w:rsidR="00993840"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184</w:t>
            </w:r>
          </w:p>
        </w:tc>
        <w:tc>
          <w:tcPr>
            <w:tcW w:w="75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3727280" w14:textId="5C30321F" w:rsidR="00993840" w:rsidRPr="00E84424" w:rsidRDefault="00CF1017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</w:t>
            </w:r>
            <w:r w:rsidR="006A7084"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104</w:t>
            </w:r>
          </w:p>
        </w:tc>
        <w:tc>
          <w:tcPr>
            <w:tcW w:w="75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9F64EE" w14:textId="25866319" w:rsidR="00993840" w:rsidRPr="00E84424" w:rsidRDefault="00CF1017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</w:t>
            </w:r>
            <w:r w:rsidR="00993840"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129</w:t>
            </w:r>
          </w:p>
        </w:tc>
      </w:tr>
    </w:tbl>
    <w:p w14:paraId="5D6B11AC" w14:textId="3E7DFEBE" w:rsidR="00314FBC" w:rsidRPr="00E84424" w:rsidRDefault="00314FBC" w:rsidP="009938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2A2884F" w14:textId="77777777" w:rsidR="00314FBC" w:rsidRPr="00E84424" w:rsidRDefault="00314F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eastAsia="Arial Unicode MS" w:hAnsi="Browallia New" w:cs="Browallia New"/>
          <w:sz w:val="26"/>
          <w:szCs w:val="26"/>
        </w:rPr>
      </w:pPr>
      <w:r w:rsidRPr="00E84424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09D15386" w14:textId="77777777" w:rsidR="00993840" w:rsidRPr="00E84424" w:rsidRDefault="00993840" w:rsidP="009938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F91EB4B" w14:textId="77777777" w:rsidR="00993840" w:rsidRPr="00E84424" w:rsidRDefault="00993840" w:rsidP="009938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84424">
        <w:rPr>
          <w:rFonts w:ascii="Browallia New" w:eastAsia="Arial Unicode MS" w:hAnsi="Browallia New" w:cs="Browallia New"/>
          <w:sz w:val="26"/>
          <w:szCs w:val="26"/>
          <w:cs/>
        </w:rPr>
        <w:t>หุ้นกู้ที่ออกโดยกลุ่มกิจการเป็นของบริษัทและบริษัทย่อยแห่งหนึ่งซึ่งไม่มีหลักประกันและไม่ด้อยสิทธิ ทั้งนี้ บริษัทเป็นผู้ค้ำประกัน</w:t>
      </w:r>
      <w:r w:rsidRPr="00E84424">
        <w:rPr>
          <w:rFonts w:ascii="Browallia New" w:eastAsia="Arial Unicode MS" w:hAnsi="Browallia New" w:cs="Browallia New"/>
          <w:sz w:val="26"/>
          <w:szCs w:val="26"/>
        </w:rPr>
        <w:br/>
      </w:r>
      <w:r w:rsidRPr="00E84424">
        <w:rPr>
          <w:rFonts w:ascii="Browallia New" w:eastAsia="Arial Unicode MS" w:hAnsi="Browallia New" w:cs="Browallia New"/>
          <w:sz w:val="26"/>
          <w:szCs w:val="26"/>
          <w:cs/>
        </w:rPr>
        <w:t>การชำระหนี้หุ้นกู้ที่ออกโดยบริษัทย่อยทั้งจำนวน โดยมีรายละเอียดดังนี้</w:t>
      </w:r>
    </w:p>
    <w:p w14:paraId="4BFC8718" w14:textId="77777777" w:rsidR="00993840" w:rsidRPr="00E84424" w:rsidRDefault="00993840" w:rsidP="009938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1628"/>
        <w:gridCol w:w="1635"/>
        <w:gridCol w:w="800"/>
        <w:gridCol w:w="1304"/>
        <w:gridCol w:w="1012"/>
        <w:gridCol w:w="1039"/>
        <w:gridCol w:w="946"/>
        <w:gridCol w:w="1097"/>
      </w:tblGrid>
      <w:tr w:rsidR="00993840" w:rsidRPr="00E84424" w14:paraId="270B2E83" w14:textId="77777777" w:rsidTr="002F7184">
        <w:trPr>
          <w:cantSplit/>
          <w:trHeight w:val="198"/>
        </w:trPr>
        <w:tc>
          <w:tcPr>
            <w:tcW w:w="86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D77E75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1B2712" w14:textId="77777777" w:rsidR="00993840" w:rsidRPr="00E84424" w:rsidRDefault="00993840" w:rsidP="002F7184">
            <w:pPr>
              <w:pStyle w:val="Heading2"/>
              <w:keepNext w:val="0"/>
              <w:tabs>
                <w:tab w:val="clear" w:pos="567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B6ABD7" w14:textId="77777777" w:rsidR="00993840" w:rsidRPr="00E84424" w:rsidRDefault="00993840" w:rsidP="002F7184">
            <w:pPr>
              <w:pStyle w:val="Heading2"/>
              <w:keepNext w:val="0"/>
              <w:tabs>
                <w:tab w:val="clear" w:pos="567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68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EB29D5" w14:textId="77777777" w:rsidR="00993840" w:rsidRPr="00E84424" w:rsidRDefault="00993840" w:rsidP="002F7184">
            <w:pPr>
              <w:pStyle w:val="Heading2"/>
              <w:keepNext w:val="0"/>
              <w:tabs>
                <w:tab w:val="clear" w:pos="567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53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B071DF" w14:textId="77777777" w:rsidR="00993840" w:rsidRPr="00E84424" w:rsidRDefault="00993840" w:rsidP="002F7184">
            <w:pPr>
              <w:pStyle w:val="Heading2"/>
              <w:keepNext w:val="0"/>
              <w:tabs>
                <w:tab w:val="clear" w:pos="567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54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0D5945" w14:textId="77777777" w:rsidR="00993840" w:rsidRPr="00E84424" w:rsidRDefault="00993840" w:rsidP="002F7184">
            <w:pPr>
              <w:pStyle w:val="Heading2"/>
              <w:keepNext w:val="0"/>
              <w:tabs>
                <w:tab w:val="clear" w:pos="567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08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269412" w14:textId="77777777" w:rsidR="00993840" w:rsidRPr="00E84424" w:rsidRDefault="00993840" w:rsidP="002F7184">
            <w:pPr>
              <w:pStyle w:val="Heading2"/>
              <w:keepNext w:val="0"/>
              <w:tabs>
                <w:tab w:val="clear" w:pos="567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rtl/>
                <w:cs/>
              </w:rPr>
            </w:pPr>
            <w:r w:rsidRPr="00E84424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งบการเงินรวม</w:t>
            </w:r>
          </w:p>
        </w:tc>
      </w:tr>
      <w:tr w:rsidR="00993840" w:rsidRPr="00E84424" w14:paraId="6D6F5C81" w14:textId="77777777" w:rsidTr="002F7184">
        <w:trPr>
          <w:cantSplit/>
          <w:trHeight w:val="198"/>
        </w:trPr>
        <w:tc>
          <w:tcPr>
            <w:tcW w:w="860" w:type="pct"/>
            <w:tcBorders>
              <w:top w:val="single" w:sz="4" w:space="0" w:color="auto"/>
            </w:tcBorders>
            <w:vAlign w:val="bottom"/>
          </w:tcPr>
          <w:p w14:paraId="7304255D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rtl/>
                <w:cs/>
              </w:rPr>
            </w:pPr>
          </w:p>
        </w:tc>
        <w:tc>
          <w:tcPr>
            <w:tcW w:w="864" w:type="pct"/>
            <w:tcBorders>
              <w:top w:val="single" w:sz="4" w:space="0" w:color="auto"/>
            </w:tcBorders>
            <w:vAlign w:val="bottom"/>
          </w:tcPr>
          <w:p w14:paraId="011A4F75" w14:textId="77777777" w:rsidR="00993840" w:rsidRPr="00E84424" w:rsidRDefault="00993840" w:rsidP="002F7184">
            <w:pPr>
              <w:pStyle w:val="Heading2"/>
              <w:keepNext w:val="0"/>
              <w:tabs>
                <w:tab w:val="clear" w:pos="567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E84424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วันที่ครบกำหนด</w:t>
            </w:r>
          </w:p>
        </w:tc>
        <w:tc>
          <w:tcPr>
            <w:tcW w:w="423" w:type="pct"/>
            <w:tcBorders>
              <w:top w:val="single" w:sz="4" w:space="0" w:color="auto"/>
            </w:tcBorders>
            <w:vAlign w:val="bottom"/>
          </w:tcPr>
          <w:p w14:paraId="6966F9EB" w14:textId="77777777" w:rsidR="00993840" w:rsidRPr="00E84424" w:rsidRDefault="00993840" w:rsidP="002F7184">
            <w:pPr>
              <w:pStyle w:val="Heading2"/>
              <w:keepNext w:val="0"/>
              <w:tabs>
                <w:tab w:val="clear" w:pos="567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E84424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ระยะเวลา</w:t>
            </w:r>
          </w:p>
        </w:tc>
        <w:tc>
          <w:tcPr>
            <w:tcW w:w="689" w:type="pct"/>
            <w:tcBorders>
              <w:top w:val="single" w:sz="4" w:space="0" w:color="auto"/>
            </w:tcBorders>
            <w:vAlign w:val="bottom"/>
          </w:tcPr>
          <w:p w14:paraId="2E8E91FA" w14:textId="77777777" w:rsidR="00993840" w:rsidRPr="00E84424" w:rsidRDefault="00993840" w:rsidP="002F7184">
            <w:pPr>
              <w:pStyle w:val="Heading2"/>
              <w:keepNext w:val="0"/>
              <w:tabs>
                <w:tab w:val="clear" w:pos="567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53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82EE73" w14:textId="35B5755C" w:rsidR="00993840" w:rsidRPr="00E84424" w:rsidRDefault="00993840" w:rsidP="002F7184">
            <w:pPr>
              <w:pStyle w:val="Heading2"/>
              <w:keepNext w:val="0"/>
              <w:tabs>
                <w:tab w:val="clear" w:pos="567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E84424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  <w:t>พ.ศ.</w:t>
            </w:r>
            <w:r w:rsidRPr="00E84424">
              <w:rPr>
                <w:rFonts w:ascii="Browallia New" w:eastAsia="Arial Unicode MS" w:hAnsi="Browallia New" w:cs="Browallia New"/>
                <w:color w:val="7030A0"/>
                <w:sz w:val="20"/>
                <w:szCs w:val="20"/>
                <w:cs/>
              </w:rPr>
              <w:t xml:space="preserve"> </w:t>
            </w:r>
            <w:r w:rsidR="00CF1017" w:rsidRPr="00CF1017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2563</w:t>
            </w:r>
          </w:p>
        </w:tc>
        <w:tc>
          <w:tcPr>
            <w:tcW w:w="549" w:type="pct"/>
            <w:tcBorders>
              <w:top w:val="single" w:sz="4" w:space="0" w:color="auto"/>
            </w:tcBorders>
            <w:vAlign w:val="bottom"/>
          </w:tcPr>
          <w:p w14:paraId="70028851" w14:textId="5185E16A" w:rsidR="00993840" w:rsidRPr="00E84424" w:rsidRDefault="00993840" w:rsidP="002F7184">
            <w:pPr>
              <w:pStyle w:val="Heading2"/>
              <w:keepNext w:val="0"/>
              <w:tabs>
                <w:tab w:val="clear" w:pos="567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i/>
                <w:iCs/>
                <w:sz w:val="20"/>
                <w:szCs w:val="20"/>
              </w:rPr>
            </w:pPr>
            <w:r w:rsidRPr="00E84424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  <w:t>พ.ศ.</w:t>
            </w:r>
            <w:r w:rsidRPr="00E84424">
              <w:rPr>
                <w:rFonts w:ascii="Browallia New" w:eastAsia="Arial Unicode MS" w:hAnsi="Browallia New" w:cs="Browallia New"/>
                <w:color w:val="7030A0"/>
                <w:sz w:val="20"/>
                <w:szCs w:val="20"/>
                <w:cs/>
              </w:rPr>
              <w:t xml:space="preserve"> </w:t>
            </w:r>
            <w:r w:rsidR="00CF1017" w:rsidRPr="00CF1017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2562</w:t>
            </w:r>
          </w:p>
        </w:tc>
        <w:tc>
          <w:tcPr>
            <w:tcW w:w="500" w:type="pct"/>
            <w:tcBorders>
              <w:top w:val="single" w:sz="4" w:space="0" w:color="auto"/>
            </w:tcBorders>
            <w:vAlign w:val="bottom"/>
          </w:tcPr>
          <w:p w14:paraId="2C3483C3" w14:textId="77777777" w:rsidR="00993840" w:rsidRPr="00E84424" w:rsidRDefault="00993840" w:rsidP="002F7184">
            <w:pPr>
              <w:pStyle w:val="Heading2"/>
              <w:keepNext w:val="0"/>
              <w:tabs>
                <w:tab w:val="clear" w:pos="567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i/>
                <w:iCs/>
                <w:sz w:val="20"/>
                <w:szCs w:val="20"/>
              </w:rPr>
            </w:pPr>
            <w:r w:rsidRPr="00E84424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อัตราดอกเบี้ย</w:t>
            </w:r>
          </w:p>
        </w:tc>
        <w:tc>
          <w:tcPr>
            <w:tcW w:w="580" w:type="pct"/>
            <w:tcBorders>
              <w:top w:val="single" w:sz="4" w:space="0" w:color="auto"/>
            </w:tcBorders>
            <w:vAlign w:val="bottom"/>
          </w:tcPr>
          <w:p w14:paraId="75AF9EE3" w14:textId="77777777" w:rsidR="00993840" w:rsidRPr="00E84424" w:rsidRDefault="00993840" w:rsidP="002F7184">
            <w:pPr>
              <w:pStyle w:val="Heading2"/>
              <w:keepNext w:val="0"/>
              <w:tabs>
                <w:tab w:val="clear" w:pos="567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i/>
                <w:iCs/>
                <w:sz w:val="20"/>
                <w:szCs w:val="20"/>
              </w:rPr>
            </w:pPr>
            <w:r w:rsidRPr="00E84424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กำหนดการจ่าย</w:t>
            </w:r>
          </w:p>
        </w:tc>
      </w:tr>
      <w:tr w:rsidR="00993840" w:rsidRPr="00E84424" w14:paraId="6FF774D6" w14:textId="77777777" w:rsidTr="002F7184">
        <w:trPr>
          <w:cantSplit/>
        </w:trPr>
        <w:tc>
          <w:tcPr>
            <w:tcW w:w="860" w:type="pct"/>
            <w:tcBorders>
              <w:bottom w:val="single" w:sz="4" w:space="0" w:color="auto"/>
            </w:tcBorders>
            <w:vAlign w:val="bottom"/>
          </w:tcPr>
          <w:p w14:paraId="643CAC62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วันที่ออกหุ้นกู้</w:t>
            </w:r>
          </w:p>
        </w:tc>
        <w:tc>
          <w:tcPr>
            <w:tcW w:w="864" w:type="pct"/>
            <w:tcBorders>
              <w:bottom w:val="single" w:sz="4" w:space="0" w:color="auto"/>
            </w:tcBorders>
            <w:vAlign w:val="bottom"/>
          </w:tcPr>
          <w:p w14:paraId="06AE1E9F" w14:textId="77777777" w:rsidR="00993840" w:rsidRPr="00E84424" w:rsidRDefault="00993840" w:rsidP="002F7184">
            <w:pPr>
              <w:pStyle w:val="Heading2"/>
              <w:keepNext w:val="0"/>
              <w:tabs>
                <w:tab w:val="clear" w:pos="567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i/>
                <w:iCs/>
                <w:sz w:val="20"/>
                <w:szCs w:val="20"/>
              </w:rPr>
            </w:pPr>
            <w:r w:rsidRPr="00E84424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ไถ่ถอน</w:t>
            </w:r>
          </w:p>
        </w:tc>
        <w:tc>
          <w:tcPr>
            <w:tcW w:w="423" w:type="pct"/>
            <w:tcBorders>
              <w:bottom w:val="single" w:sz="4" w:space="0" w:color="auto"/>
            </w:tcBorders>
            <w:vAlign w:val="bottom"/>
          </w:tcPr>
          <w:p w14:paraId="60D96644" w14:textId="77777777" w:rsidR="00993840" w:rsidRPr="00E84424" w:rsidRDefault="00993840" w:rsidP="002F7184">
            <w:pPr>
              <w:pStyle w:val="Heading2"/>
              <w:keepNext w:val="0"/>
              <w:tabs>
                <w:tab w:val="clear" w:pos="567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i/>
                <w:iCs/>
                <w:sz w:val="20"/>
                <w:szCs w:val="20"/>
              </w:rPr>
            </w:pPr>
            <w:r w:rsidRPr="00E84424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(ปี)</w:t>
            </w:r>
          </w:p>
        </w:tc>
        <w:tc>
          <w:tcPr>
            <w:tcW w:w="689" w:type="pct"/>
            <w:tcBorders>
              <w:bottom w:val="single" w:sz="4" w:space="0" w:color="auto"/>
            </w:tcBorders>
            <w:vAlign w:val="bottom"/>
          </w:tcPr>
          <w:p w14:paraId="0F353ADD" w14:textId="77777777" w:rsidR="00993840" w:rsidRPr="00E84424" w:rsidRDefault="00993840" w:rsidP="002F7184">
            <w:pPr>
              <w:pStyle w:val="Heading2"/>
              <w:keepNext w:val="0"/>
              <w:tabs>
                <w:tab w:val="clear" w:pos="567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i/>
                <w:iCs/>
                <w:sz w:val="20"/>
                <w:szCs w:val="20"/>
              </w:rPr>
            </w:pPr>
            <w:r w:rsidRPr="00E84424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สกุลเงิน</w:t>
            </w:r>
          </w:p>
        </w:tc>
        <w:tc>
          <w:tcPr>
            <w:tcW w:w="53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1FE2F1" w14:textId="77777777" w:rsidR="00993840" w:rsidRPr="00E84424" w:rsidRDefault="00993840" w:rsidP="002F7184">
            <w:pPr>
              <w:pStyle w:val="Heading2"/>
              <w:keepNext w:val="0"/>
              <w:tabs>
                <w:tab w:val="clear" w:pos="567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E84424">
              <w:rPr>
                <w:rFonts w:ascii="Browallia New" w:eastAsia="Arial Unicode MS" w:hAnsi="Browallia New" w:cs="Browallia New"/>
                <w:sz w:val="20"/>
                <w:szCs w:val="20"/>
              </w:rPr>
              <w:t>(</w:t>
            </w:r>
            <w:r w:rsidRPr="00E84424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ล้าน</w:t>
            </w:r>
            <w:r w:rsidRPr="00E84424">
              <w:rPr>
                <w:rFonts w:ascii="Browallia New" w:eastAsia="Arial Unicode MS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549" w:type="pct"/>
            <w:tcBorders>
              <w:bottom w:val="single" w:sz="4" w:space="0" w:color="auto"/>
            </w:tcBorders>
            <w:vAlign w:val="bottom"/>
          </w:tcPr>
          <w:p w14:paraId="4A51E2EF" w14:textId="77777777" w:rsidR="00993840" w:rsidRPr="00E84424" w:rsidRDefault="00993840" w:rsidP="002F7184">
            <w:pPr>
              <w:pStyle w:val="Heading2"/>
              <w:keepNext w:val="0"/>
              <w:tabs>
                <w:tab w:val="clear" w:pos="567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i/>
                <w:iCs/>
                <w:sz w:val="20"/>
                <w:szCs w:val="20"/>
                <w:cs/>
              </w:rPr>
            </w:pPr>
            <w:r w:rsidRPr="00E84424">
              <w:rPr>
                <w:rFonts w:ascii="Browallia New" w:eastAsia="Arial Unicode MS" w:hAnsi="Browallia New" w:cs="Browallia New"/>
                <w:sz w:val="20"/>
                <w:szCs w:val="20"/>
              </w:rPr>
              <w:t>(</w:t>
            </w:r>
            <w:r w:rsidRPr="00E84424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ล้าน</w:t>
            </w:r>
            <w:r w:rsidRPr="00E84424">
              <w:rPr>
                <w:rFonts w:ascii="Browallia New" w:eastAsia="Arial Unicode MS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500" w:type="pct"/>
            <w:tcBorders>
              <w:bottom w:val="single" w:sz="4" w:space="0" w:color="auto"/>
            </w:tcBorders>
            <w:vAlign w:val="bottom"/>
          </w:tcPr>
          <w:p w14:paraId="427BCB2F" w14:textId="77777777" w:rsidR="00993840" w:rsidRPr="00E84424" w:rsidRDefault="00993840" w:rsidP="002F7184">
            <w:pPr>
              <w:pStyle w:val="Heading2"/>
              <w:keepNext w:val="0"/>
              <w:tabs>
                <w:tab w:val="clear" w:pos="567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i/>
                <w:iCs/>
                <w:sz w:val="20"/>
                <w:szCs w:val="20"/>
                <w:cs/>
              </w:rPr>
            </w:pPr>
            <w:r w:rsidRPr="00E84424">
              <w:rPr>
                <w:rFonts w:ascii="Browallia New" w:eastAsia="Arial Unicode MS" w:hAnsi="Browallia New" w:cs="Browallia New"/>
                <w:sz w:val="20"/>
                <w:szCs w:val="20"/>
              </w:rPr>
              <w:t>(</w:t>
            </w:r>
            <w:r w:rsidRPr="00E84424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ร้อยละต่อปี)</w:t>
            </w:r>
          </w:p>
        </w:tc>
        <w:tc>
          <w:tcPr>
            <w:tcW w:w="580" w:type="pct"/>
            <w:tcBorders>
              <w:bottom w:val="single" w:sz="4" w:space="0" w:color="auto"/>
            </w:tcBorders>
            <w:vAlign w:val="bottom"/>
          </w:tcPr>
          <w:p w14:paraId="222E942E" w14:textId="77777777" w:rsidR="00993840" w:rsidRPr="00E84424" w:rsidRDefault="00993840" w:rsidP="002F7184">
            <w:pPr>
              <w:pStyle w:val="Heading2"/>
              <w:keepNext w:val="0"/>
              <w:tabs>
                <w:tab w:val="clear" w:pos="567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i/>
                <w:iCs/>
                <w:sz w:val="20"/>
                <w:szCs w:val="20"/>
              </w:rPr>
            </w:pPr>
            <w:r w:rsidRPr="00E84424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ชำระดอกเบี้ย</w:t>
            </w:r>
          </w:p>
        </w:tc>
      </w:tr>
      <w:tr w:rsidR="00993840" w:rsidRPr="00E84424" w14:paraId="35DE89BA" w14:textId="77777777" w:rsidTr="002F7184">
        <w:trPr>
          <w:cantSplit/>
        </w:trPr>
        <w:tc>
          <w:tcPr>
            <w:tcW w:w="860" w:type="pct"/>
            <w:tcBorders>
              <w:top w:val="single" w:sz="4" w:space="0" w:color="auto"/>
            </w:tcBorders>
            <w:vAlign w:val="bottom"/>
          </w:tcPr>
          <w:p w14:paraId="034A2491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72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single" w:sz="4" w:space="0" w:color="auto"/>
            </w:tcBorders>
            <w:vAlign w:val="bottom"/>
          </w:tcPr>
          <w:p w14:paraId="4E6974AA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423" w:type="pct"/>
            <w:tcBorders>
              <w:top w:val="single" w:sz="4" w:space="0" w:color="auto"/>
            </w:tcBorders>
            <w:vAlign w:val="bottom"/>
          </w:tcPr>
          <w:p w14:paraId="3EAD7B1F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689" w:type="pct"/>
            <w:tcBorders>
              <w:top w:val="single" w:sz="4" w:space="0" w:color="auto"/>
            </w:tcBorders>
            <w:vAlign w:val="bottom"/>
          </w:tcPr>
          <w:p w14:paraId="20592B2E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535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DA522A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549" w:type="pct"/>
            <w:tcBorders>
              <w:top w:val="single" w:sz="4" w:space="0" w:color="auto"/>
            </w:tcBorders>
            <w:vAlign w:val="bottom"/>
          </w:tcPr>
          <w:p w14:paraId="2D8ECF8E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500" w:type="pct"/>
            <w:tcBorders>
              <w:top w:val="single" w:sz="4" w:space="0" w:color="auto"/>
            </w:tcBorders>
            <w:vAlign w:val="bottom"/>
          </w:tcPr>
          <w:p w14:paraId="5ABD3A33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rtl/>
                <w:cs/>
              </w:rPr>
            </w:pPr>
          </w:p>
        </w:tc>
        <w:tc>
          <w:tcPr>
            <w:tcW w:w="580" w:type="pct"/>
            <w:tcBorders>
              <w:top w:val="single" w:sz="4" w:space="0" w:color="auto"/>
            </w:tcBorders>
            <w:vAlign w:val="bottom"/>
          </w:tcPr>
          <w:p w14:paraId="286E9889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rtl/>
                <w:cs/>
              </w:rPr>
            </w:pPr>
          </w:p>
        </w:tc>
      </w:tr>
      <w:tr w:rsidR="00BD2E36" w:rsidRPr="00E84424" w14:paraId="0656584E" w14:textId="77777777" w:rsidTr="002F7184">
        <w:trPr>
          <w:cantSplit/>
        </w:trPr>
        <w:tc>
          <w:tcPr>
            <w:tcW w:w="860" w:type="pct"/>
            <w:vAlign w:val="bottom"/>
          </w:tcPr>
          <w:p w14:paraId="355662C3" w14:textId="2CC18BB7" w:rsidR="00BD2E36" w:rsidRPr="00E84424" w:rsidRDefault="00CF1017" w:rsidP="00BD2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72"/>
              <w:rPr>
                <w:rFonts w:ascii="Browallia New" w:eastAsia="Arial Unicode MS" w:hAnsi="Browallia New" w:cs="Browallia New"/>
                <w:sz w:val="20"/>
                <w:szCs w:val="20"/>
                <w:rtl/>
                <w:cs/>
              </w:rPr>
            </w:pPr>
            <w:r w:rsidRPr="00CF1017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30</w:t>
            </w:r>
            <w:r w:rsidR="00BD2E36" w:rsidRPr="00E8442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 xml:space="preserve"> </w:t>
            </w:r>
            <w:r w:rsidR="00BD2E36" w:rsidRPr="00E84424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  <w:t xml:space="preserve">เมษายน </w:t>
            </w:r>
            <w:r w:rsidR="00BD2E36" w:rsidRPr="00E84424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 xml:space="preserve">พ.ศ. </w:t>
            </w:r>
            <w:r w:rsidRPr="00CF1017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2553</w:t>
            </w:r>
          </w:p>
        </w:tc>
        <w:tc>
          <w:tcPr>
            <w:tcW w:w="864" w:type="pct"/>
          </w:tcPr>
          <w:p w14:paraId="4E17A389" w14:textId="70CF9B73" w:rsidR="00BD2E36" w:rsidRPr="00E84424" w:rsidRDefault="00CF1017" w:rsidP="00BD2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30</w:t>
            </w:r>
            <w:r w:rsidR="00BD2E36" w:rsidRPr="00E8442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 xml:space="preserve"> </w:t>
            </w:r>
            <w:r w:rsidR="00BD2E36" w:rsidRPr="00E84424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  <w:t xml:space="preserve">เมษายน </w:t>
            </w:r>
            <w:r w:rsidR="00BD2E36" w:rsidRPr="00E84424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 xml:space="preserve">พ.ศ. </w:t>
            </w:r>
            <w:r w:rsidRPr="00CF1017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2565</w:t>
            </w:r>
          </w:p>
        </w:tc>
        <w:tc>
          <w:tcPr>
            <w:tcW w:w="423" w:type="pct"/>
            <w:vAlign w:val="bottom"/>
          </w:tcPr>
          <w:p w14:paraId="7BE9B0A8" w14:textId="00FBC649" w:rsidR="00BD2E36" w:rsidRPr="00E84424" w:rsidRDefault="00CF1017" w:rsidP="00BD2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CF1017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12</w:t>
            </w:r>
          </w:p>
        </w:tc>
        <w:tc>
          <w:tcPr>
            <w:tcW w:w="689" w:type="pct"/>
          </w:tcPr>
          <w:p w14:paraId="4F2B20D4" w14:textId="77777777" w:rsidR="00BD2E36" w:rsidRPr="00E84424" w:rsidRDefault="00BD2E36" w:rsidP="00BD2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E84424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บาท</w:t>
            </w:r>
          </w:p>
        </w:tc>
        <w:tc>
          <w:tcPr>
            <w:tcW w:w="535" w:type="pct"/>
            <w:shd w:val="clear" w:color="auto" w:fill="FAFAFA"/>
          </w:tcPr>
          <w:p w14:paraId="44975256" w14:textId="05C01852" w:rsidR="00BD2E36" w:rsidRPr="00E84424" w:rsidRDefault="00CF1017" w:rsidP="00BD2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CF1017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</w:t>
            </w:r>
            <w:r w:rsidR="00BD2E36" w:rsidRPr="00E84424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549" w:type="pct"/>
          </w:tcPr>
          <w:p w14:paraId="7C3E879A" w14:textId="67C7D1EA" w:rsidR="00BD2E36" w:rsidRPr="00E84424" w:rsidRDefault="00CF1017" w:rsidP="00BD2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CF1017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</w:t>
            </w:r>
            <w:r w:rsidR="00BD2E36" w:rsidRPr="00E84424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500" w:type="pct"/>
            <w:vAlign w:val="bottom"/>
          </w:tcPr>
          <w:p w14:paraId="05E52166" w14:textId="20BA6168" w:rsidR="00BD2E36" w:rsidRPr="00E84424" w:rsidRDefault="00CF1017" w:rsidP="00BD2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CF1017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</w:t>
            </w:r>
            <w:r w:rsidR="00BD2E36" w:rsidRPr="00E84424">
              <w:rPr>
                <w:rFonts w:ascii="Browallia New" w:eastAsia="Arial Unicode MS" w:hAnsi="Browallia New" w:cs="Browallia New"/>
                <w:sz w:val="20"/>
                <w:szCs w:val="20"/>
              </w:rPr>
              <w:t>.</w:t>
            </w:r>
            <w:r w:rsidRPr="00CF1017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80</w:t>
            </w:r>
          </w:p>
        </w:tc>
        <w:tc>
          <w:tcPr>
            <w:tcW w:w="580" w:type="pct"/>
            <w:vAlign w:val="bottom"/>
          </w:tcPr>
          <w:p w14:paraId="423F02AC" w14:textId="77777777" w:rsidR="00BD2E36" w:rsidRPr="00E84424" w:rsidRDefault="00BD2E36" w:rsidP="00BD2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E84424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ทุกงวดหกเดือน</w:t>
            </w:r>
          </w:p>
        </w:tc>
      </w:tr>
      <w:tr w:rsidR="00BD2E36" w:rsidRPr="00E84424" w14:paraId="153BB30A" w14:textId="77777777" w:rsidTr="002F7184">
        <w:trPr>
          <w:cantSplit/>
        </w:trPr>
        <w:tc>
          <w:tcPr>
            <w:tcW w:w="860" w:type="pct"/>
            <w:vAlign w:val="bottom"/>
          </w:tcPr>
          <w:p w14:paraId="39865751" w14:textId="33CCE983" w:rsidR="00BD2E36" w:rsidRPr="00E84424" w:rsidRDefault="00CF1017" w:rsidP="00BD2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72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CF1017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23</w:t>
            </w:r>
            <w:r w:rsidR="00BD2E36" w:rsidRPr="00E84424">
              <w:rPr>
                <w:rFonts w:ascii="Browallia New" w:eastAsia="Arial Unicode MS" w:hAnsi="Browallia New" w:cs="Browallia New"/>
                <w:sz w:val="20"/>
                <w:szCs w:val="20"/>
              </w:rPr>
              <w:t xml:space="preserve"> </w:t>
            </w:r>
            <w:r w:rsidR="00BD2E36" w:rsidRPr="00E84424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 xml:space="preserve">มีนาคม พ.ศ. </w:t>
            </w:r>
            <w:r w:rsidRPr="00CF1017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2555</w:t>
            </w:r>
          </w:p>
        </w:tc>
        <w:tc>
          <w:tcPr>
            <w:tcW w:w="864" w:type="pct"/>
          </w:tcPr>
          <w:p w14:paraId="71D093FE" w14:textId="12D60F31" w:rsidR="00BD2E36" w:rsidRPr="00E84424" w:rsidRDefault="00CF1017" w:rsidP="00BD2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23</w:t>
            </w:r>
            <w:r w:rsidR="00BD2E36" w:rsidRPr="00E84424">
              <w:rPr>
                <w:rFonts w:ascii="Browallia New" w:eastAsia="Arial Unicode MS" w:hAnsi="Browallia New" w:cs="Browallia New"/>
                <w:sz w:val="20"/>
                <w:szCs w:val="20"/>
              </w:rPr>
              <w:t xml:space="preserve"> </w:t>
            </w:r>
            <w:r w:rsidR="00BD2E36" w:rsidRPr="00E84424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 xml:space="preserve">มีนาคม พ.ศ. </w:t>
            </w:r>
            <w:r w:rsidRPr="00CF1017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2570</w:t>
            </w:r>
          </w:p>
        </w:tc>
        <w:tc>
          <w:tcPr>
            <w:tcW w:w="423" w:type="pct"/>
            <w:shd w:val="clear" w:color="auto" w:fill="auto"/>
            <w:vAlign w:val="bottom"/>
          </w:tcPr>
          <w:p w14:paraId="69CA61BF" w14:textId="07358674" w:rsidR="00BD2E36" w:rsidRPr="00E84424" w:rsidRDefault="00CF1017" w:rsidP="00BD2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CF1017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15</w:t>
            </w:r>
          </w:p>
        </w:tc>
        <w:tc>
          <w:tcPr>
            <w:tcW w:w="689" w:type="pct"/>
          </w:tcPr>
          <w:p w14:paraId="1414BA93" w14:textId="77777777" w:rsidR="00BD2E36" w:rsidRPr="00E84424" w:rsidRDefault="00BD2E36" w:rsidP="00BD2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E84424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บาท</w:t>
            </w:r>
          </w:p>
        </w:tc>
        <w:tc>
          <w:tcPr>
            <w:tcW w:w="535" w:type="pct"/>
            <w:shd w:val="clear" w:color="auto" w:fill="FAFAFA"/>
          </w:tcPr>
          <w:p w14:paraId="7A46593D" w14:textId="70E0E78C" w:rsidR="00BD2E36" w:rsidRPr="00E84424" w:rsidRDefault="00CF1017" w:rsidP="00BD2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CF1017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</w:t>
            </w:r>
            <w:r w:rsidR="00BD2E36" w:rsidRPr="00E84424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500</w:t>
            </w:r>
          </w:p>
        </w:tc>
        <w:tc>
          <w:tcPr>
            <w:tcW w:w="549" w:type="pct"/>
          </w:tcPr>
          <w:p w14:paraId="77DA7011" w14:textId="02996A4B" w:rsidR="00BD2E36" w:rsidRPr="00E84424" w:rsidRDefault="00CF1017" w:rsidP="00BD2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CF1017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</w:t>
            </w:r>
            <w:r w:rsidR="00BD2E36" w:rsidRPr="00E84424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500</w:t>
            </w:r>
          </w:p>
        </w:tc>
        <w:tc>
          <w:tcPr>
            <w:tcW w:w="500" w:type="pct"/>
            <w:vAlign w:val="bottom"/>
          </w:tcPr>
          <w:p w14:paraId="120A4692" w14:textId="5EDD1D91" w:rsidR="00BD2E36" w:rsidRPr="00E84424" w:rsidRDefault="00CF1017" w:rsidP="00BD2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</w:t>
            </w:r>
            <w:r w:rsidR="00BD2E36" w:rsidRPr="00E8442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.</w:t>
            </w:r>
            <w:r w:rsidRPr="00CF1017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05</w:t>
            </w:r>
          </w:p>
        </w:tc>
        <w:tc>
          <w:tcPr>
            <w:tcW w:w="580" w:type="pct"/>
            <w:vAlign w:val="bottom"/>
          </w:tcPr>
          <w:p w14:paraId="2F421566" w14:textId="77777777" w:rsidR="00BD2E36" w:rsidRPr="00E84424" w:rsidRDefault="00BD2E36" w:rsidP="00BD2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E84424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ทุกงวดหกเดือน</w:t>
            </w:r>
          </w:p>
        </w:tc>
      </w:tr>
      <w:tr w:rsidR="00BD2E36" w:rsidRPr="00E84424" w14:paraId="58053C86" w14:textId="77777777" w:rsidTr="002F7184">
        <w:trPr>
          <w:cantSplit/>
        </w:trPr>
        <w:tc>
          <w:tcPr>
            <w:tcW w:w="860" w:type="pct"/>
            <w:vAlign w:val="bottom"/>
          </w:tcPr>
          <w:p w14:paraId="2E5036F7" w14:textId="6DA4E4D8" w:rsidR="00BD2E36" w:rsidRPr="00E84424" w:rsidRDefault="00CF1017" w:rsidP="00BD2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72"/>
              <w:rPr>
                <w:rFonts w:ascii="Browallia New" w:eastAsia="Arial Unicode MS" w:hAnsi="Browallia New" w:cs="Browallia New"/>
                <w:sz w:val="20"/>
                <w:szCs w:val="20"/>
                <w:rtl/>
                <w:cs/>
              </w:rPr>
            </w:pPr>
            <w:r w:rsidRPr="00CF1017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23</w:t>
            </w:r>
            <w:r w:rsidR="00BD2E36" w:rsidRPr="00E84424">
              <w:rPr>
                <w:rFonts w:ascii="Browallia New" w:eastAsia="Arial Unicode MS" w:hAnsi="Browallia New" w:cs="Browallia New"/>
                <w:sz w:val="20"/>
                <w:szCs w:val="20"/>
              </w:rPr>
              <w:t xml:space="preserve"> </w:t>
            </w:r>
            <w:r w:rsidR="00BD2E36" w:rsidRPr="00E84424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 xml:space="preserve">มกราคม พ.ศ. </w:t>
            </w:r>
            <w:r w:rsidRPr="00CF1017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2556</w:t>
            </w:r>
          </w:p>
        </w:tc>
        <w:tc>
          <w:tcPr>
            <w:tcW w:w="864" w:type="pct"/>
          </w:tcPr>
          <w:p w14:paraId="56595B46" w14:textId="5E528B27" w:rsidR="00BD2E36" w:rsidRPr="00E84424" w:rsidRDefault="00CF1017" w:rsidP="00BD2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23</w:t>
            </w:r>
            <w:r w:rsidR="00BD2E36" w:rsidRPr="00E84424">
              <w:rPr>
                <w:rFonts w:ascii="Browallia New" w:eastAsia="Arial Unicode MS" w:hAnsi="Browallia New" w:cs="Browallia New"/>
                <w:sz w:val="20"/>
                <w:szCs w:val="20"/>
              </w:rPr>
              <w:t xml:space="preserve"> </w:t>
            </w:r>
            <w:r w:rsidR="00BD2E36" w:rsidRPr="00E84424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 xml:space="preserve">มกราคม พ.ศ. </w:t>
            </w:r>
            <w:r w:rsidRPr="00CF1017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2566</w:t>
            </w:r>
          </w:p>
        </w:tc>
        <w:tc>
          <w:tcPr>
            <w:tcW w:w="423" w:type="pct"/>
            <w:shd w:val="clear" w:color="auto" w:fill="auto"/>
            <w:vAlign w:val="bottom"/>
          </w:tcPr>
          <w:p w14:paraId="3D0F7973" w14:textId="7189351C" w:rsidR="00BD2E36" w:rsidRPr="00E84424" w:rsidRDefault="00CF1017" w:rsidP="00BD2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CF1017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10</w:t>
            </w:r>
          </w:p>
        </w:tc>
        <w:tc>
          <w:tcPr>
            <w:tcW w:w="689" w:type="pct"/>
          </w:tcPr>
          <w:p w14:paraId="15B315A2" w14:textId="77777777" w:rsidR="00BD2E36" w:rsidRPr="00E84424" w:rsidRDefault="00BD2E36" w:rsidP="00BD2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rtl/>
                <w:cs/>
              </w:rPr>
            </w:pPr>
            <w:r w:rsidRPr="00E84424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เหรียญสหัฐอเมริกา</w:t>
            </w:r>
          </w:p>
        </w:tc>
        <w:tc>
          <w:tcPr>
            <w:tcW w:w="535" w:type="pct"/>
            <w:shd w:val="clear" w:color="auto" w:fill="FAFAFA"/>
          </w:tcPr>
          <w:p w14:paraId="1251AE10" w14:textId="6C6CC2FD" w:rsidR="00BD2E36" w:rsidRPr="00E84424" w:rsidRDefault="00CF1017" w:rsidP="00BD2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rtl/>
                <w:cs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216</w:t>
            </w:r>
            <w:r w:rsidR="00BD2E36" w:rsidRPr="00E8442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.</w:t>
            </w:r>
            <w:r w:rsidRPr="00CF1017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</w:t>
            </w:r>
          </w:p>
        </w:tc>
        <w:tc>
          <w:tcPr>
            <w:tcW w:w="549" w:type="pct"/>
          </w:tcPr>
          <w:p w14:paraId="628F56DB" w14:textId="35F31DF8" w:rsidR="00BD2E36" w:rsidRPr="00E84424" w:rsidRDefault="00CF1017" w:rsidP="00BD2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CF1017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216</w:t>
            </w:r>
            <w:r w:rsidR="00BD2E36" w:rsidRPr="00E8442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.</w:t>
            </w:r>
            <w:r w:rsidRPr="00CF1017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</w:t>
            </w:r>
          </w:p>
        </w:tc>
        <w:tc>
          <w:tcPr>
            <w:tcW w:w="500" w:type="pct"/>
            <w:vAlign w:val="bottom"/>
          </w:tcPr>
          <w:p w14:paraId="3003EE7E" w14:textId="64439C8E" w:rsidR="00BD2E36" w:rsidRPr="00E84424" w:rsidRDefault="00CF1017" w:rsidP="00BD2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</w:t>
            </w:r>
            <w:r w:rsidR="00BD2E36" w:rsidRPr="00E84424">
              <w:rPr>
                <w:rFonts w:ascii="Browallia New" w:eastAsia="Arial Unicode MS" w:hAnsi="Browallia New" w:cs="Browallia New"/>
                <w:sz w:val="20"/>
                <w:szCs w:val="20"/>
              </w:rPr>
              <w:t>.</w:t>
            </w:r>
            <w:r w:rsidRPr="00CF1017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625</w:t>
            </w:r>
          </w:p>
        </w:tc>
        <w:tc>
          <w:tcPr>
            <w:tcW w:w="580" w:type="pct"/>
            <w:vAlign w:val="bottom"/>
          </w:tcPr>
          <w:p w14:paraId="21E136EF" w14:textId="77777777" w:rsidR="00BD2E36" w:rsidRPr="00E84424" w:rsidRDefault="00BD2E36" w:rsidP="00BD2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E84424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ทุกงวดหกเดือน</w:t>
            </w:r>
          </w:p>
        </w:tc>
      </w:tr>
      <w:tr w:rsidR="00BD2E36" w:rsidRPr="00E84424" w14:paraId="1A2F320A" w14:textId="77777777" w:rsidTr="002F7184">
        <w:trPr>
          <w:cantSplit/>
        </w:trPr>
        <w:tc>
          <w:tcPr>
            <w:tcW w:w="860" w:type="pct"/>
            <w:shd w:val="clear" w:color="auto" w:fill="auto"/>
            <w:vAlign w:val="bottom"/>
          </w:tcPr>
          <w:p w14:paraId="5BEFC861" w14:textId="10D56750" w:rsidR="00BD2E36" w:rsidRPr="00E84424" w:rsidRDefault="00CF1017" w:rsidP="00BD2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72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CF1017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23</w:t>
            </w:r>
            <w:r w:rsidR="00BD2E36" w:rsidRPr="00E84424">
              <w:rPr>
                <w:rFonts w:ascii="Browallia New" w:eastAsia="Arial Unicode MS" w:hAnsi="Browallia New" w:cs="Browallia New"/>
                <w:sz w:val="20"/>
                <w:szCs w:val="20"/>
              </w:rPr>
              <w:t xml:space="preserve"> </w:t>
            </w:r>
            <w:r w:rsidR="00BD2E36" w:rsidRPr="00E84424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 xml:space="preserve">มกราคม พ.ศ. </w:t>
            </w:r>
            <w:r w:rsidRPr="00CF1017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2556</w:t>
            </w:r>
          </w:p>
        </w:tc>
        <w:tc>
          <w:tcPr>
            <w:tcW w:w="864" w:type="pct"/>
          </w:tcPr>
          <w:p w14:paraId="18E71A11" w14:textId="5622D5BD" w:rsidR="00BD2E36" w:rsidRPr="00E84424" w:rsidRDefault="00CF1017" w:rsidP="00BD2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CF1017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23</w:t>
            </w:r>
            <w:r w:rsidR="00BD2E36" w:rsidRPr="00E84424">
              <w:rPr>
                <w:rFonts w:ascii="Browallia New" w:eastAsia="Arial Unicode MS" w:hAnsi="Browallia New" w:cs="Browallia New"/>
                <w:sz w:val="20"/>
                <w:szCs w:val="20"/>
              </w:rPr>
              <w:t xml:space="preserve"> </w:t>
            </w:r>
            <w:r w:rsidR="00BD2E36" w:rsidRPr="00E84424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 xml:space="preserve">มกราคม พ.ศ. </w:t>
            </w:r>
            <w:r w:rsidRPr="00CF1017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2586</w:t>
            </w:r>
          </w:p>
        </w:tc>
        <w:tc>
          <w:tcPr>
            <w:tcW w:w="423" w:type="pct"/>
            <w:shd w:val="clear" w:color="auto" w:fill="auto"/>
            <w:vAlign w:val="bottom"/>
          </w:tcPr>
          <w:p w14:paraId="74DFB612" w14:textId="37077051" w:rsidR="00BD2E36" w:rsidRPr="00E84424" w:rsidRDefault="00CF1017" w:rsidP="00BD2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CF1017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30</w:t>
            </w:r>
          </w:p>
        </w:tc>
        <w:tc>
          <w:tcPr>
            <w:tcW w:w="689" w:type="pct"/>
            <w:shd w:val="clear" w:color="auto" w:fill="auto"/>
          </w:tcPr>
          <w:p w14:paraId="4558BDB6" w14:textId="77777777" w:rsidR="00BD2E36" w:rsidRPr="00E84424" w:rsidRDefault="00BD2E36" w:rsidP="00BD2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E84424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เหรียญสหัฐอเมริกา</w:t>
            </w:r>
          </w:p>
        </w:tc>
        <w:tc>
          <w:tcPr>
            <w:tcW w:w="535" w:type="pct"/>
            <w:shd w:val="clear" w:color="auto" w:fill="FAFAFA"/>
          </w:tcPr>
          <w:p w14:paraId="7872BB9E" w14:textId="62598A17" w:rsidR="00BD2E36" w:rsidRPr="00E84424" w:rsidRDefault="00CF1017" w:rsidP="00BD2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CF1017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172</w:t>
            </w:r>
            <w:r w:rsidR="00BD2E36" w:rsidRPr="00E84424">
              <w:rPr>
                <w:rFonts w:ascii="Browallia New" w:eastAsia="Arial Unicode MS" w:hAnsi="Browallia New" w:cs="Browallia New"/>
                <w:sz w:val="20"/>
                <w:szCs w:val="20"/>
              </w:rPr>
              <w:t>.</w:t>
            </w:r>
            <w:r w:rsidRPr="00CF1017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</w:t>
            </w:r>
          </w:p>
        </w:tc>
        <w:tc>
          <w:tcPr>
            <w:tcW w:w="549" w:type="pct"/>
            <w:shd w:val="clear" w:color="auto" w:fill="auto"/>
          </w:tcPr>
          <w:p w14:paraId="649487B2" w14:textId="25A51842" w:rsidR="00BD2E36" w:rsidRPr="00E84424" w:rsidRDefault="00CF1017" w:rsidP="00BD2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CF1017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172</w:t>
            </w:r>
            <w:r w:rsidR="00BD2E36" w:rsidRPr="00E84424">
              <w:rPr>
                <w:rFonts w:ascii="Browallia New" w:eastAsia="Arial Unicode MS" w:hAnsi="Browallia New" w:cs="Browallia New"/>
                <w:sz w:val="20"/>
                <w:szCs w:val="20"/>
              </w:rPr>
              <w:t>.</w:t>
            </w:r>
            <w:r w:rsidRPr="00CF1017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</w:t>
            </w:r>
          </w:p>
        </w:tc>
        <w:tc>
          <w:tcPr>
            <w:tcW w:w="500" w:type="pct"/>
            <w:shd w:val="clear" w:color="auto" w:fill="auto"/>
            <w:vAlign w:val="bottom"/>
          </w:tcPr>
          <w:p w14:paraId="312695B3" w14:textId="585FA2DF" w:rsidR="00BD2E36" w:rsidRPr="00E84424" w:rsidRDefault="00CF1017" w:rsidP="00BD2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CF1017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</w:t>
            </w:r>
            <w:r w:rsidR="00BD2E36" w:rsidRPr="00E84424">
              <w:rPr>
                <w:rFonts w:ascii="Browallia New" w:eastAsia="Arial Unicode MS" w:hAnsi="Browallia New" w:cs="Browallia New"/>
                <w:sz w:val="20"/>
                <w:szCs w:val="20"/>
              </w:rPr>
              <w:t>.</w:t>
            </w:r>
            <w:r w:rsidRPr="00CF1017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875</w:t>
            </w:r>
          </w:p>
        </w:tc>
        <w:tc>
          <w:tcPr>
            <w:tcW w:w="580" w:type="pct"/>
            <w:vAlign w:val="bottom"/>
          </w:tcPr>
          <w:p w14:paraId="3049CC4B" w14:textId="77777777" w:rsidR="00BD2E36" w:rsidRPr="00E84424" w:rsidRDefault="00BD2E36" w:rsidP="00BD2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E84424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ทุกงวดหกเดือน</w:t>
            </w:r>
          </w:p>
        </w:tc>
      </w:tr>
      <w:tr w:rsidR="00BD2E36" w:rsidRPr="00E84424" w14:paraId="6FF1E780" w14:textId="77777777" w:rsidTr="002F7184">
        <w:trPr>
          <w:cantSplit/>
        </w:trPr>
        <w:tc>
          <w:tcPr>
            <w:tcW w:w="860" w:type="pct"/>
            <w:shd w:val="clear" w:color="auto" w:fill="auto"/>
            <w:vAlign w:val="bottom"/>
          </w:tcPr>
          <w:p w14:paraId="1F9F667A" w14:textId="1E332279" w:rsidR="00BD2E36" w:rsidRPr="00E84424" w:rsidRDefault="00CF1017" w:rsidP="00BD2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72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CF1017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12</w:t>
            </w:r>
            <w:r w:rsidR="00BD2E36" w:rsidRPr="00E84424">
              <w:rPr>
                <w:rFonts w:ascii="Browallia New" w:eastAsia="Arial Unicode MS" w:hAnsi="Browallia New" w:cs="Browallia New"/>
                <w:sz w:val="20"/>
                <w:szCs w:val="20"/>
              </w:rPr>
              <w:t xml:space="preserve"> </w:t>
            </w:r>
            <w:r w:rsidR="00BD2E36" w:rsidRPr="00E84424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 xml:space="preserve">มีนาคม พ.ศ. </w:t>
            </w:r>
            <w:r w:rsidRPr="00CF1017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2557</w:t>
            </w:r>
          </w:p>
        </w:tc>
        <w:tc>
          <w:tcPr>
            <w:tcW w:w="864" w:type="pct"/>
          </w:tcPr>
          <w:p w14:paraId="412B1CAE" w14:textId="4C099FDC" w:rsidR="00BD2E36" w:rsidRPr="00E84424" w:rsidRDefault="00CF1017" w:rsidP="00BD2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CF1017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12</w:t>
            </w:r>
            <w:r w:rsidR="00BD2E36" w:rsidRPr="00E84424">
              <w:rPr>
                <w:rFonts w:ascii="Browallia New" w:eastAsia="Arial Unicode MS" w:hAnsi="Browallia New" w:cs="Browallia New"/>
                <w:sz w:val="20"/>
                <w:szCs w:val="20"/>
              </w:rPr>
              <w:t xml:space="preserve"> </w:t>
            </w:r>
            <w:r w:rsidR="00BD2E36" w:rsidRPr="00E84424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 xml:space="preserve">มีนาคม พ.ศ. </w:t>
            </w:r>
            <w:r w:rsidRPr="00CF1017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2564</w:t>
            </w:r>
          </w:p>
        </w:tc>
        <w:tc>
          <w:tcPr>
            <w:tcW w:w="423" w:type="pct"/>
            <w:shd w:val="clear" w:color="auto" w:fill="auto"/>
            <w:vAlign w:val="bottom"/>
          </w:tcPr>
          <w:p w14:paraId="2DF80831" w14:textId="5EF7926F" w:rsidR="00BD2E36" w:rsidRPr="00E84424" w:rsidRDefault="00CF1017" w:rsidP="00BD2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CF1017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</w:t>
            </w:r>
          </w:p>
        </w:tc>
        <w:tc>
          <w:tcPr>
            <w:tcW w:w="689" w:type="pct"/>
            <w:shd w:val="clear" w:color="auto" w:fill="auto"/>
            <w:vAlign w:val="bottom"/>
          </w:tcPr>
          <w:p w14:paraId="1F5F167F" w14:textId="77777777" w:rsidR="00BD2E36" w:rsidRPr="00E84424" w:rsidRDefault="00BD2E36" w:rsidP="00BD2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E84424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บาท</w:t>
            </w:r>
          </w:p>
        </w:tc>
        <w:tc>
          <w:tcPr>
            <w:tcW w:w="535" w:type="pct"/>
            <w:shd w:val="clear" w:color="auto" w:fill="FAFAFA"/>
          </w:tcPr>
          <w:p w14:paraId="1DEEBFAF" w14:textId="69A7ADBD" w:rsidR="00BD2E36" w:rsidRPr="00E84424" w:rsidRDefault="00CF1017" w:rsidP="00BD2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CF1017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</w:t>
            </w:r>
            <w:r w:rsidR="00BD2E36" w:rsidRPr="00E84424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549" w:type="pct"/>
            <w:shd w:val="clear" w:color="auto" w:fill="auto"/>
          </w:tcPr>
          <w:p w14:paraId="6B3C633B" w14:textId="69614122" w:rsidR="00BD2E36" w:rsidRPr="00E84424" w:rsidRDefault="00CF1017" w:rsidP="00BD2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CF1017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</w:t>
            </w:r>
            <w:r w:rsidR="00BD2E36" w:rsidRPr="00E84424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500" w:type="pct"/>
            <w:shd w:val="clear" w:color="auto" w:fill="auto"/>
            <w:vAlign w:val="bottom"/>
          </w:tcPr>
          <w:p w14:paraId="06B7B34A" w14:textId="34840882" w:rsidR="00BD2E36" w:rsidRPr="00E84424" w:rsidRDefault="00CF1017" w:rsidP="00BD2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CF1017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</w:t>
            </w:r>
            <w:r w:rsidR="00BD2E36" w:rsidRPr="00E84424">
              <w:rPr>
                <w:rFonts w:ascii="Browallia New" w:eastAsia="Arial Unicode MS" w:hAnsi="Browallia New" w:cs="Browallia New"/>
                <w:sz w:val="20"/>
                <w:szCs w:val="20"/>
              </w:rPr>
              <w:t>.</w:t>
            </w:r>
            <w:r w:rsidRPr="00CF1017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61</w:t>
            </w:r>
          </w:p>
        </w:tc>
        <w:tc>
          <w:tcPr>
            <w:tcW w:w="580" w:type="pct"/>
            <w:vAlign w:val="bottom"/>
          </w:tcPr>
          <w:p w14:paraId="5065E43D" w14:textId="77777777" w:rsidR="00BD2E36" w:rsidRPr="00E84424" w:rsidRDefault="00BD2E36" w:rsidP="00BD2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E84424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ทุกงวดหกเดือน</w:t>
            </w:r>
          </w:p>
        </w:tc>
      </w:tr>
      <w:tr w:rsidR="00BD2E36" w:rsidRPr="00E84424" w14:paraId="791C4F9D" w14:textId="77777777" w:rsidTr="002F7184">
        <w:trPr>
          <w:cantSplit/>
        </w:trPr>
        <w:tc>
          <w:tcPr>
            <w:tcW w:w="860" w:type="pct"/>
            <w:shd w:val="clear" w:color="auto" w:fill="auto"/>
            <w:vAlign w:val="bottom"/>
          </w:tcPr>
          <w:p w14:paraId="2E4B168F" w14:textId="19D5B103" w:rsidR="00BD2E36" w:rsidRPr="00E84424" w:rsidRDefault="00CF1017" w:rsidP="00BD2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72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CF1017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12</w:t>
            </w:r>
            <w:r w:rsidR="00BD2E36" w:rsidRPr="00E84424">
              <w:rPr>
                <w:rFonts w:ascii="Browallia New" w:eastAsia="Arial Unicode MS" w:hAnsi="Browallia New" w:cs="Browallia New"/>
                <w:sz w:val="20"/>
                <w:szCs w:val="20"/>
              </w:rPr>
              <w:t xml:space="preserve"> </w:t>
            </w:r>
            <w:r w:rsidR="00BD2E36" w:rsidRPr="00E84424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 xml:space="preserve">มีนาคม พ.ศ. </w:t>
            </w:r>
            <w:r w:rsidRPr="00CF1017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2557</w:t>
            </w:r>
          </w:p>
        </w:tc>
        <w:tc>
          <w:tcPr>
            <w:tcW w:w="864" w:type="pct"/>
          </w:tcPr>
          <w:p w14:paraId="11AD2592" w14:textId="7E38F0E3" w:rsidR="00BD2E36" w:rsidRPr="00E84424" w:rsidRDefault="00CF1017" w:rsidP="00BD2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CF1017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12</w:t>
            </w:r>
            <w:r w:rsidR="00BD2E36" w:rsidRPr="00E84424">
              <w:rPr>
                <w:rFonts w:ascii="Browallia New" w:eastAsia="Arial Unicode MS" w:hAnsi="Browallia New" w:cs="Browallia New"/>
                <w:sz w:val="20"/>
                <w:szCs w:val="20"/>
              </w:rPr>
              <w:t xml:space="preserve"> </w:t>
            </w:r>
            <w:r w:rsidR="00BD2E36" w:rsidRPr="00E84424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 xml:space="preserve">มีนาคม พ.ศ. </w:t>
            </w:r>
            <w:r w:rsidRPr="00CF1017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2567</w:t>
            </w:r>
          </w:p>
        </w:tc>
        <w:tc>
          <w:tcPr>
            <w:tcW w:w="423" w:type="pct"/>
            <w:shd w:val="clear" w:color="auto" w:fill="auto"/>
            <w:vAlign w:val="bottom"/>
          </w:tcPr>
          <w:p w14:paraId="3A871FAA" w14:textId="1AF221E5" w:rsidR="00BD2E36" w:rsidRPr="00E84424" w:rsidRDefault="00CF1017" w:rsidP="00BD2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CF1017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10</w:t>
            </w:r>
          </w:p>
        </w:tc>
        <w:tc>
          <w:tcPr>
            <w:tcW w:w="689" w:type="pct"/>
            <w:shd w:val="clear" w:color="auto" w:fill="auto"/>
            <w:vAlign w:val="bottom"/>
          </w:tcPr>
          <w:p w14:paraId="6CD69D7D" w14:textId="77777777" w:rsidR="00BD2E36" w:rsidRPr="00E84424" w:rsidRDefault="00BD2E36" w:rsidP="00BD2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E84424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บาท</w:t>
            </w:r>
          </w:p>
        </w:tc>
        <w:tc>
          <w:tcPr>
            <w:tcW w:w="535" w:type="pct"/>
            <w:shd w:val="clear" w:color="auto" w:fill="FAFAFA"/>
          </w:tcPr>
          <w:p w14:paraId="0064B15C" w14:textId="2969B949" w:rsidR="00BD2E36" w:rsidRPr="00E84424" w:rsidRDefault="00CF1017" w:rsidP="00BD2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CF1017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</w:t>
            </w:r>
            <w:r w:rsidR="00BD2E36" w:rsidRPr="00E84424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549" w:type="pct"/>
            <w:shd w:val="clear" w:color="auto" w:fill="auto"/>
          </w:tcPr>
          <w:p w14:paraId="31F4CE18" w14:textId="12AE6578" w:rsidR="00BD2E36" w:rsidRPr="00E84424" w:rsidRDefault="00CF1017" w:rsidP="00BD2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CF1017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</w:t>
            </w:r>
            <w:r w:rsidR="00BD2E36" w:rsidRPr="00E84424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500" w:type="pct"/>
            <w:shd w:val="clear" w:color="auto" w:fill="auto"/>
            <w:vAlign w:val="bottom"/>
          </w:tcPr>
          <w:p w14:paraId="179346FD" w14:textId="35067FE5" w:rsidR="00BD2E36" w:rsidRPr="00E84424" w:rsidRDefault="00CF1017" w:rsidP="00BD2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CF1017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</w:t>
            </w:r>
            <w:r w:rsidR="00BD2E36" w:rsidRPr="00E84424">
              <w:rPr>
                <w:rFonts w:ascii="Browallia New" w:eastAsia="Arial Unicode MS" w:hAnsi="Browallia New" w:cs="Browallia New"/>
                <w:sz w:val="20"/>
                <w:szCs w:val="20"/>
              </w:rPr>
              <w:t>.</w:t>
            </w:r>
            <w:r w:rsidRPr="00CF1017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84</w:t>
            </w:r>
          </w:p>
        </w:tc>
        <w:tc>
          <w:tcPr>
            <w:tcW w:w="580" w:type="pct"/>
            <w:vAlign w:val="bottom"/>
          </w:tcPr>
          <w:p w14:paraId="081718BA" w14:textId="77777777" w:rsidR="00BD2E36" w:rsidRPr="00E84424" w:rsidRDefault="00BD2E36" w:rsidP="00BD2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E84424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ทุกงวดหกเดือน</w:t>
            </w:r>
          </w:p>
        </w:tc>
      </w:tr>
      <w:tr w:rsidR="00BD2E36" w:rsidRPr="00E84424" w14:paraId="1A41FDEA" w14:textId="77777777" w:rsidTr="002F7184">
        <w:trPr>
          <w:cantSplit/>
        </w:trPr>
        <w:tc>
          <w:tcPr>
            <w:tcW w:w="860" w:type="pct"/>
            <w:shd w:val="clear" w:color="auto" w:fill="auto"/>
            <w:vAlign w:val="bottom"/>
          </w:tcPr>
          <w:p w14:paraId="4E273524" w14:textId="4332597D" w:rsidR="00BD2E36" w:rsidRPr="00E84424" w:rsidRDefault="00CF1017" w:rsidP="00BD2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72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CF1017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10</w:t>
            </w:r>
            <w:r w:rsidR="00BD2E36" w:rsidRPr="00E84424">
              <w:rPr>
                <w:rFonts w:ascii="Browallia New" w:eastAsia="Arial Unicode MS" w:hAnsi="Browallia New" w:cs="Browallia New"/>
                <w:sz w:val="20"/>
                <w:szCs w:val="20"/>
              </w:rPr>
              <w:t xml:space="preserve"> </w:t>
            </w:r>
            <w:r w:rsidR="00BD2E36" w:rsidRPr="00E84424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 xml:space="preserve">เมษายน พ.ศ. </w:t>
            </w:r>
            <w:r w:rsidRPr="00CF1017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2561</w:t>
            </w:r>
          </w:p>
        </w:tc>
        <w:tc>
          <w:tcPr>
            <w:tcW w:w="864" w:type="pct"/>
          </w:tcPr>
          <w:p w14:paraId="512E90B3" w14:textId="0B89F318" w:rsidR="00BD2E36" w:rsidRPr="00E84424" w:rsidRDefault="00CF1017" w:rsidP="00BD2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CF1017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23</w:t>
            </w:r>
            <w:r w:rsidR="00BD2E36" w:rsidRPr="00E84424">
              <w:rPr>
                <w:rFonts w:ascii="Browallia New" w:eastAsia="Arial Unicode MS" w:hAnsi="Browallia New" w:cs="Browallia New"/>
                <w:sz w:val="20"/>
                <w:szCs w:val="20"/>
              </w:rPr>
              <w:t xml:space="preserve"> </w:t>
            </w:r>
            <w:r w:rsidR="00BD2E36" w:rsidRPr="00E84424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 xml:space="preserve">มกราคม พ.ศ. </w:t>
            </w:r>
            <w:r w:rsidRPr="00CF1017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2566</w:t>
            </w:r>
          </w:p>
        </w:tc>
        <w:tc>
          <w:tcPr>
            <w:tcW w:w="423" w:type="pct"/>
            <w:shd w:val="clear" w:color="auto" w:fill="auto"/>
            <w:vAlign w:val="bottom"/>
          </w:tcPr>
          <w:p w14:paraId="02720F14" w14:textId="2AD43A46" w:rsidR="00BD2E36" w:rsidRPr="00E84424" w:rsidRDefault="00CF1017" w:rsidP="00BD2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CF1017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10</w:t>
            </w:r>
          </w:p>
        </w:tc>
        <w:tc>
          <w:tcPr>
            <w:tcW w:w="689" w:type="pct"/>
            <w:shd w:val="clear" w:color="auto" w:fill="auto"/>
          </w:tcPr>
          <w:p w14:paraId="6CB922E4" w14:textId="77777777" w:rsidR="00BD2E36" w:rsidRPr="00E84424" w:rsidRDefault="00BD2E36" w:rsidP="00BD2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E84424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เหรียญสหัฐอเมริกา</w:t>
            </w:r>
          </w:p>
        </w:tc>
        <w:tc>
          <w:tcPr>
            <w:tcW w:w="535" w:type="pct"/>
            <w:shd w:val="clear" w:color="auto" w:fill="FAFAFA"/>
          </w:tcPr>
          <w:p w14:paraId="157C809D" w14:textId="27A95A86" w:rsidR="00BD2E36" w:rsidRPr="00E84424" w:rsidRDefault="00CF1017" w:rsidP="00BD2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CF1017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283</w:t>
            </w:r>
            <w:r w:rsidR="00BD2E36" w:rsidRPr="00E84424">
              <w:rPr>
                <w:rFonts w:ascii="Browallia New" w:eastAsia="Arial Unicode MS" w:hAnsi="Browallia New" w:cs="Browallia New"/>
                <w:sz w:val="20"/>
                <w:szCs w:val="20"/>
              </w:rPr>
              <w:t>.</w:t>
            </w:r>
            <w:r w:rsidRPr="00CF1017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</w:t>
            </w:r>
          </w:p>
        </w:tc>
        <w:tc>
          <w:tcPr>
            <w:tcW w:w="549" w:type="pct"/>
            <w:shd w:val="clear" w:color="auto" w:fill="auto"/>
          </w:tcPr>
          <w:p w14:paraId="645ED449" w14:textId="28149FAD" w:rsidR="00BD2E36" w:rsidRPr="00E84424" w:rsidRDefault="00CF1017" w:rsidP="00BD2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CF1017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283</w:t>
            </w:r>
            <w:r w:rsidR="00BD2E36" w:rsidRPr="00E84424">
              <w:rPr>
                <w:rFonts w:ascii="Browallia New" w:eastAsia="Arial Unicode MS" w:hAnsi="Browallia New" w:cs="Browallia New"/>
                <w:sz w:val="20"/>
                <w:szCs w:val="20"/>
              </w:rPr>
              <w:t>.</w:t>
            </w:r>
            <w:r w:rsidRPr="00CF1017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</w:t>
            </w:r>
          </w:p>
        </w:tc>
        <w:tc>
          <w:tcPr>
            <w:tcW w:w="500" w:type="pct"/>
            <w:shd w:val="clear" w:color="auto" w:fill="auto"/>
            <w:vAlign w:val="bottom"/>
          </w:tcPr>
          <w:p w14:paraId="2502D8C7" w14:textId="45DF722D" w:rsidR="00BD2E36" w:rsidRPr="00E84424" w:rsidRDefault="00CF1017" w:rsidP="00BD2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CF1017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</w:t>
            </w:r>
            <w:r w:rsidR="00BD2E36" w:rsidRPr="00E84424">
              <w:rPr>
                <w:rFonts w:ascii="Browallia New" w:eastAsia="Arial Unicode MS" w:hAnsi="Browallia New" w:cs="Browallia New"/>
                <w:sz w:val="20"/>
                <w:szCs w:val="20"/>
              </w:rPr>
              <w:t>.</w:t>
            </w:r>
            <w:r w:rsidRPr="00CF1017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625</w:t>
            </w:r>
          </w:p>
        </w:tc>
        <w:tc>
          <w:tcPr>
            <w:tcW w:w="580" w:type="pct"/>
            <w:vAlign w:val="bottom"/>
          </w:tcPr>
          <w:p w14:paraId="7942FF1D" w14:textId="77777777" w:rsidR="00BD2E36" w:rsidRPr="00E84424" w:rsidRDefault="00BD2E36" w:rsidP="00BD2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E84424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ทุกงวดหกเดือน</w:t>
            </w:r>
          </w:p>
        </w:tc>
      </w:tr>
      <w:tr w:rsidR="00BD2E36" w:rsidRPr="00E84424" w14:paraId="6B097242" w14:textId="77777777" w:rsidTr="002F7184">
        <w:trPr>
          <w:cantSplit/>
        </w:trPr>
        <w:tc>
          <w:tcPr>
            <w:tcW w:w="860" w:type="pct"/>
            <w:shd w:val="clear" w:color="auto" w:fill="auto"/>
            <w:vAlign w:val="bottom"/>
          </w:tcPr>
          <w:p w14:paraId="70B6AF94" w14:textId="3D456720" w:rsidR="00BD2E36" w:rsidRPr="00E84424" w:rsidRDefault="00CF1017" w:rsidP="00BD2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72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CF1017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10</w:t>
            </w:r>
            <w:r w:rsidR="00BD2E36" w:rsidRPr="00E84424">
              <w:rPr>
                <w:rFonts w:ascii="Browallia New" w:eastAsia="Arial Unicode MS" w:hAnsi="Browallia New" w:cs="Browallia New"/>
                <w:sz w:val="20"/>
                <w:szCs w:val="20"/>
              </w:rPr>
              <w:t xml:space="preserve"> </w:t>
            </w:r>
            <w:r w:rsidR="00BD2E36" w:rsidRPr="00E84424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 xml:space="preserve">เมษายน พ.ศ. </w:t>
            </w:r>
            <w:r w:rsidRPr="00CF1017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2561</w:t>
            </w:r>
          </w:p>
        </w:tc>
        <w:tc>
          <w:tcPr>
            <w:tcW w:w="864" w:type="pct"/>
          </w:tcPr>
          <w:p w14:paraId="2B7ABC19" w14:textId="08388486" w:rsidR="00BD2E36" w:rsidRPr="00E84424" w:rsidRDefault="00CF1017" w:rsidP="00BD2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CF1017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23</w:t>
            </w:r>
            <w:r w:rsidR="00BD2E36" w:rsidRPr="00E84424">
              <w:rPr>
                <w:rFonts w:ascii="Browallia New" w:eastAsia="Arial Unicode MS" w:hAnsi="Browallia New" w:cs="Browallia New"/>
                <w:sz w:val="20"/>
                <w:szCs w:val="20"/>
              </w:rPr>
              <w:t xml:space="preserve"> </w:t>
            </w:r>
            <w:r w:rsidR="00BD2E36" w:rsidRPr="00E84424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 xml:space="preserve">มกราคม พ.ศ. </w:t>
            </w:r>
            <w:r w:rsidRPr="00CF1017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2586</w:t>
            </w:r>
          </w:p>
        </w:tc>
        <w:tc>
          <w:tcPr>
            <w:tcW w:w="423" w:type="pct"/>
            <w:shd w:val="clear" w:color="auto" w:fill="auto"/>
            <w:vAlign w:val="bottom"/>
          </w:tcPr>
          <w:p w14:paraId="1E8EE453" w14:textId="2C466F37" w:rsidR="00BD2E36" w:rsidRPr="00E84424" w:rsidRDefault="00CF1017" w:rsidP="00BD2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CF1017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30</w:t>
            </w:r>
          </w:p>
        </w:tc>
        <w:tc>
          <w:tcPr>
            <w:tcW w:w="689" w:type="pct"/>
            <w:shd w:val="clear" w:color="auto" w:fill="auto"/>
          </w:tcPr>
          <w:p w14:paraId="6ADA0470" w14:textId="77777777" w:rsidR="00BD2E36" w:rsidRPr="00E84424" w:rsidRDefault="00BD2E36" w:rsidP="00BD2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E84424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เหรียญสหัฐอเมริกา</w:t>
            </w:r>
          </w:p>
        </w:tc>
        <w:tc>
          <w:tcPr>
            <w:tcW w:w="535" w:type="pct"/>
            <w:shd w:val="clear" w:color="auto" w:fill="FAFAFA"/>
          </w:tcPr>
          <w:p w14:paraId="48E9370C" w14:textId="4A513CD7" w:rsidR="00BD2E36" w:rsidRPr="00E84424" w:rsidRDefault="00CF1017" w:rsidP="00BD2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CF1017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327</w:t>
            </w:r>
            <w:r w:rsidR="00BD2E36" w:rsidRPr="00E84424">
              <w:rPr>
                <w:rFonts w:ascii="Browallia New" w:eastAsia="Arial Unicode MS" w:hAnsi="Browallia New" w:cs="Browallia New"/>
                <w:sz w:val="20"/>
                <w:szCs w:val="20"/>
              </w:rPr>
              <w:t>.</w:t>
            </w:r>
            <w:r w:rsidRPr="00CF1017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</w:t>
            </w:r>
          </w:p>
        </w:tc>
        <w:tc>
          <w:tcPr>
            <w:tcW w:w="549" w:type="pct"/>
            <w:shd w:val="clear" w:color="auto" w:fill="auto"/>
          </w:tcPr>
          <w:p w14:paraId="35F192AA" w14:textId="41640782" w:rsidR="00BD2E36" w:rsidRPr="00E84424" w:rsidRDefault="00CF1017" w:rsidP="00BD2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CF1017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327</w:t>
            </w:r>
            <w:r w:rsidR="00BD2E36" w:rsidRPr="00E84424">
              <w:rPr>
                <w:rFonts w:ascii="Browallia New" w:eastAsia="Arial Unicode MS" w:hAnsi="Browallia New" w:cs="Browallia New"/>
                <w:sz w:val="20"/>
                <w:szCs w:val="20"/>
              </w:rPr>
              <w:t>.</w:t>
            </w:r>
            <w:r w:rsidRPr="00CF1017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</w:t>
            </w:r>
          </w:p>
        </w:tc>
        <w:tc>
          <w:tcPr>
            <w:tcW w:w="500" w:type="pct"/>
            <w:shd w:val="clear" w:color="auto" w:fill="auto"/>
            <w:vAlign w:val="bottom"/>
          </w:tcPr>
          <w:p w14:paraId="0F944C4B" w14:textId="7E34340D" w:rsidR="00BD2E36" w:rsidRPr="00E84424" w:rsidRDefault="00CF1017" w:rsidP="00BD2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CF1017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</w:t>
            </w:r>
            <w:r w:rsidR="00BD2E36" w:rsidRPr="00E84424">
              <w:rPr>
                <w:rFonts w:ascii="Browallia New" w:eastAsia="Arial Unicode MS" w:hAnsi="Browallia New" w:cs="Browallia New"/>
                <w:sz w:val="20"/>
                <w:szCs w:val="20"/>
              </w:rPr>
              <w:t>.</w:t>
            </w:r>
            <w:r w:rsidRPr="00CF1017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875</w:t>
            </w:r>
          </w:p>
        </w:tc>
        <w:tc>
          <w:tcPr>
            <w:tcW w:w="580" w:type="pct"/>
            <w:vAlign w:val="bottom"/>
          </w:tcPr>
          <w:p w14:paraId="473F8621" w14:textId="77777777" w:rsidR="00BD2E36" w:rsidRPr="00E84424" w:rsidRDefault="00BD2E36" w:rsidP="00BD2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E84424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ทุกงวดหกเดือน</w:t>
            </w:r>
          </w:p>
        </w:tc>
      </w:tr>
      <w:tr w:rsidR="00BD2E36" w:rsidRPr="00E84424" w14:paraId="74CF1BFC" w14:textId="77777777" w:rsidTr="002F7184">
        <w:trPr>
          <w:cantSplit/>
        </w:trPr>
        <w:tc>
          <w:tcPr>
            <w:tcW w:w="860" w:type="pct"/>
            <w:shd w:val="clear" w:color="auto" w:fill="auto"/>
            <w:vAlign w:val="bottom"/>
          </w:tcPr>
          <w:p w14:paraId="647138BF" w14:textId="28F36EAD" w:rsidR="00BD2E36" w:rsidRPr="00E84424" w:rsidRDefault="00CF1017" w:rsidP="00BD2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72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20</w:t>
            </w:r>
            <w:r w:rsidR="00BD2E36" w:rsidRPr="00E84424">
              <w:rPr>
                <w:rFonts w:ascii="Browallia New" w:eastAsia="Arial Unicode MS" w:hAnsi="Browallia New" w:cs="Browallia New"/>
                <w:sz w:val="20"/>
                <w:szCs w:val="20"/>
              </w:rPr>
              <w:t xml:space="preserve"> </w:t>
            </w:r>
            <w:r w:rsidR="00BD2E36" w:rsidRPr="00E84424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 xml:space="preserve">พฤศจิกายน พ.ศ. </w:t>
            </w:r>
            <w:r w:rsidRPr="00CF1017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2561</w:t>
            </w:r>
          </w:p>
        </w:tc>
        <w:tc>
          <w:tcPr>
            <w:tcW w:w="864" w:type="pct"/>
          </w:tcPr>
          <w:p w14:paraId="669AF171" w14:textId="2EDE1D80" w:rsidR="00BD2E36" w:rsidRPr="00E84424" w:rsidRDefault="00CF1017" w:rsidP="00BD2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CF1017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20</w:t>
            </w:r>
            <w:r w:rsidR="00BD2E36" w:rsidRPr="00E84424">
              <w:rPr>
                <w:rFonts w:ascii="Browallia New" w:eastAsia="Arial Unicode MS" w:hAnsi="Browallia New" w:cs="Browallia New"/>
                <w:sz w:val="20"/>
                <w:szCs w:val="20"/>
              </w:rPr>
              <w:t xml:space="preserve"> </w:t>
            </w:r>
            <w:r w:rsidR="00BD2E36" w:rsidRPr="00E84424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 xml:space="preserve">พฤศจิกายน พ.ศ. </w:t>
            </w:r>
            <w:r w:rsidRPr="00CF1017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2571</w:t>
            </w:r>
          </w:p>
        </w:tc>
        <w:tc>
          <w:tcPr>
            <w:tcW w:w="423" w:type="pct"/>
            <w:shd w:val="clear" w:color="auto" w:fill="auto"/>
            <w:vAlign w:val="bottom"/>
          </w:tcPr>
          <w:p w14:paraId="612D7821" w14:textId="26F5D735" w:rsidR="00BD2E36" w:rsidRPr="00E84424" w:rsidRDefault="00CF1017" w:rsidP="00BD2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CF1017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10</w:t>
            </w:r>
          </w:p>
        </w:tc>
        <w:tc>
          <w:tcPr>
            <w:tcW w:w="689" w:type="pct"/>
            <w:shd w:val="clear" w:color="auto" w:fill="auto"/>
            <w:vAlign w:val="bottom"/>
          </w:tcPr>
          <w:p w14:paraId="28668266" w14:textId="77777777" w:rsidR="00BD2E36" w:rsidRPr="00E84424" w:rsidRDefault="00BD2E36" w:rsidP="00BD2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E84424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เหรียญสหัฐอเมริกา</w:t>
            </w:r>
          </w:p>
        </w:tc>
        <w:tc>
          <w:tcPr>
            <w:tcW w:w="535" w:type="pct"/>
            <w:shd w:val="clear" w:color="auto" w:fill="FAFAFA"/>
          </w:tcPr>
          <w:p w14:paraId="7FA558EB" w14:textId="0D1B5FA4" w:rsidR="00BD2E36" w:rsidRPr="00E84424" w:rsidRDefault="00CF1017" w:rsidP="00BD2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CF1017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400</w:t>
            </w:r>
          </w:p>
        </w:tc>
        <w:tc>
          <w:tcPr>
            <w:tcW w:w="549" w:type="pct"/>
            <w:shd w:val="clear" w:color="auto" w:fill="auto"/>
          </w:tcPr>
          <w:p w14:paraId="055135B9" w14:textId="620EDDE2" w:rsidR="00BD2E36" w:rsidRPr="00E84424" w:rsidRDefault="00CF1017" w:rsidP="00BD2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CF1017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400</w:t>
            </w:r>
          </w:p>
        </w:tc>
        <w:tc>
          <w:tcPr>
            <w:tcW w:w="500" w:type="pct"/>
            <w:shd w:val="clear" w:color="auto" w:fill="auto"/>
            <w:vAlign w:val="bottom"/>
          </w:tcPr>
          <w:p w14:paraId="1786A18C" w14:textId="28F8D4A2" w:rsidR="00BD2E36" w:rsidRPr="00E84424" w:rsidRDefault="00CF1017" w:rsidP="00BD2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CF1017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</w:t>
            </w:r>
            <w:r w:rsidR="00BD2E36" w:rsidRPr="00E84424">
              <w:rPr>
                <w:rFonts w:ascii="Browallia New" w:eastAsia="Arial Unicode MS" w:hAnsi="Browallia New" w:cs="Browallia New"/>
                <w:sz w:val="20"/>
                <w:szCs w:val="20"/>
              </w:rPr>
              <w:t>.</w:t>
            </w:r>
            <w:r w:rsidRPr="00CF1017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625</w:t>
            </w:r>
          </w:p>
        </w:tc>
        <w:tc>
          <w:tcPr>
            <w:tcW w:w="580" w:type="pct"/>
            <w:vAlign w:val="bottom"/>
          </w:tcPr>
          <w:p w14:paraId="22F03933" w14:textId="77777777" w:rsidR="00BD2E36" w:rsidRPr="00E84424" w:rsidRDefault="00BD2E36" w:rsidP="00BD2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E84424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ทุกงวดหกเดือน</w:t>
            </w:r>
          </w:p>
        </w:tc>
      </w:tr>
      <w:tr w:rsidR="00BD2E36" w:rsidRPr="00E84424" w14:paraId="49925F18" w14:textId="77777777" w:rsidTr="002F7184">
        <w:trPr>
          <w:cantSplit/>
        </w:trPr>
        <w:tc>
          <w:tcPr>
            <w:tcW w:w="860" w:type="pct"/>
            <w:shd w:val="clear" w:color="auto" w:fill="auto"/>
            <w:vAlign w:val="bottom"/>
          </w:tcPr>
          <w:p w14:paraId="4871972B" w14:textId="0127A6F3" w:rsidR="00BD2E36" w:rsidRPr="00E84424" w:rsidRDefault="00CF1017" w:rsidP="00BD2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72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CF1017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20</w:t>
            </w:r>
            <w:r w:rsidR="00BD2E36" w:rsidRPr="00E84424">
              <w:rPr>
                <w:rFonts w:ascii="Browallia New" w:eastAsia="Arial Unicode MS" w:hAnsi="Browallia New" w:cs="Browallia New"/>
                <w:sz w:val="20"/>
                <w:szCs w:val="20"/>
              </w:rPr>
              <w:t xml:space="preserve"> </w:t>
            </w:r>
            <w:r w:rsidR="00BD2E36" w:rsidRPr="00E84424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 xml:space="preserve">พฤศจิกายน พ.ศ. </w:t>
            </w:r>
            <w:r w:rsidRPr="00CF1017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2561</w:t>
            </w:r>
          </w:p>
        </w:tc>
        <w:tc>
          <w:tcPr>
            <w:tcW w:w="864" w:type="pct"/>
          </w:tcPr>
          <w:p w14:paraId="48C139F1" w14:textId="6D2F12C6" w:rsidR="00BD2E36" w:rsidRPr="00E84424" w:rsidRDefault="00CF1017" w:rsidP="00BD2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CF1017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20</w:t>
            </w:r>
            <w:r w:rsidR="00BD2E36" w:rsidRPr="00E84424">
              <w:rPr>
                <w:rFonts w:ascii="Browallia New" w:eastAsia="Arial Unicode MS" w:hAnsi="Browallia New" w:cs="Browallia New"/>
                <w:sz w:val="20"/>
                <w:szCs w:val="20"/>
              </w:rPr>
              <w:t xml:space="preserve"> </w:t>
            </w:r>
            <w:r w:rsidR="00BD2E36" w:rsidRPr="00E84424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 xml:space="preserve">พฤศจิกายน พ.ศ. </w:t>
            </w:r>
            <w:r w:rsidRPr="00CF1017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2591</w:t>
            </w:r>
          </w:p>
        </w:tc>
        <w:tc>
          <w:tcPr>
            <w:tcW w:w="423" w:type="pct"/>
            <w:shd w:val="clear" w:color="auto" w:fill="auto"/>
            <w:vAlign w:val="bottom"/>
          </w:tcPr>
          <w:p w14:paraId="37D8ACEA" w14:textId="52FF7181" w:rsidR="00BD2E36" w:rsidRPr="00E84424" w:rsidRDefault="00CF1017" w:rsidP="00BD2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CF1017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30</w:t>
            </w:r>
          </w:p>
        </w:tc>
        <w:tc>
          <w:tcPr>
            <w:tcW w:w="689" w:type="pct"/>
            <w:shd w:val="clear" w:color="auto" w:fill="auto"/>
            <w:vAlign w:val="bottom"/>
          </w:tcPr>
          <w:p w14:paraId="0E6E6919" w14:textId="77777777" w:rsidR="00BD2E36" w:rsidRPr="00E84424" w:rsidRDefault="00BD2E36" w:rsidP="00BD2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E84424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เหรียญสหัฐอเมริกา</w:t>
            </w:r>
          </w:p>
        </w:tc>
        <w:tc>
          <w:tcPr>
            <w:tcW w:w="535" w:type="pct"/>
            <w:shd w:val="clear" w:color="auto" w:fill="FAFAFA"/>
          </w:tcPr>
          <w:p w14:paraId="3CC2A0A0" w14:textId="4DDC1E56" w:rsidR="00BD2E36" w:rsidRPr="00E84424" w:rsidRDefault="00CF1017" w:rsidP="00BD2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CF1017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600</w:t>
            </w:r>
          </w:p>
        </w:tc>
        <w:tc>
          <w:tcPr>
            <w:tcW w:w="549" w:type="pct"/>
            <w:shd w:val="clear" w:color="auto" w:fill="auto"/>
          </w:tcPr>
          <w:p w14:paraId="1198EAFA" w14:textId="4EC12826" w:rsidR="00BD2E36" w:rsidRPr="00E84424" w:rsidRDefault="00CF1017" w:rsidP="00BD2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CF1017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600</w:t>
            </w:r>
          </w:p>
        </w:tc>
        <w:tc>
          <w:tcPr>
            <w:tcW w:w="500" w:type="pct"/>
            <w:shd w:val="clear" w:color="auto" w:fill="auto"/>
            <w:vAlign w:val="bottom"/>
          </w:tcPr>
          <w:p w14:paraId="327B2BEC" w14:textId="20A97491" w:rsidR="00BD2E36" w:rsidRPr="00E84424" w:rsidRDefault="00CF1017" w:rsidP="00BD2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CF1017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</w:t>
            </w:r>
            <w:r w:rsidR="00BD2E36" w:rsidRPr="00E84424">
              <w:rPr>
                <w:rFonts w:ascii="Browallia New" w:eastAsia="Arial Unicode MS" w:hAnsi="Browallia New" w:cs="Browallia New"/>
                <w:sz w:val="20"/>
                <w:szCs w:val="20"/>
              </w:rPr>
              <w:t>.</w:t>
            </w:r>
            <w:r w:rsidRPr="00CF1017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375</w:t>
            </w:r>
          </w:p>
        </w:tc>
        <w:tc>
          <w:tcPr>
            <w:tcW w:w="580" w:type="pct"/>
            <w:vAlign w:val="bottom"/>
          </w:tcPr>
          <w:p w14:paraId="3A50D1EE" w14:textId="77777777" w:rsidR="00BD2E36" w:rsidRPr="00E84424" w:rsidRDefault="00BD2E36" w:rsidP="00BD2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E84424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ทุกงวดหกเดือน</w:t>
            </w:r>
          </w:p>
        </w:tc>
      </w:tr>
      <w:tr w:rsidR="00BD2E36" w:rsidRPr="00E84424" w14:paraId="015147C1" w14:textId="77777777" w:rsidTr="002F7184">
        <w:trPr>
          <w:cantSplit/>
        </w:trPr>
        <w:tc>
          <w:tcPr>
            <w:tcW w:w="860" w:type="pct"/>
            <w:shd w:val="clear" w:color="auto" w:fill="auto"/>
            <w:vAlign w:val="bottom"/>
          </w:tcPr>
          <w:p w14:paraId="0F56E813" w14:textId="5FB54709" w:rsidR="00BD2E36" w:rsidRPr="00E84424" w:rsidRDefault="00CF1017" w:rsidP="00BD2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72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CF1017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17</w:t>
            </w:r>
            <w:r w:rsidR="00BD2E36" w:rsidRPr="00E8442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 xml:space="preserve"> </w:t>
            </w:r>
            <w:r w:rsidR="00BD2E36" w:rsidRPr="00E84424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  <w:t xml:space="preserve">ตุลาคม พ.ศ. </w:t>
            </w:r>
            <w:r w:rsidRPr="00CF1017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2562</w:t>
            </w:r>
          </w:p>
        </w:tc>
        <w:tc>
          <w:tcPr>
            <w:tcW w:w="864" w:type="pct"/>
          </w:tcPr>
          <w:p w14:paraId="1411D7E7" w14:textId="328B3F73" w:rsidR="00BD2E36" w:rsidRPr="00E84424" w:rsidRDefault="00CF1017" w:rsidP="00BD2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17</w:t>
            </w:r>
            <w:r w:rsidR="00BD2E36" w:rsidRPr="00E8442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 xml:space="preserve"> </w:t>
            </w:r>
            <w:r w:rsidR="00BD2E36" w:rsidRPr="00E84424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  <w:t>ตุลาคม พ</w:t>
            </w:r>
            <w:r w:rsidR="00BD2E36" w:rsidRPr="00E84424">
              <w:rPr>
                <w:rFonts w:ascii="Browallia New" w:eastAsia="Arial Unicode MS" w:hAnsi="Browallia New" w:cs="Browallia New"/>
                <w:sz w:val="20"/>
                <w:szCs w:val="20"/>
              </w:rPr>
              <w:t>.</w:t>
            </w:r>
            <w:r w:rsidR="00BD2E36" w:rsidRPr="00E84424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ศ</w:t>
            </w:r>
            <w:r w:rsidR="00BD2E36" w:rsidRPr="00E84424">
              <w:rPr>
                <w:rFonts w:ascii="Browallia New" w:eastAsia="Arial Unicode MS" w:hAnsi="Browallia New" w:cs="Browallia New"/>
                <w:sz w:val="20"/>
                <w:szCs w:val="20"/>
              </w:rPr>
              <w:t>.</w:t>
            </w:r>
            <w:r w:rsidR="00BD2E36" w:rsidRPr="00E84424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 xml:space="preserve"> </w:t>
            </w:r>
            <w:r w:rsidRPr="00CF1017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2592</w:t>
            </w:r>
          </w:p>
        </w:tc>
        <w:tc>
          <w:tcPr>
            <w:tcW w:w="423" w:type="pct"/>
            <w:shd w:val="clear" w:color="auto" w:fill="auto"/>
            <w:vAlign w:val="bottom"/>
          </w:tcPr>
          <w:p w14:paraId="0B9478D6" w14:textId="6000D186" w:rsidR="00BD2E36" w:rsidRPr="00E84424" w:rsidRDefault="00CF1017" w:rsidP="00BD2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CF1017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30</w:t>
            </w:r>
          </w:p>
        </w:tc>
        <w:tc>
          <w:tcPr>
            <w:tcW w:w="689" w:type="pct"/>
            <w:shd w:val="clear" w:color="auto" w:fill="auto"/>
            <w:vAlign w:val="bottom"/>
          </w:tcPr>
          <w:p w14:paraId="59EC5AE5" w14:textId="77777777" w:rsidR="00BD2E36" w:rsidRPr="00E84424" w:rsidRDefault="00BD2E36" w:rsidP="00BD2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E84424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เหรียญสหัฐอเมริกา</w:t>
            </w:r>
          </w:p>
        </w:tc>
        <w:tc>
          <w:tcPr>
            <w:tcW w:w="535" w:type="pct"/>
            <w:shd w:val="clear" w:color="auto" w:fill="FAFAFA"/>
          </w:tcPr>
          <w:p w14:paraId="5B67E306" w14:textId="2B0774FF" w:rsidR="00BD2E36" w:rsidRPr="00E84424" w:rsidRDefault="00CF1017" w:rsidP="00BD2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CF1017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565</w:t>
            </w:r>
          </w:p>
        </w:tc>
        <w:tc>
          <w:tcPr>
            <w:tcW w:w="549" w:type="pct"/>
            <w:shd w:val="clear" w:color="auto" w:fill="auto"/>
          </w:tcPr>
          <w:p w14:paraId="3B7D433C" w14:textId="6642383A" w:rsidR="00BD2E36" w:rsidRPr="00E84424" w:rsidRDefault="00CF1017" w:rsidP="00BD2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CF1017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565</w:t>
            </w:r>
          </w:p>
        </w:tc>
        <w:tc>
          <w:tcPr>
            <w:tcW w:w="500" w:type="pct"/>
            <w:shd w:val="clear" w:color="auto" w:fill="auto"/>
            <w:vAlign w:val="bottom"/>
          </w:tcPr>
          <w:p w14:paraId="4F891768" w14:textId="5F07E14A" w:rsidR="00BD2E36" w:rsidRPr="00E84424" w:rsidRDefault="00CF1017" w:rsidP="00BD2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</w:t>
            </w:r>
            <w:r w:rsidR="00BD2E36" w:rsidRPr="00E8442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.</w:t>
            </w:r>
            <w:r w:rsidRPr="00CF1017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50</w:t>
            </w:r>
          </w:p>
        </w:tc>
        <w:tc>
          <w:tcPr>
            <w:tcW w:w="580" w:type="pct"/>
            <w:vAlign w:val="bottom"/>
          </w:tcPr>
          <w:p w14:paraId="5953DCFA" w14:textId="77777777" w:rsidR="00BD2E36" w:rsidRPr="00E84424" w:rsidRDefault="00BD2E36" w:rsidP="00BD2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E84424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ทุกงวดหกเดือน</w:t>
            </w:r>
          </w:p>
        </w:tc>
      </w:tr>
      <w:tr w:rsidR="00BD2E36" w:rsidRPr="00E84424" w14:paraId="1379E15F" w14:textId="77777777" w:rsidTr="002F7184">
        <w:trPr>
          <w:cantSplit/>
        </w:trPr>
        <w:tc>
          <w:tcPr>
            <w:tcW w:w="860" w:type="pct"/>
            <w:shd w:val="clear" w:color="auto" w:fill="auto"/>
            <w:vAlign w:val="bottom"/>
          </w:tcPr>
          <w:p w14:paraId="263A5DEE" w14:textId="1632C51B" w:rsidR="00BD2E36" w:rsidRPr="00E84424" w:rsidRDefault="00CF1017" w:rsidP="00BD2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72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18</w:t>
            </w:r>
            <w:r w:rsidR="00BD2E36" w:rsidRPr="00E8442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 xml:space="preserve"> </w:t>
            </w:r>
            <w:r w:rsidR="00BD2E36" w:rsidRPr="00E84424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  <w:t>มิถุนายน พ</w:t>
            </w:r>
            <w:r w:rsidR="00BD2E36" w:rsidRPr="00E8442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.</w:t>
            </w:r>
            <w:r w:rsidR="00BD2E36" w:rsidRPr="00E84424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  <w:t>ศ</w:t>
            </w:r>
            <w:r w:rsidR="00BD2E36" w:rsidRPr="00E8442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 xml:space="preserve">. </w:t>
            </w:r>
            <w:r w:rsidRPr="00CF1017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2563</w:t>
            </w:r>
          </w:p>
        </w:tc>
        <w:tc>
          <w:tcPr>
            <w:tcW w:w="864" w:type="pct"/>
          </w:tcPr>
          <w:p w14:paraId="28322A63" w14:textId="5064B73C" w:rsidR="00BD2E36" w:rsidRPr="00E84424" w:rsidRDefault="00CF1017" w:rsidP="00BD2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18</w:t>
            </w:r>
            <w:r w:rsidR="00BD2E36" w:rsidRPr="00E8442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 xml:space="preserve"> </w:t>
            </w:r>
            <w:r w:rsidR="00BD2E36" w:rsidRPr="00E84424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  <w:t>มิถุนายน พ</w:t>
            </w:r>
            <w:r w:rsidR="00BD2E36" w:rsidRPr="00E8442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.</w:t>
            </w:r>
            <w:r w:rsidR="00BD2E36" w:rsidRPr="00E84424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  <w:t>ศ</w:t>
            </w:r>
            <w:r w:rsidR="00BD2E36" w:rsidRPr="00E8442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 xml:space="preserve">. </w:t>
            </w:r>
            <w:r w:rsidRPr="00CF1017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2573</w:t>
            </w:r>
          </w:p>
        </w:tc>
        <w:tc>
          <w:tcPr>
            <w:tcW w:w="423" w:type="pct"/>
            <w:shd w:val="clear" w:color="auto" w:fill="auto"/>
            <w:vAlign w:val="bottom"/>
          </w:tcPr>
          <w:p w14:paraId="2790DC6A" w14:textId="5CAE759A" w:rsidR="00BD2E36" w:rsidRPr="00E84424" w:rsidRDefault="00CF1017" w:rsidP="00BD2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10</w:t>
            </w:r>
          </w:p>
        </w:tc>
        <w:tc>
          <w:tcPr>
            <w:tcW w:w="689" w:type="pct"/>
            <w:shd w:val="clear" w:color="auto" w:fill="auto"/>
            <w:vAlign w:val="bottom"/>
          </w:tcPr>
          <w:p w14:paraId="7B64926D" w14:textId="77777777" w:rsidR="00BD2E36" w:rsidRPr="00E84424" w:rsidRDefault="00BD2E36" w:rsidP="00BD2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E84424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เหรียญสหัฐอเมริกา</w:t>
            </w:r>
          </w:p>
        </w:tc>
        <w:tc>
          <w:tcPr>
            <w:tcW w:w="535" w:type="pct"/>
            <w:shd w:val="clear" w:color="auto" w:fill="FAFAFA"/>
          </w:tcPr>
          <w:p w14:paraId="5C5265D5" w14:textId="21A9AA69" w:rsidR="00BD2E36" w:rsidRPr="00E84424" w:rsidRDefault="00CF1017" w:rsidP="00BD2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CF1017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400</w:t>
            </w:r>
          </w:p>
        </w:tc>
        <w:tc>
          <w:tcPr>
            <w:tcW w:w="549" w:type="pct"/>
            <w:shd w:val="clear" w:color="auto" w:fill="auto"/>
          </w:tcPr>
          <w:p w14:paraId="601972C5" w14:textId="77777777" w:rsidR="00BD2E36" w:rsidRPr="00E84424" w:rsidRDefault="00BD2E36" w:rsidP="00BD2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500" w:type="pct"/>
            <w:shd w:val="clear" w:color="auto" w:fill="auto"/>
            <w:vAlign w:val="bottom"/>
          </w:tcPr>
          <w:p w14:paraId="4B54D9F7" w14:textId="613210C1" w:rsidR="00BD2E36" w:rsidRPr="00E84424" w:rsidRDefault="00CF1017" w:rsidP="00BD2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</w:t>
            </w:r>
            <w:r w:rsidR="00BD2E36" w:rsidRPr="00E8442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.</w:t>
            </w:r>
            <w:r w:rsidRPr="00CF1017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50</w:t>
            </w:r>
          </w:p>
        </w:tc>
        <w:tc>
          <w:tcPr>
            <w:tcW w:w="580" w:type="pct"/>
            <w:vAlign w:val="bottom"/>
          </w:tcPr>
          <w:p w14:paraId="113AAFE0" w14:textId="77777777" w:rsidR="00BD2E36" w:rsidRPr="00E84424" w:rsidRDefault="00BD2E36" w:rsidP="00BD2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E84424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ทุกงวดหกเดือน</w:t>
            </w:r>
          </w:p>
        </w:tc>
      </w:tr>
      <w:tr w:rsidR="00BD2E36" w:rsidRPr="00E84424" w14:paraId="06B17A5F" w14:textId="77777777" w:rsidTr="002F7184">
        <w:trPr>
          <w:cantSplit/>
        </w:trPr>
        <w:tc>
          <w:tcPr>
            <w:tcW w:w="860" w:type="pct"/>
            <w:shd w:val="clear" w:color="auto" w:fill="auto"/>
            <w:vAlign w:val="bottom"/>
          </w:tcPr>
          <w:p w14:paraId="45C7A771" w14:textId="34329D1E" w:rsidR="00BD2E36" w:rsidRPr="00E84424" w:rsidRDefault="00CF1017" w:rsidP="00BD2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72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18</w:t>
            </w:r>
            <w:r w:rsidR="00BD2E36" w:rsidRPr="00E8442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 xml:space="preserve"> </w:t>
            </w:r>
            <w:r w:rsidR="00BD2E36" w:rsidRPr="00E84424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  <w:t>มิถุนายน พ</w:t>
            </w:r>
            <w:r w:rsidR="00BD2E36" w:rsidRPr="00E8442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.</w:t>
            </w:r>
            <w:r w:rsidR="00BD2E36" w:rsidRPr="00E84424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  <w:t>ศ</w:t>
            </w:r>
            <w:r w:rsidR="00BD2E36" w:rsidRPr="00E8442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 xml:space="preserve">. </w:t>
            </w:r>
            <w:r w:rsidRPr="00CF1017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2563</w:t>
            </w:r>
          </w:p>
        </w:tc>
        <w:tc>
          <w:tcPr>
            <w:tcW w:w="864" w:type="pct"/>
          </w:tcPr>
          <w:p w14:paraId="176F8128" w14:textId="6ADF2D5E" w:rsidR="00BD2E36" w:rsidRPr="00E84424" w:rsidRDefault="00CF1017" w:rsidP="00BD2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18</w:t>
            </w:r>
            <w:r w:rsidR="00BD2E36" w:rsidRPr="00E8442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 xml:space="preserve"> </w:t>
            </w:r>
            <w:r w:rsidR="00BD2E36" w:rsidRPr="00E84424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  <w:t>มิถุนายน พ</w:t>
            </w:r>
            <w:r w:rsidR="00BD2E36" w:rsidRPr="00E8442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.</w:t>
            </w:r>
            <w:r w:rsidR="00BD2E36" w:rsidRPr="00E84424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  <w:t>ศ</w:t>
            </w:r>
            <w:r w:rsidR="00BD2E36" w:rsidRPr="00E8442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 xml:space="preserve">. </w:t>
            </w:r>
            <w:r w:rsidRPr="00CF1017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2593</w:t>
            </w:r>
          </w:p>
        </w:tc>
        <w:tc>
          <w:tcPr>
            <w:tcW w:w="423" w:type="pct"/>
            <w:shd w:val="clear" w:color="auto" w:fill="auto"/>
            <w:vAlign w:val="bottom"/>
          </w:tcPr>
          <w:p w14:paraId="2BBA8C9C" w14:textId="0D6C1D30" w:rsidR="00BD2E36" w:rsidRPr="00E84424" w:rsidRDefault="00CF1017" w:rsidP="00BD2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30</w:t>
            </w:r>
          </w:p>
        </w:tc>
        <w:tc>
          <w:tcPr>
            <w:tcW w:w="689" w:type="pct"/>
            <w:shd w:val="clear" w:color="auto" w:fill="auto"/>
            <w:vAlign w:val="bottom"/>
          </w:tcPr>
          <w:p w14:paraId="2EB1158A" w14:textId="77777777" w:rsidR="00BD2E36" w:rsidRPr="00E84424" w:rsidRDefault="00BD2E36" w:rsidP="00BD2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E84424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เหรียญสหัฐอเมริกา</w:t>
            </w:r>
          </w:p>
        </w:tc>
        <w:tc>
          <w:tcPr>
            <w:tcW w:w="535" w:type="pct"/>
            <w:shd w:val="clear" w:color="auto" w:fill="FAFAFA"/>
          </w:tcPr>
          <w:p w14:paraId="5A9412F1" w14:textId="1120ADC2" w:rsidR="00BD2E36" w:rsidRPr="00E84424" w:rsidRDefault="00CF1017" w:rsidP="00BD2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CF1017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600</w:t>
            </w:r>
          </w:p>
        </w:tc>
        <w:tc>
          <w:tcPr>
            <w:tcW w:w="549" w:type="pct"/>
            <w:shd w:val="clear" w:color="auto" w:fill="auto"/>
          </w:tcPr>
          <w:p w14:paraId="7DA79026" w14:textId="77777777" w:rsidR="00BD2E36" w:rsidRPr="00E84424" w:rsidRDefault="00BD2E36" w:rsidP="00BD2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500" w:type="pct"/>
            <w:shd w:val="clear" w:color="auto" w:fill="auto"/>
            <w:vAlign w:val="bottom"/>
          </w:tcPr>
          <w:p w14:paraId="2051F186" w14:textId="677ADF34" w:rsidR="00BD2E36" w:rsidRPr="00E84424" w:rsidRDefault="00CF1017" w:rsidP="00BD2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</w:t>
            </w:r>
            <w:r w:rsidR="00BD2E36" w:rsidRPr="00E8442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.</w:t>
            </w:r>
            <w:r w:rsidRPr="00CF1017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75</w:t>
            </w:r>
          </w:p>
        </w:tc>
        <w:tc>
          <w:tcPr>
            <w:tcW w:w="580" w:type="pct"/>
            <w:vAlign w:val="bottom"/>
          </w:tcPr>
          <w:p w14:paraId="02AB74EE" w14:textId="77777777" w:rsidR="00BD2E36" w:rsidRPr="00E84424" w:rsidRDefault="00BD2E36" w:rsidP="00BD2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E84424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ทุกงวดหกเดือน</w:t>
            </w:r>
          </w:p>
        </w:tc>
      </w:tr>
    </w:tbl>
    <w:p w14:paraId="61B052EC" w14:textId="77777777" w:rsidR="00993840" w:rsidRPr="00E84424" w:rsidRDefault="00993840" w:rsidP="009938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1702"/>
        <w:gridCol w:w="1562"/>
        <w:gridCol w:w="851"/>
        <w:gridCol w:w="1275"/>
        <w:gridCol w:w="851"/>
        <w:gridCol w:w="1133"/>
        <w:gridCol w:w="993"/>
        <w:gridCol w:w="1094"/>
      </w:tblGrid>
      <w:tr w:rsidR="00993840" w:rsidRPr="00E84424" w14:paraId="47CC3CA4" w14:textId="77777777" w:rsidTr="002F7184">
        <w:trPr>
          <w:cantSplit/>
          <w:trHeight w:val="198"/>
        </w:trPr>
        <w:tc>
          <w:tcPr>
            <w:tcW w:w="89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6A1259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82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4EBD18" w14:textId="77777777" w:rsidR="00993840" w:rsidRPr="00E84424" w:rsidRDefault="00993840" w:rsidP="002F7184">
            <w:pPr>
              <w:pStyle w:val="Heading2"/>
              <w:keepNext w:val="0"/>
              <w:tabs>
                <w:tab w:val="clear" w:pos="567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B9169D" w14:textId="77777777" w:rsidR="00993840" w:rsidRPr="00E84424" w:rsidRDefault="00993840" w:rsidP="002F7184">
            <w:pPr>
              <w:pStyle w:val="Heading2"/>
              <w:keepNext w:val="0"/>
              <w:tabs>
                <w:tab w:val="clear" w:pos="567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67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A55729" w14:textId="77777777" w:rsidR="00993840" w:rsidRPr="00E84424" w:rsidRDefault="00993840" w:rsidP="002F7184">
            <w:pPr>
              <w:pStyle w:val="Heading2"/>
              <w:keepNext w:val="0"/>
              <w:tabs>
                <w:tab w:val="clear" w:pos="567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0D765E" w14:textId="77777777" w:rsidR="00993840" w:rsidRPr="00E84424" w:rsidRDefault="00993840" w:rsidP="002F7184">
            <w:pPr>
              <w:pStyle w:val="Heading2"/>
              <w:keepNext w:val="0"/>
              <w:tabs>
                <w:tab w:val="clear" w:pos="567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59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82D002" w14:textId="77777777" w:rsidR="00993840" w:rsidRPr="00E84424" w:rsidRDefault="00993840" w:rsidP="002F7184">
            <w:pPr>
              <w:pStyle w:val="Heading2"/>
              <w:keepNext w:val="0"/>
              <w:tabs>
                <w:tab w:val="clear" w:pos="567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10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72D117" w14:textId="77777777" w:rsidR="00993840" w:rsidRPr="00E84424" w:rsidRDefault="00993840" w:rsidP="002F7184">
            <w:pPr>
              <w:pStyle w:val="Heading2"/>
              <w:keepNext w:val="0"/>
              <w:tabs>
                <w:tab w:val="clear" w:pos="567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rtl/>
                <w:cs/>
              </w:rPr>
            </w:pPr>
            <w:r w:rsidRPr="00E84424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993840" w:rsidRPr="00E84424" w14:paraId="7A74EF8C" w14:textId="77777777" w:rsidTr="002F7184">
        <w:trPr>
          <w:cantSplit/>
          <w:trHeight w:val="198"/>
        </w:trPr>
        <w:tc>
          <w:tcPr>
            <w:tcW w:w="899" w:type="pct"/>
            <w:tcBorders>
              <w:top w:val="single" w:sz="4" w:space="0" w:color="auto"/>
            </w:tcBorders>
            <w:vAlign w:val="bottom"/>
          </w:tcPr>
          <w:p w14:paraId="013F3EE4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rtl/>
                <w:cs/>
              </w:rPr>
            </w:pPr>
          </w:p>
        </w:tc>
        <w:tc>
          <w:tcPr>
            <w:tcW w:w="825" w:type="pct"/>
            <w:tcBorders>
              <w:top w:val="single" w:sz="4" w:space="0" w:color="auto"/>
            </w:tcBorders>
            <w:vAlign w:val="bottom"/>
          </w:tcPr>
          <w:p w14:paraId="725C6619" w14:textId="77777777" w:rsidR="00993840" w:rsidRPr="00E84424" w:rsidRDefault="00993840" w:rsidP="002F7184">
            <w:pPr>
              <w:pStyle w:val="Heading2"/>
              <w:keepNext w:val="0"/>
              <w:tabs>
                <w:tab w:val="clear" w:pos="567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E84424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วันที่ครบกำหนด</w:t>
            </w:r>
          </w:p>
        </w:tc>
        <w:tc>
          <w:tcPr>
            <w:tcW w:w="450" w:type="pct"/>
            <w:tcBorders>
              <w:top w:val="single" w:sz="4" w:space="0" w:color="auto"/>
            </w:tcBorders>
            <w:vAlign w:val="bottom"/>
          </w:tcPr>
          <w:p w14:paraId="5DC5D2E7" w14:textId="77777777" w:rsidR="00993840" w:rsidRPr="00E84424" w:rsidRDefault="00993840" w:rsidP="002F7184">
            <w:pPr>
              <w:pStyle w:val="Heading2"/>
              <w:keepNext w:val="0"/>
              <w:tabs>
                <w:tab w:val="clear" w:pos="567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E84424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ระยะเวลา</w:t>
            </w:r>
          </w:p>
        </w:tc>
        <w:tc>
          <w:tcPr>
            <w:tcW w:w="674" w:type="pct"/>
            <w:tcBorders>
              <w:top w:val="single" w:sz="4" w:space="0" w:color="auto"/>
            </w:tcBorders>
            <w:vAlign w:val="bottom"/>
          </w:tcPr>
          <w:p w14:paraId="0938DD09" w14:textId="77777777" w:rsidR="00993840" w:rsidRPr="00E84424" w:rsidRDefault="00993840" w:rsidP="002F7184">
            <w:pPr>
              <w:pStyle w:val="Heading2"/>
              <w:keepNext w:val="0"/>
              <w:tabs>
                <w:tab w:val="clear" w:pos="567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45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845212" w14:textId="52AF004B" w:rsidR="00993840" w:rsidRPr="00E84424" w:rsidRDefault="00993840" w:rsidP="002F7184">
            <w:pPr>
              <w:pStyle w:val="Heading2"/>
              <w:keepNext w:val="0"/>
              <w:tabs>
                <w:tab w:val="clear" w:pos="567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i/>
                <w:iCs/>
                <w:sz w:val="20"/>
                <w:szCs w:val="20"/>
              </w:rPr>
            </w:pPr>
            <w:r w:rsidRPr="00E84424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  <w:t>พ.ศ.</w:t>
            </w:r>
            <w:r w:rsidRPr="00E84424">
              <w:rPr>
                <w:rFonts w:ascii="Browallia New" w:eastAsia="Arial Unicode MS" w:hAnsi="Browallia New" w:cs="Browallia New"/>
                <w:color w:val="7030A0"/>
                <w:sz w:val="20"/>
                <w:szCs w:val="20"/>
                <w:cs/>
              </w:rPr>
              <w:t xml:space="preserve"> </w:t>
            </w:r>
            <w:r w:rsidR="00CF1017" w:rsidRPr="00CF1017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2563</w:t>
            </w:r>
          </w:p>
        </w:tc>
        <w:tc>
          <w:tcPr>
            <w:tcW w:w="599" w:type="pct"/>
            <w:tcBorders>
              <w:top w:val="single" w:sz="4" w:space="0" w:color="auto"/>
            </w:tcBorders>
            <w:vAlign w:val="bottom"/>
          </w:tcPr>
          <w:p w14:paraId="204D7866" w14:textId="268462F0" w:rsidR="00993840" w:rsidRPr="00E84424" w:rsidRDefault="00993840" w:rsidP="002F7184">
            <w:pPr>
              <w:pStyle w:val="Heading2"/>
              <w:keepNext w:val="0"/>
              <w:tabs>
                <w:tab w:val="clear" w:pos="567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i/>
                <w:iCs/>
                <w:sz w:val="20"/>
                <w:szCs w:val="20"/>
              </w:rPr>
            </w:pPr>
            <w:r w:rsidRPr="00E84424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  <w:t>พ.ศ.</w:t>
            </w:r>
            <w:r w:rsidRPr="00E84424">
              <w:rPr>
                <w:rFonts w:ascii="Browallia New" w:eastAsia="Arial Unicode MS" w:hAnsi="Browallia New" w:cs="Browallia New"/>
                <w:color w:val="7030A0"/>
                <w:sz w:val="20"/>
                <w:szCs w:val="20"/>
                <w:cs/>
              </w:rPr>
              <w:t xml:space="preserve"> </w:t>
            </w:r>
            <w:r w:rsidR="00CF1017" w:rsidRPr="00CF1017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2562</w:t>
            </w:r>
          </w:p>
        </w:tc>
        <w:tc>
          <w:tcPr>
            <w:tcW w:w="525" w:type="pct"/>
            <w:tcBorders>
              <w:top w:val="single" w:sz="4" w:space="0" w:color="auto"/>
            </w:tcBorders>
            <w:vAlign w:val="bottom"/>
          </w:tcPr>
          <w:p w14:paraId="57109E32" w14:textId="77777777" w:rsidR="00993840" w:rsidRPr="00E84424" w:rsidRDefault="00993840" w:rsidP="002F7184">
            <w:pPr>
              <w:pStyle w:val="Heading2"/>
              <w:keepNext w:val="0"/>
              <w:tabs>
                <w:tab w:val="clear" w:pos="567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i/>
                <w:iCs/>
                <w:sz w:val="20"/>
                <w:szCs w:val="20"/>
              </w:rPr>
            </w:pPr>
            <w:r w:rsidRPr="00E84424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อัตราดอกเบี้ย</w:t>
            </w:r>
          </w:p>
        </w:tc>
        <w:tc>
          <w:tcPr>
            <w:tcW w:w="578" w:type="pct"/>
            <w:tcBorders>
              <w:top w:val="single" w:sz="4" w:space="0" w:color="auto"/>
            </w:tcBorders>
            <w:vAlign w:val="bottom"/>
          </w:tcPr>
          <w:p w14:paraId="3391C665" w14:textId="77777777" w:rsidR="00993840" w:rsidRPr="00E84424" w:rsidRDefault="00993840" w:rsidP="002F7184">
            <w:pPr>
              <w:pStyle w:val="Heading2"/>
              <w:keepNext w:val="0"/>
              <w:tabs>
                <w:tab w:val="clear" w:pos="567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i/>
                <w:iCs/>
                <w:sz w:val="20"/>
                <w:szCs w:val="20"/>
              </w:rPr>
            </w:pPr>
            <w:r w:rsidRPr="00E84424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กำหนดการจ่าย</w:t>
            </w:r>
          </w:p>
        </w:tc>
      </w:tr>
      <w:tr w:rsidR="00993840" w:rsidRPr="00E84424" w14:paraId="2B855DF2" w14:textId="77777777" w:rsidTr="002F7184">
        <w:trPr>
          <w:cantSplit/>
        </w:trPr>
        <w:tc>
          <w:tcPr>
            <w:tcW w:w="899" w:type="pct"/>
            <w:tcBorders>
              <w:bottom w:val="single" w:sz="4" w:space="0" w:color="auto"/>
            </w:tcBorders>
            <w:vAlign w:val="bottom"/>
          </w:tcPr>
          <w:p w14:paraId="7316CC69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วันที่ออกหุ้นกู้</w:t>
            </w:r>
          </w:p>
        </w:tc>
        <w:tc>
          <w:tcPr>
            <w:tcW w:w="825" w:type="pct"/>
            <w:tcBorders>
              <w:bottom w:val="single" w:sz="4" w:space="0" w:color="auto"/>
            </w:tcBorders>
            <w:vAlign w:val="bottom"/>
          </w:tcPr>
          <w:p w14:paraId="4CACD067" w14:textId="77777777" w:rsidR="00993840" w:rsidRPr="00E84424" w:rsidRDefault="00993840" w:rsidP="002F7184">
            <w:pPr>
              <w:pStyle w:val="Heading2"/>
              <w:keepNext w:val="0"/>
              <w:tabs>
                <w:tab w:val="clear" w:pos="567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i/>
                <w:iCs/>
                <w:sz w:val="20"/>
                <w:szCs w:val="20"/>
              </w:rPr>
            </w:pPr>
            <w:r w:rsidRPr="00E84424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ไถ่ถอน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vAlign w:val="bottom"/>
          </w:tcPr>
          <w:p w14:paraId="1CC3EDCA" w14:textId="77777777" w:rsidR="00993840" w:rsidRPr="00E84424" w:rsidRDefault="00993840" w:rsidP="002F7184">
            <w:pPr>
              <w:pStyle w:val="Heading2"/>
              <w:keepNext w:val="0"/>
              <w:tabs>
                <w:tab w:val="clear" w:pos="567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i/>
                <w:iCs/>
                <w:sz w:val="20"/>
                <w:szCs w:val="20"/>
              </w:rPr>
            </w:pPr>
            <w:r w:rsidRPr="00E84424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(ปี)</w:t>
            </w:r>
          </w:p>
        </w:tc>
        <w:tc>
          <w:tcPr>
            <w:tcW w:w="674" w:type="pct"/>
            <w:tcBorders>
              <w:bottom w:val="single" w:sz="4" w:space="0" w:color="auto"/>
            </w:tcBorders>
            <w:vAlign w:val="bottom"/>
          </w:tcPr>
          <w:p w14:paraId="23862737" w14:textId="77777777" w:rsidR="00993840" w:rsidRPr="00E84424" w:rsidRDefault="00993840" w:rsidP="002F7184">
            <w:pPr>
              <w:pStyle w:val="Heading2"/>
              <w:keepNext w:val="0"/>
              <w:tabs>
                <w:tab w:val="clear" w:pos="567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i/>
                <w:iCs/>
                <w:sz w:val="20"/>
                <w:szCs w:val="20"/>
              </w:rPr>
            </w:pPr>
            <w:r w:rsidRPr="00E84424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สกุลเงิน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9B31BC" w14:textId="77777777" w:rsidR="00993840" w:rsidRPr="00E84424" w:rsidRDefault="00993840" w:rsidP="002F7184">
            <w:pPr>
              <w:pStyle w:val="Heading2"/>
              <w:keepNext w:val="0"/>
              <w:tabs>
                <w:tab w:val="clear" w:pos="567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i/>
                <w:iCs/>
                <w:sz w:val="20"/>
                <w:szCs w:val="20"/>
                <w:cs/>
              </w:rPr>
            </w:pPr>
            <w:r w:rsidRPr="00E84424">
              <w:rPr>
                <w:rFonts w:ascii="Browallia New" w:eastAsia="Arial Unicode MS" w:hAnsi="Browallia New" w:cs="Browallia New"/>
                <w:sz w:val="20"/>
                <w:szCs w:val="20"/>
              </w:rPr>
              <w:t>(</w:t>
            </w:r>
            <w:r w:rsidRPr="00E84424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ล้าน</w:t>
            </w:r>
            <w:r w:rsidRPr="00E84424">
              <w:rPr>
                <w:rFonts w:ascii="Browallia New" w:eastAsia="Arial Unicode MS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599" w:type="pct"/>
            <w:tcBorders>
              <w:bottom w:val="single" w:sz="4" w:space="0" w:color="auto"/>
            </w:tcBorders>
            <w:vAlign w:val="bottom"/>
          </w:tcPr>
          <w:p w14:paraId="18CFE173" w14:textId="77777777" w:rsidR="00993840" w:rsidRPr="00E84424" w:rsidRDefault="00993840" w:rsidP="002F7184">
            <w:pPr>
              <w:pStyle w:val="Heading2"/>
              <w:keepNext w:val="0"/>
              <w:tabs>
                <w:tab w:val="clear" w:pos="567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i/>
                <w:iCs/>
                <w:sz w:val="20"/>
                <w:szCs w:val="20"/>
                <w:cs/>
              </w:rPr>
            </w:pPr>
            <w:r w:rsidRPr="00E84424">
              <w:rPr>
                <w:rFonts w:ascii="Browallia New" w:eastAsia="Arial Unicode MS" w:hAnsi="Browallia New" w:cs="Browallia New"/>
                <w:sz w:val="20"/>
                <w:szCs w:val="20"/>
              </w:rPr>
              <w:t>(</w:t>
            </w:r>
            <w:r w:rsidRPr="00E84424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ล้าน</w:t>
            </w:r>
            <w:r w:rsidRPr="00E84424">
              <w:rPr>
                <w:rFonts w:ascii="Browallia New" w:eastAsia="Arial Unicode MS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525" w:type="pct"/>
            <w:tcBorders>
              <w:bottom w:val="single" w:sz="4" w:space="0" w:color="auto"/>
            </w:tcBorders>
            <w:vAlign w:val="bottom"/>
          </w:tcPr>
          <w:p w14:paraId="7A08BED5" w14:textId="77777777" w:rsidR="00993840" w:rsidRPr="00E84424" w:rsidRDefault="00993840" w:rsidP="002F7184">
            <w:pPr>
              <w:pStyle w:val="Heading2"/>
              <w:keepNext w:val="0"/>
              <w:tabs>
                <w:tab w:val="clear" w:pos="567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i/>
                <w:iCs/>
                <w:sz w:val="20"/>
                <w:szCs w:val="20"/>
                <w:cs/>
              </w:rPr>
            </w:pPr>
            <w:r w:rsidRPr="00E84424">
              <w:rPr>
                <w:rFonts w:ascii="Browallia New" w:eastAsia="Arial Unicode MS" w:hAnsi="Browallia New" w:cs="Browallia New"/>
                <w:sz w:val="20"/>
                <w:szCs w:val="20"/>
              </w:rPr>
              <w:t>(</w:t>
            </w:r>
            <w:r w:rsidRPr="00E84424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ร้อยละต่อปี)</w:t>
            </w:r>
          </w:p>
        </w:tc>
        <w:tc>
          <w:tcPr>
            <w:tcW w:w="578" w:type="pct"/>
            <w:tcBorders>
              <w:bottom w:val="single" w:sz="4" w:space="0" w:color="auto"/>
            </w:tcBorders>
            <w:vAlign w:val="bottom"/>
          </w:tcPr>
          <w:p w14:paraId="3C8DEB36" w14:textId="77777777" w:rsidR="00993840" w:rsidRPr="00E84424" w:rsidRDefault="00993840" w:rsidP="002F7184">
            <w:pPr>
              <w:pStyle w:val="Heading2"/>
              <w:keepNext w:val="0"/>
              <w:tabs>
                <w:tab w:val="clear" w:pos="567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i/>
                <w:iCs/>
                <w:sz w:val="20"/>
                <w:szCs w:val="20"/>
              </w:rPr>
            </w:pPr>
            <w:r w:rsidRPr="00E84424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ชำระดอกเบี้ย</w:t>
            </w:r>
          </w:p>
        </w:tc>
      </w:tr>
      <w:tr w:rsidR="00993840" w:rsidRPr="00E84424" w14:paraId="2CEFB2C0" w14:textId="77777777" w:rsidTr="002F7184">
        <w:trPr>
          <w:cantSplit/>
        </w:trPr>
        <w:tc>
          <w:tcPr>
            <w:tcW w:w="899" w:type="pct"/>
            <w:tcBorders>
              <w:top w:val="single" w:sz="4" w:space="0" w:color="auto"/>
            </w:tcBorders>
            <w:vAlign w:val="bottom"/>
          </w:tcPr>
          <w:p w14:paraId="3671D2E6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72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825" w:type="pct"/>
            <w:tcBorders>
              <w:top w:val="single" w:sz="4" w:space="0" w:color="auto"/>
            </w:tcBorders>
            <w:vAlign w:val="bottom"/>
          </w:tcPr>
          <w:p w14:paraId="47B48E0E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450" w:type="pct"/>
            <w:tcBorders>
              <w:top w:val="single" w:sz="4" w:space="0" w:color="auto"/>
            </w:tcBorders>
            <w:vAlign w:val="bottom"/>
          </w:tcPr>
          <w:p w14:paraId="74BA9A61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674" w:type="pct"/>
            <w:tcBorders>
              <w:top w:val="single" w:sz="4" w:space="0" w:color="auto"/>
            </w:tcBorders>
            <w:vAlign w:val="bottom"/>
          </w:tcPr>
          <w:p w14:paraId="35C17FA3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450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4A688E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599" w:type="pct"/>
            <w:tcBorders>
              <w:top w:val="single" w:sz="4" w:space="0" w:color="auto"/>
            </w:tcBorders>
            <w:vAlign w:val="bottom"/>
          </w:tcPr>
          <w:p w14:paraId="5099EF58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525" w:type="pct"/>
            <w:tcBorders>
              <w:top w:val="single" w:sz="4" w:space="0" w:color="auto"/>
            </w:tcBorders>
            <w:vAlign w:val="bottom"/>
          </w:tcPr>
          <w:p w14:paraId="3C7FE20E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rtl/>
                <w:cs/>
              </w:rPr>
            </w:pPr>
          </w:p>
        </w:tc>
        <w:tc>
          <w:tcPr>
            <w:tcW w:w="578" w:type="pct"/>
            <w:tcBorders>
              <w:top w:val="single" w:sz="4" w:space="0" w:color="auto"/>
            </w:tcBorders>
            <w:vAlign w:val="bottom"/>
          </w:tcPr>
          <w:p w14:paraId="110FF9D2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rtl/>
                <w:cs/>
              </w:rPr>
            </w:pPr>
          </w:p>
        </w:tc>
      </w:tr>
      <w:tr w:rsidR="00BA01FC" w:rsidRPr="00E84424" w14:paraId="76B222C0" w14:textId="77777777" w:rsidTr="002F7184">
        <w:trPr>
          <w:cantSplit/>
        </w:trPr>
        <w:tc>
          <w:tcPr>
            <w:tcW w:w="899" w:type="pct"/>
            <w:vAlign w:val="bottom"/>
          </w:tcPr>
          <w:p w14:paraId="02A931D7" w14:textId="4A59C756" w:rsidR="00BA01FC" w:rsidRPr="00E84424" w:rsidRDefault="00CF1017" w:rsidP="00BA01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72"/>
              <w:rPr>
                <w:rFonts w:ascii="Browallia New" w:eastAsia="Arial Unicode MS" w:hAnsi="Browallia New" w:cs="Browallia New"/>
                <w:sz w:val="20"/>
                <w:szCs w:val="20"/>
                <w:rtl/>
                <w:cs/>
              </w:rPr>
            </w:pPr>
            <w:r w:rsidRPr="00CF1017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30</w:t>
            </w:r>
            <w:r w:rsidR="00BA01FC" w:rsidRPr="00E8442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 xml:space="preserve"> </w:t>
            </w:r>
            <w:r w:rsidR="00BA01FC" w:rsidRPr="00E84424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  <w:t xml:space="preserve">เมษายน </w:t>
            </w:r>
            <w:r w:rsidR="00BA01FC" w:rsidRPr="00E84424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 xml:space="preserve">พ.ศ. </w:t>
            </w:r>
            <w:r w:rsidRPr="00CF1017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2553</w:t>
            </w:r>
          </w:p>
        </w:tc>
        <w:tc>
          <w:tcPr>
            <w:tcW w:w="825" w:type="pct"/>
          </w:tcPr>
          <w:p w14:paraId="2FE9C086" w14:textId="52C48118" w:rsidR="00BA01FC" w:rsidRPr="00E84424" w:rsidRDefault="00CF1017" w:rsidP="00BA01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30</w:t>
            </w:r>
            <w:r w:rsidR="00BA01FC" w:rsidRPr="00E8442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 xml:space="preserve"> </w:t>
            </w:r>
            <w:r w:rsidR="00BA01FC" w:rsidRPr="00E84424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  <w:t xml:space="preserve">เมษายน </w:t>
            </w:r>
            <w:r w:rsidR="00BA01FC" w:rsidRPr="00E84424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 xml:space="preserve">พ.ศ. </w:t>
            </w:r>
            <w:r w:rsidRPr="00CF1017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2565</w:t>
            </w:r>
          </w:p>
        </w:tc>
        <w:tc>
          <w:tcPr>
            <w:tcW w:w="450" w:type="pct"/>
            <w:vAlign w:val="bottom"/>
          </w:tcPr>
          <w:p w14:paraId="358BB018" w14:textId="54590326" w:rsidR="00BA01FC" w:rsidRPr="00E84424" w:rsidRDefault="00CF1017" w:rsidP="00BA01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CF1017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12</w:t>
            </w:r>
          </w:p>
        </w:tc>
        <w:tc>
          <w:tcPr>
            <w:tcW w:w="674" w:type="pct"/>
          </w:tcPr>
          <w:p w14:paraId="4AEF6A46" w14:textId="77777777" w:rsidR="00BA01FC" w:rsidRPr="00E84424" w:rsidRDefault="00BA01FC" w:rsidP="00BA01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E84424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บาท</w:t>
            </w:r>
          </w:p>
        </w:tc>
        <w:tc>
          <w:tcPr>
            <w:tcW w:w="450" w:type="pct"/>
            <w:shd w:val="clear" w:color="auto" w:fill="FAFAFA"/>
          </w:tcPr>
          <w:p w14:paraId="5DCCEC4D" w14:textId="07B17897" w:rsidR="00BA01FC" w:rsidRPr="00E84424" w:rsidRDefault="00CF1017" w:rsidP="00BA01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CF1017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</w:t>
            </w:r>
            <w:r w:rsidR="00BA01FC" w:rsidRPr="00E84424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599" w:type="pct"/>
          </w:tcPr>
          <w:p w14:paraId="19921CE4" w14:textId="4F9AF06D" w:rsidR="00BA01FC" w:rsidRPr="00E84424" w:rsidRDefault="00CF1017" w:rsidP="00BA01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CF1017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</w:t>
            </w:r>
            <w:r w:rsidR="00BA01FC" w:rsidRPr="00E84424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525" w:type="pct"/>
            <w:vAlign w:val="bottom"/>
          </w:tcPr>
          <w:p w14:paraId="156B2548" w14:textId="6C99F264" w:rsidR="00BA01FC" w:rsidRPr="00E84424" w:rsidRDefault="00CF1017" w:rsidP="00BA01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CF1017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</w:t>
            </w:r>
            <w:r w:rsidR="00BA01FC" w:rsidRPr="00E84424">
              <w:rPr>
                <w:rFonts w:ascii="Browallia New" w:eastAsia="Arial Unicode MS" w:hAnsi="Browallia New" w:cs="Browallia New"/>
                <w:sz w:val="20"/>
                <w:szCs w:val="20"/>
              </w:rPr>
              <w:t>.</w:t>
            </w:r>
            <w:r w:rsidRPr="00CF1017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80</w:t>
            </w:r>
          </w:p>
        </w:tc>
        <w:tc>
          <w:tcPr>
            <w:tcW w:w="578" w:type="pct"/>
            <w:vAlign w:val="bottom"/>
          </w:tcPr>
          <w:p w14:paraId="4A81F573" w14:textId="77777777" w:rsidR="00BA01FC" w:rsidRPr="00E84424" w:rsidRDefault="00BA01FC" w:rsidP="00BA01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E84424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ทุกงวดหกเดือน</w:t>
            </w:r>
          </w:p>
        </w:tc>
      </w:tr>
      <w:tr w:rsidR="00BA01FC" w:rsidRPr="00E84424" w14:paraId="358377B6" w14:textId="77777777" w:rsidTr="002F7184">
        <w:trPr>
          <w:cantSplit/>
        </w:trPr>
        <w:tc>
          <w:tcPr>
            <w:tcW w:w="899" w:type="pct"/>
            <w:vAlign w:val="bottom"/>
          </w:tcPr>
          <w:p w14:paraId="2AEC281F" w14:textId="3F914921" w:rsidR="00BA01FC" w:rsidRPr="00E84424" w:rsidRDefault="00CF1017" w:rsidP="00BA01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72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CF1017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23</w:t>
            </w:r>
            <w:r w:rsidR="00BA01FC" w:rsidRPr="00E84424">
              <w:rPr>
                <w:rFonts w:ascii="Browallia New" w:eastAsia="Arial Unicode MS" w:hAnsi="Browallia New" w:cs="Browallia New"/>
                <w:sz w:val="20"/>
                <w:szCs w:val="20"/>
              </w:rPr>
              <w:t xml:space="preserve"> </w:t>
            </w:r>
            <w:r w:rsidR="00BA01FC" w:rsidRPr="00E84424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 xml:space="preserve">มีนาคม พ.ศ. </w:t>
            </w:r>
            <w:r w:rsidRPr="00CF1017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2555</w:t>
            </w:r>
          </w:p>
        </w:tc>
        <w:tc>
          <w:tcPr>
            <w:tcW w:w="825" w:type="pct"/>
          </w:tcPr>
          <w:p w14:paraId="40CBF737" w14:textId="5C7ADBCE" w:rsidR="00BA01FC" w:rsidRPr="00E84424" w:rsidRDefault="00CF1017" w:rsidP="00BA01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23</w:t>
            </w:r>
            <w:r w:rsidR="00BA01FC" w:rsidRPr="00E84424">
              <w:rPr>
                <w:rFonts w:ascii="Browallia New" w:eastAsia="Arial Unicode MS" w:hAnsi="Browallia New" w:cs="Browallia New"/>
                <w:sz w:val="20"/>
                <w:szCs w:val="20"/>
              </w:rPr>
              <w:t xml:space="preserve"> </w:t>
            </w:r>
            <w:r w:rsidR="00BA01FC" w:rsidRPr="00E84424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 xml:space="preserve">มีนาคม พ.ศ. </w:t>
            </w:r>
            <w:r w:rsidRPr="00CF1017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2570</w:t>
            </w:r>
          </w:p>
        </w:tc>
        <w:tc>
          <w:tcPr>
            <w:tcW w:w="450" w:type="pct"/>
            <w:shd w:val="clear" w:color="auto" w:fill="auto"/>
            <w:vAlign w:val="bottom"/>
          </w:tcPr>
          <w:p w14:paraId="6BD7DD88" w14:textId="39CC08D4" w:rsidR="00BA01FC" w:rsidRPr="00E84424" w:rsidRDefault="00CF1017" w:rsidP="00BA01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CF1017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15</w:t>
            </w:r>
          </w:p>
        </w:tc>
        <w:tc>
          <w:tcPr>
            <w:tcW w:w="674" w:type="pct"/>
          </w:tcPr>
          <w:p w14:paraId="535AA177" w14:textId="77777777" w:rsidR="00BA01FC" w:rsidRPr="00E84424" w:rsidRDefault="00BA01FC" w:rsidP="00BA01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E84424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บาท</w:t>
            </w:r>
          </w:p>
        </w:tc>
        <w:tc>
          <w:tcPr>
            <w:tcW w:w="450" w:type="pct"/>
            <w:shd w:val="clear" w:color="auto" w:fill="FAFAFA"/>
          </w:tcPr>
          <w:p w14:paraId="56F14432" w14:textId="30E456D3" w:rsidR="00BA01FC" w:rsidRPr="00E84424" w:rsidRDefault="00CF1017" w:rsidP="00BA01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CF1017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</w:t>
            </w:r>
            <w:r w:rsidR="00BA01FC" w:rsidRPr="00E84424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500</w:t>
            </w:r>
          </w:p>
        </w:tc>
        <w:tc>
          <w:tcPr>
            <w:tcW w:w="599" w:type="pct"/>
          </w:tcPr>
          <w:p w14:paraId="00D21692" w14:textId="34305935" w:rsidR="00BA01FC" w:rsidRPr="00E84424" w:rsidRDefault="00CF1017" w:rsidP="00BA01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CF1017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</w:t>
            </w:r>
            <w:r w:rsidR="00BA01FC" w:rsidRPr="00E84424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500</w:t>
            </w:r>
          </w:p>
        </w:tc>
        <w:tc>
          <w:tcPr>
            <w:tcW w:w="525" w:type="pct"/>
            <w:vAlign w:val="bottom"/>
          </w:tcPr>
          <w:p w14:paraId="16B8A1CE" w14:textId="0361B904" w:rsidR="00BA01FC" w:rsidRPr="00E84424" w:rsidRDefault="00CF1017" w:rsidP="00BA01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</w:t>
            </w:r>
            <w:r w:rsidR="00BA01FC" w:rsidRPr="00E8442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.</w:t>
            </w:r>
            <w:r w:rsidRPr="00CF1017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05</w:t>
            </w:r>
          </w:p>
        </w:tc>
        <w:tc>
          <w:tcPr>
            <w:tcW w:w="578" w:type="pct"/>
            <w:vAlign w:val="bottom"/>
          </w:tcPr>
          <w:p w14:paraId="4424093E" w14:textId="77777777" w:rsidR="00BA01FC" w:rsidRPr="00E84424" w:rsidRDefault="00BA01FC" w:rsidP="00BA01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E84424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ทุกงวดหกเดือน</w:t>
            </w:r>
          </w:p>
        </w:tc>
      </w:tr>
      <w:tr w:rsidR="00BA01FC" w:rsidRPr="00E84424" w14:paraId="36B0E707" w14:textId="77777777" w:rsidTr="002F7184">
        <w:trPr>
          <w:cantSplit/>
        </w:trPr>
        <w:tc>
          <w:tcPr>
            <w:tcW w:w="899" w:type="pct"/>
            <w:vAlign w:val="bottom"/>
          </w:tcPr>
          <w:p w14:paraId="0F945DBB" w14:textId="30C464A8" w:rsidR="00BA01FC" w:rsidRPr="00E84424" w:rsidRDefault="00CF1017" w:rsidP="00BA01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72"/>
              <w:rPr>
                <w:rFonts w:ascii="Browallia New" w:eastAsia="Arial Unicode MS" w:hAnsi="Browallia New" w:cs="Browallia New"/>
                <w:sz w:val="20"/>
                <w:szCs w:val="20"/>
                <w:rtl/>
                <w:cs/>
              </w:rPr>
            </w:pPr>
            <w:r w:rsidRPr="00CF1017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23</w:t>
            </w:r>
            <w:r w:rsidR="00BA01FC" w:rsidRPr="00E84424">
              <w:rPr>
                <w:rFonts w:ascii="Browallia New" w:eastAsia="Arial Unicode MS" w:hAnsi="Browallia New" w:cs="Browallia New"/>
                <w:sz w:val="20"/>
                <w:szCs w:val="20"/>
              </w:rPr>
              <w:t xml:space="preserve"> </w:t>
            </w:r>
            <w:r w:rsidR="00BA01FC" w:rsidRPr="00E84424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 xml:space="preserve">มกราคม พ.ศ. </w:t>
            </w:r>
            <w:r w:rsidRPr="00CF1017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2556</w:t>
            </w:r>
          </w:p>
        </w:tc>
        <w:tc>
          <w:tcPr>
            <w:tcW w:w="825" w:type="pct"/>
          </w:tcPr>
          <w:p w14:paraId="49DC95E4" w14:textId="7A0DDA5C" w:rsidR="00BA01FC" w:rsidRPr="00E84424" w:rsidRDefault="00CF1017" w:rsidP="00BA01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23</w:t>
            </w:r>
            <w:r w:rsidR="00BA01FC" w:rsidRPr="00E84424">
              <w:rPr>
                <w:rFonts w:ascii="Browallia New" w:eastAsia="Arial Unicode MS" w:hAnsi="Browallia New" w:cs="Browallia New"/>
                <w:sz w:val="20"/>
                <w:szCs w:val="20"/>
              </w:rPr>
              <w:t xml:space="preserve"> </w:t>
            </w:r>
            <w:r w:rsidR="00BA01FC" w:rsidRPr="00E84424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 xml:space="preserve">มกราคม พ.ศ. </w:t>
            </w:r>
            <w:r w:rsidRPr="00CF1017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2566</w:t>
            </w:r>
          </w:p>
        </w:tc>
        <w:tc>
          <w:tcPr>
            <w:tcW w:w="450" w:type="pct"/>
            <w:shd w:val="clear" w:color="auto" w:fill="auto"/>
            <w:vAlign w:val="bottom"/>
          </w:tcPr>
          <w:p w14:paraId="2E6F2631" w14:textId="2DC41D44" w:rsidR="00BA01FC" w:rsidRPr="00E84424" w:rsidRDefault="00CF1017" w:rsidP="00BA01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CF1017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10</w:t>
            </w:r>
          </w:p>
        </w:tc>
        <w:tc>
          <w:tcPr>
            <w:tcW w:w="674" w:type="pct"/>
          </w:tcPr>
          <w:p w14:paraId="791901E2" w14:textId="77777777" w:rsidR="00BA01FC" w:rsidRPr="00E84424" w:rsidRDefault="00BA01FC" w:rsidP="00BA01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rtl/>
                <w:cs/>
              </w:rPr>
            </w:pPr>
            <w:r w:rsidRPr="00E84424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เหรียญสหัฐอเมริกา</w:t>
            </w:r>
          </w:p>
        </w:tc>
        <w:tc>
          <w:tcPr>
            <w:tcW w:w="450" w:type="pct"/>
            <w:shd w:val="clear" w:color="auto" w:fill="FAFAFA"/>
          </w:tcPr>
          <w:p w14:paraId="4F6A445F" w14:textId="207432E0" w:rsidR="00BA01FC" w:rsidRPr="00E84424" w:rsidRDefault="00CF1017" w:rsidP="00BA01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rtl/>
                <w:cs/>
              </w:rPr>
            </w:pPr>
            <w:r w:rsidRPr="00CF1017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216</w:t>
            </w:r>
            <w:r w:rsidR="00BA01FC" w:rsidRPr="00E84424">
              <w:rPr>
                <w:rFonts w:ascii="Browallia New" w:eastAsia="Arial Unicode MS" w:hAnsi="Browallia New" w:cs="Browallia New"/>
                <w:sz w:val="20"/>
                <w:szCs w:val="20"/>
              </w:rPr>
              <w:t>.</w:t>
            </w:r>
            <w:r w:rsidRPr="00CF1017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</w:t>
            </w:r>
          </w:p>
        </w:tc>
        <w:tc>
          <w:tcPr>
            <w:tcW w:w="599" w:type="pct"/>
          </w:tcPr>
          <w:p w14:paraId="3ACDC15C" w14:textId="6C840F7E" w:rsidR="00BA01FC" w:rsidRPr="00E84424" w:rsidRDefault="00CF1017" w:rsidP="00BA01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CF1017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216</w:t>
            </w:r>
            <w:r w:rsidR="00BA01FC" w:rsidRPr="00E84424">
              <w:rPr>
                <w:rFonts w:ascii="Browallia New" w:eastAsia="Arial Unicode MS" w:hAnsi="Browallia New" w:cs="Browallia New"/>
                <w:sz w:val="20"/>
                <w:szCs w:val="20"/>
              </w:rPr>
              <w:t>.</w:t>
            </w:r>
            <w:r w:rsidRPr="00CF1017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</w:t>
            </w:r>
          </w:p>
        </w:tc>
        <w:tc>
          <w:tcPr>
            <w:tcW w:w="525" w:type="pct"/>
            <w:vAlign w:val="bottom"/>
          </w:tcPr>
          <w:p w14:paraId="027FBFE4" w14:textId="15083B6F" w:rsidR="00BA01FC" w:rsidRPr="00E84424" w:rsidRDefault="00CF1017" w:rsidP="00BA01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</w:t>
            </w:r>
            <w:r w:rsidR="00BA01FC" w:rsidRPr="00E84424">
              <w:rPr>
                <w:rFonts w:ascii="Browallia New" w:eastAsia="Arial Unicode MS" w:hAnsi="Browallia New" w:cs="Browallia New"/>
                <w:sz w:val="20"/>
                <w:szCs w:val="20"/>
              </w:rPr>
              <w:t>.</w:t>
            </w:r>
            <w:r w:rsidRPr="00CF1017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625</w:t>
            </w:r>
          </w:p>
        </w:tc>
        <w:tc>
          <w:tcPr>
            <w:tcW w:w="578" w:type="pct"/>
            <w:vAlign w:val="bottom"/>
          </w:tcPr>
          <w:p w14:paraId="79F13CA8" w14:textId="77777777" w:rsidR="00BA01FC" w:rsidRPr="00E84424" w:rsidRDefault="00BA01FC" w:rsidP="00BA01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E84424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ทุกงวดหกเดือน</w:t>
            </w:r>
          </w:p>
        </w:tc>
      </w:tr>
      <w:tr w:rsidR="00BA01FC" w:rsidRPr="00E84424" w14:paraId="3B39092F" w14:textId="77777777" w:rsidTr="002F7184">
        <w:trPr>
          <w:cantSplit/>
        </w:trPr>
        <w:tc>
          <w:tcPr>
            <w:tcW w:w="899" w:type="pct"/>
            <w:vAlign w:val="bottom"/>
          </w:tcPr>
          <w:p w14:paraId="3B9BDAF9" w14:textId="6C6B1326" w:rsidR="00BA01FC" w:rsidRPr="00E84424" w:rsidRDefault="00CF1017" w:rsidP="00BA01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72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23</w:t>
            </w:r>
            <w:r w:rsidR="00BA01FC" w:rsidRPr="00E84424">
              <w:rPr>
                <w:rFonts w:ascii="Browallia New" w:eastAsia="Arial Unicode MS" w:hAnsi="Browallia New" w:cs="Browallia New"/>
                <w:sz w:val="20"/>
                <w:szCs w:val="20"/>
              </w:rPr>
              <w:t xml:space="preserve"> </w:t>
            </w:r>
            <w:r w:rsidR="00BA01FC" w:rsidRPr="00E84424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 xml:space="preserve">มกราคม พ.ศ. </w:t>
            </w:r>
            <w:r w:rsidRPr="00CF1017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2556</w:t>
            </w:r>
          </w:p>
        </w:tc>
        <w:tc>
          <w:tcPr>
            <w:tcW w:w="825" w:type="pct"/>
          </w:tcPr>
          <w:p w14:paraId="652C5DB8" w14:textId="15CF8612" w:rsidR="00BA01FC" w:rsidRPr="00E84424" w:rsidRDefault="00CF1017" w:rsidP="00BA01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23</w:t>
            </w:r>
            <w:r w:rsidR="00BA01FC" w:rsidRPr="00E84424">
              <w:rPr>
                <w:rFonts w:ascii="Browallia New" w:eastAsia="Arial Unicode MS" w:hAnsi="Browallia New" w:cs="Browallia New"/>
                <w:sz w:val="20"/>
                <w:szCs w:val="20"/>
              </w:rPr>
              <w:t xml:space="preserve"> </w:t>
            </w:r>
            <w:r w:rsidR="00BA01FC" w:rsidRPr="00E84424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 xml:space="preserve">มกราคม พ.ศ. </w:t>
            </w:r>
            <w:r w:rsidRPr="00CF1017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2586</w:t>
            </w:r>
          </w:p>
        </w:tc>
        <w:tc>
          <w:tcPr>
            <w:tcW w:w="450" w:type="pct"/>
            <w:shd w:val="clear" w:color="auto" w:fill="auto"/>
            <w:vAlign w:val="bottom"/>
          </w:tcPr>
          <w:p w14:paraId="72143ED2" w14:textId="125001E7" w:rsidR="00BA01FC" w:rsidRPr="00E84424" w:rsidRDefault="00CF1017" w:rsidP="00BA01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30</w:t>
            </w:r>
          </w:p>
        </w:tc>
        <w:tc>
          <w:tcPr>
            <w:tcW w:w="674" w:type="pct"/>
          </w:tcPr>
          <w:p w14:paraId="0DBAFC79" w14:textId="77777777" w:rsidR="00BA01FC" w:rsidRPr="00E84424" w:rsidRDefault="00BA01FC" w:rsidP="00BA01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E84424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เหรียญสหัฐอเมริกา</w:t>
            </w:r>
          </w:p>
        </w:tc>
        <w:tc>
          <w:tcPr>
            <w:tcW w:w="450" w:type="pct"/>
            <w:shd w:val="clear" w:color="auto" w:fill="FAFAFA"/>
          </w:tcPr>
          <w:p w14:paraId="59745CF0" w14:textId="17296FE6" w:rsidR="00BA01FC" w:rsidRPr="00E84424" w:rsidRDefault="00CF1017" w:rsidP="00BA01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rtl/>
                <w:cs/>
              </w:rPr>
            </w:pPr>
            <w:r w:rsidRPr="00CF1017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172</w:t>
            </w:r>
            <w:r w:rsidR="00BA01FC" w:rsidRPr="00E8442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.</w:t>
            </w:r>
            <w:r w:rsidRPr="00CF1017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</w:t>
            </w:r>
          </w:p>
        </w:tc>
        <w:tc>
          <w:tcPr>
            <w:tcW w:w="599" w:type="pct"/>
          </w:tcPr>
          <w:p w14:paraId="601E38C1" w14:textId="13DCC145" w:rsidR="00BA01FC" w:rsidRPr="00E84424" w:rsidRDefault="00CF1017" w:rsidP="00BA01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172</w:t>
            </w:r>
            <w:r w:rsidR="00BA01FC" w:rsidRPr="00E8442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.</w:t>
            </w:r>
            <w:r w:rsidRPr="00CF1017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</w:t>
            </w:r>
          </w:p>
        </w:tc>
        <w:tc>
          <w:tcPr>
            <w:tcW w:w="525" w:type="pct"/>
            <w:vAlign w:val="bottom"/>
          </w:tcPr>
          <w:p w14:paraId="02742E97" w14:textId="0A1A7E72" w:rsidR="00BA01FC" w:rsidRPr="00E84424" w:rsidRDefault="00CF1017" w:rsidP="00BA01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</w:t>
            </w:r>
            <w:r w:rsidR="00BA01FC" w:rsidRPr="00E84424">
              <w:rPr>
                <w:rFonts w:ascii="Browallia New" w:eastAsia="Arial Unicode MS" w:hAnsi="Browallia New" w:cs="Browallia New"/>
                <w:sz w:val="20"/>
                <w:szCs w:val="20"/>
              </w:rPr>
              <w:t>.</w:t>
            </w:r>
            <w:r w:rsidRPr="00CF1017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875</w:t>
            </w:r>
          </w:p>
        </w:tc>
        <w:tc>
          <w:tcPr>
            <w:tcW w:w="578" w:type="pct"/>
            <w:vAlign w:val="bottom"/>
          </w:tcPr>
          <w:p w14:paraId="3E2C0E9A" w14:textId="77777777" w:rsidR="00BA01FC" w:rsidRPr="00E84424" w:rsidRDefault="00BA01FC" w:rsidP="00BA01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E84424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ทุกงวดหกเดือน</w:t>
            </w:r>
          </w:p>
        </w:tc>
      </w:tr>
      <w:tr w:rsidR="00BA01FC" w:rsidRPr="00E84424" w14:paraId="73635613" w14:textId="77777777" w:rsidTr="002F7184">
        <w:trPr>
          <w:cantSplit/>
        </w:trPr>
        <w:tc>
          <w:tcPr>
            <w:tcW w:w="899" w:type="pct"/>
            <w:vAlign w:val="bottom"/>
          </w:tcPr>
          <w:p w14:paraId="16221563" w14:textId="680F53BF" w:rsidR="00BA01FC" w:rsidRPr="00E84424" w:rsidRDefault="00CF1017" w:rsidP="00BA01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72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12</w:t>
            </w:r>
            <w:r w:rsidR="00BA01FC" w:rsidRPr="00E84424">
              <w:rPr>
                <w:rFonts w:ascii="Browallia New" w:eastAsia="Arial Unicode MS" w:hAnsi="Browallia New" w:cs="Browallia New"/>
                <w:sz w:val="20"/>
                <w:szCs w:val="20"/>
              </w:rPr>
              <w:t xml:space="preserve"> </w:t>
            </w:r>
            <w:r w:rsidR="00BA01FC" w:rsidRPr="00E84424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 xml:space="preserve">มีนาคม พ.ศ. </w:t>
            </w:r>
            <w:r w:rsidRPr="00CF1017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2557</w:t>
            </w:r>
          </w:p>
        </w:tc>
        <w:tc>
          <w:tcPr>
            <w:tcW w:w="825" w:type="pct"/>
          </w:tcPr>
          <w:p w14:paraId="349B2B1E" w14:textId="4121A3EE" w:rsidR="00BA01FC" w:rsidRPr="00E84424" w:rsidRDefault="00CF1017" w:rsidP="00BA01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12</w:t>
            </w:r>
            <w:r w:rsidR="00BA01FC" w:rsidRPr="00E84424">
              <w:rPr>
                <w:rFonts w:ascii="Browallia New" w:eastAsia="Arial Unicode MS" w:hAnsi="Browallia New" w:cs="Browallia New"/>
                <w:sz w:val="20"/>
                <w:szCs w:val="20"/>
              </w:rPr>
              <w:t xml:space="preserve"> </w:t>
            </w:r>
            <w:r w:rsidR="00BA01FC" w:rsidRPr="00E84424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 xml:space="preserve">มีนาคม พ.ศ. </w:t>
            </w:r>
            <w:r w:rsidRPr="00CF1017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2564</w:t>
            </w:r>
          </w:p>
        </w:tc>
        <w:tc>
          <w:tcPr>
            <w:tcW w:w="450" w:type="pct"/>
            <w:shd w:val="clear" w:color="auto" w:fill="auto"/>
            <w:vAlign w:val="bottom"/>
          </w:tcPr>
          <w:p w14:paraId="3FD1E18F" w14:textId="177C086B" w:rsidR="00BA01FC" w:rsidRPr="00E84424" w:rsidRDefault="00CF1017" w:rsidP="00BA01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</w:t>
            </w:r>
          </w:p>
        </w:tc>
        <w:tc>
          <w:tcPr>
            <w:tcW w:w="674" w:type="pct"/>
            <w:vAlign w:val="bottom"/>
          </w:tcPr>
          <w:p w14:paraId="71C7059C" w14:textId="77777777" w:rsidR="00BA01FC" w:rsidRPr="00E84424" w:rsidRDefault="00BA01FC" w:rsidP="00BA01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E84424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บาท</w:t>
            </w:r>
          </w:p>
        </w:tc>
        <w:tc>
          <w:tcPr>
            <w:tcW w:w="450" w:type="pct"/>
            <w:shd w:val="clear" w:color="auto" w:fill="FAFAFA"/>
          </w:tcPr>
          <w:p w14:paraId="7B2F29A1" w14:textId="32DD1EFC" w:rsidR="00BA01FC" w:rsidRPr="00E84424" w:rsidRDefault="00CF1017" w:rsidP="00BA01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rtl/>
                <w:cs/>
              </w:rPr>
            </w:pPr>
            <w:r w:rsidRPr="00CF1017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</w:t>
            </w:r>
            <w:r w:rsidR="00BA01FC" w:rsidRPr="00E84424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599" w:type="pct"/>
          </w:tcPr>
          <w:p w14:paraId="5B5CFE59" w14:textId="0DE31D6B" w:rsidR="00BA01FC" w:rsidRPr="00E84424" w:rsidRDefault="00CF1017" w:rsidP="00BA01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</w:t>
            </w:r>
            <w:r w:rsidR="00BA01FC" w:rsidRPr="00E84424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525" w:type="pct"/>
            <w:vAlign w:val="bottom"/>
          </w:tcPr>
          <w:p w14:paraId="199675B9" w14:textId="468319F6" w:rsidR="00BA01FC" w:rsidRPr="00E84424" w:rsidRDefault="00CF1017" w:rsidP="00BA01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</w:t>
            </w:r>
            <w:r w:rsidR="00BA01FC" w:rsidRPr="00E84424">
              <w:rPr>
                <w:rFonts w:ascii="Browallia New" w:eastAsia="Arial Unicode MS" w:hAnsi="Browallia New" w:cs="Browallia New"/>
                <w:sz w:val="20"/>
                <w:szCs w:val="20"/>
              </w:rPr>
              <w:t>.</w:t>
            </w:r>
            <w:r w:rsidRPr="00CF1017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61</w:t>
            </w:r>
          </w:p>
        </w:tc>
        <w:tc>
          <w:tcPr>
            <w:tcW w:w="578" w:type="pct"/>
            <w:vAlign w:val="bottom"/>
          </w:tcPr>
          <w:p w14:paraId="3C2F086F" w14:textId="77777777" w:rsidR="00BA01FC" w:rsidRPr="00E84424" w:rsidRDefault="00BA01FC" w:rsidP="00BA01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E84424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ทุกงวดหกเดือน</w:t>
            </w:r>
          </w:p>
        </w:tc>
      </w:tr>
      <w:tr w:rsidR="00BA01FC" w:rsidRPr="00E84424" w14:paraId="11225DA8" w14:textId="77777777" w:rsidTr="002F7184">
        <w:trPr>
          <w:cantSplit/>
        </w:trPr>
        <w:tc>
          <w:tcPr>
            <w:tcW w:w="899" w:type="pct"/>
            <w:vAlign w:val="bottom"/>
          </w:tcPr>
          <w:p w14:paraId="44EA093E" w14:textId="35D8F82E" w:rsidR="00BA01FC" w:rsidRPr="00E84424" w:rsidRDefault="00CF1017" w:rsidP="00BA01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72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12</w:t>
            </w:r>
            <w:r w:rsidR="00BA01FC" w:rsidRPr="00E84424">
              <w:rPr>
                <w:rFonts w:ascii="Browallia New" w:eastAsia="Arial Unicode MS" w:hAnsi="Browallia New" w:cs="Browallia New"/>
                <w:sz w:val="20"/>
                <w:szCs w:val="20"/>
              </w:rPr>
              <w:t xml:space="preserve"> </w:t>
            </w:r>
            <w:r w:rsidR="00BA01FC" w:rsidRPr="00E84424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 xml:space="preserve">มีนาคม พ.ศ. </w:t>
            </w:r>
            <w:r w:rsidRPr="00CF1017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2557</w:t>
            </w:r>
          </w:p>
        </w:tc>
        <w:tc>
          <w:tcPr>
            <w:tcW w:w="825" w:type="pct"/>
          </w:tcPr>
          <w:p w14:paraId="6171708E" w14:textId="5F4AC181" w:rsidR="00BA01FC" w:rsidRPr="00E84424" w:rsidRDefault="00CF1017" w:rsidP="00BA01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12</w:t>
            </w:r>
            <w:r w:rsidR="00BA01FC" w:rsidRPr="00E84424">
              <w:rPr>
                <w:rFonts w:ascii="Browallia New" w:eastAsia="Arial Unicode MS" w:hAnsi="Browallia New" w:cs="Browallia New"/>
                <w:sz w:val="20"/>
                <w:szCs w:val="20"/>
              </w:rPr>
              <w:t xml:space="preserve"> </w:t>
            </w:r>
            <w:r w:rsidR="00BA01FC" w:rsidRPr="00E84424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 xml:space="preserve">มีนาคม พ.ศ. </w:t>
            </w:r>
            <w:r w:rsidRPr="00CF1017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2567</w:t>
            </w:r>
          </w:p>
        </w:tc>
        <w:tc>
          <w:tcPr>
            <w:tcW w:w="450" w:type="pct"/>
            <w:shd w:val="clear" w:color="auto" w:fill="auto"/>
            <w:vAlign w:val="bottom"/>
          </w:tcPr>
          <w:p w14:paraId="57F7DA0A" w14:textId="6B46E45A" w:rsidR="00BA01FC" w:rsidRPr="00E84424" w:rsidRDefault="00CF1017" w:rsidP="00BA01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10</w:t>
            </w:r>
          </w:p>
        </w:tc>
        <w:tc>
          <w:tcPr>
            <w:tcW w:w="674" w:type="pct"/>
            <w:vAlign w:val="bottom"/>
          </w:tcPr>
          <w:p w14:paraId="5A74A565" w14:textId="77777777" w:rsidR="00BA01FC" w:rsidRPr="00E84424" w:rsidRDefault="00BA01FC" w:rsidP="00BA01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E84424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บาท</w:t>
            </w:r>
          </w:p>
        </w:tc>
        <w:tc>
          <w:tcPr>
            <w:tcW w:w="450" w:type="pct"/>
            <w:shd w:val="clear" w:color="auto" w:fill="FAFAFA"/>
          </w:tcPr>
          <w:p w14:paraId="47FA05E2" w14:textId="3F08DC7C" w:rsidR="00BA01FC" w:rsidRPr="00E84424" w:rsidRDefault="00CF1017" w:rsidP="00BA01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rtl/>
                <w:cs/>
              </w:rPr>
            </w:pPr>
            <w:r w:rsidRPr="00CF1017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</w:t>
            </w:r>
            <w:r w:rsidR="00BA01FC" w:rsidRPr="00E84424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599" w:type="pct"/>
          </w:tcPr>
          <w:p w14:paraId="5DC0820C" w14:textId="4AA23B68" w:rsidR="00BA01FC" w:rsidRPr="00E84424" w:rsidRDefault="00CF1017" w:rsidP="00BA01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</w:t>
            </w:r>
            <w:r w:rsidR="00BA01FC" w:rsidRPr="00E84424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525" w:type="pct"/>
            <w:vAlign w:val="bottom"/>
          </w:tcPr>
          <w:p w14:paraId="3D49E31F" w14:textId="614429D5" w:rsidR="00BA01FC" w:rsidRPr="00E84424" w:rsidRDefault="00CF1017" w:rsidP="00BA01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</w:t>
            </w:r>
            <w:r w:rsidR="00BA01FC" w:rsidRPr="00E84424">
              <w:rPr>
                <w:rFonts w:ascii="Browallia New" w:eastAsia="Arial Unicode MS" w:hAnsi="Browallia New" w:cs="Browallia New"/>
                <w:sz w:val="20"/>
                <w:szCs w:val="20"/>
              </w:rPr>
              <w:t>.</w:t>
            </w:r>
            <w:r w:rsidRPr="00CF1017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84</w:t>
            </w:r>
          </w:p>
        </w:tc>
        <w:tc>
          <w:tcPr>
            <w:tcW w:w="578" w:type="pct"/>
            <w:vAlign w:val="bottom"/>
          </w:tcPr>
          <w:p w14:paraId="569AF128" w14:textId="77777777" w:rsidR="00BA01FC" w:rsidRPr="00E84424" w:rsidRDefault="00BA01FC" w:rsidP="00BA01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E84424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ทุกงวดหกเดือน</w:t>
            </w:r>
          </w:p>
        </w:tc>
      </w:tr>
    </w:tbl>
    <w:p w14:paraId="6E6FAC80" w14:textId="77777777" w:rsidR="00993840" w:rsidRPr="00E84424" w:rsidRDefault="00993840" w:rsidP="00993840">
      <w:pPr>
        <w:pStyle w:val="Heading1"/>
        <w:keepNext w:val="0"/>
        <w:tabs>
          <w:tab w:val="clear" w:pos="567"/>
        </w:tabs>
        <w:spacing w:line="240" w:lineRule="auto"/>
        <w:rPr>
          <w:rFonts w:ascii="Browallia New" w:eastAsia="Arial Unicode MS" w:hAnsi="Browallia New" w:cs="Browallia New"/>
          <w:lang w:val="en-GB"/>
        </w:rPr>
      </w:pPr>
    </w:p>
    <w:p w14:paraId="4D39ACBA" w14:textId="59BD7C0F" w:rsidR="005F69D5" w:rsidRPr="00E84424" w:rsidRDefault="00993840" w:rsidP="00993840">
      <w:pPr>
        <w:pStyle w:val="Heading1"/>
        <w:keepNext w:val="0"/>
        <w:tabs>
          <w:tab w:val="clear" w:pos="567"/>
        </w:tabs>
        <w:spacing w:line="240" w:lineRule="auto"/>
        <w:jc w:val="thaiDistribute"/>
        <w:rPr>
          <w:rFonts w:ascii="Browallia New" w:eastAsia="Arial Unicode MS" w:hAnsi="Browallia New" w:cs="Browallia New"/>
          <w:b w:val="0"/>
          <w:bCs w:val="0"/>
          <w:cs/>
          <w:lang w:val="en-GB"/>
        </w:rPr>
      </w:pPr>
      <w:r w:rsidRPr="00E84424">
        <w:rPr>
          <w:rFonts w:ascii="Browallia New" w:eastAsia="Arial Unicode MS" w:hAnsi="Browallia New" w:cs="Browallia New"/>
          <w:b w:val="0"/>
          <w:bCs w:val="0"/>
          <w:cs/>
          <w:lang w:val="en-GB"/>
        </w:rPr>
        <w:t>บริษัทและบริษัทย่อยต้องปฏิบัติตามข้อกำหนดและข้อจำกัดบางประการตามที่ได้กำหนดไว้ เช่น การดำรงสัดส่วนการถือหุ้นตามอัตราที่ระบุไว้ในสัญญา เป็นต้น</w:t>
      </w:r>
    </w:p>
    <w:p w14:paraId="7E2B2F2B" w14:textId="77777777" w:rsidR="00993840" w:rsidRPr="00E84424" w:rsidRDefault="00993840" w:rsidP="00993840">
      <w:pPr>
        <w:pStyle w:val="Heading1"/>
        <w:keepNext w:val="0"/>
        <w:tabs>
          <w:tab w:val="clear" w:pos="567"/>
        </w:tabs>
        <w:spacing w:line="240" w:lineRule="auto"/>
        <w:jc w:val="thaiDistribute"/>
        <w:rPr>
          <w:rFonts w:ascii="Browallia New" w:eastAsia="Arial Unicode MS" w:hAnsi="Browallia New" w:cs="Browallia New"/>
          <w:b w:val="0"/>
          <w:bCs w:val="0"/>
          <w:lang w:val="en-GB"/>
        </w:rPr>
      </w:pPr>
    </w:p>
    <w:tbl>
      <w:tblPr>
        <w:tblStyle w:val="TableGrid"/>
        <w:tblW w:w="9475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ED5EDC" w:rsidRPr="00E84424" w14:paraId="3F6C0050" w14:textId="77777777" w:rsidTr="002A516B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09BD54D4" w14:textId="725D9446" w:rsidR="00ED5EDC" w:rsidRPr="00E84424" w:rsidRDefault="00CF1017" w:rsidP="002A5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</w:pPr>
            <w:bookmarkStart w:id="110" w:name="_Hlk50879621"/>
            <w:r w:rsidRPr="00CF101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30</w:t>
            </w:r>
            <w:r w:rsidR="00ED5EDC" w:rsidRPr="00E8442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ab/>
            </w:r>
            <w:r w:rsidR="00ED5EDC" w:rsidRPr="00E8442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  <w:t>หนี้สินตามสัญญาเช่า สุทธิ</w:t>
            </w:r>
          </w:p>
        </w:tc>
      </w:tr>
    </w:tbl>
    <w:p w14:paraId="1C999468" w14:textId="77777777" w:rsidR="00ED5EDC" w:rsidRPr="00E84424" w:rsidRDefault="00ED5EDC" w:rsidP="00ED5E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42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3952"/>
        <w:gridCol w:w="1440"/>
        <w:gridCol w:w="1350"/>
        <w:gridCol w:w="1350"/>
        <w:gridCol w:w="1350"/>
      </w:tblGrid>
      <w:tr w:rsidR="00ED5EDC" w:rsidRPr="00E84424" w14:paraId="41D638D2" w14:textId="77777777" w:rsidTr="003A2E40">
        <w:trPr>
          <w:cantSplit/>
          <w:trHeight w:val="20"/>
        </w:trPr>
        <w:tc>
          <w:tcPr>
            <w:tcW w:w="3952" w:type="dxa"/>
          </w:tcPr>
          <w:p w14:paraId="4ADF0B62" w14:textId="77777777" w:rsidR="00ED5EDC" w:rsidRPr="00E84424" w:rsidRDefault="00ED5EDC" w:rsidP="002A5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firstLine="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9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C491E1" w14:textId="77777777" w:rsidR="00ED5EDC" w:rsidRPr="00E84424" w:rsidRDefault="00ED5EDC" w:rsidP="002A5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1D586E" w14:textId="77777777" w:rsidR="00ED5EDC" w:rsidRPr="00E84424" w:rsidRDefault="00ED5EDC" w:rsidP="002A5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D5EDC" w:rsidRPr="00E84424" w14:paraId="61C60604" w14:textId="77777777" w:rsidTr="003A2E40">
        <w:trPr>
          <w:cantSplit/>
          <w:trHeight w:val="20"/>
        </w:trPr>
        <w:tc>
          <w:tcPr>
            <w:tcW w:w="3952" w:type="dxa"/>
          </w:tcPr>
          <w:p w14:paraId="524EA75B" w14:textId="39FC1800" w:rsidR="00ED5EDC" w:rsidRPr="00E84424" w:rsidRDefault="00ED5EDC" w:rsidP="002A5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firstLine="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CF1017" w:rsidRPr="00CF10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2E772A72" w14:textId="7F059E38" w:rsidR="00ED5EDC" w:rsidRPr="00E84424" w:rsidRDefault="00ED5EDC" w:rsidP="002A5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พ.ศ.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color w:val="7030A0"/>
                <w:sz w:val="26"/>
                <w:szCs w:val="26"/>
                <w:cs/>
              </w:rPr>
              <w:t xml:space="preserve"> </w:t>
            </w:r>
            <w:r w:rsidR="00CF1017" w:rsidRPr="00CF10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center"/>
          </w:tcPr>
          <w:p w14:paraId="2CA42FD5" w14:textId="5ED470F3" w:rsidR="00ED5EDC" w:rsidRPr="00E84424" w:rsidRDefault="00ED5EDC" w:rsidP="002A5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พ.ศ.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color w:val="7030A0"/>
                <w:sz w:val="26"/>
                <w:szCs w:val="26"/>
                <w:cs/>
              </w:rPr>
              <w:t xml:space="preserve"> </w:t>
            </w:r>
            <w:r w:rsidR="00CF1017" w:rsidRPr="00CF10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center"/>
          </w:tcPr>
          <w:p w14:paraId="31CBBEBE" w14:textId="2C3F5E62" w:rsidR="00ED5EDC" w:rsidRPr="00E84424" w:rsidRDefault="00ED5EDC" w:rsidP="002A5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พ.ศ.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color w:val="7030A0"/>
                <w:sz w:val="26"/>
                <w:szCs w:val="26"/>
                <w:cs/>
              </w:rPr>
              <w:t xml:space="preserve"> </w:t>
            </w:r>
            <w:r w:rsidR="00CF1017" w:rsidRPr="00CF10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center"/>
          </w:tcPr>
          <w:p w14:paraId="706159FC" w14:textId="327BB525" w:rsidR="00ED5EDC" w:rsidRPr="00E84424" w:rsidRDefault="00ED5EDC" w:rsidP="002A5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พ.ศ.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color w:val="7030A0"/>
                <w:sz w:val="26"/>
                <w:szCs w:val="26"/>
                <w:cs/>
              </w:rPr>
              <w:t xml:space="preserve"> </w:t>
            </w:r>
            <w:r w:rsidR="00CF1017" w:rsidRPr="00CF10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ED5EDC" w:rsidRPr="00E84424" w14:paraId="1E2A0F4A" w14:textId="77777777" w:rsidTr="003A2E40">
        <w:trPr>
          <w:cantSplit/>
          <w:trHeight w:val="20"/>
        </w:trPr>
        <w:tc>
          <w:tcPr>
            <w:tcW w:w="3952" w:type="dxa"/>
          </w:tcPr>
          <w:p w14:paraId="04E1AFD5" w14:textId="77777777" w:rsidR="00ED5EDC" w:rsidRPr="00E84424" w:rsidRDefault="00ED5EDC" w:rsidP="002A5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firstLine="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612332D4" w14:textId="77777777" w:rsidR="00ED5EDC" w:rsidRPr="00E84424" w:rsidRDefault="00ED5EDC" w:rsidP="002A5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1E61CE8D" w14:textId="77777777" w:rsidR="00ED5EDC" w:rsidRPr="00E84424" w:rsidRDefault="00ED5EDC" w:rsidP="002A5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293DC167" w14:textId="77777777" w:rsidR="00ED5EDC" w:rsidRPr="00E84424" w:rsidRDefault="00ED5EDC" w:rsidP="002A5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41315F84" w14:textId="77777777" w:rsidR="00ED5EDC" w:rsidRPr="00E84424" w:rsidRDefault="00ED5EDC" w:rsidP="002A5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ED5EDC" w:rsidRPr="00E84424" w14:paraId="2F526D81" w14:textId="77777777" w:rsidTr="003A2E40">
        <w:trPr>
          <w:cantSplit/>
          <w:trHeight w:val="20"/>
        </w:trPr>
        <w:tc>
          <w:tcPr>
            <w:tcW w:w="3952" w:type="dxa"/>
          </w:tcPr>
          <w:p w14:paraId="4E995689" w14:textId="77777777" w:rsidR="00ED5EDC" w:rsidRPr="00E84424" w:rsidRDefault="00ED5EDC" w:rsidP="002A5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firstLine="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B9998A3" w14:textId="77777777" w:rsidR="00ED5EDC" w:rsidRPr="00E84424" w:rsidRDefault="00ED5EDC" w:rsidP="002A5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7E81A15E" w14:textId="77777777" w:rsidR="00ED5EDC" w:rsidRPr="00E84424" w:rsidRDefault="00ED5EDC" w:rsidP="002A5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18929A" w14:textId="77777777" w:rsidR="00ED5EDC" w:rsidRPr="00E84424" w:rsidRDefault="00ED5EDC" w:rsidP="002A5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1FBCF6BD" w14:textId="67113787" w:rsidR="00ED5EDC" w:rsidRPr="00E84424" w:rsidRDefault="00ED5EDC" w:rsidP="002A5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D5EDC" w:rsidRPr="00E84424" w14:paraId="3F8C12F9" w14:textId="77777777" w:rsidTr="003A2E40">
        <w:trPr>
          <w:cantSplit/>
          <w:trHeight w:val="20"/>
        </w:trPr>
        <w:tc>
          <w:tcPr>
            <w:tcW w:w="3952" w:type="dxa"/>
          </w:tcPr>
          <w:p w14:paraId="083FB43A" w14:textId="6D881415" w:rsidR="00ED5EDC" w:rsidRPr="00E84424" w:rsidRDefault="00ED5EDC" w:rsidP="002A5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firstLine="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ภายใน </w:t>
            </w:r>
            <w:r w:rsidR="00CF1017"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440" w:type="dxa"/>
            <w:shd w:val="clear" w:color="auto" w:fill="FAFAFA"/>
          </w:tcPr>
          <w:p w14:paraId="0EF1B7B1" w14:textId="6BF4BCF5" w:rsidR="00ED5EDC" w:rsidRPr="00E84424" w:rsidRDefault="00CF1017" w:rsidP="002A5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BC086E"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315</w:t>
            </w:r>
          </w:p>
        </w:tc>
        <w:tc>
          <w:tcPr>
            <w:tcW w:w="1350" w:type="dxa"/>
          </w:tcPr>
          <w:p w14:paraId="6A20B1A1" w14:textId="4D9BE453" w:rsidR="00ED5EDC" w:rsidRPr="00E84424" w:rsidRDefault="003E4A9E" w:rsidP="002A5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FAFAFA"/>
            <w:vAlign w:val="center"/>
          </w:tcPr>
          <w:p w14:paraId="034B4D67" w14:textId="2F807E94" w:rsidR="00ED5EDC" w:rsidRPr="00E84424" w:rsidRDefault="00CF1017" w:rsidP="002A5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BC086E"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262</w:t>
            </w:r>
          </w:p>
        </w:tc>
        <w:tc>
          <w:tcPr>
            <w:tcW w:w="1350" w:type="dxa"/>
          </w:tcPr>
          <w:p w14:paraId="7AE508B5" w14:textId="30816EEF" w:rsidR="00ED5EDC" w:rsidRPr="00E84424" w:rsidRDefault="003E4A9E" w:rsidP="002A5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ED5EDC" w:rsidRPr="00E84424" w14:paraId="4D32B50F" w14:textId="77777777" w:rsidTr="007415A4">
        <w:trPr>
          <w:cantSplit/>
          <w:trHeight w:val="20"/>
        </w:trPr>
        <w:tc>
          <w:tcPr>
            <w:tcW w:w="3952" w:type="dxa"/>
          </w:tcPr>
          <w:p w14:paraId="7BC0B7BD" w14:textId="0FBE228F" w:rsidR="00ED5EDC" w:rsidRPr="00E84424" w:rsidRDefault="00ED5EDC" w:rsidP="002A5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firstLine="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เกิน </w:t>
            </w:r>
            <w:r w:rsidR="00CF1017"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ปี แต่ไม่เกิน </w:t>
            </w:r>
            <w:r w:rsidR="00CF1017"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ปี</w:t>
            </w:r>
          </w:p>
        </w:tc>
        <w:tc>
          <w:tcPr>
            <w:tcW w:w="1440" w:type="dxa"/>
            <w:shd w:val="clear" w:color="auto" w:fill="FAFAFA"/>
          </w:tcPr>
          <w:p w14:paraId="2B55D355" w14:textId="394405E5" w:rsidR="00ED5EDC" w:rsidRPr="00E84424" w:rsidRDefault="00CF1017" w:rsidP="002A5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BC086E"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913</w:t>
            </w:r>
          </w:p>
        </w:tc>
        <w:tc>
          <w:tcPr>
            <w:tcW w:w="1350" w:type="dxa"/>
          </w:tcPr>
          <w:p w14:paraId="16993F85" w14:textId="7093348B" w:rsidR="00ED5EDC" w:rsidRPr="00E84424" w:rsidRDefault="003E4A9E" w:rsidP="002A5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50" w:type="dxa"/>
            <w:shd w:val="clear" w:color="auto" w:fill="FAFAFA"/>
            <w:vAlign w:val="center"/>
          </w:tcPr>
          <w:p w14:paraId="10268A6A" w14:textId="6BEC23A3" w:rsidR="00ED5EDC" w:rsidRPr="00E84424" w:rsidRDefault="00CF1017" w:rsidP="002A5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BC086E"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830</w:t>
            </w:r>
          </w:p>
        </w:tc>
        <w:tc>
          <w:tcPr>
            <w:tcW w:w="1350" w:type="dxa"/>
          </w:tcPr>
          <w:p w14:paraId="3198C7B8" w14:textId="215E0F66" w:rsidR="00ED5EDC" w:rsidRPr="00E84424" w:rsidRDefault="003E4A9E" w:rsidP="002A5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ED5EDC" w:rsidRPr="00E84424" w14:paraId="7919E2ED" w14:textId="77777777" w:rsidTr="007415A4">
        <w:trPr>
          <w:cantSplit/>
          <w:trHeight w:val="20"/>
        </w:trPr>
        <w:tc>
          <w:tcPr>
            <w:tcW w:w="3952" w:type="dxa"/>
          </w:tcPr>
          <w:p w14:paraId="2D58EAC6" w14:textId="20A677F4" w:rsidR="00ED5EDC" w:rsidRPr="00E84424" w:rsidRDefault="000D6FA0" w:rsidP="002A5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firstLine="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หลังจาก</w:t>
            </w:r>
            <w:r w:rsidR="00ED5EDC"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="00CF1017"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ED5EDC" w:rsidRPr="00E844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ED5EDC"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440" w:type="dxa"/>
            <w:shd w:val="clear" w:color="auto" w:fill="FAFAFA"/>
          </w:tcPr>
          <w:p w14:paraId="47337E1A" w14:textId="322830F7" w:rsidR="00ED5EDC" w:rsidRPr="00E84424" w:rsidRDefault="00CF1017" w:rsidP="002A5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  <w:r w:rsidR="00BC086E"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158</w:t>
            </w:r>
          </w:p>
        </w:tc>
        <w:tc>
          <w:tcPr>
            <w:tcW w:w="1350" w:type="dxa"/>
          </w:tcPr>
          <w:p w14:paraId="1D7992EC" w14:textId="5A53A404" w:rsidR="00ED5EDC" w:rsidRPr="00E84424" w:rsidRDefault="003E4A9E" w:rsidP="002A5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50" w:type="dxa"/>
            <w:shd w:val="clear" w:color="auto" w:fill="FAFAFA"/>
            <w:vAlign w:val="center"/>
          </w:tcPr>
          <w:p w14:paraId="5C063BA7" w14:textId="6338C142" w:rsidR="00ED5EDC" w:rsidRPr="00E84424" w:rsidRDefault="00CF1017" w:rsidP="002A5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  <w:r w:rsidR="00BC086E"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098</w:t>
            </w:r>
          </w:p>
        </w:tc>
        <w:tc>
          <w:tcPr>
            <w:tcW w:w="1350" w:type="dxa"/>
          </w:tcPr>
          <w:p w14:paraId="762B604A" w14:textId="6D8EFBC8" w:rsidR="00ED5EDC" w:rsidRPr="00E84424" w:rsidRDefault="003E4A9E" w:rsidP="002A5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ED5EDC" w:rsidRPr="00E84424" w14:paraId="16D8FA8E" w14:textId="77777777" w:rsidTr="007415A4">
        <w:trPr>
          <w:cantSplit/>
          <w:trHeight w:val="20"/>
        </w:trPr>
        <w:tc>
          <w:tcPr>
            <w:tcW w:w="3952" w:type="dxa"/>
          </w:tcPr>
          <w:p w14:paraId="465B3280" w14:textId="751B5575" w:rsidR="00ED5EDC" w:rsidRPr="00E84424" w:rsidRDefault="00ED5EDC" w:rsidP="002A5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="00D05124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 xml:space="preserve"> 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ดอกเบี้ยจ่ายในอนาคตของสัญญาเช่า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3AD2993" w14:textId="24660911" w:rsidR="00ED5EDC" w:rsidRPr="00E84424" w:rsidRDefault="00BC086E" w:rsidP="002A5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F1017"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275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520B469" w14:textId="55C82078" w:rsidR="00ED5EDC" w:rsidRPr="00E84424" w:rsidRDefault="003E4A9E" w:rsidP="002A5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</w:tcPr>
          <w:p w14:paraId="22B5E8FA" w14:textId="5452BAC0" w:rsidR="00ED5EDC" w:rsidRPr="00E84424" w:rsidRDefault="00BC086E" w:rsidP="002A5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F1017"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253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7B78794" w14:textId="23C23C45" w:rsidR="00ED5EDC" w:rsidRPr="00E84424" w:rsidRDefault="003E4A9E" w:rsidP="002A5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ED5EDC" w:rsidRPr="00E84424" w14:paraId="1FA5D7E1" w14:textId="77777777" w:rsidTr="003A2E40">
        <w:trPr>
          <w:cantSplit/>
          <w:trHeight w:val="20"/>
        </w:trPr>
        <w:tc>
          <w:tcPr>
            <w:tcW w:w="3952" w:type="dxa"/>
          </w:tcPr>
          <w:p w14:paraId="1D10DF7F" w14:textId="6F5A4FC3" w:rsidR="00ED5EDC" w:rsidRPr="00E84424" w:rsidRDefault="00ED5EDC" w:rsidP="002A5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มูลค่าปัจจุบันของหนี้สินตามสัญญาเช่า สุทธิ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B5AD0AC" w14:textId="5E345CE5" w:rsidR="00ED5EDC" w:rsidRPr="00E84424" w:rsidRDefault="00CF1017" w:rsidP="002A5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BC086E"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111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6041F8A" w14:textId="79926E76" w:rsidR="00ED5EDC" w:rsidRPr="00E84424" w:rsidRDefault="003E4A9E" w:rsidP="002A5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</w:tcPr>
          <w:p w14:paraId="773ACECA" w14:textId="3755A62E" w:rsidR="00ED5EDC" w:rsidRPr="00E84424" w:rsidRDefault="00CF1017" w:rsidP="002A5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1858D5"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937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61C1D89" w14:textId="01A4A107" w:rsidR="00ED5EDC" w:rsidRPr="00E84424" w:rsidRDefault="003E4A9E" w:rsidP="002A5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</w:tbl>
    <w:p w14:paraId="65CECC03" w14:textId="77777777" w:rsidR="005F06FB" w:rsidRPr="00E84424" w:rsidRDefault="005F06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84424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5CA4CA6D" w14:textId="77777777" w:rsidR="00ED5EDC" w:rsidRPr="00E84424" w:rsidRDefault="00ED5EDC" w:rsidP="00ED5E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42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3952"/>
        <w:gridCol w:w="1440"/>
        <w:gridCol w:w="1350"/>
        <w:gridCol w:w="1350"/>
        <w:gridCol w:w="1350"/>
      </w:tblGrid>
      <w:tr w:rsidR="00ED5EDC" w:rsidRPr="00E84424" w14:paraId="1E435364" w14:textId="77777777" w:rsidTr="003A2E40">
        <w:trPr>
          <w:cantSplit/>
          <w:trHeight w:val="20"/>
        </w:trPr>
        <w:tc>
          <w:tcPr>
            <w:tcW w:w="3952" w:type="dxa"/>
          </w:tcPr>
          <w:p w14:paraId="3C2C6259" w14:textId="77777777" w:rsidR="00ED5EDC" w:rsidRPr="00E84424" w:rsidRDefault="00ED5EDC" w:rsidP="002A5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firstLine="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9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C5C8D3" w14:textId="77777777" w:rsidR="00ED5EDC" w:rsidRPr="00E84424" w:rsidRDefault="00ED5EDC" w:rsidP="002A5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B60DFB" w14:textId="77777777" w:rsidR="00ED5EDC" w:rsidRPr="00E84424" w:rsidRDefault="00ED5EDC" w:rsidP="002A5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D5EDC" w:rsidRPr="00E84424" w14:paraId="17748E89" w14:textId="77777777" w:rsidTr="003A2E40">
        <w:trPr>
          <w:cantSplit/>
          <w:trHeight w:val="20"/>
        </w:trPr>
        <w:tc>
          <w:tcPr>
            <w:tcW w:w="3952" w:type="dxa"/>
          </w:tcPr>
          <w:p w14:paraId="17E2EAE3" w14:textId="414EA175" w:rsidR="00ED5EDC" w:rsidRPr="00E84424" w:rsidRDefault="00ED5EDC" w:rsidP="002A5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firstLine="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CF1017" w:rsidRPr="00CF10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7759CBD8" w14:textId="52C27CA5" w:rsidR="00ED5EDC" w:rsidRPr="00E84424" w:rsidRDefault="00ED5EDC" w:rsidP="002A5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พ.ศ.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color w:val="7030A0"/>
                <w:sz w:val="26"/>
                <w:szCs w:val="26"/>
                <w:cs/>
              </w:rPr>
              <w:t xml:space="preserve"> </w:t>
            </w:r>
            <w:r w:rsidR="00CF1017" w:rsidRPr="00CF10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center"/>
          </w:tcPr>
          <w:p w14:paraId="4AEE2550" w14:textId="239CE265" w:rsidR="00ED5EDC" w:rsidRPr="00E84424" w:rsidRDefault="00ED5EDC" w:rsidP="002A5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พ.ศ.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color w:val="7030A0"/>
                <w:sz w:val="26"/>
                <w:szCs w:val="26"/>
                <w:cs/>
              </w:rPr>
              <w:t xml:space="preserve"> </w:t>
            </w:r>
            <w:r w:rsidR="00CF1017" w:rsidRPr="00CF10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center"/>
          </w:tcPr>
          <w:p w14:paraId="2D1A540B" w14:textId="7ED89DD2" w:rsidR="00ED5EDC" w:rsidRPr="00E84424" w:rsidRDefault="00ED5EDC" w:rsidP="002A5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พ.ศ.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color w:val="7030A0"/>
                <w:sz w:val="26"/>
                <w:szCs w:val="26"/>
                <w:cs/>
              </w:rPr>
              <w:t xml:space="preserve"> </w:t>
            </w:r>
            <w:r w:rsidR="00CF1017" w:rsidRPr="00CF10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center"/>
          </w:tcPr>
          <w:p w14:paraId="6616E5A3" w14:textId="3BF9862D" w:rsidR="00ED5EDC" w:rsidRPr="00E84424" w:rsidRDefault="00ED5EDC" w:rsidP="002A5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พ.ศ.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color w:val="7030A0"/>
                <w:sz w:val="26"/>
                <w:szCs w:val="26"/>
                <w:cs/>
              </w:rPr>
              <w:t xml:space="preserve"> </w:t>
            </w:r>
            <w:r w:rsidR="00CF1017" w:rsidRPr="00CF10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ED5EDC" w:rsidRPr="00E84424" w14:paraId="5EA1A027" w14:textId="77777777" w:rsidTr="003A2E40">
        <w:trPr>
          <w:cantSplit/>
          <w:trHeight w:val="20"/>
        </w:trPr>
        <w:tc>
          <w:tcPr>
            <w:tcW w:w="3952" w:type="dxa"/>
          </w:tcPr>
          <w:p w14:paraId="6D8CDBF5" w14:textId="77777777" w:rsidR="00ED5EDC" w:rsidRPr="00E84424" w:rsidRDefault="00ED5EDC" w:rsidP="002A5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firstLine="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4FDF3D10" w14:textId="77777777" w:rsidR="00ED5EDC" w:rsidRPr="00E84424" w:rsidRDefault="00ED5EDC" w:rsidP="002A5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423680C7" w14:textId="77777777" w:rsidR="00ED5EDC" w:rsidRPr="00E84424" w:rsidRDefault="00ED5EDC" w:rsidP="002A5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3FF736B2" w14:textId="77777777" w:rsidR="00ED5EDC" w:rsidRPr="00E84424" w:rsidRDefault="00ED5EDC" w:rsidP="002A5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09FA33CB" w14:textId="77777777" w:rsidR="00ED5EDC" w:rsidRPr="00E84424" w:rsidRDefault="00ED5EDC" w:rsidP="002A5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ED5EDC" w:rsidRPr="00E84424" w14:paraId="16B6C74E" w14:textId="77777777" w:rsidTr="003A2E40">
        <w:trPr>
          <w:cantSplit/>
          <w:trHeight w:val="20"/>
        </w:trPr>
        <w:tc>
          <w:tcPr>
            <w:tcW w:w="3952" w:type="dxa"/>
          </w:tcPr>
          <w:p w14:paraId="7989D4DA" w14:textId="77777777" w:rsidR="00ED5EDC" w:rsidRPr="00E84424" w:rsidRDefault="00ED5EDC" w:rsidP="002A5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firstLine="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7B7A37C" w14:textId="77777777" w:rsidR="00ED5EDC" w:rsidRPr="00E84424" w:rsidRDefault="00ED5EDC" w:rsidP="002A5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1B07A24B" w14:textId="77777777" w:rsidR="00ED5EDC" w:rsidRPr="00E84424" w:rsidRDefault="00ED5EDC" w:rsidP="002A5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E9CD59" w14:textId="77777777" w:rsidR="00ED5EDC" w:rsidRPr="00E84424" w:rsidRDefault="00ED5EDC" w:rsidP="002A5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3A77885A" w14:textId="77777777" w:rsidR="00ED5EDC" w:rsidRPr="00E84424" w:rsidRDefault="00ED5EDC" w:rsidP="002A5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858D5" w:rsidRPr="00E84424" w14:paraId="0FB5E49A" w14:textId="77777777" w:rsidTr="003A2E40">
        <w:trPr>
          <w:cantSplit/>
          <w:trHeight w:val="20"/>
        </w:trPr>
        <w:tc>
          <w:tcPr>
            <w:tcW w:w="3952" w:type="dxa"/>
          </w:tcPr>
          <w:p w14:paraId="2CA5CC63" w14:textId="24D9A3E5" w:rsidR="001858D5" w:rsidRPr="00E84424" w:rsidRDefault="001858D5" w:rsidP="00185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firstLine="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หนี้สินตามสัญญาเช่า สุทธิ</w:t>
            </w:r>
          </w:p>
        </w:tc>
        <w:tc>
          <w:tcPr>
            <w:tcW w:w="1440" w:type="dxa"/>
            <w:shd w:val="clear" w:color="auto" w:fill="FAFAFA"/>
          </w:tcPr>
          <w:p w14:paraId="6F9EBCBE" w14:textId="7200CBF1" w:rsidR="001858D5" w:rsidRPr="00E84424" w:rsidRDefault="00CF1017" w:rsidP="00185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1858D5"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111</w:t>
            </w:r>
          </w:p>
        </w:tc>
        <w:tc>
          <w:tcPr>
            <w:tcW w:w="1350" w:type="dxa"/>
          </w:tcPr>
          <w:p w14:paraId="37BBA981" w14:textId="6115F42A" w:rsidR="001858D5" w:rsidRPr="00E84424" w:rsidRDefault="001858D5" w:rsidP="00185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FAFAFA"/>
          </w:tcPr>
          <w:p w14:paraId="356283AB" w14:textId="66ED934A" w:rsidR="001858D5" w:rsidRPr="00E84424" w:rsidRDefault="00CF1017" w:rsidP="00185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1858D5"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937</w:t>
            </w:r>
          </w:p>
        </w:tc>
        <w:tc>
          <w:tcPr>
            <w:tcW w:w="1350" w:type="dxa"/>
          </w:tcPr>
          <w:p w14:paraId="1F620DBE" w14:textId="673D7EE6" w:rsidR="001858D5" w:rsidRPr="00E84424" w:rsidRDefault="001858D5" w:rsidP="00185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ED5EDC" w:rsidRPr="00E84424" w14:paraId="75956FE4" w14:textId="77777777" w:rsidTr="003A2E40">
        <w:trPr>
          <w:cantSplit/>
          <w:trHeight w:val="20"/>
        </w:trPr>
        <w:tc>
          <w:tcPr>
            <w:tcW w:w="3952" w:type="dxa"/>
          </w:tcPr>
          <w:p w14:paraId="500FB2B9" w14:textId="3AF47874" w:rsidR="00ED5EDC" w:rsidRPr="00E84424" w:rsidRDefault="00ED5EDC" w:rsidP="002A5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firstLine="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ส่วนของหนี้สินตามสัญญาเช่าที่ถึงกำหนด</w:t>
            </w:r>
          </w:p>
        </w:tc>
        <w:tc>
          <w:tcPr>
            <w:tcW w:w="1440" w:type="dxa"/>
            <w:shd w:val="clear" w:color="auto" w:fill="FAFAFA"/>
          </w:tcPr>
          <w:p w14:paraId="054847B1" w14:textId="77777777" w:rsidR="00ED5EDC" w:rsidRPr="00E84424" w:rsidRDefault="00ED5EDC" w:rsidP="002A5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0F2F4AB" w14:textId="0DDC39A7" w:rsidR="00ED5EDC" w:rsidRPr="00E84424" w:rsidRDefault="003E4A9E" w:rsidP="002A5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50" w:type="dxa"/>
            <w:shd w:val="clear" w:color="auto" w:fill="FAFAFA"/>
            <w:vAlign w:val="center"/>
          </w:tcPr>
          <w:p w14:paraId="43A113C5" w14:textId="77777777" w:rsidR="00ED5EDC" w:rsidRPr="00E84424" w:rsidRDefault="00ED5EDC" w:rsidP="002A5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58049A1" w14:textId="6953BD7A" w:rsidR="00ED5EDC" w:rsidRPr="00E84424" w:rsidRDefault="003E4A9E" w:rsidP="002A5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ED5EDC" w:rsidRPr="00E84424" w14:paraId="6E3C1DD3" w14:textId="77777777" w:rsidTr="003A2E40">
        <w:trPr>
          <w:cantSplit/>
          <w:trHeight w:val="20"/>
        </w:trPr>
        <w:tc>
          <w:tcPr>
            <w:tcW w:w="3952" w:type="dxa"/>
          </w:tcPr>
          <w:p w14:paraId="5BF66C1A" w14:textId="7D365878" w:rsidR="00ED5EDC" w:rsidRPr="00E84424" w:rsidRDefault="00ED5EDC" w:rsidP="00CC2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ind w:left="-72" w:firstLine="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    ชำระภายในหนึ่งปี สุทธิ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79E02B4" w14:textId="6738FB75" w:rsidR="00ED5EDC" w:rsidRPr="00E84424" w:rsidRDefault="001858D5" w:rsidP="002A5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839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3DA8464" w14:textId="549C688D" w:rsidR="00ED5EDC" w:rsidRPr="00E84424" w:rsidRDefault="003E4A9E" w:rsidP="002A5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115B15E" w14:textId="5E113CB8" w:rsidR="00ED5EDC" w:rsidRPr="00E84424" w:rsidRDefault="001858D5" w:rsidP="002A5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793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842301B" w14:textId="4C98E66F" w:rsidR="00ED5EDC" w:rsidRPr="00E84424" w:rsidRDefault="003E4A9E" w:rsidP="002A5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ED5EDC" w:rsidRPr="00E84424" w14:paraId="4080F4EB" w14:textId="77777777" w:rsidTr="003A2E40">
        <w:trPr>
          <w:cantSplit/>
          <w:trHeight w:val="20"/>
        </w:trPr>
        <w:tc>
          <w:tcPr>
            <w:tcW w:w="3952" w:type="dxa"/>
          </w:tcPr>
          <w:p w14:paraId="54C9A45D" w14:textId="52BFBC74" w:rsidR="00ED5EDC" w:rsidRPr="00E84424" w:rsidRDefault="00ED5EDC" w:rsidP="002A5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6B35CBA" w14:textId="3ADC51E0" w:rsidR="00ED5EDC" w:rsidRPr="00E84424" w:rsidRDefault="00CF1017" w:rsidP="002A5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1858D5"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272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9F921D0" w14:textId="0F63BB7F" w:rsidR="00ED5EDC" w:rsidRPr="00E84424" w:rsidRDefault="003E4A9E" w:rsidP="002A5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</w:tcPr>
          <w:p w14:paraId="25930507" w14:textId="63C3C1B7" w:rsidR="00ED5EDC" w:rsidRPr="00E84424" w:rsidRDefault="00CF1017" w:rsidP="002A5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1858D5"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144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4349691" w14:textId="20CD14E1" w:rsidR="00ED5EDC" w:rsidRPr="00E84424" w:rsidRDefault="003E4A9E" w:rsidP="002A5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</w:tbl>
    <w:p w14:paraId="2DB9062A" w14:textId="77777777" w:rsidR="00ED5EDC" w:rsidRPr="00E84424" w:rsidRDefault="00ED5EDC" w:rsidP="009938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Style w:val="TableGrid"/>
        <w:tblW w:w="9475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993840" w:rsidRPr="00E84424" w14:paraId="3CA7BDCF" w14:textId="77777777" w:rsidTr="002F7184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1F7DEADC" w14:textId="35C35F7B" w:rsidR="00993840" w:rsidRPr="00E84424" w:rsidRDefault="00CF1017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</w:pPr>
            <w:r w:rsidRPr="00CF101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31</w:t>
            </w:r>
            <w:r w:rsidR="00993840" w:rsidRPr="00E8442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ab/>
            </w:r>
            <w:r w:rsidR="00993840" w:rsidRPr="00E8442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  <w:t>ภาระผูกพันผลประโยชน์พนักงาน</w:t>
            </w:r>
          </w:p>
        </w:tc>
      </w:tr>
      <w:bookmarkEnd w:id="110"/>
    </w:tbl>
    <w:p w14:paraId="0A297768" w14:textId="77777777" w:rsidR="00993840" w:rsidRPr="00E84424" w:rsidRDefault="00993840" w:rsidP="009938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eastAsia="Arial Unicode MS" w:hAnsi="Browallia New" w:cs="Browallia New"/>
          <w:sz w:val="26"/>
          <w:szCs w:val="26"/>
        </w:rPr>
      </w:pPr>
    </w:p>
    <w:p w14:paraId="73D69603" w14:textId="77777777" w:rsidR="00993840" w:rsidRPr="00E84424" w:rsidRDefault="00993840" w:rsidP="009938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eastAsia="Arial Unicode MS" w:hAnsi="Browallia New" w:cs="Browallia New"/>
          <w:sz w:val="26"/>
          <w:szCs w:val="26"/>
        </w:rPr>
      </w:pPr>
      <w:r w:rsidRPr="00E84424">
        <w:rPr>
          <w:rFonts w:ascii="Browallia New" w:eastAsia="Arial Unicode MS" w:hAnsi="Browallia New" w:cs="Browallia New"/>
          <w:sz w:val="26"/>
          <w:szCs w:val="26"/>
          <w:cs/>
        </w:rPr>
        <w:t>รายการเคลื่อนไหวของภาระผูกพันผลประโยชน์ที่กำหนดไว้ระหว่างปีมีดังนี้</w:t>
      </w:r>
    </w:p>
    <w:p w14:paraId="0A45EB00" w14:textId="77777777" w:rsidR="00993840" w:rsidRPr="00E84424" w:rsidRDefault="00993840" w:rsidP="009938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3960"/>
        <w:gridCol w:w="1350"/>
        <w:gridCol w:w="1350"/>
        <w:gridCol w:w="1350"/>
        <w:gridCol w:w="1440"/>
      </w:tblGrid>
      <w:tr w:rsidR="00993840" w:rsidRPr="00E84424" w14:paraId="54E91F22" w14:textId="77777777" w:rsidTr="005F74AF">
        <w:trPr>
          <w:cantSplit/>
          <w:trHeight w:val="20"/>
        </w:trPr>
        <w:tc>
          <w:tcPr>
            <w:tcW w:w="3960" w:type="dxa"/>
          </w:tcPr>
          <w:p w14:paraId="375526DB" w14:textId="77777777" w:rsidR="00993840" w:rsidRPr="00E84424" w:rsidRDefault="00993840" w:rsidP="00D05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firstLine="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0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C080D0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1AA2EC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93840" w:rsidRPr="00E84424" w14:paraId="1FE80B8F" w14:textId="77777777" w:rsidTr="005F74AF">
        <w:trPr>
          <w:cantSplit/>
          <w:trHeight w:val="20"/>
        </w:trPr>
        <w:tc>
          <w:tcPr>
            <w:tcW w:w="3960" w:type="dxa"/>
          </w:tcPr>
          <w:p w14:paraId="0E5C4EAB" w14:textId="77777777" w:rsidR="00993840" w:rsidRPr="00E84424" w:rsidRDefault="00993840" w:rsidP="00D05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firstLine="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center"/>
          </w:tcPr>
          <w:p w14:paraId="0642BE81" w14:textId="4DBEC8F2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พ.ศ.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color w:val="7030A0"/>
                <w:sz w:val="26"/>
                <w:szCs w:val="26"/>
                <w:cs/>
              </w:rPr>
              <w:t xml:space="preserve"> </w:t>
            </w:r>
            <w:r w:rsidR="00CF1017" w:rsidRPr="00CF10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center"/>
          </w:tcPr>
          <w:p w14:paraId="4993202C" w14:textId="659C6DEF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พ.ศ.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color w:val="7030A0"/>
                <w:sz w:val="26"/>
                <w:szCs w:val="26"/>
                <w:cs/>
              </w:rPr>
              <w:t xml:space="preserve"> </w:t>
            </w:r>
            <w:r w:rsidR="00CF1017" w:rsidRPr="00CF10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center"/>
          </w:tcPr>
          <w:p w14:paraId="2C461280" w14:textId="506573DF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พ.ศ.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color w:val="7030A0"/>
                <w:sz w:val="26"/>
                <w:szCs w:val="26"/>
                <w:cs/>
              </w:rPr>
              <w:t xml:space="preserve"> </w:t>
            </w:r>
            <w:r w:rsidR="00CF1017" w:rsidRPr="00CF10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17407C2A" w14:textId="2D7426EB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พ.ศ.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color w:val="7030A0"/>
                <w:sz w:val="26"/>
                <w:szCs w:val="26"/>
                <w:cs/>
              </w:rPr>
              <w:t xml:space="preserve"> </w:t>
            </w:r>
            <w:r w:rsidR="00CF1017" w:rsidRPr="00CF10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993840" w:rsidRPr="00E84424" w14:paraId="7FC5164D" w14:textId="77777777" w:rsidTr="005F74AF">
        <w:trPr>
          <w:cantSplit/>
          <w:trHeight w:val="20"/>
        </w:trPr>
        <w:tc>
          <w:tcPr>
            <w:tcW w:w="3960" w:type="dxa"/>
          </w:tcPr>
          <w:p w14:paraId="24103E8C" w14:textId="77777777" w:rsidR="00993840" w:rsidRPr="00E84424" w:rsidRDefault="00993840" w:rsidP="00D05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firstLine="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1E3C5348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0B53C382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277FF73E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733CD505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993840" w:rsidRPr="00E84424" w14:paraId="3A8CB2E3" w14:textId="77777777" w:rsidTr="005F74AF">
        <w:trPr>
          <w:cantSplit/>
          <w:trHeight w:val="20"/>
        </w:trPr>
        <w:tc>
          <w:tcPr>
            <w:tcW w:w="3960" w:type="dxa"/>
          </w:tcPr>
          <w:p w14:paraId="46F580FB" w14:textId="77777777" w:rsidR="00993840" w:rsidRPr="00E84424" w:rsidRDefault="00993840" w:rsidP="00D05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firstLine="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3620482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7253DB92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61B62E8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3AE234B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93840" w:rsidRPr="00E84424" w14:paraId="5E069053" w14:textId="77777777" w:rsidTr="005F74AF">
        <w:trPr>
          <w:cantSplit/>
          <w:trHeight w:val="20"/>
        </w:trPr>
        <w:tc>
          <w:tcPr>
            <w:tcW w:w="3960" w:type="dxa"/>
          </w:tcPr>
          <w:p w14:paraId="42B7829C" w14:textId="05B69F94" w:rsidR="00993840" w:rsidRPr="00E84424" w:rsidRDefault="00993840" w:rsidP="00D05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firstLine="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CF1017"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มกราคม</w:t>
            </w:r>
          </w:p>
        </w:tc>
        <w:tc>
          <w:tcPr>
            <w:tcW w:w="1350" w:type="dxa"/>
            <w:shd w:val="clear" w:color="auto" w:fill="FAFAFA"/>
          </w:tcPr>
          <w:p w14:paraId="151A73D7" w14:textId="76FE9CC0" w:rsidR="00993840" w:rsidRPr="00E84424" w:rsidRDefault="00CF1017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993840"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586</w:t>
            </w:r>
          </w:p>
        </w:tc>
        <w:tc>
          <w:tcPr>
            <w:tcW w:w="1350" w:type="dxa"/>
          </w:tcPr>
          <w:p w14:paraId="32DAB86D" w14:textId="77DE6D51" w:rsidR="00993840" w:rsidRPr="00E84424" w:rsidRDefault="00CF1017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993840"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587</w:t>
            </w:r>
          </w:p>
        </w:tc>
        <w:tc>
          <w:tcPr>
            <w:tcW w:w="1350" w:type="dxa"/>
            <w:shd w:val="clear" w:color="auto" w:fill="FAFAFA"/>
            <w:vAlign w:val="center"/>
          </w:tcPr>
          <w:p w14:paraId="0BE205B8" w14:textId="2707FDF2" w:rsidR="00993840" w:rsidRPr="00E84424" w:rsidRDefault="00CF1017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993840"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955</w:t>
            </w:r>
          </w:p>
        </w:tc>
        <w:tc>
          <w:tcPr>
            <w:tcW w:w="1440" w:type="dxa"/>
          </w:tcPr>
          <w:p w14:paraId="79020855" w14:textId="526D82A6" w:rsidR="00993840" w:rsidRPr="00E84424" w:rsidRDefault="00CF1017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993840"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183</w:t>
            </w:r>
          </w:p>
        </w:tc>
      </w:tr>
      <w:tr w:rsidR="00993840" w:rsidRPr="00E84424" w14:paraId="23DBD254" w14:textId="77777777" w:rsidTr="005F74AF">
        <w:trPr>
          <w:cantSplit/>
          <w:trHeight w:val="20"/>
        </w:trPr>
        <w:tc>
          <w:tcPr>
            <w:tcW w:w="3960" w:type="dxa"/>
          </w:tcPr>
          <w:p w14:paraId="3CDBAC46" w14:textId="77777777" w:rsidR="00993840" w:rsidRPr="00E84424" w:rsidRDefault="00993840" w:rsidP="00D05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firstLine="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ต้นทุนบริการปัจจุบัน</w:t>
            </w:r>
          </w:p>
        </w:tc>
        <w:tc>
          <w:tcPr>
            <w:tcW w:w="1350" w:type="dxa"/>
            <w:shd w:val="clear" w:color="auto" w:fill="FAFAFA"/>
          </w:tcPr>
          <w:p w14:paraId="526CD764" w14:textId="5195126A" w:rsidR="00993840" w:rsidRPr="00E84424" w:rsidRDefault="00CF1017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342</w:t>
            </w:r>
          </w:p>
        </w:tc>
        <w:tc>
          <w:tcPr>
            <w:tcW w:w="1350" w:type="dxa"/>
          </w:tcPr>
          <w:p w14:paraId="348FE8A0" w14:textId="34B70563" w:rsidR="00993840" w:rsidRPr="00E84424" w:rsidRDefault="00CF1017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344</w:t>
            </w:r>
          </w:p>
        </w:tc>
        <w:tc>
          <w:tcPr>
            <w:tcW w:w="1350" w:type="dxa"/>
            <w:shd w:val="clear" w:color="auto" w:fill="FAFAFA"/>
            <w:vAlign w:val="center"/>
          </w:tcPr>
          <w:p w14:paraId="0FDC1F0A" w14:textId="4A81B412" w:rsidR="00993840" w:rsidRPr="00E84424" w:rsidRDefault="00CF1017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241</w:t>
            </w:r>
          </w:p>
        </w:tc>
        <w:tc>
          <w:tcPr>
            <w:tcW w:w="1440" w:type="dxa"/>
          </w:tcPr>
          <w:p w14:paraId="0A9F7F1B" w14:textId="102ADC28" w:rsidR="00993840" w:rsidRPr="00E84424" w:rsidRDefault="00CF1017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249</w:t>
            </w:r>
          </w:p>
        </w:tc>
      </w:tr>
      <w:tr w:rsidR="00993840" w:rsidRPr="00E84424" w14:paraId="27D0A77B" w14:textId="77777777" w:rsidTr="005F74AF">
        <w:trPr>
          <w:cantSplit/>
          <w:trHeight w:val="20"/>
        </w:trPr>
        <w:tc>
          <w:tcPr>
            <w:tcW w:w="3960" w:type="dxa"/>
          </w:tcPr>
          <w:p w14:paraId="432097BD" w14:textId="77777777" w:rsidR="00993840" w:rsidRPr="00E84424" w:rsidRDefault="00993840" w:rsidP="00D05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firstLine="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ต้นทุนบริการในอดีต</w:t>
            </w:r>
          </w:p>
        </w:tc>
        <w:tc>
          <w:tcPr>
            <w:tcW w:w="1350" w:type="dxa"/>
            <w:shd w:val="clear" w:color="auto" w:fill="FAFAFA"/>
          </w:tcPr>
          <w:p w14:paraId="546A027A" w14:textId="7994A5FE" w:rsidR="00993840" w:rsidRPr="00E84424" w:rsidRDefault="00CF1017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</w:p>
        </w:tc>
        <w:tc>
          <w:tcPr>
            <w:tcW w:w="1350" w:type="dxa"/>
          </w:tcPr>
          <w:p w14:paraId="01EDF3D7" w14:textId="3247F989" w:rsidR="00993840" w:rsidRPr="00E84424" w:rsidRDefault="00CF1017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379</w:t>
            </w:r>
          </w:p>
        </w:tc>
        <w:tc>
          <w:tcPr>
            <w:tcW w:w="1350" w:type="dxa"/>
            <w:shd w:val="clear" w:color="auto" w:fill="FAFAFA"/>
            <w:vAlign w:val="center"/>
          </w:tcPr>
          <w:p w14:paraId="20B039B4" w14:textId="291D7BB4" w:rsidR="00993840" w:rsidRPr="00E84424" w:rsidRDefault="00B35219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23A26385" w14:textId="22349716" w:rsidR="00993840" w:rsidRPr="00E84424" w:rsidRDefault="00CF1017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301</w:t>
            </w:r>
          </w:p>
        </w:tc>
      </w:tr>
      <w:tr w:rsidR="00993840" w:rsidRPr="00E84424" w14:paraId="6CB10257" w14:textId="77777777" w:rsidTr="005F74AF">
        <w:trPr>
          <w:cantSplit/>
          <w:trHeight w:val="20"/>
        </w:trPr>
        <w:tc>
          <w:tcPr>
            <w:tcW w:w="3960" w:type="dxa"/>
          </w:tcPr>
          <w:p w14:paraId="0AB5DC13" w14:textId="691F0FB5" w:rsidR="00993840" w:rsidRPr="00E84424" w:rsidRDefault="00993840" w:rsidP="00D05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firstLine="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ผลขาดทุน</w:t>
            </w:r>
            <w:r w:rsidR="006D4D73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 xml:space="preserve"> </w:t>
            </w:r>
            <w:r w:rsidR="006D4D7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6D4D73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กำไร</w:t>
            </w:r>
            <w:r w:rsidR="006D4D7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) 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ตามหลักคณิตศาสตร์ประกันภัย</w:t>
            </w:r>
          </w:p>
        </w:tc>
        <w:tc>
          <w:tcPr>
            <w:tcW w:w="1350" w:type="dxa"/>
            <w:shd w:val="clear" w:color="auto" w:fill="FAFAFA"/>
          </w:tcPr>
          <w:p w14:paraId="7DC875D4" w14:textId="4BD364BC" w:rsidR="00993840" w:rsidRPr="00E84424" w:rsidRDefault="00CF1017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</w:t>
            </w:r>
          </w:p>
        </w:tc>
        <w:tc>
          <w:tcPr>
            <w:tcW w:w="1350" w:type="dxa"/>
          </w:tcPr>
          <w:p w14:paraId="0E5D3750" w14:textId="236E7D8D" w:rsidR="00993840" w:rsidRPr="00E84424" w:rsidRDefault="00CF1017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385</w:t>
            </w:r>
          </w:p>
        </w:tc>
        <w:tc>
          <w:tcPr>
            <w:tcW w:w="1350" w:type="dxa"/>
            <w:shd w:val="clear" w:color="auto" w:fill="FAFAFA"/>
          </w:tcPr>
          <w:p w14:paraId="291F9DC1" w14:textId="25851016" w:rsidR="00993840" w:rsidRPr="00E84424" w:rsidRDefault="00B35219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14:paraId="3CF3B69A" w14:textId="7EFC5CAA" w:rsidR="00993840" w:rsidRPr="00E84424" w:rsidRDefault="00CF1017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326</w:t>
            </w:r>
          </w:p>
        </w:tc>
      </w:tr>
      <w:tr w:rsidR="00993840" w:rsidRPr="00E84424" w14:paraId="59E6EB69" w14:textId="77777777" w:rsidTr="005F74AF">
        <w:trPr>
          <w:cantSplit/>
          <w:trHeight w:val="333"/>
        </w:trPr>
        <w:tc>
          <w:tcPr>
            <w:tcW w:w="3960" w:type="dxa"/>
          </w:tcPr>
          <w:p w14:paraId="5DB3BFFC" w14:textId="77777777" w:rsidR="00993840" w:rsidRPr="00E84424" w:rsidRDefault="00993840" w:rsidP="00D05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firstLine="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จ่ายชำระเงินจากโครงการ</w:t>
            </w:r>
          </w:p>
        </w:tc>
        <w:tc>
          <w:tcPr>
            <w:tcW w:w="1350" w:type="dxa"/>
            <w:shd w:val="clear" w:color="auto" w:fill="FAFAFA"/>
          </w:tcPr>
          <w:p w14:paraId="53D91477" w14:textId="744E0687" w:rsidR="00993840" w:rsidRPr="00E84424" w:rsidRDefault="00B35219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283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50" w:type="dxa"/>
          </w:tcPr>
          <w:p w14:paraId="49F304FA" w14:textId="4ECE32AC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109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50" w:type="dxa"/>
            <w:shd w:val="clear" w:color="auto" w:fill="FAFAFA"/>
          </w:tcPr>
          <w:p w14:paraId="0B12CC4E" w14:textId="4499AEAC" w:rsidR="00993840" w:rsidRPr="00E84424" w:rsidRDefault="00B35219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270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14:paraId="6B348BDF" w14:textId="4784AC63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104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B35219" w:rsidRPr="00E84424" w14:paraId="375DA320" w14:textId="77777777" w:rsidTr="005F74AF">
        <w:trPr>
          <w:cantSplit/>
          <w:trHeight w:val="20"/>
        </w:trPr>
        <w:tc>
          <w:tcPr>
            <w:tcW w:w="3960" w:type="dxa"/>
          </w:tcPr>
          <w:p w14:paraId="18176099" w14:textId="77777777" w:rsidR="00314FBC" w:rsidRPr="00E84424" w:rsidRDefault="00B35219" w:rsidP="00D05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firstLine="3"/>
              <w:jc w:val="thaiDistribute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E84424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จัดประเภทเป็น</w:t>
            </w:r>
            <w:r w:rsidR="00314FBC" w:rsidRPr="00E84424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หนี้สินที่เกี่ยวข้องโดยตรงกับ</w:t>
            </w:r>
          </w:p>
          <w:p w14:paraId="78135AD5" w14:textId="13E429E1" w:rsidR="00B35219" w:rsidRPr="00E84424" w:rsidRDefault="00D05124" w:rsidP="00D05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firstLine="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" w:hAnsi="Browallia New" w:cs="Browallia New" w:hint="cs"/>
                <w:sz w:val="26"/>
                <w:szCs w:val="26"/>
                <w:cs/>
              </w:rPr>
              <w:t xml:space="preserve">   </w:t>
            </w:r>
            <w:r w:rsidR="00B35219" w:rsidRPr="00E84424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สินทรัพย์ที่ถือไว้เพื่อขาย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</w:tcPr>
          <w:p w14:paraId="06093957" w14:textId="77777777" w:rsidR="00540E02" w:rsidRDefault="00540E02" w:rsidP="00B35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19909976" w14:textId="22461870" w:rsidR="00B35219" w:rsidRPr="00E84424" w:rsidRDefault="00B35219" w:rsidP="00B35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A3770E0" w14:textId="77777777" w:rsidR="00540E02" w:rsidRDefault="00540E02" w:rsidP="00B35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5B5C15EA" w14:textId="2AE97B99" w:rsidR="00B35219" w:rsidRPr="00E84424" w:rsidRDefault="00B35219" w:rsidP="00B35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</w:tcPr>
          <w:p w14:paraId="3407A7C3" w14:textId="77777777" w:rsidR="00540E02" w:rsidRDefault="00540E02" w:rsidP="00B35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76C187DF" w14:textId="1BF2287B" w:rsidR="00B35219" w:rsidRPr="00E84424" w:rsidRDefault="00B35219" w:rsidP="00B35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1432F90" w14:textId="77777777" w:rsidR="00540E02" w:rsidRDefault="00540E02" w:rsidP="00B35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79867C5B" w14:textId="24BBBCB5" w:rsidR="00B35219" w:rsidRPr="00E84424" w:rsidRDefault="00B35219" w:rsidP="00B35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B35219" w:rsidRPr="00E84424" w14:paraId="0DF1DCFF" w14:textId="77777777" w:rsidTr="005F74AF">
        <w:trPr>
          <w:cantSplit/>
          <w:trHeight w:val="20"/>
        </w:trPr>
        <w:tc>
          <w:tcPr>
            <w:tcW w:w="3960" w:type="dxa"/>
          </w:tcPr>
          <w:p w14:paraId="0AE20FA9" w14:textId="1CF4F76A" w:rsidR="00B35219" w:rsidRPr="00E84424" w:rsidRDefault="00B35219" w:rsidP="00D05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firstLine="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CF1017"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D7F8B2E" w14:textId="591D9305" w:rsidR="00B35219" w:rsidRPr="00E84424" w:rsidRDefault="00CF1017" w:rsidP="00B35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B35219"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701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410B33CF" w14:textId="4862413D" w:rsidR="00B35219" w:rsidRPr="00E84424" w:rsidRDefault="00CF1017" w:rsidP="00B35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B35219"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586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5CF6CB4" w14:textId="1C3DA900" w:rsidR="00B35219" w:rsidRPr="00E84424" w:rsidRDefault="00CF1017" w:rsidP="00B35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B35219"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18A33CB" w14:textId="1C207F1D" w:rsidR="00B35219" w:rsidRPr="00E84424" w:rsidRDefault="00CF1017" w:rsidP="00B35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B35219"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955</w:t>
            </w:r>
          </w:p>
        </w:tc>
      </w:tr>
    </w:tbl>
    <w:p w14:paraId="0A56E867" w14:textId="77777777" w:rsidR="00993840" w:rsidRPr="00E84424" w:rsidRDefault="00993840" w:rsidP="009938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4DF82B4" w14:textId="3372D4E2" w:rsidR="00993840" w:rsidRPr="00E84424" w:rsidRDefault="00993840" w:rsidP="009938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eastAsia="Arial Unicode MS" w:hAnsi="Browallia New" w:cs="Browallia New"/>
          <w:sz w:val="26"/>
          <w:szCs w:val="26"/>
        </w:rPr>
      </w:pPr>
      <w:r w:rsidRPr="00E84424">
        <w:rPr>
          <w:rFonts w:ascii="Browallia New" w:eastAsia="Arial Unicode MS" w:hAnsi="Browallia New" w:cs="Browallia New"/>
          <w:sz w:val="26"/>
          <w:szCs w:val="26"/>
          <w:cs/>
        </w:rPr>
        <w:t>ขาดทุน</w:t>
      </w:r>
      <w:r w:rsidR="00592FED">
        <w:rPr>
          <w:rFonts w:ascii="Browallia New" w:eastAsia="Arial Unicode MS" w:hAnsi="Browallia New" w:cs="Browallia New"/>
          <w:sz w:val="26"/>
          <w:szCs w:val="26"/>
        </w:rPr>
        <w:t xml:space="preserve"> (</w:t>
      </w:r>
      <w:r w:rsidR="00592FED">
        <w:rPr>
          <w:rFonts w:ascii="Browallia New" w:eastAsia="Arial Unicode MS" w:hAnsi="Browallia New" w:cs="Browallia New" w:hint="cs"/>
          <w:sz w:val="26"/>
          <w:szCs w:val="26"/>
          <w:cs/>
        </w:rPr>
        <w:t>กำไร</w:t>
      </w:r>
      <w:r w:rsidR="00592FE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) </w:t>
      </w:r>
      <w:r w:rsidRPr="00E84424">
        <w:rPr>
          <w:rFonts w:ascii="Browallia New" w:eastAsia="Arial Unicode MS" w:hAnsi="Browallia New" w:cs="Browallia New"/>
          <w:sz w:val="26"/>
          <w:szCs w:val="26"/>
          <w:cs/>
        </w:rPr>
        <w:t>จากการประมาณการตามหลักคณิตศาสตร์ประกันภัยที่รับรู้ในกำไรขาดทุนเบ็ดเสร็จอื่นเกิดขึ้นจาก</w:t>
      </w:r>
    </w:p>
    <w:p w14:paraId="7DA606EF" w14:textId="77777777" w:rsidR="00993840" w:rsidRPr="00E84424" w:rsidRDefault="00993840" w:rsidP="009938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4" w:type="dxa"/>
        <w:tblLayout w:type="fixed"/>
        <w:tblLook w:val="0000" w:firstRow="0" w:lastRow="0" w:firstColumn="0" w:lastColumn="0" w:noHBand="0" w:noVBand="0"/>
      </w:tblPr>
      <w:tblGrid>
        <w:gridCol w:w="3974"/>
        <w:gridCol w:w="1350"/>
        <w:gridCol w:w="1350"/>
        <w:gridCol w:w="1350"/>
        <w:gridCol w:w="1440"/>
      </w:tblGrid>
      <w:tr w:rsidR="00993840" w:rsidRPr="00E84424" w14:paraId="00DE01CE" w14:textId="77777777" w:rsidTr="005F74AF">
        <w:tc>
          <w:tcPr>
            <w:tcW w:w="3974" w:type="dxa"/>
            <w:vAlign w:val="center"/>
          </w:tcPr>
          <w:p w14:paraId="6564ECF8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0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BE3C088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B5E0477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93840" w:rsidRPr="00E84424" w14:paraId="4EFBBF72" w14:textId="77777777" w:rsidTr="005F74AF">
        <w:tc>
          <w:tcPr>
            <w:tcW w:w="3974" w:type="dxa"/>
            <w:vAlign w:val="center"/>
          </w:tcPr>
          <w:p w14:paraId="5FF7F4A1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4670B88E" w14:textId="3C985D0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พ.ศ.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color w:val="7030A0"/>
                <w:sz w:val="26"/>
                <w:szCs w:val="26"/>
                <w:cs/>
              </w:rPr>
              <w:t xml:space="preserve"> </w:t>
            </w:r>
            <w:r w:rsidR="00CF1017" w:rsidRPr="00CF10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6D64EC63" w14:textId="73F4C47E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พ.ศ.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color w:val="7030A0"/>
                <w:sz w:val="26"/>
                <w:szCs w:val="26"/>
                <w:cs/>
              </w:rPr>
              <w:t xml:space="preserve"> </w:t>
            </w:r>
            <w:r w:rsidR="00CF1017" w:rsidRPr="00CF10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53CD72C5" w14:textId="2C627154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พ.ศ.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color w:val="7030A0"/>
                <w:sz w:val="26"/>
                <w:szCs w:val="26"/>
                <w:cs/>
              </w:rPr>
              <w:t xml:space="preserve"> </w:t>
            </w:r>
            <w:r w:rsidR="00CF1017" w:rsidRPr="00CF10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BB8E37C" w14:textId="0D799736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พ.ศ.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color w:val="7030A0"/>
                <w:sz w:val="26"/>
                <w:szCs w:val="26"/>
                <w:cs/>
              </w:rPr>
              <w:t xml:space="preserve"> </w:t>
            </w:r>
            <w:r w:rsidR="00CF1017" w:rsidRPr="00CF10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993840" w:rsidRPr="00E84424" w14:paraId="3B8EDC2D" w14:textId="77777777" w:rsidTr="005F74AF">
        <w:tc>
          <w:tcPr>
            <w:tcW w:w="3974" w:type="dxa"/>
            <w:vAlign w:val="center"/>
          </w:tcPr>
          <w:p w14:paraId="2AEC697C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4A977132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2EDE5904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2309BDBB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47C06927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993840" w:rsidRPr="00E84424" w14:paraId="0AB21282" w14:textId="77777777" w:rsidTr="005F74AF">
        <w:tc>
          <w:tcPr>
            <w:tcW w:w="3974" w:type="dxa"/>
            <w:vAlign w:val="center"/>
          </w:tcPr>
          <w:p w14:paraId="72A19079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</w:tcPr>
          <w:p w14:paraId="3B3061E7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4A289CC8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</w:tcPr>
          <w:p w14:paraId="13137189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6BF7562E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A312B" w:rsidRPr="00E84424" w14:paraId="06A73C0F" w14:textId="77777777" w:rsidTr="005F74AF">
        <w:tc>
          <w:tcPr>
            <w:tcW w:w="3974" w:type="dxa"/>
            <w:vAlign w:val="center"/>
          </w:tcPr>
          <w:p w14:paraId="2D219B3D" w14:textId="31316DB7" w:rsidR="004A312B" w:rsidRPr="00E84424" w:rsidRDefault="004A312B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ข้อสมมติฐานด้านประสบการณ์</w:t>
            </w:r>
          </w:p>
        </w:tc>
        <w:tc>
          <w:tcPr>
            <w:tcW w:w="1350" w:type="dxa"/>
            <w:shd w:val="clear" w:color="auto" w:fill="FAFAFA"/>
          </w:tcPr>
          <w:p w14:paraId="7D4D45CD" w14:textId="155E989C" w:rsidR="004A312B" w:rsidRPr="00E84424" w:rsidRDefault="00643E5D" w:rsidP="00643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50" w:type="dxa"/>
          </w:tcPr>
          <w:p w14:paraId="187BD717" w14:textId="49309FB4" w:rsidR="004A312B" w:rsidRPr="00E84424" w:rsidRDefault="004A312B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FAFAFA"/>
          </w:tcPr>
          <w:p w14:paraId="61F74C85" w14:textId="7094474B" w:rsidR="004A312B" w:rsidRPr="00E84424" w:rsidRDefault="00643E5D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center"/>
          </w:tcPr>
          <w:p w14:paraId="673F68E0" w14:textId="31D64A63" w:rsidR="004A312B" w:rsidRPr="00E84424" w:rsidRDefault="004A312B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993840" w:rsidRPr="00E84424" w14:paraId="4B00CFAD" w14:textId="77777777" w:rsidTr="005F74AF">
        <w:tc>
          <w:tcPr>
            <w:tcW w:w="3974" w:type="dxa"/>
            <w:vAlign w:val="bottom"/>
          </w:tcPr>
          <w:p w14:paraId="6C7CB900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ข้อสมมติฐานด้านประชากรศาสตร์</w:t>
            </w:r>
          </w:p>
        </w:tc>
        <w:tc>
          <w:tcPr>
            <w:tcW w:w="1350" w:type="dxa"/>
            <w:shd w:val="clear" w:color="auto" w:fill="FAFAFA"/>
          </w:tcPr>
          <w:p w14:paraId="07D2228D" w14:textId="56754D0E" w:rsidR="00993840" w:rsidRPr="00E84424" w:rsidRDefault="00CF1017" w:rsidP="00643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</w:p>
        </w:tc>
        <w:tc>
          <w:tcPr>
            <w:tcW w:w="1350" w:type="dxa"/>
          </w:tcPr>
          <w:p w14:paraId="23841DEB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FAFAFA"/>
          </w:tcPr>
          <w:p w14:paraId="1E7C77AC" w14:textId="7BB9092C" w:rsidR="00993840" w:rsidRPr="00E84424" w:rsidRDefault="00CF1017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</w:t>
            </w:r>
          </w:p>
        </w:tc>
        <w:tc>
          <w:tcPr>
            <w:tcW w:w="1440" w:type="dxa"/>
          </w:tcPr>
          <w:p w14:paraId="2807B6E9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993840" w:rsidRPr="00E84424" w14:paraId="0A9A1FFF" w14:textId="77777777" w:rsidTr="005F74AF">
        <w:tc>
          <w:tcPr>
            <w:tcW w:w="3974" w:type="dxa"/>
            <w:vAlign w:val="bottom"/>
          </w:tcPr>
          <w:p w14:paraId="792C012D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ข้อสมมติฐานทางการเงิน</w:t>
            </w:r>
          </w:p>
        </w:tc>
        <w:tc>
          <w:tcPr>
            <w:tcW w:w="1350" w:type="dxa"/>
            <w:shd w:val="clear" w:color="auto" w:fill="FAFAFA"/>
          </w:tcPr>
          <w:p w14:paraId="283619AE" w14:textId="50F5449A" w:rsidR="00993840" w:rsidRPr="00E84424" w:rsidRDefault="00CF1017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</w:t>
            </w:r>
          </w:p>
        </w:tc>
        <w:tc>
          <w:tcPr>
            <w:tcW w:w="1350" w:type="dxa"/>
          </w:tcPr>
          <w:p w14:paraId="3E83E547" w14:textId="0A900E70" w:rsidR="00993840" w:rsidRPr="00E84424" w:rsidRDefault="00CF1017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364</w:t>
            </w:r>
          </w:p>
        </w:tc>
        <w:tc>
          <w:tcPr>
            <w:tcW w:w="1350" w:type="dxa"/>
            <w:shd w:val="clear" w:color="auto" w:fill="FAFAFA"/>
          </w:tcPr>
          <w:p w14:paraId="64FFB00E" w14:textId="2C322D6F" w:rsidR="00993840" w:rsidRPr="00E84424" w:rsidRDefault="00CF1017" w:rsidP="00643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</w:p>
        </w:tc>
        <w:tc>
          <w:tcPr>
            <w:tcW w:w="1440" w:type="dxa"/>
          </w:tcPr>
          <w:p w14:paraId="4011EC11" w14:textId="6DA15C7F" w:rsidR="00993840" w:rsidRPr="00E84424" w:rsidRDefault="00CF1017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305</w:t>
            </w:r>
          </w:p>
        </w:tc>
      </w:tr>
      <w:tr w:rsidR="00993840" w:rsidRPr="00E84424" w14:paraId="51675677" w14:textId="77777777" w:rsidTr="005F74AF">
        <w:tc>
          <w:tcPr>
            <w:tcW w:w="3974" w:type="dxa"/>
            <w:vAlign w:val="bottom"/>
          </w:tcPr>
          <w:p w14:paraId="55CA289E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7850AF7" w14:textId="6B0159AE" w:rsidR="00993840" w:rsidRPr="00E84424" w:rsidRDefault="00CF1017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56029034" w14:textId="2C637905" w:rsidR="00993840" w:rsidRPr="00E84424" w:rsidRDefault="00CF1017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364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B62F900" w14:textId="04E83875" w:rsidR="00993840" w:rsidRPr="00E84424" w:rsidRDefault="00643E5D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EF7543B" w14:textId="0DCF5346" w:rsidR="00993840" w:rsidRPr="00E84424" w:rsidRDefault="00CF1017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305</w:t>
            </w:r>
          </w:p>
        </w:tc>
      </w:tr>
    </w:tbl>
    <w:p w14:paraId="046CF6D0" w14:textId="060E887F" w:rsidR="00314FBC" w:rsidRPr="00E84424" w:rsidRDefault="00314FBC" w:rsidP="009938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76971AB1" w14:textId="77777777" w:rsidR="00314FBC" w:rsidRPr="00E84424" w:rsidRDefault="00314F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eastAsia="Arial Unicode MS" w:hAnsi="Browallia New" w:cs="Browallia New"/>
          <w:sz w:val="26"/>
          <w:szCs w:val="26"/>
          <w:cs/>
        </w:rPr>
      </w:pPr>
      <w:r w:rsidRPr="00E84424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2285E77E" w14:textId="77777777" w:rsidR="00993840" w:rsidRPr="00E84424" w:rsidRDefault="00993840" w:rsidP="009938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eastAsia="Arial Unicode MS" w:hAnsi="Browallia New" w:cs="Browallia New"/>
          <w:sz w:val="26"/>
          <w:szCs w:val="26"/>
        </w:rPr>
      </w:pPr>
    </w:p>
    <w:p w14:paraId="701AA74F" w14:textId="77777777" w:rsidR="00993840" w:rsidRPr="00E84424" w:rsidRDefault="00993840" w:rsidP="009938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eastAsia="Arial Unicode MS" w:hAnsi="Browallia New" w:cs="Browallia New"/>
          <w:sz w:val="26"/>
          <w:szCs w:val="26"/>
        </w:rPr>
      </w:pPr>
      <w:r w:rsidRPr="00E84424">
        <w:rPr>
          <w:rFonts w:ascii="Browallia New" w:eastAsia="Arial Unicode MS" w:hAnsi="Browallia New" w:cs="Browallia New"/>
          <w:sz w:val="26"/>
          <w:szCs w:val="26"/>
          <w:cs/>
        </w:rPr>
        <w:t>ข้อสมมติฐานหลักในการประมาณการตามหลักคณิตศาสตร์ประกันภัยที่ใช้เป็นดังนี้</w:t>
      </w:r>
    </w:p>
    <w:p w14:paraId="49917683" w14:textId="77777777" w:rsidR="00993840" w:rsidRPr="00E84424" w:rsidRDefault="00993840" w:rsidP="00993840">
      <w:pPr>
        <w:pStyle w:val="a5"/>
        <w:ind w:left="9" w:righ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341"/>
        <w:gridCol w:w="1530"/>
        <w:gridCol w:w="1530"/>
        <w:gridCol w:w="1530"/>
        <w:gridCol w:w="1530"/>
      </w:tblGrid>
      <w:tr w:rsidR="00993840" w:rsidRPr="00E84424" w14:paraId="27957D39" w14:textId="77777777" w:rsidTr="00DC75EA">
        <w:tc>
          <w:tcPr>
            <w:tcW w:w="3341" w:type="dxa"/>
            <w:vAlign w:val="center"/>
          </w:tcPr>
          <w:p w14:paraId="6C7C6052" w14:textId="77777777" w:rsidR="00993840" w:rsidRPr="00DC75EA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30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A8816BB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1DD0855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93840" w:rsidRPr="00E84424" w14:paraId="585AE520" w14:textId="77777777" w:rsidTr="00DC75EA">
        <w:tc>
          <w:tcPr>
            <w:tcW w:w="3341" w:type="dxa"/>
            <w:vAlign w:val="center"/>
          </w:tcPr>
          <w:p w14:paraId="2CF1AD1B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4E8A9D87" w14:textId="06370EE0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พ.ศ.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color w:val="7030A0"/>
                <w:sz w:val="26"/>
                <w:szCs w:val="26"/>
                <w:cs/>
              </w:rPr>
              <w:t xml:space="preserve"> </w:t>
            </w:r>
            <w:r w:rsidR="00CF1017" w:rsidRPr="00CF10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36CA3124" w14:textId="52B82273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พ.ศ.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color w:val="7030A0"/>
                <w:sz w:val="26"/>
                <w:szCs w:val="26"/>
                <w:cs/>
              </w:rPr>
              <w:t xml:space="preserve"> </w:t>
            </w:r>
            <w:r w:rsidR="00CF1017" w:rsidRPr="00CF10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05CBF78A" w14:textId="31BF6553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พ.ศ.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color w:val="7030A0"/>
                <w:sz w:val="26"/>
                <w:szCs w:val="26"/>
                <w:cs/>
              </w:rPr>
              <w:t xml:space="preserve"> </w:t>
            </w:r>
            <w:r w:rsidR="00CF1017" w:rsidRPr="00CF10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7CE42B37" w14:textId="6B073FD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พ.ศ.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color w:val="7030A0"/>
                <w:sz w:val="26"/>
                <w:szCs w:val="26"/>
                <w:cs/>
              </w:rPr>
              <w:t xml:space="preserve"> </w:t>
            </w:r>
            <w:r w:rsidR="00CF1017" w:rsidRPr="00CF10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993840" w:rsidRPr="00E84424" w14:paraId="3CD1A51D" w14:textId="77777777" w:rsidTr="00DC75EA">
        <w:tc>
          <w:tcPr>
            <w:tcW w:w="3341" w:type="dxa"/>
            <w:vAlign w:val="center"/>
          </w:tcPr>
          <w:p w14:paraId="3214D81D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</w:tcPr>
          <w:p w14:paraId="64B3A20E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5A5CE4E7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</w:tcPr>
          <w:p w14:paraId="38C64863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center"/>
          </w:tcPr>
          <w:p w14:paraId="29D3C8F8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33070" w:rsidRPr="00E84424" w14:paraId="7EC9B487" w14:textId="77777777" w:rsidTr="00DC75EA">
        <w:tc>
          <w:tcPr>
            <w:tcW w:w="3341" w:type="dxa"/>
            <w:vAlign w:val="bottom"/>
          </w:tcPr>
          <w:p w14:paraId="51B82D44" w14:textId="77777777" w:rsidR="00333070" w:rsidRPr="00E84424" w:rsidRDefault="00333070" w:rsidP="00333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530" w:type="dxa"/>
            <w:shd w:val="clear" w:color="auto" w:fill="FAFAFA"/>
          </w:tcPr>
          <w:p w14:paraId="21AD5A7A" w14:textId="209B6ADB" w:rsidR="00333070" w:rsidRPr="00E84424" w:rsidRDefault="00333070" w:rsidP="00333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CF1017"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CF1017"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</w:p>
        </w:tc>
        <w:tc>
          <w:tcPr>
            <w:tcW w:w="1530" w:type="dxa"/>
          </w:tcPr>
          <w:p w14:paraId="1274CCD2" w14:textId="478DFB20" w:rsidR="00333070" w:rsidRPr="00E84424" w:rsidRDefault="00333070" w:rsidP="00333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CF1017"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="00CF1017"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</w:p>
        </w:tc>
        <w:tc>
          <w:tcPr>
            <w:tcW w:w="1530" w:type="dxa"/>
            <w:shd w:val="clear" w:color="auto" w:fill="FAFAFA"/>
          </w:tcPr>
          <w:p w14:paraId="25E2473E" w14:textId="2BC87CFC" w:rsidR="00333070" w:rsidRPr="00E84424" w:rsidRDefault="00333070" w:rsidP="00333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CF1017"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CF1017"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</w:p>
        </w:tc>
        <w:tc>
          <w:tcPr>
            <w:tcW w:w="1530" w:type="dxa"/>
          </w:tcPr>
          <w:p w14:paraId="74D3DCC7" w14:textId="579D4A92" w:rsidR="00333070" w:rsidRPr="00E84424" w:rsidRDefault="00333070" w:rsidP="00333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CF1017"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CF1017"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</w:p>
        </w:tc>
      </w:tr>
      <w:tr w:rsidR="00333070" w:rsidRPr="00E84424" w14:paraId="49EE5B49" w14:textId="77777777" w:rsidTr="00DC75EA">
        <w:tc>
          <w:tcPr>
            <w:tcW w:w="3341" w:type="dxa"/>
            <w:vAlign w:val="bottom"/>
          </w:tcPr>
          <w:p w14:paraId="1B1F9129" w14:textId="77777777" w:rsidR="00333070" w:rsidRPr="00E84424" w:rsidRDefault="00333070" w:rsidP="00333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อัตราการเพิ่มขึ้นของเงินเดือน</w:t>
            </w:r>
          </w:p>
        </w:tc>
        <w:tc>
          <w:tcPr>
            <w:tcW w:w="1530" w:type="dxa"/>
            <w:shd w:val="clear" w:color="auto" w:fill="FAFAFA"/>
          </w:tcPr>
          <w:p w14:paraId="25109DF3" w14:textId="637ADDE8" w:rsidR="00333070" w:rsidRPr="00E84424" w:rsidRDefault="00333070" w:rsidP="00333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CF1017"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CF1017"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  <w:r w:rsidR="00CF1017"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.</w:t>
            </w:r>
            <w:r w:rsidR="00CF1017"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</w:p>
        </w:tc>
        <w:tc>
          <w:tcPr>
            <w:tcW w:w="1530" w:type="dxa"/>
          </w:tcPr>
          <w:p w14:paraId="098834C5" w14:textId="45B68548" w:rsidR="00333070" w:rsidRPr="00E84424" w:rsidRDefault="00333070" w:rsidP="00333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CF1017"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CF1017"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  <w:r w:rsidR="00CF1017"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.</w:t>
            </w:r>
            <w:r w:rsidR="00CF1017"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</w:p>
        </w:tc>
        <w:tc>
          <w:tcPr>
            <w:tcW w:w="1530" w:type="dxa"/>
            <w:shd w:val="clear" w:color="auto" w:fill="FAFAFA"/>
          </w:tcPr>
          <w:p w14:paraId="495D139A" w14:textId="2A3BC62D" w:rsidR="00333070" w:rsidRPr="00E84424" w:rsidRDefault="00333070" w:rsidP="00333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CF1017"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CF1017"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  <w:r w:rsidR="00CF1017"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.</w:t>
            </w:r>
            <w:r w:rsidR="00CF1017"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</w:p>
        </w:tc>
        <w:tc>
          <w:tcPr>
            <w:tcW w:w="1530" w:type="dxa"/>
          </w:tcPr>
          <w:p w14:paraId="12C5D0F7" w14:textId="5AD69407" w:rsidR="00333070" w:rsidRPr="00E84424" w:rsidRDefault="00333070" w:rsidP="00333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CF1017"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CF1017"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  <w:r w:rsidR="00CF1017"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.</w:t>
            </w:r>
            <w:r w:rsidR="00CF1017"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</w:p>
        </w:tc>
      </w:tr>
      <w:tr w:rsidR="00333070" w:rsidRPr="00E84424" w14:paraId="123535D2" w14:textId="77777777" w:rsidTr="00DC75EA">
        <w:tc>
          <w:tcPr>
            <w:tcW w:w="3341" w:type="dxa"/>
            <w:vAlign w:val="bottom"/>
          </w:tcPr>
          <w:p w14:paraId="5830EB44" w14:textId="77777777" w:rsidR="00333070" w:rsidRPr="00E84424" w:rsidRDefault="00333070" w:rsidP="00333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อัตราการหมุนเวียนพนักงาน</w:t>
            </w:r>
          </w:p>
        </w:tc>
        <w:tc>
          <w:tcPr>
            <w:tcW w:w="1530" w:type="dxa"/>
            <w:shd w:val="clear" w:color="auto" w:fill="FAFAFA"/>
          </w:tcPr>
          <w:p w14:paraId="67BE712F" w14:textId="7F3AFDF0" w:rsidR="00333070" w:rsidRPr="00E84424" w:rsidRDefault="00333070" w:rsidP="00333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CF1017"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.</w:t>
            </w:r>
            <w:r w:rsidR="00CF1017"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  <w:r w:rsidR="00CF1017"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CF1017"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</w:p>
        </w:tc>
        <w:tc>
          <w:tcPr>
            <w:tcW w:w="1530" w:type="dxa"/>
          </w:tcPr>
          <w:p w14:paraId="1008FDFB" w14:textId="76CB80EF" w:rsidR="00333070" w:rsidRPr="00E84424" w:rsidRDefault="00333070" w:rsidP="00333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CF1017"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.</w:t>
            </w:r>
            <w:r w:rsidR="00CF1017"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  <w:r w:rsidR="00CF1017"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CF1017"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</w:p>
        </w:tc>
        <w:tc>
          <w:tcPr>
            <w:tcW w:w="1530" w:type="dxa"/>
            <w:shd w:val="clear" w:color="auto" w:fill="FAFAFA"/>
          </w:tcPr>
          <w:p w14:paraId="44043ADC" w14:textId="3EE3622F" w:rsidR="00333070" w:rsidRPr="00E84424" w:rsidRDefault="00333070" w:rsidP="00333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CF1017"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.</w:t>
            </w:r>
            <w:r w:rsidR="00CF1017"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  <w:r w:rsidR="00CF1017"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CF1017"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</w:p>
        </w:tc>
        <w:tc>
          <w:tcPr>
            <w:tcW w:w="1530" w:type="dxa"/>
          </w:tcPr>
          <w:p w14:paraId="7152D7FF" w14:textId="41913AC9" w:rsidR="00333070" w:rsidRPr="00E84424" w:rsidRDefault="00333070" w:rsidP="00333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CF1017"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.</w:t>
            </w:r>
            <w:r w:rsidR="00CF1017"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  <w:r w:rsidR="00CF1017"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CF1017"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</w:p>
        </w:tc>
      </w:tr>
    </w:tbl>
    <w:p w14:paraId="1E5E6739" w14:textId="77777777" w:rsidR="00993840" w:rsidRPr="00E84424" w:rsidRDefault="00993840" w:rsidP="00993840">
      <w:pPr>
        <w:pStyle w:val="a5"/>
        <w:ind w:left="9" w:right="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7E260ADA" w14:textId="491704AD" w:rsidR="00993840" w:rsidRPr="00E84424" w:rsidRDefault="00993840" w:rsidP="001378F6">
      <w:pPr>
        <w:pStyle w:val="a5"/>
        <w:ind w:left="9" w:right="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E84424">
        <w:rPr>
          <w:rFonts w:ascii="Browallia New" w:eastAsia="Arial Unicode MS" w:hAnsi="Browallia New" w:cs="Browallia New"/>
          <w:sz w:val="26"/>
          <w:szCs w:val="26"/>
          <w:cs/>
        </w:rPr>
        <w:t>ข้อสมมติฐานเกี่ยวกับอัตรามรณะในอนาคตถือตามข้อมูลทางสถิติที่เผยแพร่ทั่วไปและตารางมรณะ</w:t>
      </w:r>
    </w:p>
    <w:p w14:paraId="147B4C6D" w14:textId="77777777" w:rsidR="00993840" w:rsidRPr="00E84424" w:rsidRDefault="00993840" w:rsidP="00993840">
      <w:pPr>
        <w:pStyle w:val="a5"/>
        <w:ind w:left="9" w:right="0"/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p w14:paraId="592FB58E" w14:textId="77777777" w:rsidR="00993840" w:rsidRPr="00E84424" w:rsidRDefault="00993840" w:rsidP="00993840">
      <w:pPr>
        <w:pStyle w:val="a5"/>
        <w:ind w:left="9" w:right="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E84424">
        <w:rPr>
          <w:rFonts w:ascii="Browallia New" w:eastAsia="Arial Unicode MS" w:hAnsi="Browallia New" w:cs="Browallia New"/>
          <w:sz w:val="26"/>
          <w:szCs w:val="26"/>
          <w:cs/>
        </w:rPr>
        <w:t>การวิเคราะห์ความอ่อนไหวของข้อสมมติฐานหลักในการประมาณการตามหลักคณิตศาสตร์ประกันภัยเป็นดังนี้</w:t>
      </w:r>
    </w:p>
    <w:p w14:paraId="1654FF20" w14:textId="77777777" w:rsidR="00993840" w:rsidRPr="00E84424" w:rsidRDefault="00993840" w:rsidP="00993840">
      <w:pPr>
        <w:pStyle w:val="a5"/>
        <w:ind w:left="9" w:right="0"/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tbl>
      <w:tblPr>
        <w:tblW w:w="9477" w:type="dxa"/>
        <w:tblLayout w:type="fixed"/>
        <w:tblLook w:val="0000" w:firstRow="0" w:lastRow="0" w:firstColumn="0" w:lastColumn="0" w:noHBand="0" w:noVBand="0"/>
      </w:tblPr>
      <w:tblGrid>
        <w:gridCol w:w="2678"/>
        <w:gridCol w:w="1150"/>
        <w:gridCol w:w="1152"/>
        <w:gridCol w:w="1080"/>
        <w:gridCol w:w="1148"/>
        <w:gridCol w:w="1053"/>
        <w:gridCol w:w="1216"/>
      </w:tblGrid>
      <w:tr w:rsidR="00993840" w:rsidRPr="00E84424" w14:paraId="41BDCD64" w14:textId="77777777" w:rsidTr="002F7184">
        <w:tc>
          <w:tcPr>
            <w:tcW w:w="2678" w:type="dxa"/>
            <w:vAlign w:val="bottom"/>
          </w:tcPr>
          <w:p w14:paraId="55CC2FBD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6799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503995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x-none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993840" w:rsidRPr="00E84424" w14:paraId="74C2300B" w14:textId="77777777" w:rsidTr="002F7184">
        <w:tc>
          <w:tcPr>
            <w:tcW w:w="2678" w:type="dxa"/>
            <w:vAlign w:val="bottom"/>
          </w:tcPr>
          <w:p w14:paraId="297D3B03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6799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4DB915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x-none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ผลกระทบต่อภาระผูกพันโครงการผลประโยชน์ที่กำหนดไว้</w:t>
            </w:r>
          </w:p>
        </w:tc>
      </w:tr>
      <w:tr w:rsidR="00993840" w:rsidRPr="00E84424" w14:paraId="08FF4CA4" w14:textId="77777777" w:rsidTr="002F7184">
        <w:tc>
          <w:tcPr>
            <w:tcW w:w="2678" w:type="dxa"/>
            <w:vAlign w:val="bottom"/>
          </w:tcPr>
          <w:p w14:paraId="58BA18E5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230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59EF9E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x-none"/>
              </w:rPr>
              <w:t>การเปลี่ยนแปลงในข้อสมมติ</w:t>
            </w:r>
          </w:p>
        </w:tc>
        <w:tc>
          <w:tcPr>
            <w:tcW w:w="222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4A65D9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x-none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x-none"/>
              </w:rPr>
              <w:t>การเพิ่มขึ้นของข้อสมมติ</w:t>
            </w:r>
          </w:p>
        </w:tc>
        <w:tc>
          <w:tcPr>
            <w:tcW w:w="226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3233F1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x-none"/>
              </w:rPr>
              <w:t>การลดลงของข้อสมมติ</w:t>
            </w:r>
          </w:p>
        </w:tc>
      </w:tr>
      <w:tr w:rsidR="00993840" w:rsidRPr="00E84424" w14:paraId="76C051A6" w14:textId="77777777" w:rsidTr="002F7184">
        <w:tc>
          <w:tcPr>
            <w:tcW w:w="2678" w:type="dxa"/>
            <w:vAlign w:val="bottom"/>
          </w:tcPr>
          <w:p w14:paraId="452BE9DF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50" w:type="dxa"/>
            <w:tcBorders>
              <w:top w:val="single" w:sz="4" w:space="0" w:color="auto"/>
            </w:tcBorders>
            <w:vAlign w:val="bottom"/>
          </w:tcPr>
          <w:p w14:paraId="40B7F5FD" w14:textId="134BBFFC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พ.ศ.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color w:val="7030A0"/>
                <w:sz w:val="24"/>
                <w:szCs w:val="24"/>
                <w:cs/>
              </w:rPr>
              <w:t xml:space="preserve"> </w:t>
            </w:r>
            <w:r w:rsidR="00CF1017" w:rsidRPr="00CF101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6C64CCEA" w14:textId="0F0738A8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พ.ศ.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color w:val="7030A0"/>
                <w:sz w:val="24"/>
                <w:szCs w:val="24"/>
                <w:cs/>
              </w:rPr>
              <w:t xml:space="preserve"> </w:t>
            </w:r>
            <w:r w:rsidR="00CF1017" w:rsidRPr="00CF101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2161D53" w14:textId="7E6DD8AF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x-none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พ.ศ.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color w:val="7030A0"/>
                <w:sz w:val="24"/>
                <w:szCs w:val="24"/>
                <w:cs/>
              </w:rPr>
              <w:t xml:space="preserve"> </w:t>
            </w:r>
            <w:r w:rsidR="00CF1017" w:rsidRPr="00CF101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148" w:type="dxa"/>
            <w:tcBorders>
              <w:top w:val="single" w:sz="4" w:space="0" w:color="auto"/>
            </w:tcBorders>
            <w:vAlign w:val="bottom"/>
          </w:tcPr>
          <w:p w14:paraId="556FDDC8" w14:textId="4C46F71E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x-none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พ.ศ.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color w:val="7030A0"/>
                <w:sz w:val="24"/>
                <w:szCs w:val="24"/>
                <w:cs/>
              </w:rPr>
              <w:t xml:space="preserve"> </w:t>
            </w:r>
            <w:r w:rsidR="00CF1017" w:rsidRPr="00CF101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  <w:tc>
          <w:tcPr>
            <w:tcW w:w="1053" w:type="dxa"/>
            <w:tcBorders>
              <w:top w:val="single" w:sz="4" w:space="0" w:color="auto"/>
            </w:tcBorders>
            <w:vAlign w:val="bottom"/>
          </w:tcPr>
          <w:p w14:paraId="3F9C1966" w14:textId="12BEC0AD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x-none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พ.ศ.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color w:val="7030A0"/>
                <w:sz w:val="24"/>
                <w:szCs w:val="24"/>
                <w:cs/>
              </w:rPr>
              <w:t xml:space="preserve"> </w:t>
            </w:r>
            <w:r w:rsidR="00CF1017" w:rsidRPr="00CF101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216" w:type="dxa"/>
            <w:tcBorders>
              <w:top w:val="single" w:sz="4" w:space="0" w:color="auto"/>
            </w:tcBorders>
            <w:vAlign w:val="bottom"/>
          </w:tcPr>
          <w:p w14:paraId="62872C6E" w14:textId="7DBF94D5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x-none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พ.ศ.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color w:val="7030A0"/>
                <w:sz w:val="24"/>
                <w:szCs w:val="24"/>
                <w:cs/>
              </w:rPr>
              <w:t xml:space="preserve"> </w:t>
            </w:r>
            <w:r w:rsidR="00CF1017" w:rsidRPr="00CF101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</w:tr>
      <w:tr w:rsidR="00993840" w:rsidRPr="00E84424" w14:paraId="748E62E7" w14:textId="77777777" w:rsidTr="002F7184">
        <w:tc>
          <w:tcPr>
            <w:tcW w:w="2678" w:type="dxa"/>
            <w:vAlign w:val="bottom"/>
          </w:tcPr>
          <w:p w14:paraId="4B093767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50" w:type="dxa"/>
            <w:tcBorders>
              <w:bottom w:val="single" w:sz="4" w:space="0" w:color="auto"/>
            </w:tcBorders>
            <w:vAlign w:val="bottom"/>
          </w:tcPr>
          <w:p w14:paraId="3B9F4C0D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ร้อยละ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69355C32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ร้อยละ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F1EE353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148" w:type="dxa"/>
            <w:tcBorders>
              <w:bottom w:val="single" w:sz="4" w:space="0" w:color="auto"/>
            </w:tcBorders>
            <w:vAlign w:val="bottom"/>
          </w:tcPr>
          <w:p w14:paraId="1F03B5FB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053" w:type="dxa"/>
            <w:tcBorders>
              <w:bottom w:val="single" w:sz="4" w:space="0" w:color="auto"/>
            </w:tcBorders>
            <w:vAlign w:val="bottom"/>
          </w:tcPr>
          <w:p w14:paraId="6C6914F4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216" w:type="dxa"/>
            <w:tcBorders>
              <w:bottom w:val="single" w:sz="4" w:space="0" w:color="auto"/>
            </w:tcBorders>
            <w:vAlign w:val="bottom"/>
          </w:tcPr>
          <w:p w14:paraId="1655CC61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</w:tr>
      <w:tr w:rsidR="00993840" w:rsidRPr="00E84424" w14:paraId="3E8D8C54" w14:textId="77777777" w:rsidTr="002F7184">
        <w:tc>
          <w:tcPr>
            <w:tcW w:w="2678" w:type="dxa"/>
            <w:vAlign w:val="bottom"/>
          </w:tcPr>
          <w:p w14:paraId="15752491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0890D6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45A94A7E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9B9B12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  <w:vAlign w:val="bottom"/>
          </w:tcPr>
          <w:p w14:paraId="0E98A61B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2925DD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16" w:type="dxa"/>
            <w:tcBorders>
              <w:top w:val="single" w:sz="4" w:space="0" w:color="auto"/>
            </w:tcBorders>
            <w:vAlign w:val="bottom"/>
          </w:tcPr>
          <w:p w14:paraId="729E50C5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333070" w:rsidRPr="00E84424" w14:paraId="6391097A" w14:textId="77777777" w:rsidTr="002F7184">
        <w:tc>
          <w:tcPr>
            <w:tcW w:w="2678" w:type="dxa"/>
            <w:vAlign w:val="bottom"/>
          </w:tcPr>
          <w:p w14:paraId="574D489B" w14:textId="77777777" w:rsidR="00333070" w:rsidRPr="00E84424" w:rsidRDefault="00333070" w:rsidP="00333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84424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อัตราคิดลด</w:t>
            </w:r>
          </w:p>
        </w:tc>
        <w:tc>
          <w:tcPr>
            <w:tcW w:w="1150" w:type="dxa"/>
            <w:shd w:val="clear" w:color="auto" w:fill="FAFAFA"/>
          </w:tcPr>
          <w:p w14:paraId="4AE75732" w14:textId="45FE8623" w:rsidR="00333070" w:rsidRPr="00E84424" w:rsidRDefault="00CF1017" w:rsidP="00333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</w:p>
        </w:tc>
        <w:tc>
          <w:tcPr>
            <w:tcW w:w="1152" w:type="dxa"/>
            <w:shd w:val="clear" w:color="auto" w:fill="auto"/>
          </w:tcPr>
          <w:p w14:paraId="280900CB" w14:textId="77D92974" w:rsidR="00333070" w:rsidRPr="00E84424" w:rsidRDefault="00CF1017" w:rsidP="00333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</w:p>
        </w:tc>
        <w:tc>
          <w:tcPr>
            <w:tcW w:w="1080" w:type="dxa"/>
            <w:shd w:val="clear" w:color="auto" w:fill="FAFAFA"/>
          </w:tcPr>
          <w:p w14:paraId="7C70273C" w14:textId="539AA9C8" w:rsidR="00333070" w:rsidRPr="00E84424" w:rsidRDefault="00333070" w:rsidP="00333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84424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420</w:t>
            </w:r>
            <w:r w:rsidRPr="00E84424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759E318A" w14:textId="1259FB1C" w:rsidR="00333070" w:rsidRPr="00E84424" w:rsidRDefault="00333070" w:rsidP="00333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84424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414</w:t>
            </w:r>
            <w:r w:rsidRPr="00E84424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53" w:type="dxa"/>
            <w:shd w:val="clear" w:color="auto" w:fill="FAFAFA"/>
          </w:tcPr>
          <w:p w14:paraId="50DF6801" w14:textId="4E0DC396" w:rsidR="00333070" w:rsidRPr="00E84424" w:rsidRDefault="00CF1017" w:rsidP="00333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496</w:t>
            </w:r>
          </w:p>
        </w:tc>
        <w:tc>
          <w:tcPr>
            <w:tcW w:w="1216" w:type="dxa"/>
            <w:shd w:val="clear" w:color="auto" w:fill="auto"/>
          </w:tcPr>
          <w:p w14:paraId="25A5C55B" w14:textId="43BA7E61" w:rsidR="00333070" w:rsidRPr="00E84424" w:rsidRDefault="00CF1017" w:rsidP="00333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460</w:t>
            </w:r>
          </w:p>
        </w:tc>
      </w:tr>
      <w:tr w:rsidR="00333070" w:rsidRPr="00E84424" w14:paraId="6FD205E4" w14:textId="77777777" w:rsidTr="002F7184">
        <w:tc>
          <w:tcPr>
            <w:tcW w:w="2678" w:type="dxa"/>
            <w:vAlign w:val="bottom"/>
          </w:tcPr>
          <w:p w14:paraId="4E2569DB" w14:textId="77777777" w:rsidR="00333070" w:rsidRPr="00E84424" w:rsidRDefault="00333070" w:rsidP="00333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E84424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อัตราการเพิ่มขึ้นของเงินเดือน</w:t>
            </w:r>
          </w:p>
        </w:tc>
        <w:tc>
          <w:tcPr>
            <w:tcW w:w="1150" w:type="dxa"/>
            <w:shd w:val="clear" w:color="auto" w:fill="FAFAFA"/>
          </w:tcPr>
          <w:p w14:paraId="0C5ADCEA" w14:textId="67999D34" w:rsidR="00333070" w:rsidRPr="00E84424" w:rsidRDefault="00CF1017" w:rsidP="00333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</w:p>
        </w:tc>
        <w:tc>
          <w:tcPr>
            <w:tcW w:w="1152" w:type="dxa"/>
            <w:shd w:val="clear" w:color="auto" w:fill="auto"/>
          </w:tcPr>
          <w:p w14:paraId="14D9B522" w14:textId="69A4A124" w:rsidR="00333070" w:rsidRPr="00E84424" w:rsidRDefault="00CF1017" w:rsidP="00333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</w:p>
        </w:tc>
        <w:tc>
          <w:tcPr>
            <w:tcW w:w="1080" w:type="dxa"/>
            <w:shd w:val="clear" w:color="auto" w:fill="FAFAFA"/>
          </w:tcPr>
          <w:p w14:paraId="7F068EB2" w14:textId="0465208B" w:rsidR="00333070" w:rsidRPr="00E84424" w:rsidRDefault="00CF1017" w:rsidP="00333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522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399D4F74" w14:textId="69C70BC7" w:rsidR="00333070" w:rsidRPr="00E84424" w:rsidRDefault="00CF1017" w:rsidP="00333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512</w:t>
            </w:r>
          </w:p>
        </w:tc>
        <w:tc>
          <w:tcPr>
            <w:tcW w:w="1053" w:type="dxa"/>
            <w:shd w:val="clear" w:color="auto" w:fill="FAFAFA"/>
          </w:tcPr>
          <w:p w14:paraId="62FDFAAB" w14:textId="07134B69" w:rsidR="00333070" w:rsidRPr="00E84424" w:rsidRDefault="00333070" w:rsidP="00333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84424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454</w:t>
            </w:r>
            <w:r w:rsidRPr="00E84424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16" w:type="dxa"/>
            <w:shd w:val="clear" w:color="auto" w:fill="auto"/>
          </w:tcPr>
          <w:p w14:paraId="448650AE" w14:textId="25820CEF" w:rsidR="00333070" w:rsidRPr="00E84424" w:rsidRDefault="00333070" w:rsidP="00333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84424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448</w:t>
            </w:r>
            <w:r w:rsidRPr="00E84424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</w:tr>
    </w:tbl>
    <w:p w14:paraId="6738DE22" w14:textId="77777777" w:rsidR="00993840" w:rsidRPr="00E84424" w:rsidRDefault="00993840" w:rsidP="009938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eastAsia="Arial Unicode MS" w:hAnsi="Browallia New" w:cs="Browallia New"/>
          <w:sz w:val="22"/>
          <w:szCs w:val="22"/>
          <w:cs/>
        </w:rPr>
      </w:pPr>
    </w:p>
    <w:tbl>
      <w:tblPr>
        <w:tblW w:w="9459" w:type="dxa"/>
        <w:tblLayout w:type="fixed"/>
        <w:tblLook w:val="0000" w:firstRow="0" w:lastRow="0" w:firstColumn="0" w:lastColumn="0" w:noHBand="0" w:noVBand="0"/>
      </w:tblPr>
      <w:tblGrid>
        <w:gridCol w:w="2646"/>
        <w:gridCol w:w="1152"/>
        <w:gridCol w:w="1164"/>
        <w:gridCol w:w="1068"/>
        <w:gridCol w:w="1161"/>
        <w:gridCol w:w="1089"/>
        <w:gridCol w:w="1179"/>
      </w:tblGrid>
      <w:tr w:rsidR="00993840" w:rsidRPr="00E84424" w14:paraId="43919D00" w14:textId="77777777" w:rsidTr="002F7184">
        <w:trPr>
          <w:trHeight w:val="312"/>
        </w:trPr>
        <w:tc>
          <w:tcPr>
            <w:tcW w:w="2646" w:type="dxa"/>
            <w:vAlign w:val="bottom"/>
          </w:tcPr>
          <w:p w14:paraId="0BAEA42F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231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DD4CC8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4497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D766DA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993840" w:rsidRPr="00E84424" w14:paraId="0B85DC20" w14:textId="77777777" w:rsidTr="002F7184">
        <w:tc>
          <w:tcPr>
            <w:tcW w:w="2646" w:type="dxa"/>
            <w:vAlign w:val="bottom"/>
          </w:tcPr>
          <w:p w14:paraId="4440E0BE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231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FAA767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497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F4CDBF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ผลกระทบต่อภาระผูกพันโครงการผลประโยชน์ที่กำหนดไว้</w:t>
            </w:r>
          </w:p>
        </w:tc>
      </w:tr>
      <w:tr w:rsidR="00993840" w:rsidRPr="00E84424" w14:paraId="55D4B34D" w14:textId="77777777" w:rsidTr="002F7184">
        <w:tc>
          <w:tcPr>
            <w:tcW w:w="2646" w:type="dxa"/>
            <w:vAlign w:val="bottom"/>
          </w:tcPr>
          <w:p w14:paraId="295A72E5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231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F688AC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x-none"/>
              </w:rPr>
              <w:t>การเปลี่ยนแปลงในข้อสมมติ</w:t>
            </w:r>
          </w:p>
        </w:tc>
        <w:tc>
          <w:tcPr>
            <w:tcW w:w="222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E5DAEB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x-none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x-none"/>
              </w:rPr>
              <w:t>การเพิ่มขึ้นของข้อสมมติ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0C3833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x-none"/>
              </w:rPr>
              <w:t>การลดลงของข้อสมมติ</w:t>
            </w:r>
          </w:p>
        </w:tc>
      </w:tr>
      <w:tr w:rsidR="00993840" w:rsidRPr="00E84424" w14:paraId="60114474" w14:textId="77777777" w:rsidTr="002F7184">
        <w:tc>
          <w:tcPr>
            <w:tcW w:w="2646" w:type="dxa"/>
            <w:vAlign w:val="bottom"/>
          </w:tcPr>
          <w:p w14:paraId="5BEF6258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099CADDA" w14:textId="634FF420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พ.ศ.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color w:val="7030A0"/>
                <w:sz w:val="24"/>
                <w:szCs w:val="24"/>
                <w:cs/>
              </w:rPr>
              <w:t xml:space="preserve"> </w:t>
            </w:r>
            <w:r w:rsidR="00CF1017" w:rsidRPr="00CF101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164" w:type="dxa"/>
            <w:tcBorders>
              <w:top w:val="single" w:sz="4" w:space="0" w:color="auto"/>
            </w:tcBorders>
            <w:vAlign w:val="bottom"/>
          </w:tcPr>
          <w:p w14:paraId="5AC63C8A" w14:textId="1EB90BD5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พ.ศ.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color w:val="7030A0"/>
                <w:sz w:val="24"/>
                <w:szCs w:val="24"/>
                <w:cs/>
              </w:rPr>
              <w:t xml:space="preserve"> </w:t>
            </w:r>
            <w:r w:rsidR="00CF1017" w:rsidRPr="00CF101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  <w:tc>
          <w:tcPr>
            <w:tcW w:w="1068" w:type="dxa"/>
            <w:tcBorders>
              <w:top w:val="single" w:sz="4" w:space="0" w:color="auto"/>
            </w:tcBorders>
            <w:vAlign w:val="bottom"/>
          </w:tcPr>
          <w:p w14:paraId="020D6AC1" w14:textId="0D3F553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x-none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พ.ศ.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color w:val="7030A0"/>
                <w:sz w:val="24"/>
                <w:szCs w:val="24"/>
                <w:cs/>
              </w:rPr>
              <w:t xml:space="preserve"> </w:t>
            </w:r>
            <w:r w:rsidR="00CF1017" w:rsidRPr="00CF101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161" w:type="dxa"/>
            <w:tcBorders>
              <w:top w:val="single" w:sz="4" w:space="0" w:color="auto"/>
            </w:tcBorders>
            <w:vAlign w:val="bottom"/>
          </w:tcPr>
          <w:p w14:paraId="57C521D0" w14:textId="20372CF9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x-none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พ.ศ.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color w:val="7030A0"/>
                <w:sz w:val="24"/>
                <w:szCs w:val="24"/>
                <w:cs/>
              </w:rPr>
              <w:t xml:space="preserve"> </w:t>
            </w:r>
            <w:r w:rsidR="00CF1017" w:rsidRPr="00CF101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  <w:tc>
          <w:tcPr>
            <w:tcW w:w="1089" w:type="dxa"/>
            <w:tcBorders>
              <w:top w:val="single" w:sz="4" w:space="0" w:color="auto"/>
            </w:tcBorders>
            <w:vAlign w:val="bottom"/>
          </w:tcPr>
          <w:p w14:paraId="40AF0F24" w14:textId="454A7219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x-none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พ.ศ.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color w:val="7030A0"/>
                <w:sz w:val="24"/>
                <w:szCs w:val="24"/>
                <w:cs/>
              </w:rPr>
              <w:t xml:space="preserve"> </w:t>
            </w:r>
            <w:r w:rsidR="00CF1017" w:rsidRPr="00CF101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179" w:type="dxa"/>
            <w:tcBorders>
              <w:top w:val="single" w:sz="4" w:space="0" w:color="auto"/>
            </w:tcBorders>
            <w:vAlign w:val="bottom"/>
          </w:tcPr>
          <w:p w14:paraId="16E4BC1C" w14:textId="51ACF1AF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x-none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พ.ศ.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color w:val="7030A0"/>
                <w:sz w:val="24"/>
                <w:szCs w:val="24"/>
                <w:cs/>
              </w:rPr>
              <w:t xml:space="preserve"> </w:t>
            </w:r>
            <w:r w:rsidR="00CF1017" w:rsidRPr="00CF101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</w:tr>
      <w:tr w:rsidR="00993840" w:rsidRPr="00E84424" w14:paraId="1A8A5D15" w14:textId="77777777" w:rsidTr="002F7184">
        <w:tc>
          <w:tcPr>
            <w:tcW w:w="2646" w:type="dxa"/>
            <w:vAlign w:val="bottom"/>
          </w:tcPr>
          <w:p w14:paraId="117BFE85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5CDFE8C4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ร้อยละ</w:t>
            </w:r>
          </w:p>
        </w:tc>
        <w:tc>
          <w:tcPr>
            <w:tcW w:w="1164" w:type="dxa"/>
            <w:tcBorders>
              <w:bottom w:val="single" w:sz="4" w:space="0" w:color="auto"/>
            </w:tcBorders>
            <w:vAlign w:val="bottom"/>
          </w:tcPr>
          <w:p w14:paraId="14F186BD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ร้อยละ</w:t>
            </w:r>
          </w:p>
        </w:tc>
        <w:tc>
          <w:tcPr>
            <w:tcW w:w="1068" w:type="dxa"/>
            <w:tcBorders>
              <w:bottom w:val="single" w:sz="4" w:space="0" w:color="auto"/>
            </w:tcBorders>
            <w:vAlign w:val="bottom"/>
          </w:tcPr>
          <w:p w14:paraId="10CACAD8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vAlign w:val="bottom"/>
          </w:tcPr>
          <w:p w14:paraId="4ED46D33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089" w:type="dxa"/>
            <w:tcBorders>
              <w:bottom w:val="single" w:sz="4" w:space="0" w:color="auto"/>
            </w:tcBorders>
            <w:vAlign w:val="bottom"/>
          </w:tcPr>
          <w:p w14:paraId="466E283A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179" w:type="dxa"/>
            <w:tcBorders>
              <w:bottom w:val="single" w:sz="4" w:space="0" w:color="auto"/>
            </w:tcBorders>
            <w:vAlign w:val="bottom"/>
          </w:tcPr>
          <w:p w14:paraId="0B0A05BA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</w:tr>
      <w:tr w:rsidR="00993840" w:rsidRPr="00E84424" w14:paraId="45EA54C6" w14:textId="77777777" w:rsidTr="002F7184">
        <w:tc>
          <w:tcPr>
            <w:tcW w:w="2646" w:type="dxa"/>
            <w:vAlign w:val="bottom"/>
          </w:tcPr>
          <w:p w14:paraId="49219E0F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9B97E77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</w:pPr>
          </w:p>
        </w:tc>
        <w:tc>
          <w:tcPr>
            <w:tcW w:w="1164" w:type="dxa"/>
            <w:tcBorders>
              <w:top w:val="single" w:sz="4" w:space="0" w:color="auto"/>
            </w:tcBorders>
            <w:vAlign w:val="bottom"/>
          </w:tcPr>
          <w:p w14:paraId="4C356CFA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8A2932E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  <w:vAlign w:val="bottom"/>
          </w:tcPr>
          <w:p w14:paraId="4FF515D0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8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852BF0F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  <w:vAlign w:val="bottom"/>
          </w:tcPr>
          <w:p w14:paraId="6978448A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333070" w:rsidRPr="00E84424" w14:paraId="09A2B31B" w14:textId="77777777" w:rsidTr="002F7184">
        <w:tc>
          <w:tcPr>
            <w:tcW w:w="2646" w:type="dxa"/>
            <w:vAlign w:val="bottom"/>
          </w:tcPr>
          <w:p w14:paraId="49C30652" w14:textId="77777777" w:rsidR="00333070" w:rsidRPr="00E84424" w:rsidRDefault="00333070" w:rsidP="00333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84424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อัตราคิดลด</w:t>
            </w:r>
          </w:p>
        </w:tc>
        <w:tc>
          <w:tcPr>
            <w:tcW w:w="1152" w:type="dxa"/>
            <w:shd w:val="clear" w:color="auto" w:fill="FAFAFA"/>
          </w:tcPr>
          <w:p w14:paraId="59D66230" w14:textId="53B8E9A9" w:rsidR="00333070" w:rsidRPr="00E84424" w:rsidRDefault="00CF1017" w:rsidP="00333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</w:p>
        </w:tc>
        <w:tc>
          <w:tcPr>
            <w:tcW w:w="1164" w:type="dxa"/>
          </w:tcPr>
          <w:p w14:paraId="1081A295" w14:textId="39D61978" w:rsidR="00333070" w:rsidRPr="00E84424" w:rsidRDefault="00CF1017" w:rsidP="00333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</w:p>
        </w:tc>
        <w:tc>
          <w:tcPr>
            <w:tcW w:w="1068" w:type="dxa"/>
            <w:shd w:val="clear" w:color="auto" w:fill="FAFAFA"/>
          </w:tcPr>
          <w:p w14:paraId="5846EB1F" w14:textId="620D9D3B" w:rsidR="00333070" w:rsidRPr="00E84424" w:rsidRDefault="00333070" w:rsidP="00333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84424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306</w:t>
            </w:r>
            <w:r w:rsidRPr="00E84424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61" w:type="dxa"/>
            <w:shd w:val="clear" w:color="auto" w:fill="auto"/>
            <w:vAlign w:val="bottom"/>
          </w:tcPr>
          <w:p w14:paraId="33B6D88F" w14:textId="59C33F7A" w:rsidR="00333070" w:rsidRPr="00E84424" w:rsidRDefault="00333070" w:rsidP="00333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84424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326</w:t>
            </w:r>
            <w:r w:rsidRPr="00E84424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89" w:type="dxa"/>
            <w:shd w:val="clear" w:color="auto" w:fill="FAFAFA"/>
          </w:tcPr>
          <w:p w14:paraId="089EA6B1" w14:textId="52F223B1" w:rsidR="00333070" w:rsidRPr="00E84424" w:rsidRDefault="00CF1017" w:rsidP="00333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353</w:t>
            </w:r>
          </w:p>
        </w:tc>
        <w:tc>
          <w:tcPr>
            <w:tcW w:w="1179" w:type="dxa"/>
            <w:shd w:val="clear" w:color="auto" w:fill="auto"/>
          </w:tcPr>
          <w:p w14:paraId="496D8561" w14:textId="359403B0" w:rsidR="00333070" w:rsidRPr="00E84424" w:rsidRDefault="00CF1017" w:rsidP="00333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356</w:t>
            </w:r>
          </w:p>
        </w:tc>
      </w:tr>
      <w:tr w:rsidR="00333070" w:rsidRPr="00E84424" w14:paraId="0F8B39A2" w14:textId="77777777" w:rsidTr="002F7184">
        <w:tc>
          <w:tcPr>
            <w:tcW w:w="2646" w:type="dxa"/>
            <w:vAlign w:val="bottom"/>
          </w:tcPr>
          <w:p w14:paraId="41BDD69E" w14:textId="77777777" w:rsidR="00333070" w:rsidRPr="00E84424" w:rsidRDefault="00333070" w:rsidP="00333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E84424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อัตราการเพิ่มขึ้นของเงินเดือน</w:t>
            </w:r>
          </w:p>
        </w:tc>
        <w:tc>
          <w:tcPr>
            <w:tcW w:w="1152" w:type="dxa"/>
            <w:shd w:val="clear" w:color="auto" w:fill="FAFAFA"/>
          </w:tcPr>
          <w:p w14:paraId="2ADF5400" w14:textId="2971F684" w:rsidR="00333070" w:rsidRPr="00E84424" w:rsidRDefault="00CF1017" w:rsidP="00333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</w:p>
        </w:tc>
        <w:tc>
          <w:tcPr>
            <w:tcW w:w="1164" w:type="dxa"/>
          </w:tcPr>
          <w:p w14:paraId="54A64D5B" w14:textId="01AB46F6" w:rsidR="00333070" w:rsidRPr="00E84424" w:rsidRDefault="00CF1017" w:rsidP="00333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</w:p>
        </w:tc>
        <w:tc>
          <w:tcPr>
            <w:tcW w:w="1068" w:type="dxa"/>
            <w:shd w:val="clear" w:color="auto" w:fill="FAFAFA"/>
          </w:tcPr>
          <w:p w14:paraId="0AF26F3C" w14:textId="2FC99F78" w:rsidR="00333070" w:rsidRPr="00E84424" w:rsidRDefault="00CF1017" w:rsidP="00333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424</w:t>
            </w:r>
          </w:p>
        </w:tc>
        <w:tc>
          <w:tcPr>
            <w:tcW w:w="1161" w:type="dxa"/>
            <w:shd w:val="clear" w:color="auto" w:fill="auto"/>
            <w:vAlign w:val="bottom"/>
          </w:tcPr>
          <w:p w14:paraId="11A1F5BD" w14:textId="53A0A9B6" w:rsidR="00333070" w:rsidRPr="00E84424" w:rsidRDefault="00CF1017" w:rsidP="00333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F101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441</w:t>
            </w:r>
          </w:p>
        </w:tc>
        <w:tc>
          <w:tcPr>
            <w:tcW w:w="1089" w:type="dxa"/>
            <w:shd w:val="clear" w:color="auto" w:fill="FAFAFA"/>
          </w:tcPr>
          <w:p w14:paraId="0D5D1C32" w14:textId="5F3333BB" w:rsidR="00333070" w:rsidRPr="00E84424" w:rsidRDefault="00333070" w:rsidP="00333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84424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374</w:t>
            </w:r>
            <w:r w:rsidRPr="00E84424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79" w:type="dxa"/>
            <w:shd w:val="clear" w:color="auto" w:fill="auto"/>
          </w:tcPr>
          <w:p w14:paraId="480F570C" w14:textId="257F5E4B" w:rsidR="00333070" w:rsidRPr="00E84424" w:rsidRDefault="00333070" w:rsidP="00333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84424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390</w:t>
            </w:r>
            <w:r w:rsidRPr="00E84424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</w:tr>
    </w:tbl>
    <w:p w14:paraId="6B2EC042" w14:textId="40AE4951" w:rsidR="006A100B" w:rsidRPr="00E84424" w:rsidRDefault="006A100B" w:rsidP="009938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"/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p w14:paraId="7B929DF5" w14:textId="14137082" w:rsidR="00993840" w:rsidRPr="00E84424" w:rsidRDefault="00993840" w:rsidP="009938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84424">
        <w:rPr>
          <w:rFonts w:ascii="Browallia New" w:eastAsia="Arial Unicode MS" w:hAnsi="Browallia New" w:cs="Browallia New"/>
          <w:sz w:val="26"/>
          <w:szCs w:val="26"/>
          <w:cs/>
        </w:rPr>
        <w:t>การวิเคราะห์ความอ่อนไหวข้างต้นนี้อ้างอิงจากการเปลี่ยนแปลงข้อสมมติ</w:t>
      </w:r>
      <w:r w:rsidR="00ED5EDC" w:rsidRPr="00E84424">
        <w:rPr>
          <w:rFonts w:ascii="Browallia New" w:eastAsia="Arial Unicode MS" w:hAnsi="Browallia New" w:cs="Browallia New"/>
          <w:sz w:val="26"/>
          <w:szCs w:val="26"/>
          <w:cs/>
        </w:rPr>
        <w:t>ใดข้อสมมติหนึ่ง</w:t>
      </w:r>
      <w:r w:rsidRPr="00E84424">
        <w:rPr>
          <w:rFonts w:ascii="Browallia New" w:eastAsia="Arial Unicode MS" w:hAnsi="Browallia New" w:cs="Browallia New"/>
          <w:sz w:val="26"/>
          <w:szCs w:val="26"/>
          <w:cs/>
        </w:rPr>
        <w:t xml:space="preserve"> ขณะที่ให้ข้อสมมติอื่นคงที่ ในทางปฏิบัติสถานการณ์ดังกล่าวยากที่จะเกิดขึ้น และการเปลี่ยนแปลงในข้อสมมติ</w:t>
      </w:r>
      <w:r w:rsidR="00ED5EDC" w:rsidRPr="00E84424">
        <w:rPr>
          <w:rFonts w:ascii="Browallia New" w:eastAsia="Arial Unicode MS" w:hAnsi="Browallia New" w:cs="Browallia New"/>
          <w:sz w:val="26"/>
          <w:szCs w:val="26"/>
          <w:cs/>
        </w:rPr>
        <w:t>บางเรื่อง</w:t>
      </w:r>
      <w:r w:rsidRPr="00E84424">
        <w:rPr>
          <w:rFonts w:ascii="Browallia New" w:eastAsia="Arial Unicode MS" w:hAnsi="Browallia New" w:cs="Browallia New"/>
          <w:sz w:val="26"/>
          <w:szCs w:val="26"/>
          <w:cs/>
        </w:rPr>
        <w:t>อาจมีความสัมพันธ์กัน ในการคำนวณการวิเคราะห์ความอ่อนไหวของภาระผูกพันผลประโยชน์ที่กำหนดไว้ที่มีต่อการเปลี่ยนแปลงในข้อสมมติหลักได้ใช้วิธีเดียวกับมูลค่าปัจจุบันของภาระผูกพันโครงการผลประโยชน์ที่กำหนดไว้คำนวณด้วยวิธีคิดลดแต่ละหน่วยที่ประมาณการไว้ (</w:t>
      </w:r>
      <w:r w:rsidRPr="00E84424">
        <w:rPr>
          <w:rFonts w:ascii="Browallia New" w:eastAsia="Arial Unicode MS" w:hAnsi="Browallia New" w:cs="Browallia New"/>
          <w:sz w:val="26"/>
          <w:szCs w:val="26"/>
        </w:rPr>
        <w:t xml:space="preserve">Projected Unit Credit Method) </w:t>
      </w:r>
      <w:r w:rsidR="00DC75EA">
        <w:rPr>
          <w:rFonts w:ascii="Browallia New" w:eastAsia="Arial Unicode MS" w:hAnsi="Browallia New" w:cs="Browallia New"/>
          <w:sz w:val="26"/>
          <w:szCs w:val="26"/>
        </w:rPr>
        <w:br/>
      </w:r>
      <w:r w:rsidRPr="00E84424">
        <w:rPr>
          <w:rFonts w:ascii="Browallia New" w:eastAsia="Arial Unicode MS" w:hAnsi="Browallia New" w:cs="Browallia New"/>
          <w:sz w:val="26"/>
          <w:szCs w:val="26"/>
          <w:cs/>
        </w:rPr>
        <w:t>ณ วันสิ้นรอบระยะเวลารายงาน ในการคำนวณหนี้สินบำเหน็จบำนาญที่รับรู้ในงบแสดงฐานะการเงินรวม วิธีการและประมาณการ</w:t>
      </w:r>
      <w:r w:rsidR="00DC75EA">
        <w:rPr>
          <w:rFonts w:ascii="Browallia New" w:eastAsia="Arial Unicode MS" w:hAnsi="Browallia New" w:cs="Browallia New"/>
          <w:sz w:val="26"/>
          <w:szCs w:val="26"/>
        </w:rPr>
        <w:br/>
      </w:r>
      <w:r w:rsidRPr="00E84424">
        <w:rPr>
          <w:rFonts w:ascii="Browallia New" w:eastAsia="Arial Unicode MS" w:hAnsi="Browallia New" w:cs="Browallia New"/>
          <w:sz w:val="26"/>
          <w:szCs w:val="26"/>
          <w:cs/>
        </w:rPr>
        <w:t>ของข้อสมมติที่ใช้ในการจัดทำการวิเคราะห์ความอ่อนไหวไม่ได้เปลี่ยนแปลงจากปีก่อน</w:t>
      </w:r>
    </w:p>
    <w:p w14:paraId="42C2B51E" w14:textId="77777777" w:rsidR="00993840" w:rsidRPr="00E84424" w:rsidRDefault="00993840" w:rsidP="009938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"/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p w14:paraId="42AB1624" w14:textId="1DAD7FB1" w:rsidR="00993840" w:rsidRPr="00E84424" w:rsidRDefault="00993840" w:rsidP="009938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84424">
        <w:rPr>
          <w:rFonts w:ascii="Browallia New" w:eastAsia="Arial Unicode MS" w:hAnsi="Browallia New" w:cs="Browallia New"/>
          <w:sz w:val="26"/>
          <w:szCs w:val="26"/>
          <w:cs/>
        </w:rPr>
        <w:t>ระยะเวลาถัวเฉลี่ยถ่วงน้ำหนักของภาระผูกพันตามโครงการ</w:t>
      </w:r>
      <w:r w:rsidR="00997293" w:rsidRPr="00E84424">
        <w:rPr>
          <w:rFonts w:ascii="Browallia New" w:eastAsia="Arial Unicode MS" w:hAnsi="Browallia New" w:cs="Browallia New"/>
          <w:sz w:val="26"/>
          <w:szCs w:val="26"/>
          <w:cs/>
        </w:rPr>
        <w:t>ผลประโยชน์ของกลุ่มกิจการอยู่ที่</w:t>
      </w:r>
      <w:r w:rsidR="00997293" w:rsidRPr="00E8442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CF1017" w:rsidRPr="00CF1017">
        <w:rPr>
          <w:rFonts w:ascii="Browallia New" w:eastAsia="Arial Unicode MS" w:hAnsi="Browallia New" w:cs="Browallia New"/>
          <w:sz w:val="26"/>
          <w:szCs w:val="26"/>
          <w:lang w:val="en-GB"/>
        </w:rPr>
        <w:t>10</w:t>
      </w:r>
      <w:r w:rsidRPr="00E8442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E8442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ปี (พ.ศ.</w:t>
      </w:r>
      <w:r w:rsidRPr="00E84424">
        <w:rPr>
          <w:rFonts w:ascii="Browallia New" w:eastAsia="Arial Unicode MS" w:hAnsi="Browallia New" w:cs="Browallia New"/>
          <w:color w:val="7030A0"/>
          <w:sz w:val="26"/>
          <w:szCs w:val="26"/>
          <w:cs/>
          <w:lang w:val="en-GB"/>
        </w:rPr>
        <w:t xml:space="preserve"> </w:t>
      </w:r>
      <w:r w:rsidR="00CF1017" w:rsidRPr="00CF1017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E8442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8442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ระยะเวลา </w:t>
      </w:r>
      <w:r w:rsidR="00CF1017" w:rsidRPr="00CF1017">
        <w:rPr>
          <w:rFonts w:ascii="Browallia New" w:eastAsia="Arial Unicode MS" w:hAnsi="Browallia New" w:cs="Browallia New"/>
          <w:sz w:val="26"/>
          <w:szCs w:val="26"/>
          <w:lang w:val="en-GB"/>
        </w:rPr>
        <w:t>19</w:t>
      </w:r>
      <w:r w:rsidRPr="00E8442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8442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ปี)</w:t>
      </w:r>
    </w:p>
    <w:p w14:paraId="5909B729" w14:textId="6832333A" w:rsidR="00314FBC" w:rsidRPr="00E84424" w:rsidRDefault="00314F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eastAsia="Arial Unicode MS" w:hAnsi="Browallia New" w:cs="Browallia New"/>
          <w:sz w:val="22"/>
          <w:szCs w:val="22"/>
          <w:cs/>
          <w:lang w:val="en-GB"/>
        </w:rPr>
      </w:pPr>
      <w:r w:rsidRPr="00E84424">
        <w:rPr>
          <w:rFonts w:ascii="Browallia New" w:eastAsia="Arial Unicode MS" w:hAnsi="Browallia New" w:cs="Browallia New"/>
          <w:sz w:val="22"/>
          <w:szCs w:val="22"/>
          <w:cs/>
          <w:lang w:val="en-GB"/>
        </w:rPr>
        <w:br w:type="page"/>
      </w:r>
    </w:p>
    <w:p w14:paraId="68E42D68" w14:textId="77777777" w:rsidR="00ED5EDC" w:rsidRPr="00DC75EA" w:rsidRDefault="00ED5EDC" w:rsidP="009938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7D32EAE" w14:textId="6620FBDE" w:rsidR="00ED5EDC" w:rsidRPr="00DC75EA" w:rsidRDefault="00ED5EDC" w:rsidP="00ED5E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C75EA">
        <w:rPr>
          <w:rFonts w:ascii="Browallia New" w:eastAsia="Arial Unicode MS" w:hAnsi="Browallia New" w:cs="Browallia New"/>
          <w:sz w:val="26"/>
          <w:szCs w:val="26"/>
          <w:cs/>
        </w:rPr>
        <w:t>การวิเคราะห์การครบกำหนดของการจ่ายชำระผลประโยชน์เมื่อเกษียณอายุหลังออกจากงานที่ไม่มีการคิดลดมีดังนี้</w:t>
      </w:r>
    </w:p>
    <w:p w14:paraId="06B37FCB" w14:textId="77777777" w:rsidR="0086328C" w:rsidRPr="00DC75EA" w:rsidRDefault="0086328C" w:rsidP="00ED5E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503" w:type="dxa"/>
        <w:tblLayout w:type="fixed"/>
        <w:tblLook w:val="04A0" w:firstRow="1" w:lastRow="0" w:firstColumn="1" w:lastColumn="0" w:noHBand="0" w:noVBand="1"/>
      </w:tblPr>
      <w:tblGrid>
        <w:gridCol w:w="2977"/>
        <w:gridCol w:w="1276"/>
        <w:gridCol w:w="1276"/>
        <w:gridCol w:w="1275"/>
        <w:gridCol w:w="1276"/>
        <w:gridCol w:w="1423"/>
      </w:tblGrid>
      <w:tr w:rsidR="00ED5EDC" w:rsidRPr="00E84424" w14:paraId="34F08ADB" w14:textId="77777777" w:rsidTr="00CA58BB">
        <w:trPr>
          <w:cantSplit/>
        </w:trPr>
        <w:tc>
          <w:tcPr>
            <w:tcW w:w="2977" w:type="dxa"/>
          </w:tcPr>
          <w:p w14:paraId="70792C22" w14:textId="77777777" w:rsidR="00ED5EDC" w:rsidRPr="00E84424" w:rsidRDefault="00ED5EDC" w:rsidP="002A516B">
            <w:pPr>
              <w:ind w:left="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526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739EFA2D" w14:textId="38D4018C" w:rsidR="00ED5EDC" w:rsidRPr="00E84424" w:rsidRDefault="00ED5EDC" w:rsidP="00ED5E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8442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ED5EDC" w:rsidRPr="00E84424" w14:paraId="7C34F5F8" w14:textId="77777777" w:rsidTr="00CC2C04">
        <w:trPr>
          <w:cantSplit/>
        </w:trPr>
        <w:tc>
          <w:tcPr>
            <w:tcW w:w="2977" w:type="dxa"/>
          </w:tcPr>
          <w:p w14:paraId="0B0BCCCD" w14:textId="77777777" w:rsidR="00ED5EDC" w:rsidRPr="00E84424" w:rsidRDefault="00ED5EDC" w:rsidP="002A516B">
            <w:pPr>
              <w:ind w:left="6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5EBC94C2" w14:textId="1D1CF968" w:rsidR="00ED5EDC" w:rsidRPr="00E84424" w:rsidRDefault="00ED5EDC" w:rsidP="002A51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8442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น้อยกว่า </w:t>
            </w:r>
            <w:r w:rsidR="00CF1017" w:rsidRPr="00CF101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E8442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03A3D0D7" w14:textId="13C4B5AD" w:rsidR="00ED5EDC" w:rsidRPr="00E84424" w:rsidRDefault="00ED5EDC" w:rsidP="002A51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8442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ระหว่าง </w:t>
            </w:r>
            <w:r w:rsidR="00CF1017" w:rsidRPr="00CF101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E8442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-</w:t>
            </w:r>
            <w:r w:rsidR="00CF1017" w:rsidRPr="00CF101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</w:t>
            </w:r>
            <w:r w:rsidRPr="00E8442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E8442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3E8F6CF8" w14:textId="7CDC169E" w:rsidR="00ED5EDC" w:rsidRPr="00E84424" w:rsidRDefault="00ED5EDC" w:rsidP="002A51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8442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ระหว่าง </w:t>
            </w:r>
            <w:r w:rsidR="00CF1017" w:rsidRPr="00CF101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</w:t>
            </w:r>
            <w:r w:rsidRPr="00E8442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-</w:t>
            </w:r>
            <w:r w:rsidR="00CF1017" w:rsidRPr="00CF101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5</w:t>
            </w:r>
            <w:r w:rsidRPr="00E8442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E8442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1F544E06" w14:textId="57E5480E" w:rsidR="00ED5EDC" w:rsidRPr="00E84424" w:rsidRDefault="00ED5EDC" w:rsidP="002A51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8442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เกินกว่า </w:t>
            </w:r>
            <w:r w:rsidR="00CF1017" w:rsidRPr="00CF101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5</w:t>
            </w:r>
            <w:r w:rsidRPr="00E8442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E8442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423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0041ED30" w14:textId="77777777" w:rsidR="00ED5EDC" w:rsidRPr="00E84424" w:rsidRDefault="00ED5EDC" w:rsidP="002A51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8442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ED5EDC" w:rsidRPr="00E84424" w14:paraId="0BD8CBCB" w14:textId="77777777" w:rsidTr="00CC2C04">
        <w:trPr>
          <w:cantSplit/>
        </w:trPr>
        <w:tc>
          <w:tcPr>
            <w:tcW w:w="2977" w:type="dxa"/>
          </w:tcPr>
          <w:p w14:paraId="16CD1964" w14:textId="77777777" w:rsidR="00ED5EDC" w:rsidRPr="00E84424" w:rsidRDefault="00ED5EDC" w:rsidP="002A516B">
            <w:pPr>
              <w:ind w:left="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53E193" w14:textId="3CD735B1" w:rsidR="00ED5EDC" w:rsidRPr="00E84424" w:rsidRDefault="00ED5EDC" w:rsidP="002A51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01B2DA" w14:textId="7FD58188" w:rsidR="00ED5EDC" w:rsidRPr="00E84424" w:rsidRDefault="00ED5EDC" w:rsidP="002A51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36FEA1" w14:textId="669BBE04" w:rsidR="00ED5EDC" w:rsidRPr="00E84424" w:rsidRDefault="00ED5EDC" w:rsidP="002A51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D3517C" w14:textId="62295481" w:rsidR="00ED5EDC" w:rsidRPr="00E84424" w:rsidRDefault="00ED5EDC" w:rsidP="002A51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23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3FE9EA92" w14:textId="12FB1326" w:rsidR="00ED5EDC" w:rsidRPr="00E84424" w:rsidRDefault="00ED5EDC" w:rsidP="002A51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8442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ED5EDC" w:rsidRPr="00E84424" w14:paraId="07B08690" w14:textId="77777777" w:rsidTr="00CC2C04">
        <w:trPr>
          <w:cantSplit/>
        </w:trPr>
        <w:tc>
          <w:tcPr>
            <w:tcW w:w="2977" w:type="dxa"/>
          </w:tcPr>
          <w:p w14:paraId="170EDBAD" w14:textId="77777777" w:rsidR="00ED5EDC" w:rsidRPr="00E84424" w:rsidRDefault="00ED5EDC" w:rsidP="002A516B">
            <w:pPr>
              <w:ind w:left="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300E46C7" w14:textId="77777777" w:rsidR="00ED5EDC" w:rsidRPr="00E84424" w:rsidRDefault="00ED5EDC" w:rsidP="002A51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2EBE0C59" w14:textId="77777777" w:rsidR="00ED5EDC" w:rsidRPr="00E84424" w:rsidRDefault="00ED5EDC" w:rsidP="002A51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</w:tcPr>
          <w:p w14:paraId="4BEC73D2" w14:textId="77777777" w:rsidR="00ED5EDC" w:rsidRPr="00E84424" w:rsidRDefault="00ED5EDC" w:rsidP="002A51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49240FB0" w14:textId="77777777" w:rsidR="00ED5EDC" w:rsidRPr="00E84424" w:rsidRDefault="00ED5EDC" w:rsidP="002A51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23" w:type="dxa"/>
            <w:tcBorders>
              <w:top w:val="single" w:sz="4" w:space="0" w:color="auto"/>
            </w:tcBorders>
            <w:shd w:val="clear" w:color="auto" w:fill="FAFAFA"/>
          </w:tcPr>
          <w:p w14:paraId="077AA8F5" w14:textId="77777777" w:rsidR="00ED5EDC" w:rsidRPr="00E84424" w:rsidRDefault="00ED5EDC" w:rsidP="002A51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E47AD" w:rsidRPr="00E84424" w14:paraId="73A68DE2" w14:textId="77777777" w:rsidTr="007415A4">
        <w:trPr>
          <w:cantSplit/>
        </w:trPr>
        <w:tc>
          <w:tcPr>
            <w:tcW w:w="2977" w:type="dxa"/>
            <w:hideMark/>
          </w:tcPr>
          <w:p w14:paraId="1A2707B3" w14:textId="155FAF28" w:rsidR="00EE47AD" w:rsidRPr="00E84424" w:rsidRDefault="00EE47AD" w:rsidP="00EE47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8442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ณ</w:t>
            </w:r>
            <w:r w:rsidRPr="00E8442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E8442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CF1017" w:rsidRPr="00CF101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E8442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E8442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CF1017" w:rsidRPr="00CF101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665F1925" w14:textId="77777777" w:rsidR="00EE47AD" w:rsidRPr="00E84424" w:rsidRDefault="00EE47AD" w:rsidP="00EE47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69548657" w14:textId="77777777" w:rsidR="00EE47AD" w:rsidRPr="00E84424" w:rsidRDefault="00EE47AD" w:rsidP="00EE47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FAFAFA"/>
            <w:vAlign w:val="bottom"/>
          </w:tcPr>
          <w:p w14:paraId="6AB2B901" w14:textId="77777777" w:rsidR="00EE47AD" w:rsidRPr="00E84424" w:rsidRDefault="00EE47AD" w:rsidP="00EE47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65704FCD" w14:textId="77777777" w:rsidR="00EE47AD" w:rsidRPr="00E84424" w:rsidRDefault="00EE47AD" w:rsidP="00EE47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23" w:type="dxa"/>
            <w:shd w:val="clear" w:color="auto" w:fill="FAFAFA"/>
            <w:vAlign w:val="bottom"/>
          </w:tcPr>
          <w:p w14:paraId="20B24FA7" w14:textId="77777777" w:rsidR="00EE47AD" w:rsidRPr="00E84424" w:rsidRDefault="00EE47AD" w:rsidP="00EE47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E47AD" w:rsidRPr="00E84424" w14:paraId="0A374882" w14:textId="77777777" w:rsidTr="007415A4">
        <w:trPr>
          <w:cantSplit/>
        </w:trPr>
        <w:tc>
          <w:tcPr>
            <w:tcW w:w="2977" w:type="dxa"/>
            <w:hideMark/>
          </w:tcPr>
          <w:p w14:paraId="579E1D99" w14:textId="77777777" w:rsidR="00EE47AD" w:rsidRPr="00E84424" w:rsidRDefault="00EE47AD" w:rsidP="00EE47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E84424">
              <w:rPr>
                <w:rFonts w:ascii="Browallia New" w:hAnsi="Browallia New" w:cs="Browallia New"/>
                <w:sz w:val="26"/>
                <w:szCs w:val="26"/>
                <w:cs/>
                <w:lang w:val="x-none"/>
              </w:rPr>
              <w:t>ผลประโยชน์</w:t>
            </w:r>
            <w:r w:rsidRPr="00E84424">
              <w:rPr>
                <w:rFonts w:ascii="Browallia New" w:hAnsi="Browallia New" w:cs="Browallia New"/>
                <w:sz w:val="26"/>
                <w:szCs w:val="26"/>
                <w:cs/>
              </w:rPr>
              <w:t>เมื่อเกษียณอายุ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67E25238" w14:textId="4F7C9D4E" w:rsidR="00EE47AD" w:rsidRPr="00E84424" w:rsidRDefault="00635322" w:rsidP="00EE47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247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70790DCD" w14:textId="4FB69DA7" w:rsidR="00EE47AD" w:rsidRPr="00E84424" w:rsidRDefault="00635322" w:rsidP="00EE47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222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6F135B0B" w14:textId="10C71F3C" w:rsidR="00EE47AD" w:rsidRPr="00E84424" w:rsidRDefault="00635322" w:rsidP="00EE47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981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5498B2A6" w14:textId="14D4A57B" w:rsidR="00EE47AD" w:rsidRPr="00E84424" w:rsidRDefault="00635322" w:rsidP="00EE47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1,555</w:t>
            </w:r>
          </w:p>
        </w:tc>
        <w:tc>
          <w:tcPr>
            <w:tcW w:w="1423" w:type="dxa"/>
            <w:shd w:val="clear" w:color="auto" w:fill="FAFAFA"/>
            <w:vAlign w:val="bottom"/>
          </w:tcPr>
          <w:p w14:paraId="010A7BAD" w14:textId="14CB217F" w:rsidR="00EE47AD" w:rsidRPr="00E84424" w:rsidRDefault="00635322" w:rsidP="00EE47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3,005</w:t>
            </w:r>
          </w:p>
        </w:tc>
      </w:tr>
      <w:tr w:rsidR="00EE47AD" w:rsidRPr="00E84424" w14:paraId="3C705E00" w14:textId="77777777" w:rsidTr="007415A4">
        <w:trPr>
          <w:cantSplit/>
        </w:trPr>
        <w:tc>
          <w:tcPr>
            <w:tcW w:w="2977" w:type="dxa"/>
          </w:tcPr>
          <w:p w14:paraId="2113703C" w14:textId="77777777" w:rsidR="00EE47AD" w:rsidRPr="00E84424" w:rsidRDefault="00EE47AD" w:rsidP="00EE47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6" w:type="dxa"/>
            <w:vAlign w:val="bottom"/>
          </w:tcPr>
          <w:p w14:paraId="01C56FE3" w14:textId="77777777" w:rsidR="00EE47AD" w:rsidRPr="00E84424" w:rsidRDefault="00EE47AD" w:rsidP="00EE47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0E6212E3" w14:textId="77777777" w:rsidR="00EE47AD" w:rsidRPr="00E84424" w:rsidRDefault="00EE47AD" w:rsidP="00EE47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637B4384" w14:textId="77777777" w:rsidR="00EE47AD" w:rsidRPr="00E84424" w:rsidRDefault="00EE47AD" w:rsidP="00EE47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0ADA0083" w14:textId="77777777" w:rsidR="00EE47AD" w:rsidRPr="00E84424" w:rsidRDefault="00EE47AD" w:rsidP="00EE47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23" w:type="dxa"/>
            <w:vAlign w:val="bottom"/>
          </w:tcPr>
          <w:p w14:paraId="68526818" w14:textId="77777777" w:rsidR="00EE47AD" w:rsidRPr="00E84424" w:rsidRDefault="00EE47AD" w:rsidP="00EE47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E47AD" w:rsidRPr="00E84424" w14:paraId="4FAD9CC3" w14:textId="77777777" w:rsidTr="00CC2C04">
        <w:trPr>
          <w:cantSplit/>
        </w:trPr>
        <w:tc>
          <w:tcPr>
            <w:tcW w:w="2977" w:type="dxa"/>
            <w:hideMark/>
          </w:tcPr>
          <w:p w14:paraId="3DD2F473" w14:textId="38518477" w:rsidR="00EE47AD" w:rsidRPr="00E84424" w:rsidRDefault="00EE47AD" w:rsidP="00EE47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8442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ณ</w:t>
            </w:r>
            <w:r w:rsidRPr="00E8442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E8442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CF1017" w:rsidRPr="00CF101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E8442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E8442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CF1017" w:rsidRPr="00CF101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76" w:type="dxa"/>
            <w:vAlign w:val="bottom"/>
          </w:tcPr>
          <w:p w14:paraId="60F8C06F" w14:textId="77777777" w:rsidR="00EE47AD" w:rsidRPr="00E84424" w:rsidRDefault="00EE47AD" w:rsidP="00EE47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41FB484D" w14:textId="77777777" w:rsidR="00EE47AD" w:rsidRPr="00E84424" w:rsidRDefault="00EE47AD" w:rsidP="00EE47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601193FA" w14:textId="77777777" w:rsidR="00EE47AD" w:rsidRPr="00E84424" w:rsidRDefault="00EE47AD" w:rsidP="00EE47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1D66CE24" w14:textId="77777777" w:rsidR="00EE47AD" w:rsidRPr="00E84424" w:rsidRDefault="00EE47AD" w:rsidP="00EE47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23" w:type="dxa"/>
            <w:vAlign w:val="bottom"/>
          </w:tcPr>
          <w:p w14:paraId="0BFEF946" w14:textId="77777777" w:rsidR="00EE47AD" w:rsidRPr="00E84424" w:rsidRDefault="00EE47AD" w:rsidP="00EE47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E47AD" w:rsidRPr="00E84424" w14:paraId="4FE8F8D1" w14:textId="77777777" w:rsidTr="00CC2C04">
        <w:trPr>
          <w:cantSplit/>
        </w:trPr>
        <w:tc>
          <w:tcPr>
            <w:tcW w:w="2977" w:type="dxa"/>
            <w:hideMark/>
          </w:tcPr>
          <w:p w14:paraId="5263D6BB" w14:textId="77777777" w:rsidR="00EE47AD" w:rsidRPr="00E84424" w:rsidRDefault="00EE47AD" w:rsidP="00EE47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E84424">
              <w:rPr>
                <w:rFonts w:ascii="Browallia New" w:hAnsi="Browallia New" w:cs="Browallia New"/>
                <w:sz w:val="26"/>
                <w:szCs w:val="26"/>
                <w:cs/>
                <w:lang w:val="x-none"/>
              </w:rPr>
              <w:t>ผลประโยชน์</w:t>
            </w:r>
            <w:r w:rsidRPr="00E84424">
              <w:rPr>
                <w:rFonts w:ascii="Browallia New" w:hAnsi="Browallia New" w:cs="Browallia New"/>
                <w:sz w:val="26"/>
                <w:szCs w:val="26"/>
                <w:cs/>
              </w:rPr>
              <w:t>เมื่อเกษียณอายุ</w:t>
            </w:r>
          </w:p>
        </w:tc>
        <w:tc>
          <w:tcPr>
            <w:tcW w:w="1276" w:type="dxa"/>
            <w:vAlign w:val="bottom"/>
          </w:tcPr>
          <w:p w14:paraId="5B31A15E" w14:textId="0AE8DCDF" w:rsidR="00EE47AD" w:rsidRPr="00E84424" w:rsidRDefault="00635322" w:rsidP="00EE47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143</w:t>
            </w:r>
          </w:p>
        </w:tc>
        <w:tc>
          <w:tcPr>
            <w:tcW w:w="1276" w:type="dxa"/>
            <w:vAlign w:val="bottom"/>
          </w:tcPr>
          <w:p w14:paraId="1A088066" w14:textId="6C23BE2E" w:rsidR="00EE47AD" w:rsidRPr="00E84424" w:rsidRDefault="00635322" w:rsidP="00EE47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247</w:t>
            </w:r>
          </w:p>
        </w:tc>
        <w:tc>
          <w:tcPr>
            <w:tcW w:w="1275" w:type="dxa"/>
            <w:vAlign w:val="bottom"/>
          </w:tcPr>
          <w:p w14:paraId="53327616" w14:textId="0B99CB10" w:rsidR="00EE47AD" w:rsidRPr="00E84424" w:rsidRDefault="00635322" w:rsidP="00EE47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812</w:t>
            </w:r>
          </w:p>
        </w:tc>
        <w:tc>
          <w:tcPr>
            <w:tcW w:w="1276" w:type="dxa"/>
            <w:vAlign w:val="bottom"/>
          </w:tcPr>
          <w:p w14:paraId="51E90A33" w14:textId="0C4FC2C2" w:rsidR="00EE47AD" w:rsidRPr="00E84424" w:rsidRDefault="00635322" w:rsidP="00EE47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1,946</w:t>
            </w:r>
          </w:p>
        </w:tc>
        <w:tc>
          <w:tcPr>
            <w:tcW w:w="1423" w:type="dxa"/>
            <w:vAlign w:val="bottom"/>
          </w:tcPr>
          <w:p w14:paraId="7439290E" w14:textId="0CF2528E" w:rsidR="00EE47AD" w:rsidRPr="00E84424" w:rsidRDefault="00635322" w:rsidP="00EE47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3,148</w:t>
            </w:r>
          </w:p>
        </w:tc>
      </w:tr>
    </w:tbl>
    <w:p w14:paraId="29E88215" w14:textId="1101526A" w:rsidR="005F69D5" w:rsidRDefault="005F69D5" w:rsidP="009938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503" w:type="dxa"/>
        <w:tblLayout w:type="fixed"/>
        <w:tblLook w:val="04A0" w:firstRow="1" w:lastRow="0" w:firstColumn="1" w:lastColumn="0" w:noHBand="0" w:noVBand="1"/>
      </w:tblPr>
      <w:tblGrid>
        <w:gridCol w:w="2977"/>
        <w:gridCol w:w="1276"/>
        <w:gridCol w:w="1276"/>
        <w:gridCol w:w="1275"/>
        <w:gridCol w:w="1276"/>
        <w:gridCol w:w="1423"/>
      </w:tblGrid>
      <w:tr w:rsidR="00635322" w:rsidRPr="00E84424" w14:paraId="4AE9B478" w14:textId="77777777" w:rsidTr="00635322">
        <w:trPr>
          <w:cantSplit/>
        </w:trPr>
        <w:tc>
          <w:tcPr>
            <w:tcW w:w="2977" w:type="dxa"/>
          </w:tcPr>
          <w:p w14:paraId="066F4723" w14:textId="77777777" w:rsidR="00635322" w:rsidRPr="00E84424" w:rsidRDefault="00635322" w:rsidP="00635322">
            <w:pPr>
              <w:ind w:left="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526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7608CE92" w14:textId="50C287CD" w:rsidR="00635322" w:rsidRPr="00E84424" w:rsidRDefault="00635322" w:rsidP="0063532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8442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</w:t>
            </w: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635322" w:rsidRPr="00E84424" w14:paraId="3D1207E5" w14:textId="77777777" w:rsidTr="00635322">
        <w:trPr>
          <w:cantSplit/>
        </w:trPr>
        <w:tc>
          <w:tcPr>
            <w:tcW w:w="2977" w:type="dxa"/>
          </w:tcPr>
          <w:p w14:paraId="02BD3C22" w14:textId="77777777" w:rsidR="00635322" w:rsidRPr="00E84424" w:rsidRDefault="00635322" w:rsidP="00635322">
            <w:pPr>
              <w:ind w:left="6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30B8A457" w14:textId="77777777" w:rsidR="00635322" w:rsidRPr="00E84424" w:rsidRDefault="00635322" w:rsidP="0063532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8442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น้อยกว่า </w:t>
            </w:r>
            <w:r w:rsidRPr="00CF101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E8442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36857C18" w14:textId="77777777" w:rsidR="00635322" w:rsidRPr="00E84424" w:rsidRDefault="00635322" w:rsidP="0063532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8442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ระหว่าง </w:t>
            </w:r>
            <w:r w:rsidRPr="00CF101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E8442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-</w:t>
            </w:r>
            <w:r w:rsidRPr="00CF101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</w:t>
            </w:r>
            <w:r w:rsidRPr="00E8442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E8442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39F67112" w14:textId="77777777" w:rsidR="00635322" w:rsidRPr="00E84424" w:rsidRDefault="00635322" w:rsidP="0063532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8442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ระหว่าง </w:t>
            </w:r>
            <w:r w:rsidRPr="00CF101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</w:t>
            </w:r>
            <w:r w:rsidRPr="00E8442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-</w:t>
            </w:r>
            <w:r w:rsidRPr="00CF101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5</w:t>
            </w:r>
            <w:r w:rsidRPr="00E8442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E8442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3E5C9CE6" w14:textId="77777777" w:rsidR="00635322" w:rsidRPr="00E84424" w:rsidRDefault="00635322" w:rsidP="0063532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8442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เกินกว่า </w:t>
            </w:r>
            <w:r w:rsidRPr="00CF101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5</w:t>
            </w:r>
            <w:r w:rsidRPr="00E8442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E8442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423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01FC09D6" w14:textId="77777777" w:rsidR="00635322" w:rsidRPr="00E84424" w:rsidRDefault="00635322" w:rsidP="0063532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8442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635322" w:rsidRPr="00E84424" w14:paraId="473BBF4F" w14:textId="77777777" w:rsidTr="00635322">
        <w:trPr>
          <w:cantSplit/>
        </w:trPr>
        <w:tc>
          <w:tcPr>
            <w:tcW w:w="2977" w:type="dxa"/>
          </w:tcPr>
          <w:p w14:paraId="77C5BC06" w14:textId="77777777" w:rsidR="00635322" w:rsidRPr="00E84424" w:rsidRDefault="00635322" w:rsidP="00635322">
            <w:pPr>
              <w:ind w:left="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CB2F3B" w14:textId="77777777" w:rsidR="00635322" w:rsidRPr="00E84424" w:rsidRDefault="00635322" w:rsidP="0063532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DFF0C8" w14:textId="77777777" w:rsidR="00635322" w:rsidRPr="00E84424" w:rsidRDefault="00635322" w:rsidP="0063532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24F65B" w14:textId="77777777" w:rsidR="00635322" w:rsidRPr="00E84424" w:rsidRDefault="00635322" w:rsidP="0063532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0BE8C2" w14:textId="77777777" w:rsidR="00635322" w:rsidRPr="00E84424" w:rsidRDefault="00635322" w:rsidP="0063532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23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36ED434D" w14:textId="77777777" w:rsidR="00635322" w:rsidRPr="00E84424" w:rsidRDefault="00635322" w:rsidP="0063532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8442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635322" w:rsidRPr="00E84424" w14:paraId="702937ED" w14:textId="77777777" w:rsidTr="00635322">
        <w:trPr>
          <w:cantSplit/>
        </w:trPr>
        <w:tc>
          <w:tcPr>
            <w:tcW w:w="2977" w:type="dxa"/>
          </w:tcPr>
          <w:p w14:paraId="5A270779" w14:textId="77777777" w:rsidR="00635322" w:rsidRPr="00E84424" w:rsidRDefault="00635322" w:rsidP="00635322">
            <w:pPr>
              <w:ind w:left="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26569BA1" w14:textId="77777777" w:rsidR="00635322" w:rsidRPr="00E84424" w:rsidRDefault="00635322" w:rsidP="0063532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639D2DD4" w14:textId="77777777" w:rsidR="00635322" w:rsidRPr="00E84424" w:rsidRDefault="00635322" w:rsidP="0063532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</w:tcPr>
          <w:p w14:paraId="1FF3FCA7" w14:textId="77777777" w:rsidR="00635322" w:rsidRPr="00E84424" w:rsidRDefault="00635322" w:rsidP="0063532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6E3055F3" w14:textId="77777777" w:rsidR="00635322" w:rsidRPr="00E84424" w:rsidRDefault="00635322" w:rsidP="0063532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23" w:type="dxa"/>
            <w:tcBorders>
              <w:top w:val="single" w:sz="4" w:space="0" w:color="auto"/>
            </w:tcBorders>
            <w:shd w:val="clear" w:color="auto" w:fill="FAFAFA"/>
          </w:tcPr>
          <w:p w14:paraId="4F5E4FD3" w14:textId="77777777" w:rsidR="00635322" w:rsidRPr="00E84424" w:rsidRDefault="00635322" w:rsidP="0063532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35322" w:rsidRPr="00E84424" w14:paraId="61879958" w14:textId="77777777" w:rsidTr="00635322">
        <w:trPr>
          <w:cantSplit/>
        </w:trPr>
        <w:tc>
          <w:tcPr>
            <w:tcW w:w="2977" w:type="dxa"/>
            <w:hideMark/>
          </w:tcPr>
          <w:p w14:paraId="78537CF9" w14:textId="77777777" w:rsidR="00635322" w:rsidRPr="00E84424" w:rsidRDefault="00635322" w:rsidP="0063532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8442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ณ</w:t>
            </w:r>
            <w:r w:rsidRPr="00E8442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E8442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Pr="00CF101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E8442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E8442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Pr="00CF101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35EE62A8" w14:textId="77777777" w:rsidR="00635322" w:rsidRPr="00E84424" w:rsidRDefault="00635322" w:rsidP="0063532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154B86CC" w14:textId="77777777" w:rsidR="00635322" w:rsidRPr="00E84424" w:rsidRDefault="00635322" w:rsidP="0063532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FAFAFA"/>
            <w:vAlign w:val="bottom"/>
          </w:tcPr>
          <w:p w14:paraId="0D7F09B1" w14:textId="77777777" w:rsidR="00635322" w:rsidRPr="00E84424" w:rsidRDefault="00635322" w:rsidP="0063532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5DA38D03" w14:textId="77777777" w:rsidR="00635322" w:rsidRPr="00E84424" w:rsidRDefault="00635322" w:rsidP="0063532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23" w:type="dxa"/>
            <w:shd w:val="clear" w:color="auto" w:fill="FAFAFA"/>
            <w:vAlign w:val="bottom"/>
          </w:tcPr>
          <w:p w14:paraId="66659164" w14:textId="77777777" w:rsidR="00635322" w:rsidRPr="00E84424" w:rsidRDefault="00635322" w:rsidP="0063532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35322" w:rsidRPr="00E84424" w14:paraId="6E2DE5FC" w14:textId="77777777" w:rsidTr="00635322">
        <w:trPr>
          <w:cantSplit/>
        </w:trPr>
        <w:tc>
          <w:tcPr>
            <w:tcW w:w="2977" w:type="dxa"/>
            <w:hideMark/>
          </w:tcPr>
          <w:p w14:paraId="2A12B404" w14:textId="77777777" w:rsidR="00635322" w:rsidRPr="00E84424" w:rsidRDefault="00635322" w:rsidP="0063532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E84424">
              <w:rPr>
                <w:rFonts w:ascii="Browallia New" w:hAnsi="Browallia New" w:cs="Browallia New"/>
                <w:sz w:val="26"/>
                <w:szCs w:val="26"/>
                <w:cs/>
                <w:lang w:val="x-none"/>
              </w:rPr>
              <w:t>ผลประโยชน์</w:t>
            </w:r>
            <w:r w:rsidRPr="00E84424">
              <w:rPr>
                <w:rFonts w:ascii="Browallia New" w:hAnsi="Browallia New" w:cs="Browallia New"/>
                <w:sz w:val="26"/>
                <w:szCs w:val="26"/>
                <w:cs/>
              </w:rPr>
              <w:t>เมื่อเกษียณอายุ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2A90B846" w14:textId="7E565822" w:rsidR="00635322" w:rsidRPr="00E84424" w:rsidRDefault="00635322" w:rsidP="0063532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236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0CFA1F76" w14:textId="3B40AE22" w:rsidR="00635322" w:rsidRPr="00E84424" w:rsidRDefault="00635322" w:rsidP="0063532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212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7295B706" w14:textId="3341F0B7" w:rsidR="00635322" w:rsidRPr="00E84424" w:rsidRDefault="00635322" w:rsidP="0063532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932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749B541E" w14:textId="13F95A71" w:rsidR="00635322" w:rsidRPr="00E84424" w:rsidRDefault="00635322" w:rsidP="0063532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1,282</w:t>
            </w:r>
          </w:p>
        </w:tc>
        <w:tc>
          <w:tcPr>
            <w:tcW w:w="1423" w:type="dxa"/>
            <w:shd w:val="clear" w:color="auto" w:fill="FAFAFA"/>
            <w:vAlign w:val="bottom"/>
          </w:tcPr>
          <w:p w14:paraId="05F6F551" w14:textId="623AD652" w:rsidR="00635322" w:rsidRPr="00E84424" w:rsidRDefault="00635322" w:rsidP="0063532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2,662</w:t>
            </w:r>
          </w:p>
        </w:tc>
      </w:tr>
      <w:tr w:rsidR="00635322" w:rsidRPr="00E84424" w14:paraId="347B534B" w14:textId="77777777" w:rsidTr="00635322">
        <w:trPr>
          <w:cantSplit/>
        </w:trPr>
        <w:tc>
          <w:tcPr>
            <w:tcW w:w="2977" w:type="dxa"/>
          </w:tcPr>
          <w:p w14:paraId="71DCF246" w14:textId="77777777" w:rsidR="00635322" w:rsidRPr="00E84424" w:rsidRDefault="00635322" w:rsidP="0063532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6" w:type="dxa"/>
            <w:vAlign w:val="bottom"/>
          </w:tcPr>
          <w:p w14:paraId="44475FD7" w14:textId="77777777" w:rsidR="00635322" w:rsidRPr="00E84424" w:rsidRDefault="00635322" w:rsidP="0063532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0134910D" w14:textId="77777777" w:rsidR="00635322" w:rsidRPr="00E84424" w:rsidRDefault="00635322" w:rsidP="0063532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58AD604F" w14:textId="77777777" w:rsidR="00635322" w:rsidRPr="00E84424" w:rsidRDefault="00635322" w:rsidP="0063532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0E54A692" w14:textId="77777777" w:rsidR="00635322" w:rsidRPr="00E84424" w:rsidRDefault="00635322" w:rsidP="0063532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23" w:type="dxa"/>
            <w:vAlign w:val="bottom"/>
          </w:tcPr>
          <w:p w14:paraId="6086F53F" w14:textId="77777777" w:rsidR="00635322" w:rsidRPr="00E84424" w:rsidRDefault="00635322" w:rsidP="0063532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35322" w:rsidRPr="00E84424" w14:paraId="05DF9182" w14:textId="77777777" w:rsidTr="00635322">
        <w:trPr>
          <w:cantSplit/>
        </w:trPr>
        <w:tc>
          <w:tcPr>
            <w:tcW w:w="2977" w:type="dxa"/>
            <w:hideMark/>
          </w:tcPr>
          <w:p w14:paraId="7A37432D" w14:textId="77777777" w:rsidR="00635322" w:rsidRPr="00E84424" w:rsidRDefault="00635322" w:rsidP="0063532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8442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ณ</w:t>
            </w:r>
            <w:r w:rsidRPr="00E8442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E8442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Pr="00CF101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E8442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E8442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Pr="00CF101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76" w:type="dxa"/>
            <w:vAlign w:val="bottom"/>
          </w:tcPr>
          <w:p w14:paraId="35191ADF" w14:textId="77777777" w:rsidR="00635322" w:rsidRPr="00E84424" w:rsidRDefault="00635322" w:rsidP="0063532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1F28AADD" w14:textId="77777777" w:rsidR="00635322" w:rsidRPr="00E84424" w:rsidRDefault="00635322" w:rsidP="0063532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762FAF8E" w14:textId="77777777" w:rsidR="00635322" w:rsidRPr="00E84424" w:rsidRDefault="00635322" w:rsidP="0063532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1E6EE189" w14:textId="77777777" w:rsidR="00635322" w:rsidRPr="00E84424" w:rsidRDefault="00635322" w:rsidP="0063532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23" w:type="dxa"/>
            <w:vAlign w:val="bottom"/>
          </w:tcPr>
          <w:p w14:paraId="1ECEFD7E" w14:textId="77777777" w:rsidR="00635322" w:rsidRPr="00E84424" w:rsidRDefault="00635322" w:rsidP="0063532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35322" w:rsidRPr="00E84424" w14:paraId="71C66469" w14:textId="77777777" w:rsidTr="00635322">
        <w:trPr>
          <w:cantSplit/>
        </w:trPr>
        <w:tc>
          <w:tcPr>
            <w:tcW w:w="2977" w:type="dxa"/>
            <w:hideMark/>
          </w:tcPr>
          <w:p w14:paraId="6CDDEDAF" w14:textId="77777777" w:rsidR="00635322" w:rsidRPr="00E84424" w:rsidRDefault="00635322" w:rsidP="0063532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E84424">
              <w:rPr>
                <w:rFonts w:ascii="Browallia New" w:hAnsi="Browallia New" w:cs="Browallia New"/>
                <w:sz w:val="26"/>
                <w:szCs w:val="26"/>
                <w:cs/>
                <w:lang w:val="x-none"/>
              </w:rPr>
              <w:t>ผลประโยชน์</w:t>
            </w:r>
            <w:r w:rsidRPr="00E84424">
              <w:rPr>
                <w:rFonts w:ascii="Browallia New" w:hAnsi="Browallia New" w:cs="Browallia New"/>
                <w:sz w:val="26"/>
                <w:szCs w:val="26"/>
                <w:cs/>
              </w:rPr>
              <w:t>เมื่อเกษียณอายุ</w:t>
            </w:r>
          </w:p>
        </w:tc>
        <w:tc>
          <w:tcPr>
            <w:tcW w:w="1276" w:type="dxa"/>
            <w:vAlign w:val="bottom"/>
          </w:tcPr>
          <w:p w14:paraId="18F43B07" w14:textId="0238674A" w:rsidR="00635322" w:rsidRPr="00E84424" w:rsidRDefault="00635322" w:rsidP="0063532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142</w:t>
            </w:r>
          </w:p>
        </w:tc>
        <w:tc>
          <w:tcPr>
            <w:tcW w:w="1276" w:type="dxa"/>
            <w:vAlign w:val="bottom"/>
          </w:tcPr>
          <w:p w14:paraId="6C89371C" w14:textId="4BB74CD5" w:rsidR="00635322" w:rsidRPr="00E84424" w:rsidRDefault="00635322" w:rsidP="0063532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236</w:t>
            </w:r>
          </w:p>
        </w:tc>
        <w:tc>
          <w:tcPr>
            <w:tcW w:w="1275" w:type="dxa"/>
            <w:vAlign w:val="bottom"/>
          </w:tcPr>
          <w:p w14:paraId="67141685" w14:textId="39905C82" w:rsidR="00635322" w:rsidRPr="00E84424" w:rsidRDefault="00635322" w:rsidP="0063532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772</w:t>
            </w:r>
          </w:p>
        </w:tc>
        <w:tc>
          <w:tcPr>
            <w:tcW w:w="1276" w:type="dxa"/>
            <w:vAlign w:val="bottom"/>
          </w:tcPr>
          <w:p w14:paraId="08B0D525" w14:textId="2AA38D6E" w:rsidR="00635322" w:rsidRPr="00E84424" w:rsidRDefault="00635322" w:rsidP="0063532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1,653</w:t>
            </w:r>
          </w:p>
        </w:tc>
        <w:tc>
          <w:tcPr>
            <w:tcW w:w="1423" w:type="dxa"/>
            <w:vAlign w:val="bottom"/>
          </w:tcPr>
          <w:p w14:paraId="02EDA458" w14:textId="6C8FFE79" w:rsidR="00635322" w:rsidRPr="00E84424" w:rsidRDefault="00635322" w:rsidP="0063532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2,803</w:t>
            </w:r>
          </w:p>
        </w:tc>
      </w:tr>
    </w:tbl>
    <w:p w14:paraId="7455461A" w14:textId="77777777" w:rsidR="00635322" w:rsidRPr="00E84424" w:rsidRDefault="00635322" w:rsidP="009938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Style w:val="TableGrid"/>
        <w:tblW w:w="9475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993840" w:rsidRPr="00E84424" w14:paraId="60A79EF5" w14:textId="77777777" w:rsidTr="002F7184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7F7C5A78" w14:textId="44FB2ACD" w:rsidR="00993840" w:rsidRPr="00E84424" w:rsidRDefault="00CF1017" w:rsidP="002F7184">
            <w:pPr>
              <w:spacing w:line="240" w:lineRule="auto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</w:pPr>
            <w:r w:rsidRPr="00CF101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32</w:t>
            </w:r>
            <w:r w:rsidR="00993840" w:rsidRPr="00E8442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  <w:t xml:space="preserve"> </w:t>
            </w:r>
            <w:r w:rsidR="00993840" w:rsidRPr="00E8442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ab/>
            </w:r>
            <w:r w:rsidR="00F90D4E" w:rsidRPr="00E8442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  <w:t>สินทรัพย์ไม่หมุนเวียนที่ถือไว้เพื่อขาย</w:t>
            </w:r>
            <w:r w:rsidR="001F41DC" w:rsidRPr="00E8442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  <w:t>และการดำเนินงานที่ยกเลิก</w:t>
            </w:r>
          </w:p>
        </w:tc>
      </w:tr>
    </w:tbl>
    <w:p w14:paraId="10F6AEEC" w14:textId="77777777" w:rsidR="00F90D4E" w:rsidRPr="00E84424" w:rsidRDefault="00F90D4E" w:rsidP="00CC2C04">
      <w:pPr>
        <w:jc w:val="thaiDistribute"/>
        <w:rPr>
          <w:rFonts w:ascii="Browallia New" w:eastAsia="Arial Unicode MS" w:hAnsi="Browallia New" w:cs="Browallia New"/>
          <w:sz w:val="26"/>
          <w:szCs w:val="26"/>
          <w:highlight w:val="lightGray"/>
        </w:rPr>
      </w:pPr>
    </w:p>
    <w:p w14:paraId="0F29821A" w14:textId="53B9EA5A" w:rsidR="00384D38" w:rsidRPr="00E84424" w:rsidRDefault="00384D38" w:rsidP="001F3F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84424">
        <w:rPr>
          <w:rFonts w:ascii="Browallia New" w:eastAsia="Arial Unicode MS" w:hAnsi="Browallia New" w:cs="Browallia New"/>
          <w:sz w:val="26"/>
          <w:szCs w:val="26"/>
          <w:cs/>
        </w:rPr>
        <w:t>เมื่อวันที่</w:t>
      </w:r>
      <w:r w:rsidRPr="00E8442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CF1017" w:rsidRPr="00CF1017">
        <w:rPr>
          <w:rFonts w:ascii="Browallia New" w:eastAsia="Arial Unicode MS" w:hAnsi="Browallia New" w:cs="Browallia New"/>
          <w:sz w:val="26"/>
          <w:szCs w:val="26"/>
          <w:lang w:val="en-GB"/>
        </w:rPr>
        <w:t>25</w:t>
      </w:r>
      <w:r w:rsidRPr="00E8442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84424">
        <w:rPr>
          <w:rFonts w:ascii="Browallia New" w:eastAsia="Arial Unicode MS" w:hAnsi="Browallia New" w:cs="Browallia New"/>
          <w:sz w:val="26"/>
          <w:szCs w:val="26"/>
          <w:cs/>
        </w:rPr>
        <w:t>พฤศจิกายน</w:t>
      </w:r>
      <w:r w:rsidRPr="00E8442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D05124" w:rsidRPr="00E84424">
        <w:rPr>
          <w:rFonts w:ascii="Browallia New" w:eastAsia="Arial Unicode MS" w:hAnsi="Browallia New" w:cs="Browallia New"/>
          <w:sz w:val="26"/>
          <w:szCs w:val="26"/>
          <w:cs/>
        </w:rPr>
        <w:t>พ</w:t>
      </w:r>
      <w:r w:rsidR="00D05124" w:rsidRPr="00E84424">
        <w:rPr>
          <w:rFonts w:ascii="Browallia New" w:eastAsia="Arial Unicode MS" w:hAnsi="Browallia New" w:cs="Browallia New"/>
          <w:sz w:val="26"/>
          <w:szCs w:val="26"/>
        </w:rPr>
        <w:t>.</w:t>
      </w:r>
      <w:r w:rsidR="00D05124" w:rsidRPr="00E84424">
        <w:rPr>
          <w:rFonts w:ascii="Browallia New" w:eastAsia="Arial Unicode MS" w:hAnsi="Browallia New" w:cs="Browallia New"/>
          <w:sz w:val="26"/>
          <w:szCs w:val="26"/>
          <w:cs/>
        </w:rPr>
        <w:t>ศ</w:t>
      </w:r>
      <w:r w:rsidR="00D05124" w:rsidRPr="00E84424">
        <w:rPr>
          <w:rFonts w:ascii="Browallia New" w:eastAsia="Arial Unicode MS" w:hAnsi="Browallia New" w:cs="Browallia New"/>
          <w:sz w:val="26"/>
          <w:szCs w:val="26"/>
        </w:rPr>
        <w:t xml:space="preserve">. </w:t>
      </w:r>
      <w:r w:rsidR="00CF1017" w:rsidRPr="00CF1017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E8442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1F41DC" w:rsidRPr="00E84424">
        <w:rPr>
          <w:rFonts w:ascii="Browallia New" w:eastAsia="Arial Unicode MS" w:hAnsi="Browallia New" w:cs="Browallia New"/>
          <w:sz w:val="26"/>
          <w:szCs w:val="26"/>
          <w:cs/>
        </w:rPr>
        <w:t>คณะกรรมการของบริษัท</w:t>
      </w:r>
      <w:r w:rsidR="00D15047" w:rsidRPr="00E84424">
        <w:rPr>
          <w:rFonts w:ascii="Browallia New" w:eastAsia="Arial Unicode MS" w:hAnsi="Browallia New" w:cs="Browallia New"/>
          <w:sz w:val="26"/>
          <w:szCs w:val="26"/>
          <w:cs/>
        </w:rPr>
        <w:t>อนุมัติ</w:t>
      </w:r>
      <w:r w:rsidRPr="00E84424">
        <w:rPr>
          <w:rFonts w:ascii="Browallia New" w:eastAsia="Arial Unicode MS" w:hAnsi="Browallia New" w:cs="Browallia New"/>
          <w:sz w:val="26"/>
          <w:szCs w:val="26"/>
          <w:cs/>
        </w:rPr>
        <w:t>การปรับโครงสร้างกลุ่มธุรกิจ</w:t>
      </w:r>
      <w:r w:rsidR="00036B31" w:rsidRPr="00E84424">
        <w:rPr>
          <w:rFonts w:ascii="Browallia New" w:eastAsia="Arial Unicode MS" w:hAnsi="Browallia New" w:cs="Browallia New"/>
          <w:sz w:val="26"/>
          <w:szCs w:val="26"/>
          <w:cs/>
        </w:rPr>
        <w:t>บ</w:t>
      </w:r>
      <w:r w:rsidR="00ED5D74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ริการ</w:t>
      </w:r>
      <w:r w:rsidR="00036B31" w:rsidRPr="00E84424">
        <w:rPr>
          <w:rFonts w:ascii="Browallia New" w:eastAsia="Arial Unicode MS" w:hAnsi="Browallia New" w:cs="Browallia New"/>
          <w:sz w:val="26"/>
          <w:szCs w:val="26"/>
          <w:cs/>
        </w:rPr>
        <w:t>ขนส่งทางทะเล</w:t>
      </w:r>
      <w:r w:rsidRPr="00E8442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84424">
        <w:rPr>
          <w:rFonts w:ascii="Browallia New" w:eastAsia="Arial Unicode MS" w:hAnsi="Browallia New" w:cs="Browallia New"/>
          <w:sz w:val="26"/>
          <w:szCs w:val="26"/>
          <w:cs/>
        </w:rPr>
        <w:t>โดยการขายหุ้น</w:t>
      </w:r>
      <w:r w:rsidR="00036B31" w:rsidRPr="00E84424">
        <w:rPr>
          <w:rFonts w:ascii="Browallia New" w:eastAsia="Arial Unicode MS" w:hAnsi="Browallia New" w:cs="Browallia New"/>
          <w:sz w:val="26"/>
          <w:szCs w:val="26"/>
          <w:cs/>
        </w:rPr>
        <w:t>สามัญ</w:t>
      </w:r>
      <w:r w:rsidRPr="00E84424">
        <w:rPr>
          <w:rFonts w:ascii="Browallia New" w:eastAsia="Arial Unicode MS" w:hAnsi="Browallia New" w:cs="Browallia New"/>
          <w:sz w:val="26"/>
          <w:szCs w:val="26"/>
          <w:cs/>
        </w:rPr>
        <w:t>ที่</w:t>
      </w:r>
      <w:r w:rsidR="00036B31" w:rsidRPr="00E84424">
        <w:rPr>
          <w:rFonts w:ascii="Browallia New" w:eastAsia="Arial Unicode MS" w:hAnsi="Browallia New" w:cs="Browallia New"/>
          <w:sz w:val="26"/>
          <w:szCs w:val="26"/>
          <w:cs/>
        </w:rPr>
        <w:t>บริษัท</w:t>
      </w:r>
      <w:r w:rsidRPr="00E84424">
        <w:rPr>
          <w:rFonts w:ascii="Browallia New" w:eastAsia="Arial Unicode MS" w:hAnsi="Browallia New" w:cs="Browallia New"/>
          <w:sz w:val="26"/>
          <w:szCs w:val="26"/>
          <w:cs/>
        </w:rPr>
        <w:t>ถืออยู่ทั้งหมดในบริษัท</w:t>
      </w:r>
      <w:r w:rsidRPr="00E8442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84424">
        <w:rPr>
          <w:rFonts w:ascii="Browallia New" w:eastAsia="Arial Unicode MS" w:hAnsi="Browallia New" w:cs="Browallia New"/>
          <w:sz w:val="26"/>
          <w:szCs w:val="26"/>
          <w:cs/>
        </w:rPr>
        <w:t>ไทยออยล์มารีน</w:t>
      </w:r>
      <w:r w:rsidRPr="00E8442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84424">
        <w:rPr>
          <w:rFonts w:ascii="Browallia New" w:eastAsia="Arial Unicode MS" w:hAnsi="Browallia New" w:cs="Browallia New"/>
          <w:sz w:val="26"/>
          <w:szCs w:val="26"/>
          <w:cs/>
        </w:rPr>
        <w:t>จ</w:t>
      </w:r>
      <w:r w:rsidR="001F3FDB" w:rsidRPr="00E84424">
        <w:rPr>
          <w:rFonts w:ascii="Browallia New" w:eastAsia="Arial Unicode MS" w:hAnsi="Browallia New" w:cs="Browallia New"/>
          <w:sz w:val="26"/>
          <w:szCs w:val="26"/>
          <w:cs/>
        </w:rPr>
        <w:t>ำ</w:t>
      </w:r>
      <w:r w:rsidRPr="00E84424">
        <w:rPr>
          <w:rFonts w:ascii="Browallia New" w:eastAsia="Arial Unicode MS" w:hAnsi="Browallia New" w:cs="Browallia New"/>
          <w:sz w:val="26"/>
          <w:szCs w:val="26"/>
          <w:cs/>
        </w:rPr>
        <w:t>กัด</w:t>
      </w:r>
      <w:r w:rsidRPr="00E8442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84424">
        <w:rPr>
          <w:rFonts w:ascii="Browallia New" w:eastAsia="Arial Unicode MS" w:hAnsi="Browallia New" w:cs="Browallia New"/>
          <w:sz w:val="26"/>
          <w:szCs w:val="26"/>
          <w:cs/>
        </w:rPr>
        <w:t>ให้กับบริษัท</w:t>
      </w:r>
      <w:r w:rsidR="00036B31" w:rsidRPr="00E84424">
        <w:rPr>
          <w:rFonts w:ascii="Browallia New" w:eastAsia="Arial Unicode MS" w:hAnsi="Browallia New" w:cs="Browallia New"/>
          <w:sz w:val="26"/>
          <w:szCs w:val="26"/>
          <w:cs/>
        </w:rPr>
        <w:t>แห่งหนึ่ง</w:t>
      </w:r>
      <w:r w:rsidRPr="00E8442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84424">
        <w:rPr>
          <w:rFonts w:ascii="Browallia New" w:eastAsia="Arial Unicode MS" w:hAnsi="Browallia New" w:cs="Browallia New"/>
          <w:sz w:val="26"/>
          <w:szCs w:val="26"/>
          <w:cs/>
        </w:rPr>
        <w:t>การลงนามในสัญญาซื้อขายหุ้นแล้วเสร็จในวันที่</w:t>
      </w:r>
      <w:r w:rsidRPr="00E8442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DC75EA">
        <w:rPr>
          <w:rFonts w:ascii="Browallia New" w:eastAsia="Arial Unicode MS" w:hAnsi="Browallia New" w:cs="Browallia New"/>
          <w:sz w:val="26"/>
          <w:szCs w:val="26"/>
        </w:rPr>
        <w:br/>
      </w:r>
      <w:r w:rsidR="00CF1017" w:rsidRPr="00CF1017">
        <w:rPr>
          <w:rFonts w:ascii="Browallia New" w:eastAsia="Arial Unicode MS" w:hAnsi="Browallia New" w:cs="Browallia New"/>
          <w:sz w:val="26"/>
          <w:szCs w:val="26"/>
          <w:lang w:val="en-GB"/>
        </w:rPr>
        <w:t>24</w:t>
      </w:r>
      <w:r w:rsidRPr="00E8442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84424">
        <w:rPr>
          <w:rFonts w:ascii="Browallia New" w:eastAsia="Arial Unicode MS" w:hAnsi="Browallia New" w:cs="Browallia New"/>
          <w:sz w:val="26"/>
          <w:szCs w:val="26"/>
          <w:cs/>
        </w:rPr>
        <w:t>ธันวาคม</w:t>
      </w:r>
      <w:r w:rsidRPr="00E8442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84424">
        <w:rPr>
          <w:rFonts w:ascii="Browallia New" w:eastAsia="Arial Unicode MS" w:hAnsi="Browallia New" w:cs="Browallia New"/>
          <w:sz w:val="26"/>
          <w:szCs w:val="26"/>
          <w:cs/>
        </w:rPr>
        <w:t>พ</w:t>
      </w:r>
      <w:r w:rsidRPr="00E84424">
        <w:rPr>
          <w:rFonts w:ascii="Browallia New" w:eastAsia="Arial Unicode MS" w:hAnsi="Browallia New" w:cs="Browallia New"/>
          <w:sz w:val="26"/>
          <w:szCs w:val="26"/>
        </w:rPr>
        <w:t>.</w:t>
      </w:r>
      <w:r w:rsidRPr="00E84424">
        <w:rPr>
          <w:rFonts w:ascii="Browallia New" w:eastAsia="Arial Unicode MS" w:hAnsi="Browallia New" w:cs="Browallia New"/>
          <w:sz w:val="26"/>
          <w:szCs w:val="26"/>
          <w:cs/>
        </w:rPr>
        <w:t>ศ</w:t>
      </w:r>
      <w:r w:rsidRPr="00E84424">
        <w:rPr>
          <w:rFonts w:ascii="Browallia New" w:eastAsia="Arial Unicode MS" w:hAnsi="Browallia New" w:cs="Browallia New"/>
          <w:sz w:val="26"/>
          <w:szCs w:val="26"/>
        </w:rPr>
        <w:t xml:space="preserve">. </w:t>
      </w:r>
      <w:r w:rsidR="00CF1017" w:rsidRPr="00CF1017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E8442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84424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</w:t>
      </w:r>
      <w:r w:rsidR="001F41DC" w:rsidRPr="00E84424">
        <w:rPr>
          <w:rFonts w:ascii="Browallia New" w:eastAsia="Arial Unicode MS" w:hAnsi="Browallia New" w:cs="Browallia New"/>
          <w:sz w:val="26"/>
          <w:szCs w:val="26"/>
          <w:cs/>
        </w:rPr>
        <w:t>จัดประเภทสินทรัพย์และหนี้สินที่เกี่ยวข้องกับ</w:t>
      </w:r>
      <w:r w:rsidRPr="00E84424">
        <w:rPr>
          <w:rFonts w:ascii="Browallia New" w:eastAsia="Arial Unicode MS" w:hAnsi="Browallia New" w:cs="Browallia New"/>
          <w:sz w:val="26"/>
          <w:szCs w:val="26"/>
          <w:cs/>
        </w:rPr>
        <w:t>กลุ่มธุรกิจ</w:t>
      </w:r>
      <w:r w:rsidR="001F41DC" w:rsidRPr="00E84424">
        <w:rPr>
          <w:rFonts w:ascii="Browallia New" w:eastAsia="Arial Unicode MS" w:hAnsi="Browallia New" w:cs="Browallia New"/>
          <w:sz w:val="26"/>
          <w:szCs w:val="26"/>
          <w:cs/>
        </w:rPr>
        <w:t>ดังกล่าว</w:t>
      </w:r>
      <w:r w:rsidRPr="00E84424">
        <w:rPr>
          <w:rFonts w:ascii="Browallia New" w:eastAsia="Arial Unicode MS" w:hAnsi="Browallia New" w:cs="Browallia New"/>
          <w:sz w:val="26"/>
          <w:szCs w:val="26"/>
          <w:cs/>
        </w:rPr>
        <w:t>เป็นสินทรัพย์</w:t>
      </w:r>
      <w:r w:rsidR="001F41DC" w:rsidRPr="00E84424">
        <w:rPr>
          <w:rFonts w:ascii="Browallia New" w:eastAsia="Arial Unicode MS" w:hAnsi="Browallia New" w:cs="Browallia New"/>
          <w:sz w:val="26"/>
          <w:szCs w:val="26"/>
          <w:cs/>
        </w:rPr>
        <w:t>ที่ถือ</w:t>
      </w:r>
      <w:r w:rsidRPr="00E84424">
        <w:rPr>
          <w:rFonts w:ascii="Browallia New" w:eastAsia="Arial Unicode MS" w:hAnsi="Browallia New" w:cs="Browallia New"/>
          <w:sz w:val="26"/>
          <w:szCs w:val="26"/>
          <w:cs/>
        </w:rPr>
        <w:t>ไว้เพื่อขาย</w:t>
      </w:r>
      <w:r w:rsidR="00314FBC" w:rsidRPr="00E84424">
        <w:rPr>
          <w:rFonts w:ascii="Browallia New" w:eastAsia="Arial Unicode MS" w:hAnsi="Browallia New" w:cs="Browallia New"/>
          <w:sz w:val="26"/>
          <w:szCs w:val="26"/>
          <w:cs/>
        </w:rPr>
        <w:t>และหนี้สินที่เกี่ยวข้องโดยตรงกับสินทรัพย์ที่ถือไว้เพื่อขาย</w:t>
      </w:r>
      <w:r w:rsidR="001F41DC" w:rsidRPr="00E84424">
        <w:rPr>
          <w:rFonts w:ascii="Browallia New" w:eastAsia="Arial Unicode MS" w:hAnsi="Browallia New" w:cs="Browallia New"/>
          <w:sz w:val="26"/>
          <w:szCs w:val="26"/>
          <w:cs/>
        </w:rPr>
        <w:t>ในงบการเงินปี</w:t>
      </w:r>
      <w:r w:rsidR="00D05124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="001F41DC" w:rsidRPr="00E84424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CF1017" w:rsidRPr="00CF1017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="001F41DC" w:rsidRPr="00E8442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1F41DC" w:rsidRPr="00E8442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และกลุ่มกิจการคาดว่าการขายจะเสร็จสิ้นภายในเดือนมิถุนายน พ.ศ. </w:t>
      </w:r>
      <w:r w:rsidR="00CF1017" w:rsidRPr="00CF1017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</w:p>
    <w:p w14:paraId="599D51EA" w14:textId="24228251" w:rsidR="00384D38" w:rsidRPr="00E84424" w:rsidRDefault="00384D38" w:rsidP="001F41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84424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74E12EC8" w14:textId="361ADFF2" w:rsidR="00384D38" w:rsidRPr="00E84424" w:rsidRDefault="00384D38" w:rsidP="00384D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00E1750" w14:textId="5C0107B6" w:rsidR="001F41DC" w:rsidRPr="00E84424" w:rsidRDefault="001F41DC" w:rsidP="00384D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84424">
        <w:rPr>
          <w:rFonts w:ascii="Browallia New" w:eastAsia="Arial Unicode MS" w:hAnsi="Browallia New" w:cs="Browallia New"/>
          <w:sz w:val="26"/>
          <w:szCs w:val="26"/>
          <w:cs/>
        </w:rPr>
        <w:t xml:space="preserve">สินทรัพย์และหนี้สินต่อไปนี้เกี่ยวข้องกับการดำเนินงานที่ยกเลิกและถูกจัดประเภทใหม่เพื่อรอการขาย ณ วันที่ </w:t>
      </w:r>
      <w:r w:rsidR="00CF1017" w:rsidRPr="00CF1017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E8442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8442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CF1017" w:rsidRPr="00CF1017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</w:p>
    <w:p w14:paraId="43F4AADB" w14:textId="77777777" w:rsidR="001F41DC" w:rsidRPr="00E84424" w:rsidRDefault="001F41DC" w:rsidP="00384D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8042"/>
        <w:gridCol w:w="1419"/>
      </w:tblGrid>
      <w:tr w:rsidR="00384D38" w:rsidRPr="00E84424" w14:paraId="04BE87D7" w14:textId="77777777" w:rsidTr="00384D38">
        <w:trPr>
          <w:trHeight w:val="211"/>
        </w:trPr>
        <w:tc>
          <w:tcPr>
            <w:tcW w:w="4250" w:type="pct"/>
            <w:shd w:val="clear" w:color="auto" w:fill="auto"/>
          </w:tcPr>
          <w:p w14:paraId="3D984834" w14:textId="77777777" w:rsidR="00384D38" w:rsidRPr="00E84424" w:rsidRDefault="00384D38" w:rsidP="00384D38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5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5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16D38D" w14:textId="77777777" w:rsidR="00384D38" w:rsidRPr="00E84424" w:rsidRDefault="00384D38" w:rsidP="00384D38">
            <w:pPr>
              <w:pStyle w:val="Heading8"/>
              <w:spacing w:line="240" w:lineRule="auto"/>
              <w:ind w:right="-80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shd w:val="clear" w:color="auto" w:fill="FFFFFF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งบการเงินรวม</w:t>
            </w:r>
          </w:p>
        </w:tc>
      </w:tr>
      <w:tr w:rsidR="00384D38" w:rsidRPr="00E84424" w14:paraId="2D5D3EF2" w14:textId="77777777" w:rsidTr="00384D38">
        <w:trPr>
          <w:trHeight w:val="211"/>
        </w:trPr>
        <w:tc>
          <w:tcPr>
            <w:tcW w:w="4250" w:type="pct"/>
            <w:shd w:val="clear" w:color="auto" w:fill="auto"/>
          </w:tcPr>
          <w:p w14:paraId="1C6DFEC0" w14:textId="77777777" w:rsidR="00384D38" w:rsidRPr="00E84424" w:rsidRDefault="00384D38" w:rsidP="00384D38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5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5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D2D5B4" w14:textId="77777777" w:rsidR="00384D38" w:rsidRPr="00E84424" w:rsidRDefault="00384D38" w:rsidP="00384D38">
            <w:pPr>
              <w:pStyle w:val="Heading8"/>
              <w:spacing w:line="240" w:lineRule="auto"/>
              <w:ind w:right="-80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ล้านบาท</w:t>
            </w:r>
          </w:p>
        </w:tc>
      </w:tr>
      <w:tr w:rsidR="00384D38" w:rsidRPr="00E84424" w14:paraId="320F25C0" w14:textId="77777777" w:rsidTr="00ED5D74">
        <w:trPr>
          <w:trHeight w:val="73"/>
        </w:trPr>
        <w:tc>
          <w:tcPr>
            <w:tcW w:w="4250" w:type="pct"/>
            <w:shd w:val="clear" w:color="auto" w:fill="auto"/>
          </w:tcPr>
          <w:p w14:paraId="6D449A9C" w14:textId="77777777" w:rsidR="00384D38" w:rsidRPr="00E84424" w:rsidRDefault="00384D38" w:rsidP="00384D38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5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50" w:type="pct"/>
            <w:tcBorders>
              <w:top w:val="single" w:sz="4" w:space="0" w:color="auto"/>
            </w:tcBorders>
            <w:shd w:val="clear" w:color="auto" w:fill="FAFAFA"/>
          </w:tcPr>
          <w:p w14:paraId="7BEC448F" w14:textId="77777777" w:rsidR="00384D38" w:rsidRPr="00E84424" w:rsidRDefault="00384D38" w:rsidP="00384D38">
            <w:pPr>
              <w:spacing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84D38" w:rsidRPr="00E84424" w14:paraId="29E1D1FD" w14:textId="77777777" w:rsidTr="00ED5D74">
        <w:trPr>
          <w:trHeight w:val="211"/>
        </w:trPr>
        <w:tc>
          <w:tcPr>
            <w:tcW w:w="4250" w:type="pct"/>
            <w:shd w:val="clear" w:color="auto" w:fill="auto"/>
          </w:tcPr>
          <w:p w14:paraId="0A27FDB6" w14:textId="77777777" w:rsidR="00384D38" w:rsidRPr="00E84424" w:rsidRDefault="00384D38" w:rsidP="00384D38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5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shd w:val="clear" w:color="auto" w:fill="FFFFFF"/>
              </w:rPr>
            </w:pPr>
            <w:r w:rsidRPr="00E8442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750" w:type="pct"/>
            <w:shd w:val="clear" w:color="auto" w:fill="FAFAFA"/>
          </w:tcPr>
          <w:p w14:paraId="3B3CE31E" w14:textId="2A20D396" w:rsidR="00384D38" w:rsidRPr="00E84424" w:rsidRDefault="00CF1017" w:rsidP="00384D3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116</w:t>
            </w:r>
          </w:p>
        </w:tc>
      </w:tr>
      <w:tr w:rsidR="00384D38" w:rsidRPr="00E84424" w14:paraId="099A5861" w14:textId="77777777" w:rsidTr="00ED5D74">
        <w:tc>
          <w:tcPr>
            <w:tcW w:w="4250" w:type="pct"/>
            <w:shd w:val="clear" w:color="auto" w:fill="auto"/>
          </w:tcPr>
          <w:p w14:paraId="57419373" w14:textId="77777777" w:rsidR="00384D38" w:rsidRPr="00E84424" w:rsidRDefault="00384D38" w:rsidP="00384D38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5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E8442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750" w:type="pct"/>
            <w:shd w:val="clear" w:color="auto" w:fill="FAFAFA"/>
          </w:tcPr>
          <w:p w14:paraId="09C299FE" w14:textId="017D061F" w:rsidR="00384D38" w:rsidRPr="00E84424" w:rsidRDefault="00CF1017" w:rsidP="00384D3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8D6CB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</w:p>
        </w:tc>
      </w:tr>
      <w:tr w:rsidR="00384D38" w:rsidRPr="00E84424" w14:paraId="31496657" w14:textId="77777777" w:rsidTr="00ED5D74">
        <w:tc>
          <w:tcPr>
            <w:tcW w:w="4250" w:type="pct"/>
            <w:shd w:val="clear" w:color="auto" w:fill="auto"/>
          </w:tcPr>
          <w:p w14:paraId="013D3013" w14:textId="77777777" w:rsidR="00384D38" w:rsidRPr="00E84424" w:rsidRDefault="00384D38" w:rsidP="00384D38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5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E8442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750" w:type="pct"/>
            <w:shd w:val="clear" w:color="auto" w:fill="FAFAFA"/>
          </w:tcPr>
          <w:p w14:paraId="2369EA2C" w14:textId="04BD90F8" w:rsidR="00384D38" w:rsidRPr="00E84424" w:rsidRDefault="00CF1017" w:rsidP="00384D3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</w:p>
        </w:tc>
      </w:tr>
      <w:tr w:rsidR="00384D38" w:rsidRPr="00E84424" w14:paraId="5792707A" w14:textId="77777777" w:rsidTr="00ED5D74">
        <w:tc>
          <w:tcPr>
            <w:tcW w:w="4250" w:type="pct"/>
            <w:shd w:val="clear" w:color="auto" w:fill="auto"/>
          </w:tcPr>
          <w:p w14:paraId="67E7DA1A" w14:textId="77777777" w:rsidR="00384D38" w:rsidRPr="00E84424" w:rsidRDefault="00384D38" w:rsidP="00384D38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5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E8442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สินค้าคงเหลือ</w:t>
            </w:r>
          </w:p>
        </w:tc>
        <w:tc>
          <w:tcPr>
            <w:tcW w:w="750" w:type="pct"/>
            <w:shd w:val="clear" w:color="auto" w:fill="FAFAFA"/>
          </w:tcPr>
          <w:p w14:paraId="44A70C5F" w14:textId="7F6B1F8C" w:rsidR="00384D38" w:rsidRPr="00E84424" w:rsidRDefault="008D6CB3" w:rsidP="00384D3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</w:p>
        </w:tc>
      </w:tr>
      <w:tr w:rsidR="00384D38" w:rsidRPr="00E84424" w14:paraId="1B19F24B" w14:textId="77777777" w:rsidTr="00ED5D74">
        <w:tc>
          <w:tcPr>
            <w:tcW w:w="4250" w:type="pct"/>
            <w:shd w:val="clear" w:color="auto" w:fill="auto"/>
          </w:tcPr>
          <w:p w14:paraId="27F1DB9A" w14:textId="77777777" w:rsidR="00384D38" w:rsidRPr="00E84424" w:rsidRDefault="00384D38" w:rsidP="00384D38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5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E8442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ภาษีเงินได้จ่ายล่วงหน้า</w:t>
            </w:r>
          </w:p>
        </w:tc>
        <w:tc>
          <w:tcPr>
            <w:tcW w:w="750" w:type="pct"/>
            <w:shd w:val="clear" w:color="auto" w:fill="FAFAFA"/>
          </w:tcPr>
          <w:p w14:paraId="04827046" w14:textId="03169D17" w:rsidR="00384D38" w:rsidRPr="00E84424" w:rsidRDefault="00CF1017" w:rsidP="00384D3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</w:p>
        </w:tc>
      </w:tr>
      <w:tr w:rsidR="00384D38" w:rsidRPr="00E84424" w14:paraId="51C48F2C" w14:textId="77777777" w:rsidTr="00ED5D74">
        <w:tc>
          <w:tcPr>
            <w:tcW w:w="4250" w:type="pct"/>
            <w:shd w:val="clear" w:color="auto" w:fill="auto"/>
          </w:tcPr>
          <w:p w14:paraId="4D70D7F3" w14:textId="77777777" w:rsidR="00384D38" w:rsidRPr="00E84424" w:rsidRDefault="00384D38" w:rsidP="00384D38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5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E8442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เงินลงทุนในการร่วมค้า</w:t>
            </w:r>
          </w:p>
        </w:tc>
        <w:tc>
          <w:tcPr>
            <w:tcW w:w="750" w:type="pct"/>
            <w:shd w:val="clear" w:color="auto" w:fill="FAFAFA"/>
          </w:tcPr>
          <w:p w14:paraId="7D1961A9" w14:textId="0C705839" w:rsidR="00384D38" w:rsidRPr="00E84424" w:rsidRDefault="00CF1017" w:rsidP="00384D3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188</w:t>
            </w:r>
          </w:p>
        </w:tc>
      </w:tr>
      <w:tr w:rsidR="00384D38" w:rsidRPr="00E84424" w14:paraId="1B6CA2E3" w14:textId="77777777" w:rsidTr="00ED5D74">
        <w:tc>
          <w:tcPr>
            <w:tcW w:w="4250" w:type="pct"/>
            <w:shd w:val="clear" w:color="auto" w:fill="auto"/>
          </w:tcPr>
          <w:p w14:paraId="7CB571B5" w14:textId="77777777" w:rsidR="00384D38" w:rsidRPr="00E84424" w:rsidRDefault="00384D38" w:rsidP="00384D38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5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E8442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เงินลงทุนในบริษัทร่วม</w:t>
            </w:r>
          </w:p>
        </w:tc>
        <w:tc>
          <w:tcPr>
            <w:tcW w:w="750" w:type="pct"/>
            <w:shd w:val="clear" w:color="auto" w:fill="FAFAFA"/>
          </w:tcPr>
          <w:p w14:paraId="57D82E14" w14:textId="14938070" w:rsidR="00384D38" w:rsidRPr="00E84424" w:rsidRDefault="00E82238" w:rsidP="00384D3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</w:p>
        </w:tc>
      </w:tr>
      <w:tr w:rsidR="00384D38" w:rsidRPr="00E84424" w14:paraId="4D0CD4A8" w14:textId="77777777" w:rsidTr="00ED5D74">
        <w:tc>
          <w:tcPr>
            <w:tcW w:w="4250" w:type="pct"/>
            <w:shd w:val="clear" w:color="auto" w:fill="auto"/>
          </w:tcPr>
          <w:p w14:paraId="31B1AE57" w14:textId="77777777" w:rsidR="00384D38" w:rsidRPr="00E84424" w:rsidRDefault="00384D38" w:rsidP="00384D38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5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shd w:val="clear" w:color="auto" w:fill="FFFFFF"/>
                <w:cs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 xml:space="preserve">อาคารและอุปกรณ์ สุทธิ </w:t>
            </w:r>
          </w:p>
        </w:tc>
        <w:tc>
          <w:tcPr>
            <w:tcW w:w="750" w:type="pct"/>
            <w:shd w:val="clear" w:color="auto" w:fill="FAFAFA"/>
          </w:tcPr>
          <w:p w14:paraId="087A0B36" w14:textId="422C4EA1" w:rsidR="00384D38" w:rsidRPr="00E84424" w:rsidRDefault="00CF1017" w:rsidP="00384D3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384D38" w:rsidRPr="00E844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</w:t>
            </w:r>
            <w:r w:rsidR="008D6CB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</w:p>
        </w:tc>
      </w:tr>
      <w:tr w:rsidR="00384D38" w:rsidRPr="00E84424" w14:paraId="58201AA9" w14:textId="77777777" w:rsidTr="00ED5D74">
        <w:tc>
          <w:tcPr>
            <w:tcW w:w="4250" w:type="pct"/>
            <w:shd w:val="clear" w:color="auto" w:fill="auto"/>
          </w:tcPr>
          <w:p w14:paraId="00471A29" w14:textId="5546F992" w:rsidR="00384D38" w:rsidRPr="00E84424" w:rsidRDefault="0010562B" w:rsidP="00384D38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5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cs/>
              </w:rPr>
              <w:t>สินทรัพย์</w:t>
            </w:r>
            <w:r w:rsidR="00384D38" w:rsidRPr="00E8442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สิทธิการใช้</w:t>
            </w:r>
            <w:r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750" w:type="pct"/>
            <w:shd w:val="clear" w:color="auto" w:fill="FAFAFA"/>
          </w:tcPr>
          <w:p w14:paraId="42C3444D" w14:textId="71BB0606" w:rsidR="00384D38" w:rsidRPr="00E84424" w:rsidRDefault="00CF1017" w:rsidP="00384D3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</w:p>
        </w:tc>
      </w:tr>
      <w:tr w:rsidR="00384D38" w:rsidRPr="00E84424" w14:paraId="33FB8560" w14:textId="77777777" w:rsidTr="00ED5D74">
        <w:tc>
          <w:tcPr>
            <w:tcW w:w="4250" w:type="pct"/>
            <w:shd w:val="clear" w:color="auto" w:fill="auto"/>
          </w:tcPr>
          <w:p w14:paraId="62ABA1B4" w14:textId="77777777" w:rsidR="00384D38" w:rsidRPr="00E84424" w:rsidRDefault="00384D38" w:rsidP="00384D38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5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E8442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ภาษีเงินได้รอตัดบัญชี</w:t>
            </w:r>
          </w:p>
        </w:tc>
        <w:tc>
          <w:tcPr>
            <w:tcW w:w="750" w:type="pct"/>
            <w:shd w:val="clear" w:color="auto" w:fill="FAFAFA"/>
          </w:tcPr>
          <w:p w14:paraId="6D676E33" w14:textId="5306010A" w:rsidR="00384D38" w:rsidRPr="00E84424" w:rsidRDefault="008D6CB3" w:rsidP="00384D3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</w:tr>
      <w:tr w:rsidR="00384D38" w:rsidRPr="00E84424" w14:paraId="67B1E33E" w14:textId="77777777" w:rsidTr="00ED5D74">
        <w:tc>
          <w:tcPr>
            <w:tcW w:w="4250" w:type="pct"/>
            <w:shd w:val="clear" w:color="auto" w:fill="auto"/>
          </w:tcPr>
          <w:p w14:paraId="53388E9D" w14:textId="77777777" w:rsidR="00384D38" w:rsidRPr="00E84424" w:rsidRDefault="00384D38" w:rsidP="00384D38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5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E8442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750" w:type="pct"/>
            <w:tcBorders>
              <w:bottom w:val="single" w:sz="4" w:space="0" w:color="auto"/>
            </w:tcBorders>
            <w:shd w:val="clear" w:color="auto" w:fill="FAFAFA"/>
          </w:tcPr>
          <w:p w14:paraId="3BC3F59A" w14:textId="3E948DA6" w:rsidR="00384D38" w:rsidRPr="00E84424" w:rsidRDefault="00CF1017" w:rsidP="00384D3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</w:p>
        </w:tc>
      </w:tr>
      <w:tr w:rsidR="00384D38" w:rsidRPr="00E84424" w14:paraId="1EF6AE4D" w14:textId="77777777" w:rsidTr="00ED5D74">
        <w:tc>
          <w:tcPr>
            <w:tcW w:w="4250" w:type="pct"/>
            <w:shd w:val="clear" w:color="auto" w:fill="auto"/>
          </w:tcPr>
          <w:p w14:paraId="2E67BA9C" w14:textId="63027A02" w:rsidR="00384D38" w:rsidRPr="00E84424" w:rsidRDefault="00384D38" w:rsidP="00384D38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5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สินทรัพย์ที่ถือไว้เพื่อขาย</w:t>
            </w:r>
          </w:p>
        </w:tc>
        <w:tc>
          <w:tcPr>
            <w:tcW w:w="75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C6EBA87" w14:textId="4E918E24" w:rsidR="00384D38" w:rsidRPr="00E84424" w:rsidRDefault="00CF1017" w:rsidP="00384D3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384D38"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763</w:t>
            </w:r>
          </w:p>
        </w:tc>
      </w:tr>
      <w:tr w:rsidR="00384D38" w:rsidRPr="00E84424" w14:paraId="0E281217" w14:textId="77777777" w:rsidTr="00ED5D74">
        <w:tc>
          <w:tcPr>
            <w:tcW w:w="4250" w:type="pct"/>
            <w:shd w:val="clear" w:color="auto" w:fill="auto"/>
          </w:tcPr>
          <w:p w14:paraId="788990F8" w14:textId="77777777" w:rsidR="00384D38" w:rsidRPr="00E84424" w:rsidRDefault="00384D38" w:rsidP="00384D38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5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750" w:type="pct"/>
            <w:tcBorders>
              <w:top w:val="single" w:sz="4" w:space="0" w:color="auto"/>
            </w:tcBorders>
            <w:shd w:val="clear" w:color="auto" w:fill="FAFAFA"/>
          </w:tcPr>
          <w:p w14:paraId="508B617E" w14:textId="77777777" w:rsidR="00384D38" w:rsidRPr="00E84424" w:rsidRDefault="00384D38" w:rsidP="00384D3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84D38" w:rsidRPr="00E84424" w14:paraId="7DF1439B" w14:textId="77777777" w:rsidTr="00ED5D74">
        <w:tc>
          <w:tcPr>
            <w:tcW w:w="4250" w:type="pct"/>
            <w:shd w:val="clear" w:color="auto" w:fill="auto"/>
          </w:tcPr>
          <w:p w14:paraId="324AC4BD" w14:textId="77777777" w:rsidR="00384D38" w:rsidRPr="00E84424" w:rsidRDefault="00384D38" w:rsidP="00384D38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5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E8442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750" w:type="pct"/>
            <w:shd w:val="clear" w:color="auto" w:fill="FAFAFA"/>
          </w:tcPr>
          <w:p w14:paraId="796A4BF7" w14:textId="116B4D30" w:rsidR="00384D38" w:rsidRPr="00E84424" w:rsidRDefault="00CF1017" w:rsidP="00384D3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165</w:t>
            </w:r>
          </w:p>
        </w:tc>
      </w:tr>
      <w:tr w:rsidR="00384D38" w:rsidRPr="00E84424" w14:paraId="44DCF3F7" w14:textId="77777777" w:rsidTr="00ED5D74">
        <w:tc>
          <w:tcPr>
            <w:tcW w:w="4250" w:type="pct"/>
            <w:shd w:val="clear" w:color="auto" w:fill="auto"/>
          </w:tcPr>
          <w:p w14:paraId="2BBB7B55" w14:textId="77777777" w:rsidR="00384D38" w:rsidRPr="00E84424" w:rsidRDefault="00384D38" w:rsidP="00384D38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5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E8442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750" w:type="pct"/>
            <w:shd w:val="clear" w:color="auto" w:fill="FAFAFA"/>
          </w:tcPr>
          <w:p w14:paraId="5277469E" w14:textId="3DDE65BB" w:rsidR="00384D38" w:rsidRPr="00E84424" w:rsidRDefault="00CF1017" w:rsidP="00384D3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</w:p>
        </w:tc>
      </w:tr>
      <w:tr w:rsidR="00384D38" w:rsidRPr="00E84424" w14:paraId="134B5A59" w14:textId="77777777" w:rsidTr="00ED5D74">
        <w:tc>
          <w:tcPr>
            <w:tcW w:w="4250" w:type="pct"/>
            <w:shd w:val="clear" w:color="auto" w:fill="auto"/>
          </w:tcPr>
          <w:p w14:paraId="6B881907" w14:textId="77777777" w:rsidR="00384D38" w:rsidRPr="00E84424" w:rsidRDefault="00384D38" w:rsidP="00384D38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5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E8442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750" w:type="pct"/>
            <w:shd w:val="clear" w:color="auto" w:fill="FAFAFA"/>
          </w:tcPr>
          <w:p w14:paraId="5F351AA0" w14:textId="2990CA80" w:rsidR="00384D38" w:rsidRPr="00E84424" w:rsidRDefault="00CF1017" w:rsidP="00384D3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</w:t>
            </w:r>
          </w:p>
        </w:tc>
      </w:tr>
      <w:tr w:rsidR="00384D38" w:rsidRPr="00E84424" w14:paraId="44F8C894" w14:textId="77777777" w:rsidTr="00ED5D74">
        <w:tc>
          <w:tcPr>
            <w:tcW w:w="4250" w:type="pct"/>
            <w:shd w:val="clear" w:color="auto" w:fill="auto"/>
          </w:tcPr>
          <w:p w14:paraId="4CD5C33A" w14:textId="0CF32653" w:rsidR="00384D38" w:rsidRPr="00E84424" w:rsidRDefault="00384D38" w:rsidP="00384D38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5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E8442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เงินกู้ยืมระยะยาวจากสถาบันการเงิน</w:t>
            </w:r>
            <w:r w:rsidR="0010562B" w:rsidRPr="00E8442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ที่ถึงกำหนดชำระภายในหนึ่งปี สุทธิ</w:t>
            </w:r>
          </w:p>
        </w:tc>
        <w:tc>
          <w:tcPr>
            <w:tcW w:w="750" w:type="pct"/>
            <w:shd w:val="clear" w:color="auto" w:fill="FAFAFA"/>
          </w:tcPr>
          <w:p w14:paraId="3FAF5911" w14:textId="71594455" w:rsidR="00384D38" w:rsidRPr="00E84424" w:rsidRDefault="0010562B" w:rsidP="00384D3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150</w:t>
            </w:r>
          </w:p>
        </w:tc>
      </w:tr>
      <w:tr w:rsidR="00384D38" w:rsidRPr="00E84424" w14:paraId="5ED067AB" w14:textId="77777777" w:rsidTr="00ED5D74">
        <w:tc>
          <w:tcPr>
            <w:tcW w:w="4250" w:type="pct"/>
            <w:shd w:val="clear" w:color="auto" w:fill="auto"/>
          </w:tcPr>
          <w:p w14:paraId="74DBDEC0" w14:textId="355193DA" w:rsidR="00384D38" w:rsidRPr="00E84424" w:rsidRDefault="00384D38" w:rsidP="00384D38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5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E8442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หนี้สินตามสัญญาเช่าส่วนที่ถึงกำหนดชำระ</w:t>
            </w:r>
            <w:r w:rsidR="0010562B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cs/>
              </w:rPr>
              <w:t>ภายในหนึ่งปี สุทธิ</w:t>
            </w:r>
          </w:p>
        </w:tc>
        <w:tc>
          <w:tcPr>
            <w:tcW w:w="750" w:type="pct"/>
            <w:shd w:val="clear" w:color="auto" w:fill="FAFAFA"/>
          </w:tcPr>
          <w:p w14:paraId="31FD55C6" w14:textId="647AAA23" w:rsidR="00384D38" w:rsidRPr="00E84424" w:rsidRDefault="00CF1017" w:rsidP="00384D3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</w:p>
        </w:tc>
      </w:tr>
      <w:tr w:rsidR="00384D38" w:rsidRPr="00E84424" w14:paraId="187BE7F5" w14:textId="77777777" w:rsidTr="00ED5D74">
        <w:tc>
          <w:tcPr>
            <w:tcW w:w="4250" w:type="pct"/>
            <w:shd w:val="clear" w:color="auto" w:fill="auto"/>
          </w:tcPr>
          <w:p w14:paraId="7C25E3AF" w14:textId="77777777" w:rsidR="00384D38" w:rsidRPr="00E84424" w:rsidRDefault="00384D38" w:rsidP="00384D38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5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E8442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เงินกู้ยืมระยะยาวจากสถาบันการเงิน สุทธิ</w:t>
            </w:r>
          </w:p>
        </w:tc>
        <w:tc>
          <w:tcPr>
            <w:tcW w:w="750" w:type="pct"/>
            <w:shd w:val="clear" w:color="auto" w:fill="FAFAFA"/>
          </w:tcPr>
          <w:p w14:paraId="549CA53D" w14:textId="13459823" w:rsidR="00384D38" w:rsidRPr="00E84424" w:rsidRDefault="00CF1017" w:rsidP="00384D3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384D38"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7E3A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</w:p>
        </w:tc>
      </w:tr>
      <w:tr w:rsidR="00384D38" w:rsidRPr="00E84424" w14:paraId="6A4B738A" w14:textId="77777777" w:rsidTr="00ED5D74">
        <w:tc>
          <w:tcPr>
            <w:tcW w:w="4250" w:type="pct"/>
            <w:shd w:val="clear" w:color="auto" w:fill="auto"/>
          </w:tcPr>
          <w:p w14:paraId="647E70D4" w14:textId="77777777" w:rsidR="00384D38" w:rsidRPr="00E84424" w:rsidRDefault="00384D38" w:rsidP="00384D38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5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E8442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หนี้สินตามสัญญาเช่า สุทธิ</w:t>
            </w:r>
          </w:p>
        </w:tc>
        <w:tc>
          <w:tcPr>
            <w:tcW w:w="750" w:type="pct"/>
            <w:shd w:val="clear" w:color="auto" w:fill="FAFAFA"/>
          </w:tcPr>
          <w:p w14:paraId="61BB5226" w14:textId="196E8EC8" w:rsidR="00384D38" w:rsidRPr="00E84424" w:rsidRDefault="007E3AB9" w:rsidP="00384D3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</w:p>
        </w:tc>
      </w:tr>
      <w:tr w:rsidR="00384D38" w:rsidRPr="00E84424" w14:paraId="3B7ED0BA" w14:textId="77777777" w:rsidTr="00ED5D74">
        <w:tc>
          <w:tcPr>
            <w:tcW w:w="4250" w:type="pct"/>
            <w:shd w:val="clear" w:color="auto" w:fill="auto"/>
          </w:tcPr>
          <w:p w14:paraId="6B9C5903" w14:textId="77777777" w:rsidR="00384D38" w:rsidRPr="00E84424" w:rsidRDefault="00384D38" w:rsidP="00384D38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5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E8442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750" w:type="pct"/>
            <w:tcBorders>
              <w:bottom w:val="single" w:sz="4" w:space="0" w:color="auto"/>
            </w:tcBorders>
            <w:shd w:val="clear" w:color="auto" w:fill="FAFAFA"/>
          </w:tcPr>
          <w:p w14:paraId="680FA6CC" w14:textId="593952F4" w:rsidR="00384D38" w:rsidRPr="00E84424" w:rsidRDefault="00CF1017" w:rsidP="00384D3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</w:t>
            </w:r>
          </w:p>
        </w:tc>
      </w:tr>
      <w:tr w:rsidR="00384D38" w:rsidRPr="00E84424" w14:paraId="12D4F2FE" w14:textId="77777777" w:rsidTr="00ED5D74">
        <w:tc>
          <w:tcPr>
            <w:tcW w:w="4250" w:type="pct"/>
            <w:shd w:val="clear" w:color="auto" w:fill="auto"/>
          </w:tcPr>
          <w:p w14:paraId="0B1A49A3" w14:textId="40364228" w:rsidR="00384D38" w:rsidRPr="00E84424" w:rsidRDefault="00384D38" w:rsidP="00384D38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5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</w:t>
            </w:r>
            <w:r w:rsidR="00314FBC"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ที่เกี่ยวข้องโดยตรงกับสินทรัพย์ที่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ถือไว้เพื่อขาย</w:t>
            </w:r>
          </w:p>
        </w:tc>
        <w:tc>
          <w:tcPr>
            <w:tcW w:w="75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A87B26F" w14:textId="5E407107" w:rsidR="00384D38" w:rsidRPr="00E84424" w:rsidRDefault="00CF1017" w:rsidP="00384D3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384D38"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576</w:t>
            </w:r>
          </w:p>
        </w:tc>
      </w:tr>
      <w:tr w:rsidR="00384D38" w:rsidRPr="00E84424" w14:paraId="5A2BCFEE" w14:textId="77777777" w:rsidTr="00ED5D74">
        <w:tc>
          <w:tcPr>
            <w:tcW w:w="4250" w:type="pct"/>
            <w:shd w:val="clear" w:color="auto" w:fill="auto"/>
          </w:tcPr>
          <w:p w14:paraId="0E7AA343" w14:textId="77777777" w:rsidR="00384D38" w:rsidRPr="00E84424" w:rsidRDefault="00384D38" w:rsidP="00384D38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5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750" w:type="pct"/>
            <w:tcBorders>
              <w:top w:val="single" w:sz="4" w:space="0" w:color="auto"/>
            </w:tcBorders>
            <w:shd w:val="clear" w:color="auto" w:fill="FAFAFA"/>
          </w:tcPr>
          <w:p w14:paraId="11D60288" w14:textId="77777777" w:rsidR="00384D38" w:rsidRPr="00E84424" w:rsidRDefault="00384D38" w:rsidP="00384D3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84D38" w:rsidRPr="00E84424" w14:paraId="1D1B38DB" w14:textId="77777777" w:rsidTr="00ED5D74">
        <w:tc>
          <w:tcPr>
            <w:tcW w:w="4250" w:type="pct"/>
            <w:shd w:val="clear" w:color="auto" w:fill="auto"/>
          </w:tcPr>
          <w:p w14:paraId="5DD4C3F6" w14:textId="308054EE" w:rsidR="00384D38" w:rsidRPr="00E84424" w:rsidRDefault="00384D38" w:rsidP="00384D38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5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E8442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ส่วน</w:t>
            </w:r>
            <w:r w:rsidR="00314FBC" w:rsidRPr="00E8442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เกิน</w:t>
            </w:r>
            <w:r w:rsidRPr="00E8442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ทุนอื่น</w:t>
            </w:r>
          </w:p>
        </w:tc>
        <w:tc>
          <w:tcPr>
            <w:tcW w:w="750" w:type="pct"/>
            <w:tcBorders>
              <w:bottom w:val="single" w:sz="4" w:space="0" w:color="auto"/>
            </w:tcBorders>
            <w:shd w:val="clear" w:color="auto" w:fill="FAFAFA"/>
          </w:tcPr>
          <w:p w14:paraId="466EA0CA" w14:textId="09040F73" w:rsidR="00384D38" w:rsidRPr="00E84424" w:rsidRDefault="00CF1017" w:rsidP="00384D3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E12DB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</w:p>
        </w:tc>
      </w:tr>
      <w:tr w:rsidR="00384D38" w:rsidRPr="00E84424" w14:paraId="60BE5E7A" w14:textId="77777777" w:rsidTr="00ED5D74">
        <w:tc>
          <w:tcPr>
            <w:tcW w:w="4250" w:type="pct"/>
            <w:shd w:val="clear" w:color="auto" w:fill="auto"/>
          </w:tcPr>
          <w:p w14:paraId="3860EA5F" w14:textId="0EC6CD9C" w:rsidR="00384D38" w:rsidRPr="00E84424" w:rsidRDefault="00384D38" w:rsidP="00384D38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5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</w:t>
            </w:r>
            <w:r w:rsidR="00314FBC"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เกิน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ทุนอื่นที่ถือไว้เพื่อขาย</w:t>
            </w:r>
          </w:p>
        </w:tc>
        <w:tc>
          <w:tcPr>
            <w:tcW w:w="75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90C1CEB" w14:textId="2AA7A9CE" w:rsidR="00384D38" w:rsidRPr="00E84424" w:rsidRDefault="00CF1017" w:rsidP="00384D3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E12DB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</w:p>
        </w:tc>
      </w:tr>
      <w:tr w:rsidR="00384D38" w:rsidRPr="00E84424" w14:paraId="7BDA2193" w14:textId="77777777" w:rsidTr="00ED5D74">
        <w:tc>
          <w:tcPr>
            <w:tcW w:w="4250" w:type="pct"/>
            <w:shd w:val="clear" w:color="auto" w:fill="auto"/>
          </w:tcPr>
          <w:p w14:paraId="023B58F3" w14:textId="77777777" w:rsidR="00384D38" w:rsidRPr="00E84424" w:rsidRDefault="00384D38" w:rsidP="00384D38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5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750" w:type="pct"/>
            <w:tcBorders>
              <w:top w:val="single" w:sz="4" w:space="0" w:color="auto"/>
            </w:tcBorders>
            <w:shd w:val="clear" w:color="auto" w:fill="FAFAFA"/>
          </w:tcPr>
          <w:p w14:paraId="39D00199" w14:textId="77777777" w:rsidR="00384D38" w:rsidRPr="00E84424" w:rsidRDefault="00384D38" w:rsidP="00384D3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84D38" w:rsidRPr="00E84424" w14:paraId="04084663" w14:textId="77777777" w:rsidTr="00ED5D74">
        <w:tc>
          <w:tcPr>
            <w:tcW w:w="4250" w:type="pct"/>
            <w:shd w:val="clear" w:color="auto" w:fill="auto"/>
          </w:tcPr>
          <w:p w14:paraId="7A46F0D2" w14:textId="77777777" w:rsidR="00384D38" w:rsidRPr="00E84424" w:rsidRDefault="00384D38" w:rsidP="00384D38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5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E8442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องค์ประกอบอื่นของส่วนของเจ้าของ</w:t>
            </w:r>
          </w:p>
        </w:tc>
        <w:tc>
          <w:tcPr>
            <w:tcW w:w="750" w:type="pct"/>
            <w:tcBorders>
              <w:bottom w:val="single" w:sz="4" w:space="0" w:color="auto"/>
            </w:tcBorders>
            <w:shd w:val="clear" w:color="auto" w:fill="FAFAFA"/>
          </w:tcPr>
          <w:p w14:paraId="0E91A233" w14:textId="506E6DCD" w:rsidR="00384D38" w:rsidRPr="00E84424" w:rsidRDefault="00384D38" w:rsidP="00384D3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12DB6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384D38" w:rsidRPr="00E84424" w14:paraId="154F34C6" w14:textId="77777777" w:rsidTr="00ED5D74">
        <w:tc>
          <w:tcPr>
            <w:tcW w:w="4250" w:type="pct"/>
            <w:shd w:val="clear" w:color="auto" w:fill="auto"/>
          </w:tcPr>
          <w:p w14:paraId="4C80FEDC" w14:textId="77777777" w:rsidR="00384D38" w:rsidRPr="00E84424" w:rsidRDefault="00384D38" w:rsidP="00384D38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5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องค์ประกอบอื่นของส่วนของเจ้าของที่ถือไว้เพื่อขาย</w:t>
            </w:r>
          </w:p>
        </w:tc>
        <w:tc>
          <w:tcPr>
            <w:tcW w:w="75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BBE0EEC" w14:textId="708EFBB3" w:rsidR="00384D38" w:rsidRPr="00E84424" w:rsidRDefault="00384D38" w:rsidP="00384D3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12DB6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</w:tbl>
    <w:p w14:paraId="5AEE1073" w14:textId="77777777" w:rsidR="001F41DC" w:rsidRPr="00E84424" w:rsidRDefault="001F41DC" w:rsidP="001F41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eastAsia="Arial Unicode MS" w:hAnsi="Browallia New" w:cs="Browallia New"/>
          <w:sz w:val="26"/>
          <w:szCs w:val="26"/>
        </w:rPr>
      </w:pPr>
    </w:p>
    <w:p w14:paraId="61FE8760" w14:textId="0B93F560" w:rsidR="00A135A3" w:rsidRPr="00E84424" w:rsidRDefault="001F41DC" w:rsidP="00A13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84424">
        <w:rPr>
          <w:rFonts w:ascii="Browallia New" w:eastAsia="Arial Unicode MS" w:hAnsi="Browallia New" w:cs="Browallia New"/>
          <w:sz w:val="26"/>
          <w:szCs w:val="26"/>
          <w:cs/>
        </w:rPr>
        <w:t>สินทรัพย์และหนี้สินของกลุ่มธุรกิจ</w:t>
      </w:r>
      <w:r w:rsidR="00314FBC" w:rsidRPr="00E84424">
        <w:rPr>
          <w:rFonts w:ascii="Browallia New" w:eastAsia="Arial Unicode MS" w:hAnsi="Browallia New" w:cs="Browallia New"/>
          <w:sz w:val="26"/>
          <w:szCs w:val="26"/>
          <w:cs/>
        </w:rPr>
        <w:t>บริการขนส่งทางทะเล</w:t>
      </w:r>
      <w:r w:rsidRPr="00E84424">
        <w:rPr>
          <w:rFonts w:ascii="Browallia New" w:eastAsia="Arial Unicode MS" w:hAnsi="Browallia New" w:cs="Browallia New"/>
          <w:sz w:val="26"/>
          <w:szCs w:val="26"/>
          <w:cs/>
        </w:rPr>
        <w:t xml:space="preserve">ถูกจัดประเภทเป็นสินทรัพย์ที่ถือไว้เพื่อขายและหนี้สินที่เกี่ยวข้องโดยตรงกับสินทรัพย์ที่ถือไว้เพื่อขายระหว่างปี และถูกวัดมูลค่าโดยใช้มูลค่าที่ต่ำกว่าระหว่างมูลค่าตามบัญชีกับมูลค่ายุติธรรมหักต้นทุนในการขายเมื่อมีการจัดประเภทใหม่ การวัดมูลค่ายุติธรรมที่ไม่เกิดขึ้นเป็นประจำโดยใช้วิธีเปรียบเทียบราคาตลาดจัดอยู่ในข้อมูลระดับ </w:t>
      </w:r>
      <w:r w:rsidR="00CF1017" w:rsidRPr="00CF1017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E8442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84424">
        <w:rPr>
          <w:rFonts w:ascii="Browallia New" w:eastAsia="Arial Unicode MS" w:hAnsi="Browallia New" w:cs="Browallia New"/>
          <w:sz w:val="26"/>
          <w:szCs w:val="26"/>
          <w:cs/>
        </w:rPr>
        <w:t>ของลำดับชั้นมูลค่ายุติธรรม</w:t>
      </w:r>
    </w:p>
    <w:p w14:paraId="12304364" w14:textId="77777777" w:rsidR="00A135A3" w:rsidRPr="00E84424" w:rsidRDefault="00A135A3" w:rsidP="00A13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913C189" w14:textId="6BF9AB6B" w:rsidR="00D05124" w:rsidRDefault="00D051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eastAsia="Arial Unicode MS" w:hAnsi="Browallia New" w:cs="Browallia New"/>
          <w:sz w:val="26"/>
          <w:szCs w:val="26"/>
          <w:cs/>
        </w:rPr>
      </w:pPr>
      <w:r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14FC7B1F" w14:textId="77777777" w:rsidR="00A135A3" w:rsidRPr="00E84424" w:rsidRDefault="00A135A3" w:rsidP="00DC75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7D2E607" w14:textId="74B684C6" w:rsidR="00384D38" w:rsidRDefault="00A135A3" w:rsidP="00DC75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84424">
        <w:rPr>
          <w:rFonts w:ascii="Browallia New" w:eastAsia="Arial Unicode MS" w:hAnsi="Browallia New" w:cs="Browallia New"/>
          <w:sz w:val="26"/>
          <w:szCs w:val="26"/>
          <w:cs/>
        </w:rPr>
        <w:t>เนื่</w:t>
      </w:r>
      <w:r w:rsidR="001F41DC" w:rsidRPr="00E84424">
        <w:rPr>
          <w:rFonts w:ascii="Browallia New" w:eastAsia="Arial Unicode MS" w:hAnsi="Browallia New" w:cs="Browallia New"/>
          <w:sz w:val="26"/>
          <w:szCs w:val="26"/>
          <w:cs/>
        </w:rPr>
        <w:t>องจาก</w:t>
      </w:r>
      <w:r w:rsidR="00384D38" w:rsidRPr="00E84424">
        <w:rPr>
          <w:rFonts w:ascii="Browallia New" w:eastAsia="Arial Unicode MS" w:hAnsi="Browallia New" w:cs="Browallia New"/>
          <w:sz w:val="26"/>
          <w:szCs w:val="26"/>
          <w:cs/>
        </w:rPr>
        <w:t>กลุ่มธุรกิจ</w:t>
      </w:r>
      <w:r w:rsidRPr="00E84424">
        <w:rPr>
          <w:rFonts w:ascii="Browallia New" w:eastAsia="Arial Unicode MS" w:hAnsi="Browallia New" w:cs="Browallia New"/>
          <w:sz w:val="26"/>
          <w:szCs w:val="26"/>
          <w:cs/>
        </w:rPr>
        <w:t>ดังกล่าว</w:t>
      </w:r>
      <w:r w:rsidR="00384D38" w:rsidRPr="00E84424">
        <w:rPr>
          <w:rFonts w:ascii="Browallia New" w:eastAsia="Arial Unicode MS" w:hAnsi="Browallia New" w:cs="Browallia New"/>
          <w:sz w:val="26"/>
          <w:szCs w:val="26"/>
          <w:cs/>
        </w:rPr>
        <w:t xml:space="preserve">ถูกจัดประเภทเป็นส่วนการดำเนินงานที่ยกเลิก </w:t>
      </w:r>
      <w:r w:rsidR="001F41DC" w:rsidRPr="00E84424">
        <w:rPr>
          <w:rFonts w:ascii="Browallia New" w:eastAsia="Arial Unicode MS" w:hAnsi="Browallia New" w:cs="Browallia New"/>
          <w:sz w:val="26"/>
          <w:szCs w:val="26"/>
          <w:cs/>
        </w:rPr>
        <w:t>ทำให้กลุ่มกิจการ</w:t>
      </w:r>
      <w:r w:rsidR="00384D38" w:rsidRPr="00E84424">
        <w:rPr>
          <w:rFonts w:ascii="Browallia New" w:eastAsia="Arial Unicode MS" w:hAnsi="Browallia New" w:cs="Browallia New"/>
          <w:sz w:val="26"/>
          <w:szCs w:val="26"/>
          <w:cs/>
        </w:rPr>
        <w:t>แสดงผลการดำเนินงานของส่วนการดำเนินงานที่ยกเลิกแยกออกจากผลการดำเนินงานปกติ และแสดงเป็นกำไร (ขาดทุน) จากการดำเนินงานที่ยกเลิ</w:t>
      </w:r>
      <w:r w:rsidR="004524F5" w:rsidRPr="00E84424">
        <w:rPr>
          <w:rFonts w:ascii="Browallia New" w:eastAsia="Arial Unicode MS" w:hAnsi="Browallia New" w:cs="Browallia New"/>
          <w:sz w:val="26"/>
          <w:szCs w:val="26"/>
          <w:cs/>
        </w:rPr>
        <w:t>ก</w:t>
      </w:r>
      <w:r w:rsidR="00384D38" w:rsidRPr="00E84424">
        <w:rPr>
          <w:rFonts w:ascii="Browallia New" w:eastAsia="Arial Unicode MS" w:hAnsi="Browallia New" w:cs="Browallia New"/>
          <w:sz w:val="26"/>
          <w:szCs w:val="26"/>
          <w:cs/>
        </w:rPr>
        <w:t>สุทธิจากภาษี</w:t>
      </w:r>
      <w:r w:rsidR="001F41DC" w:rsidRPr="00E84424">
        <w:rPr>
          <w:rFonts w:ascii="Browallia New" w:eastAsia="Arial Unicode MS" w:hAnsi="Browallia New" w:cs="Browallia New"/>
          <w:sz w:val="26"/>
          <w:szCs w:val="26"/>
          <w:cs/>
        </w:rPr>
        <w:t>เงินได้</w:t>
      </w:r>
      <w:r w:rsidR="00384D38" w:rsidRPr="00E84424">
        <w:rPr>
          <w:rFonts w:ascii="Browallia New" w:eastAsia="Arial Unicode MS" w:hAnsi="Browallia New" w:cs="Browallia New"/>
          <w:sz w:val="26"/>
          <w:szCs w:val="26"/>
          <w:cs/>
        </w:rPr>
        <w:t xml:space="preserve"> ในงบกำไรขาดทุนรวม และกำไร (ขาดทุน) เบ็ดเสร็จอื่นจากการดำเนินงานที่ยกเลิกในงบกำไรขาดทุนเบ็ดเสร็จรวม ส่วนกระแสเงินสดจากการดำเนินงานที่ยกเลิกได้แยกแสดงออกจากกระแสเงินสดจากการดำเนินงานปกติในงบกระแสเงินสดรวม โดยกลุ่ม</w:t>
      </w:r>
      <w:r w:rsidR="001F41DC" w:rsidRPr="00E84424">
        <w:rPr>
          <w:rFonts w:ascii="Browallia New" w:eastAsia="Arial Unicode MS" w:hAnsi="Browallia New" w:cs="Browallia New"/>
          <w:sz w:val="26"/>
          <w:szCs w:val="26"/>
          <w:cs/>
        </w:rPr>
        <w:t>กิจการ</w:t>
      </w:r>
      <w:r w:rsidR="00DC75EA">
        <w:rPr>
          <w:rFonts w:ascii="Browallia New" w:eastAsia="Arial Unicode MS" w:hAnsi="Browallia New" w:cs="Browallia New"/>
          <w:sz w:val="26"/>
          <w:szCs w:val="26"/>
        </w:rPr>
        <w:br/>
      </w:r>
      <w:r w:rsidR="00384D38" w:rsidRPr="00E84424">
        <w:rPr>
          <w:rFonts w:ascii="Browallia New" w:eastAsia="Arial Unicode MS" w:hAnsi="Browallia New" w:cs="Browallia New"/>
          <w:sz w:val="26"/>
          <w:szCs w:val="26"/>
          <w:cs/>
        </w:rPr>
        <w:t>ได้มีการจัดประเภทของรายการสำหรับส่วนงานนี้ที่เกิดขึ้นในปี พ</w:t>
      </w:r>
      <w:r w:rsidR="00384D38" w:rsidRPr="00E84424">
        <w:rPr>
          <w:rFonts w:ascii="Browallia New" w:eastAsia="Arial Unicode MS" w:hAnsi="Browallia New" w:cs="Browallia New"/>
          <w:sz w:val="26"/>
          <w:szCs w:val="26"/>
        </w:rPr>
        <w:t>.</w:t>
      </w:r>
      <w:r w:rsidR="00384D38" w:rsidRPr="00E84424">
        <w:rPr>
          <w:rFonts w:ascii="Browallia New" w:eastAsia="Arial Unicode MS" w:hAnsi="Browallia New" w:cs="Browallia New"/>
          <w:sz w:val="26"/>
          <w:szCs w:val="26"/>
          <w:cs/>
        </w:rPr>
        <w:t>ศ</w:t>
      </w:r>
      <w:r w:rsidR="00384D38" w:rsidRPr="00E84424">
        <w:rPr>
          <w:rFonts w:ascii="Browallia New" w:eastAsia="Arial Unicode MS" w:hAnsi="Browallia New" w:cs="Browallia New"/>
          <w:sz w:val="26"/>
          <w:szCs w:val="26"/>
        </w:rPr>
        <w:t xml:space="preserve">. </w:t>
      </w:r>
      <w:r w:rsidR="00CF1017" w:rsidRPr="00CF1017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="00384D38" w:rsidRPr="00E8442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384D38" w:rsidRPr="00E84424">
        <w:rPr>
          <w:rFonts w:ascii="Browallia New" w:eastAsia="Arial Unicode MS" w:hAnsi="Browallia New" w:cs="Browallia New"/>
          <w:sz w:val="26"/>
          <w:szCs w:val="26"/>
          <w:cs/>
        </w:rPr>
        <w:t>ใหม่ เพื่อนำมาแสดงเปรียบเทียบกับงบการเงินปีปัจจุบัน</w:t>
      </w:r>
    </w:p>
    <w:p w14:paraId="5F3364ED" w14:textId="77777777" w:rsidR="00DC75EA" w:rsidRPr="00E84424" w:rsidRDefault="00DC75EA" w:rsidP="00DC75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0C94E93" w14:textId="51B3C0D9" w:rsidR="004D2FB1" w:rsidRDefault="004D2FB1" w:rsidP="00DC75EA">
      <w:pPr>
        <w:pStyle w:val="ListParagraph"/>
        <w:spacing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84424">
        <w:rPr>
          <w:rFonts w:ascii="Browallia New" w:eastAsia="Arial Unicode MS" w:hAnsi="Browallia New" w:cs="Browallia New"/>
          <w:sz w:val="26"/>
          <w:szCs w:val="26"/>
          <w:cs/>
        </w:rPr>
        <w:t>ผลการดำเนินงาน</w:t>
      </w:r>
      <w:r w:rsidR="001F41DC" w:rsidRPr="00E84424">
        <w:rPr>
          <w:rFonts w:ascii="Browallia New" w:eastAsia="Arial Unicode MS" w:hAnsi="Browallia New" w:cs="Browallia New"/>
          <w:sz w:val="26"/>
          <w:szCs w:val="26"/>
          <w:cs/>
        </w:rPr>
        <w:t>และกระแสเงินสด</w:t>
      </w:r>
      <w:r w:rsidRPr="00E84424">
        <w:rPr>
          <w:rFonts w:ascii="Browallia New" w:eastAsia="Arial Unicode MS" w:hAnsi="Browallia New" w:cs="Browallia New"/>
          <w:sz w:val="26"/>
          <w:szCs w:val="26"/>
          <w:cs/>
        </w:rPr>
        <w:t>ของการดำเนินงานที่ยกเลิกในงบการเงินรวม มีดังนี้</w:t>
      </w:r>
    </w:p>
    <w:p w14:paraId="77FA1C1F" w14:textId="77777777" w:rsidR="00DC75EA" w:rsidRPr="00E84424" w:rsidRDefault="00DC75EA" w:rsidP="00DC75EA">
      <w:pPr>
        <w:pStyle w:val="ListParagraph"/>
        <w:spacing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5" w:type="dxa"/>
        <w:tblLayout w:type="fixed"/>
        <w:tblLook w:val="0000" w:firstRow="0" w:lastRow="0" w:firstColumn="0" w:lastColumn="0" w:noHBand="0" w:noVBand="0"/>
      </w:tblPr>
      <w:tblGrid>
        <w:gridCol w:w="6903"/>
        <w:gridCol w:w="1276"/>
        <w:gridCol w:w="1276"/>
      </w:tblGrid>
      <w:tr w:rsidR="004D2FB1" w:rsidRPr="00E84424" w14:paraId="602CCC33" w14:textId="77777777" w:rsidTr="00DC75EA">
        <w:trPr>
          <w:trHeight w:val="340"/>
        </w:trPr>
        <w:tc>
          <w:tcPr>
            <w:tcW w:w="6903" w:type="dxa"/>
            <w:vAlign w:val="center"/>
          </w:tcPr>
          <w:p w14:paraId="35D82868" w14:textId="77777777" w:rsidR="004D2FB1" w:rsidRPr="00E84424" w:rsidRDefault="004D2FB1" w:rsidP="003B0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92F0CD" w14:textId="77777777" w:rsidR="004D2FB1" w:rsidRPr="00E84424" w:rsidRDefault="004D2FB1" w:rsidP="003B0B11">
            <w:pPr>
              <w:pStyle w:val="Heading1"/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 w:val="0"/>
                <w:bCs w:val="0"/>
                <w:cs/>
              </w:rPr>
            </w:pPr>
            <w:r w:rsidRPr="00E84424">
              <w:rPr>
                <w:rFonts w:ascii="Browallia New" w:eastAsia="Arial Unicode MS" w:hAnsi="Browallia New" w:cs="Browallia New"/>
                <w:cs/>
              </w:rPr>
              <w:t>งบการเงินรวม</w:t>
            </w:r>
          </w:p>
        </w:tc>
      </w:tr>
      <w:tr w:rsidR="001F41DC" w:rsidRPr="00E84424" w14:paraId="4A24E1ED" w14:textId="77777777" w:rsidTr="00DC75EA">
        <w:trPr>
          <w:trHeight w:val="340"/>
        </w:trPr>
        <w:tc>
          <w:tcPr>
            <w:tcW w:w="6903" w:type="dxa"/>
            <w:vAlign w:val="center"/>
          </w:tcPr>
          <w:p w14:paraId="31A2B7AA" w14:textId="77777777" w:rsidR="001F41DC" w:rsidRPr="00E84424" w:rsidRDefault="001F41DC" w:rsidP="003B0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14:paraId="4D78E8B0" w14:textId="2CFEB422" w:rsidR="001F41DC" w:rsidRPr="00E84424" w:rsidRDefault="001F41DC" w:rsidP="003B0B11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cs/>
              </w:rPr>
              <w:t xml:space="preserve">พ.ศ. </w:t>
            </w:r>
            <w:r w:rsidR="00CF1017" w:rsidRPr="00CF1017">
              <w:rPr>
                <w:rFonts w:ascii="Browallia New" w:eastAsia="Arial Unicode MS" w:hAnsi="Browallia New" w:cs="Browallia New"/>
                <w:lang w:val="en-GB"/>
              </w:rPr>
              <w:t>2563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14:paraId="4A6CC741" w14:textId="4339A06F" w:rsidR="001F41DC" w:rsidRPr="00E84424" w:rsidRDefault="001F41DC" w:rsidP="003B0B11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cs/>
              </w:rPr>
              <w:t xml:space="preserve">พ.ศ. </w:t>
            </w:r>
            <w:r w:rsidR="00CF1017" w:rsidRPr="00CF1017">
              <w:rPr>
                <w:rFonts w:ascii="Browallia New" w:eastAsia="Arial Unicode MS" w:hAnsi="Browallia New" w:cs="Browallia New"/>
                <w:lang w:val="en-GB"/>
              </w:rPr>
              <w:t>2562</w:t>
            </w:r>
          </w:p>
        </w:tc>
      </w:tr>
      <w:tr w:rsidR="004D2FB1" w:rsidRPr="00E84424" w14:paraId="39A7F7E5" w14:textId="77777777" w:rsidTr="00DC75EA">
        <w:trPr>
          <w:trHeight w:val="340"/>
        </w:trPr>
        <w:tc>
          <w:tcPr>
            <w:tcW w:w="6903" w:type="dxa"/>
            <w:vAlign w:val="center"/>
          </w:tcPr>
          <w:p w14:paraId="03FC2EB9" w14:textId="77777777" w:rsidR="004D2FB1" w:rsidRPr="00E84424" w:rsidRDefault="004D2FB1" w:rsidP="003B0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7C9918B7" w14:textId="29BB5D5B" w:rsidR="004D2FB1" w:rsidRPr="00E84424" w:rsidRDefault="001F41DC" w:rsidP="003B0B1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18561673" w14:textId="7252E7ED" w:rsidR="004D2FB1" w:rsidRPr="00E84424" w:rsidRDefault="001F41DC" w:rsidP="003B0B1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4D2FB1" w:rsidRPr="00E84424" w14:paraId="50BC7E08" w14:textId="77777777" w:rsidTr="00ED5D74">
        <w:trPr>
          <w:trHeight w:val="80"/>
        </w:trPr>
        <w:tc>
          <w:tcPr>
            <w:tcW w:w="6903" w:type="dxa"/>
            <w:vAlign w:val="center"/>
          </w:tcPr>
          <w:p w14:paraId="7BDDD5EB" w14:textId="079CB7BD" w:rsidR="004D2FB1" w:rsidRPr="00E84424" w:rsidRDefault="001F41DC" w:rsidP="003B0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CF1017"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8648E63" w14:textId="77777777" w:rsidR="004D2FB1" w:rsidRPr="00E84424" w:rsidRDefault="004D2FB1" w:rsidP="003B0B11">
            <w:pPr>
              <w:tabs>
                <w:tab w:val="decimal" w:pos="1066"/>
              </w:tabs>
              <w:spacing w:line="400" w:lineRule="exact"/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6" w:type="dxa"/>
            <w:vAlign w:val="center"/>
          </w:tcPr>
          <w:p w14:paraId="14B722BE" w14:textId="77777777" w:rsidR="004D2FB1" w:rsidRPr="00E84424" w:rsidRDefault="004D2FB1" w:rsidP="003B0B11">
            <w:pPr>
              <w:tabs>
                <w:tab w:val="decimal" w:pos="1066"/>
              </w:tabs>
              <w:spacing w:line="400" w:lineRule="exact"/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4D2FB1" w:rsidRPr="00E84424" w14:paraId="075C8C81" w14:textId="77777777" w:rsidTr="00ED5D74">
        <w:trPr>
          <w:trHeight w:val="80"/>
        </w:trPr>
        <w:tc>
          <w:tcPr>
            <w:tcW w:w="6903" w:type="dxa"/>
          </w:tcPr>
          <w:p w14:paraId="6A3BDCC9" w14:textId="77777777" w:rsidR="004D2FB1" w:rsidRPr="00E84424" w:rsidRDefault="004D2FB1" w:rsidP="003B0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รายได้จากการขายและการให้บริการ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1591E9BB" w14:textId="07D40DFD" w:rsidR="004D2FB1" w:rsidRPr="00E84424" w:rsidRDefault="00CF1017" w:rsidP="003B0B11">
            <w:pPr>
              <w:tabs>
                <w:tab w:val="decimal" w:pos="601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418</w:t>
            </w:r>
          </w:p>
        </w:tc>
        <w:tc>
          <w:tcPr>
            <w:tcW w:w="1276" w:type="dxa"/>
            <w:vAlign w:val="center"/>
          </w:tcPr>
          <w:p w14:paraId="19C07531" w14:textId="418525D1" w:rsidR="004D2FB1" w:rsidRPr="00E84424" w:rsidRDefault="00CF1017" w:rsidP="003B0B11">
            <w:pPr>
              <w:tabs>
                <w:tab w:val="decimal" w:pos="601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411</w:t>
            </w:r>
          </w:p>
        </w:tc>
      </w:tr>
      <w:tr w:rsidR="004D2FB1" w:rsidRPr="00E84424" w14:paraId="4795EBC5" w14:textId="77777777" w:rsidTr="00ED5D74">
        <w:trPr>
          <w:trHeight w:val="340"/>
        </w:trPr>
        <w:tc>
          <w:tcPr>
            <w:tcW w:w="6903" w:type="dxa"/>
          </w:tcPr>
          <w:p w14:paraId="0486F115" w14:textId="77777777" w:rsidR="004D2FB1" w:rsidRPr="00E84424" w:rsidRDefault="004D2FB1" w:rsidP="003B0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ต้นทุนขายและต้นทุนการให้บริการ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7DB594B" w14:textId="0A410BD4" w:rsidR="004D2FB1" w:rsidRPr="00E84424" w:rsidRDefault="004D2FB1" w:rsidP="003B0B11">
            <w:pPr>
              <w:tabs>
                <w:tab w:val="decimal" w:pos="601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559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44FD6198" w14:textId="06F4BB6D" w:rsidR="004D2FB1" w:rsidRPr="00E84424" w:rsidRDefault="004D2FB1" w:rsidP="003B0B11">
            <w:pPr>
              <w:tabs>
                <w:tab w:val="decimal" w:pos="601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643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4D2FB1" w:rsidRPr="00E84424" w14:paraId="4C60968B" w14:textId="77777777" w:rsidTr="00ED5D74">
        <w:trPr>
          <w:trHeight w:val="340"/>
        </w:trPr>
        <w:tc>
          <w:tcPr>
            <w:tcW w:w="6903" w:type="dxa"/>
          </w:tcPr>
          <w:p w14:paraId="5D82BF74" w14:textId="6AA86F2B" w:rsidR="004D2FB1" w:rsidRPr="00E84424" w:rsidRDefault="004D2FB1" w:rsidP="003B0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ขาดทุนขั้นต้น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BF7ABA4" w14:textId="0BAF2EB2" w:rsidR="004D2FB1" w:rsidRPr="00E84424" w:rsidRDefault="004D2FB1" w:rsidP="003B0B11">
            <w:pPr>
              <w:tabs>
                <w:tab w:val="decimal" w:pos="601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141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14:paraId="67809EFF" w14:textId="2341D7A5" w:rsidR="004D2FB1" w:rsidRPr="00E84424" w:rsidRDefault="004D2FB1" w:rsidP="003B0B11">
            <w:pPr>
              <w:tabs>
                <w:tab w:val="decimal" w:pos="601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232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4D2FB1" w:rsidRPr="00E84424" w14:paraId="5BE8303A" w14:textId="77777777" w:rsidTr="00ED5D74">
        <w:trPr>
          <w:trHeight w:val="340"/>
        </w:trPr>
        <w:tc>
          <w:tcPr>
            <w:tcW w:w="6903" w:type="dxa"/>
          </w:tcPr>
          <w:p w14:paraId="307C40A4" w14:textId="435DE411" w:rsidR="004D2FB1" w:rsidRPr="00E84424" w:rsidRDefault="004D2FB1" w:rsidP="003B0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</w:t>
            </w:r>
            <w:r w:rsidR="001F41DC"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="001F41DC" w:rsidRPr="00E844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1F41DC"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ขาดทุน</w:t>
            </w:r>
            <w:r w:rsidR="001F3FDB"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) 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จากอัตราแลกเปลี่ยน สุทธิ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29C8ADDE" w14:textId="4B5AD2C6" w:rsidR="004D2FB1" w:rsidRPr="00E84424" w:rsidRDefault="000B4451" w:rsidP="003B0B11">
            <w:pPr>
              <w:tabs>
                <w:tab w:val="decimal" w:pos="601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vAlign w:val="center"/>
          </w:tcPr>
          <w:p w14:paraId="12C2F2C5" w14:textId="3CDF798C" w:rsidR="004D2FB1" w:rsidRPr="00E84424" w:rsidRDefault="004D2FB1" w:rsidP="003B0B11">
            <w:pPr>
              <w:tabs>
                <w:tab w:val="decimal" w:pos="601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4D2FB1" w:rsidRPr="00E84424" w14:paraId="0C69487F" w14:textId="77777777" w:rsidTr="00ED5D74">
        <w:trPr>
          <w:trHeight w:val="340"/>
        </w:trPr>
        <w:tc>
          <w:tcPr>
            <w:tcW w:w="6903" w:type="dxa"/>
          </w:tcPr>
          <w:p w14:paraId="758F17E7" w14:textId="52689592" w:rsidR="004D2FB1" w:rsidRPr="00E84424" w:rsidRDefault="004D2FB1" w:rsidP="003B0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0D94FC45" w14:textId="23A2BA71" w:rsidR="004D2FB1" w:rsidRPr="00E84424" w:rsidRDefault="00CF1017" w:rsidP="003B0B11">
            <w:pPr>
              <w:tabs>
                <w:tab w:val="decimal" w:pos="601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</w:p>
        </w:tc>
        <w:tc>
          <w:tcPr>
            <w:tcW w:w="1276" w:type="dxa"/>
            <w:vAlign w:val="center"/>
          </w:tcPr>
          <w:p w14:paraId="279EA694" w14:textId="6F2A4B6C" w:rsidR="004D2FB1" w:rsidRPr="00E84424" w:rsidRDefault="00CF1017" w:rsidP="003B0B11">
            <w:pPr>
              <w:tabs>
                <w:tab w:val="decimal" w:pos="601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</w:p>
        </w:tc>
      </w:tr>
      <w:tr w:rsidR="004D2FB1" w:rsidRPr="00E84424" w14:paraId="24B155AB" w14:textId="77777777" w:rsidTr="00ED5D74">
        <w:trPr>
          <w:trHeight w:val="340"/>
        </w:trPr>
        <w:tc>
          <w:tcPr>
            <w:tcW w:w="6903" w:type="dxa"/>
          </w:tcPr>
          <w:p w14:paraId="3E0EE39D" w14:textId="2CD4C6CF" w:rsidR="004D2FB1" w:rsidRPr="00E84424" w:rsidRDefault="004D2FB1" w:rsidP="003B0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5C3ECFB5" w14:textId="59EEFDF7" w:rsidR="004D2FB1" w:rsidRPr="00E84424" w:rsidRDefault="004D2FB1" w:rsidP="003B0B11">
            <w:pPr>
              <w:tabs>
                <w:tab w:val="decimal" w:pos="601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vAlign w:val="center"/>
          </w:tcPr>
          <w:p w14:paraId="70B32C24" w14:textId="3A04650C" w:rsidR="004D2FB1" w:rsidRPr="00E84424" w:rsidRDefault="004D2FB1" w:rsidP="003B0B11">
            <w:pPr>
              <w:tabs>
                <w:tab w:val="decimal" w:pos="601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138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4D2FB1" w:rsidRPr="00E84424" w14:paraId="7CE64C48" w14:textId="77777777" w:rsidTr="00ED5D74">
        <w:trPr>
          <w:trHeight w:val="340"/>
        </w:trPr>
        <w:tc>
          <w:tcPr>
            <w:tcW w:w="6903" w:type="dxa"/>
          </w:tcPr>
          <w:p w14:paraId="42304CE0" w14:textId="6A783C18" w:rsidR="004D2FB1" w:rsidRPr="00E84424" w:rsidRDefault="004D2FB1" w:rsidP="003B0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ส่วนแบ่งกำไรสุทธิจากเงินลงทุนในการร่วมค้าและบริษัทร่วม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201F95A" w14:textId="4068AFB8" w:rsidR="004D2FB1" w:rsidRPr="00E84424" w:rsidRDefault="00CF1017" w:rsidP="003B0B11">
            <w:pPr>
              <w:tabs>
                <w:tab w:val="decimal" w:pos="601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30C7D294" w14:textId="4ED5AD68" w:rsidR="004D2FB1" w:rsidRPr="00E84424" w:rsidRDefault="00CF1017" w:rsidP="003B0B11">
            <w:pPr>
              <w:tabs>
                <w:tab w:val="decimal" w:pos="601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</w:t>
            </w:r>
          </w:p>
        </w:tc>
      </w:tr>
      <w:tr w:rsidR="004D2FB1" w:rsidRPr="00E84424" w14:paraId="63BCF9EE" w14:textId="77777777" w:rsidTr="00ED5D74">
        <w:trPr>
          <w:trHeight w:val="340"/>
        </w:trPr>
        <w:tc>
          <w:tcPr>
            <w:tcW w:w="6903" w:type="dxa"/>
          </w:tcPr>
          <w:p w14:paraId="2A09622A" w14:textId="5A2B0B1F" w:rsidR="004D2FB1" w:rsidRPr="00E84424" w:rsidRDefault="004D2FB1" w:rsidP="003B0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ขาดทุนก่อน</w:t>
            </w:r>
            <w:r w:rsidR="001F41DC"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ต้นทุนทางการเงินและ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ภาษีเงินได้จากการดำเนินงานที่ยกเลิก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07B069" w14:textId="0F3E1D35" w:rsidR="004D2FB1" w:rsidRPr="00E84424" w:rsidRDefault="004D2FB1" w:rsidP="003B0B11">
            <w:pPr>
              <w:tabs>
                <w:tab w:val="decimal" w:pos="601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217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53078D1A" w14:textId="43230162" w:rsidR="004D2FB1" w:rsidRPr="00E84424" w:rsidRDefault="004D2FB1" w:rsidP="003B0B11">
            <w:pPr>
              <w:tabs>
                <w:tab w:val="decimal" w:pos="601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334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4D2FB1" w:rsidRPr="00E84424" w14:paraId="2CF2E36A" w14:textId="77777777" w:rsidTr="00ED5D74">
        <w:trPr>
          <w:trHeight w:val="340"/>
        </w:trPr>
        <w:tc>
          <w:tcPr>
            <w:tcW w:w="6903" w:type="dxa"/>
          </w:tcPr>
          <w:p w14:paraId="63CD1758" w14:textId="77777777" w:rsidR="004D2FB1" w:rsidRPr="00E84424" w:rsidRDefault="004D2FB1" w:rsidP="003B0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E057CC9" w14:textId="77569A4D" w:rsidR="004D2FB1" w:rsidRPr="00E84424" w:rsidRDefault="004D2FB1" w:rsidP="003B0B11">
            <w:pPr>
              <w:tabs>
                <w:tab w:val="decimal" w:pos="601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4391017D" w14:textId="6736D7BE" w:rsidR="004D2FB1" w:rsidRPr="00E84424" w:rsidRDefault="004D2FB1" w:rsidP="003B0B11">
            <w:pPr>
              <w:tabs>
                <w:tab w:val="decimal" w:pos="601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4D2FB1" w:rsidRPr="00E84424" w14:paraId="59C021C2" w14:textId="77777777" w:rsidTr="00ED5D74">
        <w:trPr>
          <w:trHeight w:val="340"/>
        </w:trPr>
        <w:tc>
          <w:tcPr>
            <w:tcW w:w="6903" w:type="dxa"/>
          </w:tcPr>
          <w:p w14:paraId="7D0B2C86" w14:textId="1F2EAD59" w:rsidR="004D2FB1" w:rsidRPr="00E84424" w:rsidRDefault="004D2FB1" w:rsidP="003B0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ขาดทุนก่อนค่าใช้จ่ายภาษีเงินได้จากการดำเนินงานที่ยกเลิก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0B81AC6" w14:textId="0CDB754E" w:rsidR="004D2FB1" w:rsidRPr="00E84424" w:rsidRDefault="004D2FB1" w:rsidP="003B0B11">
            <w:pPr>
              <w:tabs>
                <w:tab w:val="decimal" w:pos="601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284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14:paraId="21E7EEC8" w14:textId="206CB932" w:rsidR="004D2FB1" w:rsidRPr="00E84424" w:rsidRDefault="004D2FB1" w:rsidP="003B0B11">
            <w:pPr>
              <w:tabs>
                <w:tab w:val="decimal" w:pos="601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417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4D2FB1" w:rsidRPr="00E84424" w14:paraId="1807A59D" w14:textId="77777777" w:rsidTr="00ED5D74">
        <w:trPr>
          <w:trHeight w:val="340"/>
        </w:trPr>
        <w:tc>
          <w:tcPr>
            <w:tcW w:w="6903" w:type="dxa"/>
          </w:tcPr>
          <w:p w14:paraId="3ADBE4AC" w14:textId="77777777" w:rsidR="004D2FB1" w:rsidRPr="00E84424" w:rsidRDefault="004D2FB1" w:rsidP="003B0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0E0621E" w14:textId="325F9AA9" w:rsidR="004D2FB1" w:rsidRPr="00E84424" w:rsidRDefault="004D2FB1" w:rsidP="003B0B11">
            <w:pPr>
              <w:tabs>
                <w:tab w:val="decimal" w:pos="601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5B20E540" w14:textId="56FDAAB5" w:rsidR="004D2FB1" w:rsidRPr="00E84424" w:rsidRDefault="00CF1017" w:rsidP="003B0B11">
            <w:pPr>
              <w:tabs>
                <w:tab w:val="decimal" w:pos="601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</w:p>
        </w:tc>
      </w:tr>
      <w:tr w:rsidR="004D2FB1" w:rsidRPr="00E84424" w14:paraId="7EAE6EE4" w14:textId="77777777" w:rsidTr="00ED5D74">
        <w:trPr>
          <w:trHeight w:val="154"/>
        </w:trPr>
        <w:tc>
          <w:tcPr>
            <w:tcW w:w="6903" w:type="dxa"/>
          </w:tcPr>
          <w:p w14:paraId="786937F2" w14:textId="18212D16" w:rsidR="004D2FB1" w:rsidRPr="00E84424" w:rsidRDefault="004D2FB1" w:rsidP="003B0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ขาดทุนสุทธิจากการดำเนินงานที่ยกเลิก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7943CCA" w14:textId="7875A7BC" w:rsidR="004D2FB1" w:rsidRPr="00E84424" w:rsidRDefault="004D2FB1" w:rsidP="003B0B11">
            <w:pPr>
              <w:tabs>
                <w:tab w:val="decimal" w:pos="601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287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ED1795" w14:textId="05BB14F2" w:rsidR="004D2FB1" w:rsidRPr="00E84424" w:rsidRDefault="004D2FB1" w:rsidP="003B0B11">
            <w:pPr>
              <w:tabs>
                <w:tab w:val="decimal" w:pos="601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416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4D2FB1" w:rsidRPr="00E84424" w14:paraId="7AD5F889" w14:textId="77777777" w:rsidTr="00ED5D74">
        <w:trPr>
          <w:trHeight w:val="445"/>
        </w:trPr>
        <w:tc>
          <w:tcPr>
            <w:tcW w:w="6903" w:type="dxa"/>
          </w:tcPr>
          <w:p w14:paraId="04E110C6" w14:textId="77777777" w:rsidR="004D2FB1" w:rsidRPr="00E84424" w:rsidRDefault="004D2FB1" w:rsidP="003B0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76" w:type="dxa"/>
            <w:shd w:val="clear" w:color="auto" w:fill="FAFAFA"/>
            <w:vAlign w:val="center"/>
          </w:tcPr>
          <w:p w14:paraId="494D3DCB" w14:textId="77777777" w:rsidR="004D2FB1" w:rsidRPr="00E84424" w:rsidRDefault="004D2FB1" w:rsidP="003B0B11">
            <w:pPr>
              <w:tabs>
                <w:tab w:val="decimal" w:pos="601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vAlign w:val="center"/>
          </w:tcPr>
          <w:p w14:paraId="334861A0" w14:textId="77777777" w:rsidR="004D2FB1" w:rsidRPr="00E84424" w:rsidRDefault="004D2FB1" w:rsidP="003B0B11">
            <w:pPr>
              <w:tabs>
                <w:tab w:val="decimal" w:pos="601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D2FB1" w:rsidRPr="00E84424" w14:paraId="5DF47894" w14:textId="77777777" w:rsidTr="00ED5D74">
        <w:trPr>
          <w:trHeight w:val="225"/>
        </w:trPr>
        <w:tc>
          <w:tcPr>
            <w:tcW w:w="6903" w:type="dxa"/>
          </w:tcPr>
          <w:p w14:paraId="44EE4410" w14:textId="1F36EC47" w:rsidR="004D2FB1" w:rsidRPr="00E84424" w:rsidRDefault="004D2FB1" w:rsidP="003B0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รายการที่สามารถจัดประเภทใหม่เข้าไปไว้ในกำไรหรือขาดทุนในภายหลัง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03B5FE38" w14:textId="77777777" w:rsidR="004D2FB1" w:rsidRPr="00E84424" w:rsidRDefault="004D2FB1" w:rsidP="003B0B11">
            <w:pPr>
              <w:tabs>
                <w:tab w:val="decimal" w:pos="601"/>
              </w:tabs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vAlign w:val="center"/>
          </w:tcPr>
          <w:p w14:paraId="77E66D1A" w14:textId="77777777" w:rsidR="004D2FB1" w:rsidRPr="00E84424" w:rsidRDefault="004D2FB1" w:rsidP="003B0B11">
            <w:pPr>
              <w:tabs>
                <w:tab w:val="decimal" w:pos="601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D2FB1" w:rsidRPr="00E84424" w14:paraId="5958F9D0" w14:textId="77777777" w:rsidTr="00ED5D74">
        <w:trPr>
          <w:trHeight w:val="315"/>
        </w:trPr>
        <w:tc>
          <w:tcPr>
            <w:tcW w:w="6903" w:type="dxa"/>
          </w:tcPr>
          <w:p w14:paraId="06C2A29B" w14:textId="1F613FAF" w:rsidR="004D2FB1" w:rsidRPr="00E84424" w:rsidRDefault="004D2FB1" w:rsidP="003B0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73E4C9CE" w14:textId="0D13290C" w:rsidR="004D2FB1" w:rsidRPr="00E84424" w:rsidRDefault="004D2FB1" w:rsidP="003B0B11">
            <w:pPr>
              <w:tabs>
                <w:tab w:val="decimal" w:pos="601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vAlign w:val="center"/>
          </w:tcPr>
          <w:p w14:paraId="2B1ED834" w14:textId="152E27D7" w:rsidR="004D2FB1" w:rsidRPr="00E84424" w:rsidRDefault="004D2FB1" w:rsidP="003B0B11">
            <w:pPr>
              <w:tabs>
                <w:tab w:val="decimal" w:pos="601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4D2FB1" w:rsidRPr="00E84424" w14:paraId="58BBF66A" w14:textId="77777777" w:rsidTr="00ED5D74">
        <w:trPr>
          <w:trHeight w:val="277"/>
        </w:trPr>
        <w:tc>
          <w:tcPr>
            <w:tcW w:w="6903" w:type="dxa"/>
          </w:tcPr>
          <w:p w14:paraId="45747FDF" w14:textId="0906485D" w:rsidR="004D2FB1" w:rsidRPr="00E84424" w:rsidRDefault="004D2FB1" w:rsidP="003B0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รายการที่ไม่สามารถจัดประเภทใหม่เข้าไปไว้ในกำไรหรือขาดทุนในภายหลัง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215A69A7" w14:textId="77777777" w:rsidR="004D2FB1" w:rsidRPr="00E84424" w:rsidRDefault="004D2FB1" w:rsidP="003B0B11">
            <w:pPr>
              <w:tabs>
                <w:tab w:val="decimal" w:pos="601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vAlign w:val="center"/>
          </w:tcPr>
          <w:p w14:paraId="2493E4C4" w14:textId="77777777" w:rsidR="004D2FB1" w:rsidRPr="00E84424" w:rsidRDefault="004D2FB1" w:rsidP="003B0B11">
            <w:pPr>
              <w:tabs>
                <w:tab w:val="decimal" w:pos="601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D2FB1" w:rsidRPr="00E84424" w14:paraId="6565A587" w14:textId="77777777" w:rsidTr="00ED5D74">
        <w:trPr>
          <w:trHeight w:val="445"/>
        </w:trPr>
        <w:tc>
          <w:tcPr>
            <w:tcW w:w="6903" w:type="dxa"/>
          </w:tcPr>
          <w:p w14:paraId="37360473" w14:textId="77777777" w:rsidR="00D62610" w:rsidRDefault="004D2FB1" w:rsidP="003B0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 (ขาดทุน) จากการวัดมูลค่าใหม่ของผลประโยชน์พนักงานที่กำหนดไว้สุทธิ</w:t>
            </w:r>
          </w:p>
          <w:p w14:paraId="323FFE88" w14:textId="70064D0C" w:rsidR="004D2FB1" w:rsidRPr="00E84424" w:rsidRDefault="00D62610" w:rsidP="00D62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="004D2FB1"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จากภาษีเงินได้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C147794" w14:textId="77777777" w:rsidR="004D2FB1" w:rsidRPr="00E84424" w:rsidRDefault="004D2FB1" w:rsidP="003B0B11">
            <w:pPr>
              <w:tabs>
                <w:tab w:val="decimal" w:pos="601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183C503F" w14:textId="538B1E49" w:rsidR="004D2FB1" w:rsidRPr="00E84424" w:rsidRDefault="00CF1017" w:rsidP="003B0B11">
            <w:pPr>
              <w:tabs>
                <w:tab w:val="decimal" w:pos="601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5CDF2E71" w14:textId="77777777" w:rsidR="004D2FB1" w:rsidRPr="00E84424" w:rsidRDefault="004D2FB1" w:rsidP="003B0B11">
            <w:pPr>
              <w:tabs>
                <w:tab w:val="decimal" w:pos="601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79058FAC" w14:textId="27BDB0FE" w:rsidR="004D2FB1" w:rsidRPr="00E84424" w:rsidRDefault="004D2FB1" w:rsidP="003B0B11">
            <w:pPr>
              <w:tabs>
                <w:tab w:val="decimal" w:pos="601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4D2FB1" w:rsidRPr="00E84424" w14:paraId="73AD0987" w14:textId="77777777" w:rsidTr="00ED5D74">
        <w:trPr>
          <w:trHeight w:val="267"/>
        </w:trPr>
        <w:tc>
          <w:tcPr>
            <w:tcW w:w="6903" w:type="dxa"/>
          </w:tcPr>
          <w:p w14:paraId="078C298D" w14:textId="23F67F9F" w:rsidR="004D2FB1" w:rsidRPr="00E84424" w:rsidRDefault="004D2FB1" w:rsidP="003B0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 (ขาดทุน) เบ็ดเสร็จอื่นสำหรับปีจากการดำเนินงานที่ยกเลิกสุทธิจากภาษี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722C337" w14:textId="1D70B075" w:rsidR="004D2FB1" w:rsidRPr="00E84424" w:rsidRDefault="00CF1017" w:rsidP="003B0B11">
            <w:pPr>
              <w:tabs>
                <w:tab w:val="decimal" w:pos="601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A7E945" w14:textId="3EE46936" w:rsidR="004D2FB1" w:rsidRPr="00E84424" w:rsidRDefault="004D2FB1" w:rsidP="003B0B11">
            <w:pPr>
              <w:tabs>
                <w:tab w:val="decimal" w:pos="601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A135A3" w:rsidRPr="00E84424" w14:paraId="3F17245C" w14:textId="77777777" w:rsidTr="00ED5D74">
        <w:trPr>
          <w:trHeight w:val="103"/>
        </w:trPr>
        <w:tc>
          <w:tcPr>
            <w:tcW w:w="6903" w:type="dxa"/>
          </w:tcPr>
          <w:p w14:paraId="56BB4688" w14:textId="77777777" w:rsidR="00A135A3" w:rsidRPr="00E84424" w:rsidRDefault="00A135A3" w:rsidP="003B0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/>
              <w:rPr>
                <w:rFonts w:ascii="Browallia New" w:eastAsia="Arial Unicode MS" w:hAnsi="Browallia New" w:cs="Browallia New"/>
                <w:sz w:val="8"/>
                <w:szCs w:val="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98DAEB6" w14:textId="77777777" w:rsidR="00A135A3" w:rsidRPr="00E84424" w:rsidRDefault="00A135A3" w:rsidP="003B0B11">
            <w:pPr>
              <w:tabs>
                <w:tab w:val="decimal" w:pos="601"/>
              </w:tabs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14:paraId="7B747E1D" w14:textId="77777777" w:rsidR="00A135A3" w:rsidRPr="00E84424" w:rsidRDefault="00A135A3" w:rsidP="003B0B11">
            <w:pPr>
              <w:tabs>
                <w:tab w:val="decimal" w:pos="601"/>
              </w:tabs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</w:tr>
      <w:tr w:rsidR="004D2FB1" w:rsidRPr="00E84424" w14:paraId="50A9583B" w14:textId="77777777" w:rsidTr="00ED5D74">
        <w:trPr>
          <w:trHeight w:val="231"/>
        </w:trPr>
        <w:tc>
          <w:tcPr>
            <w:tcW w:w="6903" w:type="dxa"/>
          </w:tcPr>
          <w:p w14:paraId="50537DD9" w14:textId="4CD98574" w:rsidR="004D2FB1" w:rsidRPr="00E84424" w:rsidRDefault="004D2FB1" w:rsidP="003B0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ขาดทุนเบ็ดเสร็จรวมจากการดำเนินงานที่ยกเลิก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E0FC6C6" w14:textId="32CF2879" w:rsidR="004D2FB1" w:rsidRPr="00E84424" w:rsidRDefault="004D2FB1" w:rsidP="003B0B11">
            <w:pPr>
              <w:tabs>
                <w:tab w:val="decimal" w:pos="601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279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2E4964B6" w14:textId="3CAE7898" w:rsidR="004D2FB1" w:rsidRPr="00E84424" w:rsidRDefault="004D2FB1" w:rsidP="003B0B11">
            <w:pPr>
              <w:tabs>
                <w:tab w:val="decimal" w:pos="601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421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</w:tbl>
    <w:p w14:paraId="0BAABF88" w14:textId="640D0D26" w:rsidR="004D2FB1" w:rsidRPr="00E84424" w:rsidRDefault="004D2FB1" w:rsidP="004D2F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63BE66F6" w14:textId="77777777" w:rsidR="004D2FB1" w:rsidRPr="00E84424" w:rsidRDefault="004D2F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E84424">
        <w:rPr>
          <w:rFonts w:ascii="Browallia New" w:eastAsia="Arial Unicode MS" w:hAnsi="Browallia New" w:cs="Browallia New"/>
          <w:b/>
          <w:bCs/>
          <w:sz w:val="26"/>
          <w:szCs w:val="26"/>
        </w:rPr>
        <w:br w:type="page"/>
      </w:r>
    </w:p>
    <w:p w14:paraId="7DA5FDF8" w14:textId="77777777" w:rsidR="004D2FB1" w:rsidRPr="00E84424" w:rsidRDefault="004D2FB1" w:rsidP="004D2F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tbl>
      <w:tblPr>
        <w:tblW w:w="9464" w:type="dxa"/>
        <w:tblLayout w:type="fixed"/>
        <w:tblLook w:val="0000" w:firstRow="0" w:lastRow="0" w:firstColumn="0" w:lastColumn="0" w:noHBand="0" w:noVBand="0"/>
      </w:tblPr>
      <w:tblGrid>
        <w:gridCol w:w="6912"/>
        <w:gridCol w:w="1276"/>
        <w:gridCol w:w="1276"/>
      </w:tblGrid>
      <w:tr w:rsidR="004D2FB1" w:rsidRPr="00E84424" w14:paraId="50E1B206" w14:textId="77777777" w:rsidTr="00D62610">
        <w:trPr>
          <w:trHeight w:val="340"/>
        </w:trPr>
        <w:tc>
          <w:tcPr>
            <w:tcW w:w="6912" w:type="dxa"/>
            <w:vAlign w:val="center"/>
          </w:tcPr>
          <w:p w14:paraId="04FC4631" w14:textId="77777777" w:rsidR="004D2FB1" w:rsidRPr="00E84424" w:rsidRDefault="004D2FB1" w:rsidP="00D62610">
            <w:pPr>
              <w:ind w:left="-6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1D8770" w14:textId="77777777" w:rsidR="004D2FB1" w:rsidRPr="00E84424" w:rsidRDefault="004D2FB1" w:rsidP="00127877">
            <w:pPr>
              <w:pStyle w:val="Heading1"/>
              <w:spacing w:line="240" w:lineRule="auto"/>
              <w:ind w:right="16"/>
              <w:jc w:val="center"/>
              <w:rPr>
                <w:rFonts w:ascii="Browallia New" w:eastAsia="Arial Unicode MS" w:hAnsi="Browallia New" w:cs="Browallia New"/>
                <w:cs/>
              </w:rPr>
            </w:pPr>
            <w:r w:rsidRPr="00E84424">
              <w:rPr>
                <w:rFonts w:ascii="Browallia New" w:eastAsia="Arial Unicode MS" w:hAnsi="Browallia New" w:cs="Browallia New"/>
                <w:cs/>
              </w:rPr>
              <w:t>งบการเงินรวม</w:t>
            </w:r>
          </w:p>
        </w:tc>
      </w:tr>
      <w:tr w:rsidR="001F41DC" w:rsidRPr="00E84424" w14:paraId="21CD713D" w14:textId="77777777" w:rsidTr="00D62610">
        <w:trPr>
          <w:trHeight w:val="340"/>
        </w:trPr>
        <w:tc>
          <w:tcPr>
            <w:tcW w:w="6912" w:type="dxa"/>
            <w:vAlign w:val="center"/>
          </w:tcPr>
          <w:p w14:paraId="1F79A4ED" w14:textId="77777777" w:rsidR="001F41DC" w:rsidRPr="00E84424" w:rsidRDefault="001F41DC" w:rsidP="00D62610">
            <w:pPr>
              <w:ind w:left="-6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14:paraId="18B8D744" w14:textId="494D677A" w:rsidR="001F41DC" w:rsidRPr="00E84424" w:rsidRDefault="001F41DC" w:rsidP="001F41DC">
            <w:pPr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F1017" w:rsidRPr="00CF10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14:paraId="062703E7" w14:textId="1E790401" w:rsidR="001F41DC" w:rsidRPr="00E84424" w:rsidRDefault="001F41DC" w:rsidP="001F41DC">
            <w:pPr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F1017" w:rsidRPr="00CF10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1F41DC" w:rsidRPr="00E84424" w14:paraId="1C4595F1" w14:textId="77777777" w:rsidTr="00D62610">
        <w:trPr>
          <w:trHeight w:val="340"/>
        </w:trPr>
        <w:tc>
          <w:tcPr>
            <w:tcW w:w="6912" w:type="dxa"/>
            <w:vAlign w:val="center"/>
          </w:tcPr>
          <w:p w14:paraId="2B591AD6" w14:textId="77777777" w:rsidR="001F41DC" w:rsidRPr="00E84424" w:rsidRDefault="001F41DC" w:rsidP="00D62610">
            <w:pPr>
              <w:ind w:left="-6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14673B44" w14:textId="4CB8232D" w:rsidR="001F41DC" w:rsidRPr="00E84424" w:rsidRDefault="001F41DC" w:rsidP="001F41DC">
            <w:pPr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57596A08" w14:textId="4F2A5A5A" w:rsidR="001F41DC" w:rsidRPr="00E84424" w:rsidRDefault="001F41DC" w:rsidP="001F41DC">
            <w:pPr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4D2FB1" w:rsidRPr="00E84424" w14:paraId="41406FF5" w14:textId="77777777" w:rsidTr="00ED5D74">
        <w:trPr>
          <w:trHeight w:val="340"/>
        </w:trPr>
        <w:tc>
          <w:tcPr>
            <w:tcW w:w="6912" w:type="dxa"/>
          </w:tcPr>
          <w:p w14:paraId="79F89D77" w14:textId="3CC6BBD2" w:rsidR="004D2FB1" w:rsidRPr="00E84424" w:rsidRDefault="004D2FB1" w:rsidP="00D62610">
            <w:pPr>
              <w:ind w:left="-6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กระแสเงินสดจากกิจกรรมดำเนินงาน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1BDDC56" w14:textId="15E079BD" w:rsidR="004D2FB1" w:rsidRPr="00E84424" w:rsidRDefault="00A135A3" w:rsidP="00522054">
            <w:pPr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338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14:paraId="7BBA9DB0" w14:textId="389B6049" w:rsidR="004D2FB1" w:rsidRPr="00E84424" w:rsidRDefault="004D2FB1" w:rsidP="00522054">
            <w:pPr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169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4D2FB1" w:rsidRPr="00E84424" w14:paraId="487CD026" w14:textId="77777777" w:rsidTr="00ED5D74">
        <w:trPr>
          <w:trHeight w:val="340"/>
        </w:trPr>
        <w:tc>
          <w:tcPr>
            <w:tcW w:w="6912" w:type="dxa"/>
          </w:tcPr>
          <w:p w14:paraId="6013F021" w14:textId="2F2047DF" w:rsidR="004D2FB1" w:rsidRPr="00E84424" w:rsidRDefault="004D2FB1" w:rsidP="00D62610">
            <w:pPr>
              <w:ind w:left="-6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กระแสเงินสดจากกิจกรรมลงทุน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77F011EE" w14:textId="6F0F5F2C" w:rsidR="004D2FB1" w:rsidRPr="00E84424" w:rsidRDefault="00FC662D" w:rsidP="00522054">
            <w:pPr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208</w:t>
            </w:r>
          </w:p>
        </w:tc>
        <w:tc>
          <w:tcPr>
            <w:tcW w:w="1276" w:type="dxa"/>
            <w:vAlign w:val="center"/>
          </w:tcPr>
          <w:p w14:paraId="4FECBF89" w14:textId="436853C8" w:rsidR="004D2FB1" w:rsidRPr="00E84424" w:rsidRDefault="00CF1017" w:rsidP="00522054">
            <w:pPr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</w:t>
            </w:r>
          </w:p>
        </w:tc>
      </w:tr>
      <w:tr w:rsidR="004D2FB1" w:rsidRPr="00E84424" w14:paraId="7F9004D3" w14:textId="77777777" w:rsidTr="00ED5D74">
        <w:trPr>
          <w:trHeight w:val="340"/>
        </w:trPr>
        <w:tc>
          <w:tcPr>
            <w:tcW w:w="6912" w:type="dxa"/>
          </w:tcPr>
          <w:p w14:paraId="774A126D" w14:textId="04721506" w:rsidR="004D2FB1" w:rsidRPr="00E84424" w:rsidRDefault="004D2FB1" w:rsidP="00D62610">
            <w:pPr>
              <w:ind w:left="-6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กระแสเงินสดจากกิจกรรมจัดหาเงิน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FB1CA85" w14:textId="022328E7" w:rsidR="004D2FB1" w:rsidRPr="00E84424" w:rsidRDefault="004D2FB1" w:rsidP="00522054">
            <w:pPr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442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12B331F3" w14:textId="19020D7D" w:rsidR="004D2FB1" w:rsidRPr="00E84424" w:rsidRDefault="00CF1017" w:rsidP="00522054">
            <w:pPr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</w:p>
        </w:tc>
      </w:tr>
      <w:tr w:rsidR="00385A43" w:rsidRPr="00E84424" w14:paraId="0DDACB62" w14:textId="77777777" w:rsidTr="00ED5D74">
        <w:trPr>
          <w:trHeight w:val="340"/>
        </w:trPr>
        <w:tc>
          <w:tcPr>
            <w:tcW w:w="6912" w:type="dxa"/>
          </w:tcPr>
          <w:p w14:paraId="72BB789B" w14:textId="279D46F2" w:rsidR="00385A43" w:rsidRPr="00E84424" w:rsidRDefault="00385A43" w:rsidP="00D62610">
            <w:pPr>
              <w:ind w:left="-6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รวมกระแสเงินสด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D0EBBF6" w14:textId="35F2F333" w:rsidR="00385A43" w:rsidRPr="00E84424" w:rsidRDefault="00FC662D" w:rsidP="00522054">
            <w:pPr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(572)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4D8456" w14:textId="03FC53AD" w:rsidR="00385A43" w:rsidRPr="00E84424" w:rsidRDefault="00385A43" w:rsidP="00522054">
            <w:pPr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128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</w:tbl>
    <w:p w14:paraId="531612C7" w14:textId="77777777" w:rsidR="004D2FB1" w:rsidRPr="00E84424" w:rsidRDefault="004D2FB1" w:rsidP="004D2F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10DB4D83" w14:textId="574474BE" w:rsidR="004D2FB1" w:rsidRPr="00E84424" w:rsidRDefault="004D2FB1" w:rsidP="004D2F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84424">
        <w:rPr>
          <w:rFonts w:ascii="Browallia New" w:eastAsia="Arial Unicode MS" w:hAnsi="Browallia New" w:cs="Browallia New"/>
          <w:sz w:val="26"/>
          <w:szCs w:val="26"/>
          <w:cs/>
        </w:rPr>
        <w:t>บริษัทจัด</w:t>
      </w:r>
      <w:r w:rsidR="00385A43" w:rsidRPr="00E84424">
        <w:rPr>
          <w:rFonts w:ascii="Browallia New" w:eastAsia="Arial Unicode MS" w:hAnsi="Browallia New" w:cs="Browallia New"/>
          <w:sz w:val="26"/>
          <w:szCs w:val="26"/>
          <w:cs/>
        </w:rPr>
        <w:t>ประเภท</w:t>
      </w:r>
      <w:r w:rsidRPr="00E84424">
        <w:rPr>
          <w:rFonts w:ascii="Browallia New" w:eastAsia="Arial Unicode MS" w:hAnsi="Browallia New" w:cs="Browallia New"/>
          <w:sz w:val="26"/>
          <w:szCs w:val="26"/>
          <w:cs/>
        </w:rPr>
        <w:t xml:space="preserve">เงินลงทุนในบริษัทย่อยเป็นสินทรัพย์ที่ถือไว้เพื่อขายระหว่างปี </w:t>
      </w:r>
      <w:r w:rsidR="00385A43" w:rsidRPr="00E84424">
        <w:rPr>
          <w:rFonts w:ascii="Browallia New" w:eastAsia="Arial Unicode MS" w:hAnsi="Browallia New" w:cs="Browallia New"/>
          <w:sz w:val="26"/>
          <w:szCs w:val="26"/>
          <w:cs/>
        </w:rPr>
        <w:t>ซึ่ง</w:t>
      </w:r>
      <w:r w:rsidRPr="00E84424">
        <w:rPr>
          <w:rFonts w:ascii="Browallia New" w:eastAsia="Arial Unicode MS" w:hAnsi="Browallia New" w:cs="Browallia New"/>
          <w:sz w:val="26"/>
          <w:szCs w:val="26"/>
          <w:cs/>
        </w:rPr>
        <w:t>ถูกวัดมูลค่าโดยใช้มูลค่าที่ต่ำกว่าระหว่างมูลค่า</w:t>
      </w:r>
      <w:r w:rsidR="00D62610">
        <w:rPr>
          <w:rFonts w:ascii="Browallia New" w:eastAsia="Arial Unicode MS" w:hAnsi="Browallia New" w:cs="Browallia New"/>
          <w:sz w:val="26"/>
          <w:szCs w:val="26"/>
        </w:rPr>
        <w:br/>
      </w:r>
      <w:r w:rsidRPr="00E84424">
        <w:rPr>
          <w:rFonts w:ascii="Browallia New" w:eastAsia="Arial Unicode MS" w:hAnsi="Browallia New" w:cs="Browallia New"/>
          <w:sz w:val="26"/>
          <w:szCs w:val="26"/>
          <w:cs/>
        </w:rPr>
        <w:t xml:space="preserve">ตามบัญชีกับมูลค่ายุติธรรมหักต้นทุนในการขายเมื่อมีการจัดประเภทใหม่ ทำให้เกิดการรับรู้ค่าเผื่อการด้อยค่าจำนวน </w:t>
      </w:r>
      <w:r w:rsidR="00CF1017" w:rsidRPr="00CF1017">
        <w:rPr>
          <w:rFonts w:ascii="Browallia New" w:eastAsia="Arial Unicode MS" w:hAnsi="Browallia New" w:cs="Browallia New"/>
          <w:sz w:val="26"/>
          <w:szCs w:val="26"/>
          <w:lang w:val="en-GB"/>
        </w:rPr>
        <w:t>162</w:t>
      </w:r>
      <w:r w:rsidRPr="00E8442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84424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เป็นค่าใช้จ่ายในการบริหารในส่วนของกำไรหรือขาดทุน การวัดมูลค่ายุติธรรมที่ไม่เกิดขึ้นเป็นประจำโดยใช้วิธีเปรียบเทียบราคาตลาดจัดอยู่ในข้อมูลระดับ </w:t>
      </w:r>
      <w:r w:rsidR="00CF1017" w:rsidRPr="00CF1017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E8442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84424">
        <w:rPr>
          <w:rFonts w:ascii="Browallia New" w:eastAsia="Arial Unicode MS" w:hAnsi="Browallia New" w:cs="Browallia New"/>
          <w:sz w:val="26"/>
          <w:szCs w:val="26"/>
          <w:cs/>
        </w:rPr>
        <w:t>ของลำดับชั้นมูลค่ายุติธรรม</w:t>
      </w:r>
    </w:p>
    <w:p w14:paraId="209AA1D6" w14:textId="02AEDC0B" w:rsidR="00F90D4E" w:rsidRPr="00E84424" w:rsidRDefault="00F90D4E" w:rsidP="00F90D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6"/>
      </w:tblGrid>
      <w:tr w:rsidR="00993840" w:rsidRPr="00E84424" w14:paraId="706AC2C1" w14:textId="77777777" w:rsidTr="002F7184">
        <w:trPr>
          <w:trHeight w:val="386"/>
        </w:trPr>
        <w:tc>
          <w:tcPr>
            <w:tcW w:w="9466" w:type="dxa"/>
            <w:shd w:val="clear" w:color="auto" w:fill="FFA543"/>
            <w:vAlign w:val="center"/>
          </w:tcPr>
          <w:p w14:paraId="228C0363" w14:textId="5E7099F5" w:rsidR="00993840" w:rsidRPr="00E84424" w:rsidRDefault="00CF1017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</w:pPr>
            <w:r w:rsidRPr="00CF101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33</w:t>
            </w:r>
            <w:r w:rsidR="00993840" w:rsidRPr="00E8442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ab/>
            </w:r>
            <w:r w:rsidR="00993840" w:rsidRPr="00E8442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  <w:t>ส่วนได้เสียที่ไม่มีอำนาจควบคุม</w:t>
            </w:r>
          </w:p>
        </w:tc>
      </w:tr>
    </w:tbl>
    <w:p w14:paraId="4ABE657E" w14:textId="77777777" w:rsidR="00993840" w:rsidRPr="00E84424" w:rsidRDefault="00993840" w:rsidP="009938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eastAsia="Arial Unicode MS" w:hAnsi="Browallia New" w:cs="Browallia New"/>
          <w:b/>
          <w:bCs/>
          <w:color w:val="FF0000"/>
          <w:sz w:val="26"/>
          <w:szCs w:val="26"/>
        </w:rPr>
      </w:pPr>
    </w:p>
    <w:p w14:paraId="05486486" w14:textId="77777777" w:rsidR="00993840" w:rsidRPr="00E84424" w:rsidRDefault="00993840" w:rsidP="00993840">
      <w:pPr>
        <w:pStyle w:val="NoSpacing"/>
        <w:tabs>
          <w:tab w:val="clear" w:pos="56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0"/>
        <w:rPr>
          <w:rFonts w:ascii="Browallia New" w:hAnsi="Browallia New" w:cs="Browallia New"/>
        </w:rPr>
      </w:pPr>
      <w:r w:rsidRPr="00E84424">
        <w:rPr>
          <w:rFonts w:ascii="Browallia New" w:hAnsi="Browallia New" w:cs="Browallia New"/>
          <w:cs/>
        </w:rPr>
        <w:t>การเปลี่ยนแปลงสำหรับส่วนได้เสียที่ไม่มีอำนาจควบคุม มีดังต่อไปนี้</w:t>
      </w:r>
    </w:p>
    <w:p w14:paraId="454522AD" w14:textId="77777777" w:rsidR="00993840" w:rsidRPr="00E84424" w:rsidRDefault="00993840" w:rsidP="00993840">
      <w:pPr>
        <w:pStyle w:val="NoSpacing"/>
        <w:tabs>
          <w:tab w:val="clear" w:pos="56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0"/>
        <w:rPr>
          <w:rFonts w:ascii="Browallia New" w:hAnsi="Browallia New" w:cs="Browallia New"/>
          <w:cs/>
        </w:rPr>
      </w:pPr>
    </w:p>
    <w:tbl>
      <w:tblPr>
        <w:tblW w:w="5052" w:type="pct"/>
        <w:tblInd w:w="-99" w:type="dxa"/>
        <w:tblLook w:val="0000" w:firstRow="0" w:lastRow="0" w:firstColumn="0" w:lastColumn="0" w:noHBand="0" w:noVBand="0"/>
      </w:tblPr>
      <w:tblGrid>
        <w:gridCol w:w="6909"/>
        <w:gridCol w:w="1325"/>
        <w:gridCol w:w="1325"/>
      </w:tblGrid>
      <w:tr w:rsidR="00993840" w:rsidRPr="00E84424" w14:paraId="626D4A05" w14:textId="77777777" w:rsidTr="002F7184">
        <w:tc>
          <w:tcPr>
            <w:tcW w:w="3614" w:type="pct"/>
            <w:vAlign w:val="center"/>
          </w:tcPr>
          <w:p w14:paraId="085010F5" w14:textId="77777777" w:rsidR="00993840" w:rsidRPr="00E84424" w:rsidRDefault="00993840" w:rsidP="002F7184">
            <w:pPr>
              <w:spacing w:line="240" w:lineRule="auto"/>
              <w:ind w:left="23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86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2A72CC6" w14:textId="77777777" w:rsidR="00993840" w:rsidRPr="00E84424" w:rsidRDefault="00993840" w:rsidP="002F7184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8442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993840" w:rsidRPr="00E84424" w14:paraId="1910956F" w14:textId="77777777" w:rsidTr="002F7184">
        <w:tc>
          <w:tcPr>
            <w:tcW w:w="3614" w:type="pct"/>
            <w:vAlign w:val="center"/>
          </w:tcPr>
          <w:p w14:paraId="15BD9476" w14:textId="4A6F2D27" w:rsidR="00993840" w:rsidRPr="00E84424" w:rsidRDefault="00993840" w:rsidP="002F7184">
            <w:pPr>
              <w:spacing w:line="240" w:lineRule="auto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8442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CF1017" w:rsidRPr="00CF101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E8442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E8442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693" w:type="pct"/>
            <w:tcBorders>
              <w:top w:val="single" w:sz="4" w:space="0" w:color="auto"/>
            </w:tcBorders>
          </w:tcPr>
          <w:p w14:paraId="24F539E7" w14:textId="3871AEEB" w:rsidR="00993840" w:rsidRPr="00E84424" w:rsidRDefault="00993840" w:rsidP="002F718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8442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พ.ศ.</w:t>
            </w:r>
            <w:r w:rsidRPr="00E84424">
              <w:rPr>
                <w:rFonts w:ascii="Browallia New" w:hAnsi="Browallia New" w:cs="Browallia New"/>
                <w:b/>
                <w:bCs/>
                <w:color w:val="7030A0"/>
                <w:sz w:val="26"/>
                <w:szCs w:val="26"/>
                <w:cs/>
              </w:rPr>
              <w:t xml:space="preserve"> </w:t>
            </w:r>
            <w:r w:rsidR="00CF1017" w:rsidRPr="00CF101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693" w:type="pct"/>
            <w:tcBorders>
              <w:top w:val="single" w:sz="4" w:space="0" w:color="auto"/>
            </w:tcBorders>
          </w:tcPr>
          <w:p w14:paraId="6EBB0DE2" w14:textId="2FFF2653" w:rsidR="00993840" w:rsidRPr="00E84424" w:rsidRDefault="00993840" w:rsidP="002F718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8442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พ.ศ.</w:t>
            </w:r>
            <w:r w:rsidRPr="00E84424">
              <w:rPr>
                <w:rFonts w:ascii="Browallia New" w:hAnsi="Browallia New" w:cs="Browallia New"/>
                <w:b/>
                <w:bCs/>
                <w:color w:val="7030A0"/>
                <w:sz w:val="26"/>
                <w:szCs w:val="26"/>
                <w:cs/>
              </w:rPr>
              <w:t xml:space="preserve"> </w:t>
            </w:r>
            <w:r w:rsidR="00CF1017" w:rsidRPr="00CF101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993840" w:rsidRPr="00E84424" w14:paraId="0563CF90" w14:textId="77777777" w:rsidTr="002F7184">
        <w:tc>
          <w:tcPr>
            <w:tcW w:w="3614" w:type="pct"/>
            <w:vAlign w:val="center"/>
          </w:tcPr>
          <w:p w14:paraId="2C418064" w14:textId="77777777" w:rsidR="00993840" w:rsidRPr="00E84424" w:rsidRDefault="00993840" w:rsidP="002F7184">
            <w:pPr>
              <w:spacing w:line="240" w:lineRule="auto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93" w:type="pct"/>
            <w:tcBorders>
              <w:bottom w:val="single" w:sz="4" w:space="0" w:color="auto"/>
            </w:tcBorders>
          </w:tcPr>
          <w:p w14:paraId="67E75797" w14:textId="77777777" w:rsidR="00993840" w:rsidRPr="00E84424" w:rsidRDefault="00993840" w:rsidP="002F718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8442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693" w:type="pct"/>
            <w:tcBorders>
              <w:bottom w:val="single" w:sz="4" w:space="0" w:color="auto"/>
            </w:tcBorders>
          </w:tcPr>
          <w:p w14:paraId="31181ED6" w14:textId="77777777" w:rsidR="00993840" w:rsidRPr="00E84424" w:rsidRDefault="00993840" w:rsidP="002F718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8442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993840" w:rsidRPr="00E84424" w14:paraId="724EA560" w14:textId="77777777" w:rsidTr="002F7184">
        <w:tc>
          <w:tcPr>
            <w:tcW w:w="3614" w:type="pct"/>
            <w:vAlign w:val="center"/>
          </w:tcPr>
          <w:p w14:paraId="611E764A" w14:textId="77777777" w:rsidR="00993840" w:rsidRPr="00E84424" w:rsidRDefault="00993840" w:rsidP="002F7184">
            <w:pPr>
              <w:spacing w:line="240" w:lineRule="auto"/>
              <w:ind w:left="23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93" w:type="pct"/>
            <w:tcBorders>
              <w:top w:val="single" w:sz="4" w:space="0" w:color="auto"/>
            </w:tcBorders>
            <w:shd w:val="clear" w:color="auto" w:fill="FAFAFA"/>
          </w:tcPr>
          <w:p w14:paraId="68ACF0D0" w14:textId="77777777" w:rsidR="00993840" w:rsidRPr="00E84424" w:rsidRDefault="00993840" w:rsidP="002F718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93" w:type="pct"/>
            <w:tcBorders>
              <w:top w:val="single" w:sz="4" w:space="0" w:color="auto"/>
            </w:tcBorders>
            <w:vAlign w:val="center"/>
          </w:tcPr>
          <w:p w14:paraId="4D9F4609" w14:textId="77777777" w:rsidR="00993840" w:rsidRPr="00E84424" w:rsidRDefault="00993840" w:rsidP="002F718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93840" w:rsidRPr="00E84424" w14:paraId="4EEE78A1" w14:textId="77777777" w:rsidTr="002F7184">
        <w:tc>
          <w:tcPr>
            <w:tcW w:w="3614" w:type="pct"/>
          </w:tcPr>
          <w:p w14:paraId="4E2B5979" w14:textId="77777777" w:rsidR="00993840" w:rsidRPr="00E84424" w:rsidRDefault="00993840" w:rsidP="002F7184">
            <w:pPr>
              <w:spacing w:line="240" w:lineRule="auto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8442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ราคาตามบัญชีต้นปี</w:t>
            </w:r>
          </w:p>
        </w:tc>
        <w:tc>
          <w:tcPr>
            <w:tcW w:w="693" w:type="pct"/>
            <w:shd w:val="clear" w:color="auto" w:fill="FAFAFA"/>
          </w:tcPr>
          <w:p w14:paraId="70144BB3" w14:textId="03762D6C" w:rsidR="00993840" w:rsidRPr="00E84424" w:rsidRDefault="00CF1017" w:rsidP="002F718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1017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993840" w:rsidRPr="00E8442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1017">
              <w:rPr>
                <w:rFonts w:ascii="Browallia New" w:hAnsi="Browallia New" w:cs="Browallia New"/>
                <w:sz w:val="26"/>
                <w:szCs w:val="26"/>
                <w:lang w:val="en-GB"/>
              </w:rPr>
              <w:t>951</w:t>
            </w:r>
          </w:p>
        </w:tc>
        <w:tc>
          <w:tcPr>
            <w:tcW w:w="693" w:type="pct"/>
          </w:tcPr>
          <w:p w14:paraId="55A8FC93" w14:textId="4F1049A3" w:rsidR="00993840" w:rsidRPr="00E84424" w:rsidRDefault="00CF1017" w:rsidP="002F718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F1017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993840" w:rsidRPr="00E8442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1017">
              <w:rPr>
                <w:rFonts w:ascii="Browallia New" w:hAnsi="Browallia New" w:cs="Browallia New"/>
                <w:sz w:val="26"/>
                <w:szCs w:val="26"/>
                <w:lang w:val="en-GB"/>
              </w:rPr>
              <w:t>760</w:t>
            </w:r>
          </w:p>
        </w:tc>
      </w:tr>
      <w:tr w:rsidR="00A135A3" w:rsidRPr="00E84424" w14:paraId="79292383" w14:textId="77777777" w:rsidTr="00ED5D74">
        <w:tc>
          <w:tcPr>
            <w:tcW w:w="3614" w:type="pct"/>
          </w:tcPr>
          <w:p w14:paraId="7AC80D11" w14:textId="77777777" w:rsidR="00A135A3" w:rsidRDefault="00A135A3" w:rsidP="00A135A3">
            <w:pPr>
              <w:spacing w:line="240" w:lineRule="auto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shd w:val="clear" w:color="auto" w:fill="FFFFFF"/>
              </w:rPr>
            </w:pPr>
            <w:r w:rsidRPr="00E84424">
              <w:rPr>
                <w:rFonts w:ascii="Browallia New" w:hAnsi="Browallia New" w:cs="Browallia New"/>
                <w:color w:val="000000"/>
                <w:sz w:val="26"/>
                <w:szCs w:val="26"/>
                <w:shd w:val="clear" w:color="auto" w:fill="FFFFFF"/>
                <w:cs/>
              </w:rPr>
              <w:t>ผลกระทบจากการนำมาตรฐานการรายงานทางการเงินฉบับใหม่มาปรับใช้เป็นครั้งแรก</w:t>
            </w:r>
            <w:r w:rsidR="00ED5D74">
              <w:rPr>
                <w:rFonts w:ascii="Browallia New" w:hAnsi="Browallia New" w:cs="Browallia New" w:hint="cs"/>
                <w:color w:val="000000"/>
                <w:sz w:val="26"/>
                <w:szCs w:val="26"/>
                <w:shd w:val="clear" w:color="auto" w:fill="FFFFFF"/>
                <w:cs/>
              </w:rPr>
              <w:t xml:space="preserve"> </w:t>
            </w:r>
          </w:p>
          <w:p w14:paraId="30E2A34B" w14:textId="37A08E2E" w:rsidR="00ED5D74" w:rsidRPr="00ED5D74" w:rsidRDefault="00ED5D74" w:rsidP="00ED5D74">
            <w:pPr>
              <w:spacing w:line="240" w:lineRule="auto"/>
              <w:ind w:firstLine="130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D5D74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 xml:space="preserve">(หมายเหตุฯ ข้อ </w:t>
            </w:r>
            <w:r w:rsidRPr="00ED5D74">
              <w:rPr>
                <w:rFonts w:ascii="Browallia New" w:hAnsi="Browallia New" w:cs="Browallia New"/>
                <w:sz w:val="26"/>
                <w:szCs w:val="26"/>
              </w:rPr>
              <w:t>5)</w:t>
            </w:r>
          </w:p>
        </w:tc>
        <w:tc>
          <w:tcPr>
            <w:tcW w:w="693" w:type="pct"/>
            <w:shd w:val="clear" w:color="auto" w:fill="FAFAFA"/>
            <w:vAlign w:val="bottom"/>
          </w:tcPr>
          <w:p w14:paraId="019F3CB5" w14:textId="4582A5D4" w:rsidR="00A135A3" w:rsidRPr="00E84424" w:rsidRDefault="00A135A3" w:rsidP="00ED5D7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8442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F1017" w:rsidRPr="00CF1017">
              <w:rPr>
                <w:rFonts w:ascii="Browallia New" w:hAnsi="Browallia New" w:cs="Browallia New"/>
                <w:sz w:val="26"/>
                <w:szCs w:val="26"/>
                <w:lang w:val="en-GB"/>
              </w:rPr>
              <w:t>94</w:t>
            </w:r>
            <w:r w:rsidRPr="00E8442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693" w:type="pct"/>
            <w:vAlign w:val="bottom"/>
          </w:tcPr>
          <w:p w14:paraId="54E891AB" w14:textId="46AF42A7" w:rsidR="00A135A3" w:rsidRPr="00E84424" w:rsidRDefault="00A135A3" w:rsidP="00ED5D7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8442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A135A3" w:rsidRPr="00E84424" w14:paraId="26F1772E" w14:textId="77777777" w:rsidTr="002F7184">
        <w:tc>
          <w:tcPr>
            <w:tcW w:w="3614" w:type="pct"/>
          </w:tcPr>
          <w:p w14:paraId="05845C83" w14:textId="5AA86BB3" w:rsidR="00A135A3" w:rsidRPr="00E84424" w:rsidRDefault="00A135A3" w:rsidP="00A135A3">
            <w:pPr>
              <w:spacing w:line="240" w:lineRule="auto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8442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เพิ่มขึ้นจากการรวมธุรกิจ (หมายเหตุฯ ข้อ </w:t>
            </w:r>
            <w:r w:rsidR="00CF1017" w:rsidRPr="00CF1017">
              <w:rPr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  <w:r w:rsidRPr="00E84424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693" w:type="pct"/>
            <w:shd w:val="clear" w:color="auto" w:fill="FAFAFA"/>
          </w:tcPr>
          <w:p w14:paraId="41DDC8A2" w14:textId="0D31AD28" w:rsidR="00A135A3" w:rsidRPr="00E84424" w:rsidRDefault="00A135A3" w:rsidP="00A135A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84424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693" w:type="pct"/>
          </w:tcPr>
          <w:p w14:paraId="7466CDC8" w14:textId="5A397B36" w:rsidR="00A135A3" w:rsidRPr="00E84424" w:rsidRDefault="00CF1017" w:rsidP="00A135A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1017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</w:p>
        </w:tc>
      </w:tr>
      <w:tr w:rsidR="00A135A3" w:rsidRPr="00E84424" w14:paraId="36F622FD" w14:textId="77777777" w:rsidTr="002F7184">
        <w:tc>
          <w:tcPr>
            <w:tcW w:w="3614" w:type="pct"/>
          </w:tcPr>
          <w:p w14:paraId="1875ED90" w14:textId="77777777" w:rsidR="00A135A3" w:rsidRPr="00E84424" w:rsidRDefault="00A135A3" w:rsidP="00A135A3">
            <w:pPr>
              <w:spacing w:line="240" w:lineRule="auto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84424">
              <w:rPr>
                <w:rFonts w:ascii="Browallia New" w:hAnsi="Browallia New" w:cs="Browallia New"/>
                <w:sz w:val="26"/>
                <w:szCs w:val="26"/>
                <w:cs/>
              </w:rPr>
              <w:t>เงินปันผลจ่ายจากบริษัทย่อย</w:t>
            </w:r>
          </w:p>
        </w:tc>
        <w:tc>
          <w:tcPr>
            <w:tcW w:w="693" w:type="pct"/>
            <w:shd w:val="clear" w:color="auto" w:fill="FAFAFA"/>
          </w:tcPr>
          <w:p w14:paraId="7F277C95" w14:textId="0A797603" w:rsidR="00A135A3" w:rsidRPr="00E84424" w:rsidRDefault="00A135A3" w:rsidP="00A135A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442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F1017" w:rsidRPr="00CF1017">
              <w:rPr>
                <w:rFonts w:ascii="Browallia New" w:hAnsi="Browallia New" w:cs="Browallia New"/>
                <w:sz w:val="26"/>
                <w:szCs w:val="26"/>
                <w:lang w:val="en-GB"/>
              </w:rPr>
              <w:t>380</w:t>
            </w:r>
            <w:r w:rsidRPr="00E8442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693" w:type="pct"/>
          </w:tcPr>
          <w:p w14:paraId="28E36714" w14:textId="3A3A48B4" w:rsidR="00A135A3" w:rsidRPr="00E84424" w:rsidRDefault="00A135A3" w:rsidP="00A135A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442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F1017" w:rsidRPr="00CF1017">
              <w:rPr>
                <w:rFonts w:ascii="Browallia New" w:hAnsi="Browallia New" w:cs="Browallia New"/>
                <w:sz w:val="26"/>
                <w:szCs w:val="26"/>
                <w:lang w:val="en-GB"/>
              </w:rPr>
              <w:t>240</w:t>
            </w:r>
            <w:r w:rsidRPr="00E8442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A135A3" w:rsidRPr="00E84424" w14:paraId="3BF4ECA5" w14:textId="77777777" w:rsidTr="00B22C5C">
        <w:tc>
          <w:tcPr>
            <w:tcW w:w="3614" w:type="pct"/>
          </w:tcPr>
          <w:p w14:paraId="1BA90AA5" w14:textId="77777777" w:rsidR="00A135A3" w:rsidRPr="00E84424" w:rsidRDefault="00A135A3" w:rsidP="00A135A3">
            <w:pPr>
              <w:spacing w:line="240" w:lineRule="auto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84424">
              <w:rPr>
                <w:rFonts w:ascii="Browallia New" w:hAnsi="Browallia New" w:cs="Browallia New"/>
                <w:sz w:val="26"/>
                <w:szCs w:val="26"/>
                <w:cs/>
              </w:rPr>
              <w:t>ส่วนแบ่งกำไรขาดทุนเบ็ดเสร็จรวมจากบริษัทย่อย</w:t>
            </w:r>
          </w:p>
        </w:tc>
        <w:tc>
          <w:tcPr>
            <w:tcW w:w="693" w:type="pct"/>
            <w:shd w:val="clear" w:color="auto" w:fill="FAFAFA"/>
          </w:tcPr>
          <w:p w14:paraId="3F0A2166" w14:textId="585F7CE4" w:rsidR="00A135A3" w:rsidRPr="00E84424" w:rsidRDefault="00CF1017" w:rsidP="00A135A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F1017">
              <w:rPr>
                <w:rFonts w:ascii="Browallia New" w:hAnsi="Browallia New" w:cs="Browallia New"/>
                <w:sz w:val="26"/>
                <w:szCs w:val="26"/>
                <w:lang w:val="en-GB"/>
              </w:rPr>
              <w:t>412</w:t>
            </w:r>
          </w:p>
        </w:tc>
        <w:tc>
          <w:tcPr>
            <w:tcW w:w="693" w:type="pct"/>
          </w:tcPr>
          <w:p w14:paraId="02B02E82" w14:textId="1BA8ACEA" w:rsidR="00A135A3" w:rsidRPr="00E84424" w:rsidRDefault="00CF1017" w:rsidP="00A135A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1017">
              <w:rPr>
                <w:rFonts w:ascii="Browallia New" w:hAnsi="Browallia New" w:cs="Browallia New"/>
                <w:sz w:val="26"/>
                <w:szCs w:val="26"/>
                <w:lang w:val="en-GB"/>
              </w:rPr>
              <w:t>233</w:t>
            </w:r>
          </w:p>
        </w:tc>
      </w:tr>
      <w:tr w:rsidR="00A135A3" w:rsidRPr="00E84424" w14:paraId="68D19B32" w14:textId="77777777" w:rsidTr="00B22C5C">
        <w:tc>
          <w:tcPr>
            <w:tcW w:w="3614" w:type="pct"/>
          </w:tcPr>
          <w:p w14:paraId="3E27515B" w14:textId="77777777" w:rsidR="00A135A3" w:rsidRPr="00E84424" w:rsidRDefault="00A135A3" w:rsidP="00A135A3">
            <w:pPr>
              <w:spacing w:line="240" w:lineRule="auto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84424">
              <w:rPr>
                <w:rFonts w:ascii="Browallia New" w:hAnsi="Browallia New" w:cs="Browallia New"/>
                <w:color w:val="000000"/>
                <w:sz w:val="26"/>
                <w:szCs w:val="26"/>
                <w:shd w:val="clear" w:color="auto" w:fill="FFFFFF"/>
                <w:cs/>
              </w:rPr>
              <w:t>ส่วนแบ่งขาดทุนจากการเปลี่ยนแปลงในสินทรัพย์สุทธิของบริษัทร่วม</w:t>
            </w:r>
          </w:p>
        </w:tc>
        <w:tc>
          <w:tcPr>
            <w:tcW w:w="693" w:type="pct"/>
            <w:shd w:val="clear" w:color="auto" w:fill="FAFAFA"/>
          </w:tcPr>
          <w:p w14:paraId="0568F19E" w14:textId="45B115BC" w:rsidR="00A135A3" w:rsidRPr="00E84424" w:rsidRDefault="00A135A3" w:rsidP="00A135A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442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93" w:type="pct"/>
          </w:tcPr>
          <w:p w14:paraId="260A00E8" w14:textId="4FD2D0D1" w:rsidR="00A135A3" w:rsidRPr="00E84424" w:rsidRDefault="00A135A3" w:rsidP="00A135A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442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F1017" w:rsidRPr="00CF1017">
              <w:rPr>
                <w:rFonts w:ascii="Browallia New" w:hAnsi="Browallia New" w:cs="Browallia New"/>
                <w:sz w:val="26"/>
                <w:szCs w:val="26"/>
                <w:lang w:val="en-GB"/>
              </w:rPr>
              <w:t>815</w:t>
            </w:r>
            <w:r w:rsidRPr="00E8442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A135A3" w:rsidRPr="00E84424" w14:paraId="42F40F9E" w14:textId="77777777" w:rsidTr="00A135A3">
        <w:trPr>
          <w:trHeight w:val="129"/>
        </w:trPr>
        <w:tc>
          <w:tcPr>
            <w:tcW w:w="3614" w:type="pct"/>
          </w:tcPr>
          <w:p w14:paraId="4C3BC1FA" w14:textId="77777777" w:rsidR="00A135A3" w:rsidRPr="00E84424" w:rsidRDefault="00A135A3" w:rsidP="00A135A3">
            <w:pPr>
              <w:spacing w:line="240" w:lineRule="auto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8442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ราคาตามบัญชีปลายปี</w:t>
            </w:r>
          </w:p>
        </w:tc>
        <w:tc>
          <w:tcPr>
            <w:tcW w:w="69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B8D747B" w14:textId="3AE8657E" w:rsidR="00A135A3" w:rsidRPr="00E84424" w:rsidRDefault="00CF1017" w:rsidP="00A135A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1017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A135A3" w:rsidRPr="00E8442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1017">
              <w:rPr>
                <w:rFonts w:ascii="Browallia New" w:hAnsi="Browallia New" w:cs="Browallia New"/>
                <w:sz w:val="26"/>
                <w:szCs w:val="26"/>
                <w:lang w:val="en-GB"/>
              </w:rPr>
              <w:t>889</w:t>
            </w:r>
          </w:p>
        </w:tc>
        <w:tc>
          <w:tcPr>
            <w:tcW w:w="693" w:type="pct"/>
            <w:tcBorders>
              <w:top w:val="single" w:sz="4" w:space="0" w:color="auto"/>
              <w:bottom w:val="single" w:sz="4" w:space="0" w:color="auto"/>
            </w:tcBorders>
          </w:tcPr>
          <w:p w14:paraId="6CBA524C" w14:textId="57872AF3" w:rsidR="00A135A3" w:rsidRPr="00E84424" w:rsidRDefault="00CF1017" w:rsidP="00A135A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F1017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A135A3" w:rsidRPr="00E8442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1017">
              <w:rPr>
                <w:rFonts w:ascii="Browallia New" w:hAnsi="Browallia New" w:cs="Browallia New"/>
                <w:sz w:val="26"/>
                <w:szCs w:val="26"/>
                <w:lang w:val="en-GB"/>
              </w:rPr>
              <w:t>951</w:t>
            </w:r>
          </w:p>
        </w:tc>
      </w:tr>
    </w:tbl>
    <w:p w14:paraId="2807EA5B" w14:textId="7CC6D485" w:rsidR="004D2FB1" w:rsidRPr="00E84424" w:rsidRDefault="004D2FB1" w:rsidP="00993840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tbl>
      <w:tblPr>
        <w:tblStyle w:val="TableGrid"/>
        <w:tblW w:w="9461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93840" w:rsidRPr="00E84424" w14:paraId="406DE775" w14:textId="77777777" w:rsidTr="002F718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64A034F" w14:textId="5B20A440" w:rsidR="00993840" w:rsidRPr="00E84424" w:rsidRDefault="00CF1017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</w:pPr>
            <w:r w:rsidRPr="00CF101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34</w:t>
            </w:r>
            <w:r w:rsidR="00993840" w:rsidRPr="00E8442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ab/>
            </w:r>
            <w:r w:rsidR="00993840" w:rsidRPr="00E8442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  <w:t>รายได้อื่น</w:t>
            </w:r>
          </w:p>
        </w:tc>
      </w:tr>
    </w:tbl>
    <w:p w14:paraId="535553B6" w14:textId="77777777" w:rsidR="00993840" w:rsidRPr="00E84424" w:rsidRDefault="00993840" w:rsidP="00993840">
      <w:pPr>
        <w:pStyle w:val="BodyText2"/>
        <w:spacing w:line="240" w:lineRule="auto"/>
        <w:jc w:val="both"/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US"/>
        </w:rPr>
      </w:pPr>
    </w:p>
    <w:tbl>
      <w:tblPr>
        <w:tblW w:w="5000" w:type="pct"/>
        <w:jc w:val="center"/>
        <w:tblLook w:val="0000" w:firstRow="0" w:lastRow="0" w:firstColumn="0" w:lastColumn="0" w:noHBand="0" w:noVBand="0"/>
      </w:tblPr>
      <w:tblGrid>
        <w:gridCol w:w="4040"/>
        <w:gridCol w:w="1342"/>
        <w:gridCol w:w="1368"/>
        <w:gridCol w:w="1343"/>
        <w:gridCol w:w="1368"/>
      </w:tblGrid>
      <w:tr w:rsidR="00993840" w:rsidRPr="00E84424" w14:paraId="457E5DE8" w14:textId="77777777" w:rsidTr="002F7184">
        <w:trPr>
          <w:cantSplit/>
          <w:jc w:val="center"/>
        </w:trPr>
        <w:tc>
          <w:tcPr>
            <w:tcW w:w="2135" w:type="pct"/>
          </w:tcPr>
          <w:p w14:paraId="0B794FA7" w14:textId="77777777" w:rsidR="00993840" w:rsidRPr="00E84424" w:rsidRDefault="00993840" w:rsidP="002F7184">
            <w:pPr>
              <w:pStyle w:val="NoSpacing"/>
              <w:tabs>
                <w:tab w:val="clear" w:pos="56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4"/>
              <w:rPr>
                <w:rFonts w:ascii="Browallia New" w:hAnsi="Browallia New" w:cs="Browallia New"/>
                <w:cs/>
                <w:lang w:val="th-TH"/>
              </w:rPr>
            </w:pPr>
          </w:p>
        </w:tc>
        <w:tc>
          <w:tcPr>
            <w:tcW w:w="1432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F167AC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231F8F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93840" w:rsidRPr="00E84424" w14:paraId="5B571987" w14:textId="77777777" w:rsidTr="006D419A">
        <w:trPr>
          <w:cantSplit/>
          <w:jc w:val="center"/>
        </w:trPr>
        <w:tc>
          <w:tcPr>
            <w:tcW w:w="2135" w:type="pct"/>
          </w:tcPr>
          <w:p w14:paraId="1BE56686" w14:textId="7CBCE7E4" w:rsidR="00993840" w:rsidRPr="00E84424" w:rsidRDefault="00993840" w:rsidP="002F7184">
            <w:pPr>
              <w:pStyle w:val="NoSpacing"/>
              <w:tabs>
                <w:tab w:val="clear" w:pos="56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E84424">
              <w:rPr>
                <w:rFonts w:ascii="Browallia New" w:hAnsi="Browallia New" w:cs="Browallia New"/>
                <w:b/>
                <w:bCs/>
                <w:cs/>
                <w:lang w:val="th-TH"/>
              </w:rPr>
              <w:t xml:space="preserve">สำหรับปีสิ้นสุดวันที่ </w:t>
            </w:r>
            <w:r w:rsidR="00CF1017" w:rsidRPr="00CF1017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Pr="00E84424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Pr="00E84424">
              <w:rPr>
                <w:rFonts w:ascii="Browallia New" w:hAnsi="Browallia New" w:cs="Browallia New"/>
                <w:b/>
                <w:bCs/>
                <w:cs/>
                <w:lang w:val="en-GB"/>
              </w:rPr>
              <w:t>ธันวาคม</w:t>
            </w:r>
          </w:p>
        </w:tc>
        <w:tc>
          <w:tcPr>
            <w:tcW w:w="709" w:type="pct"/>
            <w:tcBorders>
              <w:top w:val="single" w:sz="4" w:space="0" w:color="auto"/>
            </w:tcBorders>
            <w:vAlign w:val="center"/>
          </w:tcPr>
          <w:p w14:paraId="4A9AE2F8" w14:textId="166A644D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พ.ศ.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color w:val="7030A0"/>
                <w:sz w:val="26"/>
                <w:szCs w:val="26"/>
                <w:cs/>
                <w:lang w:val="en-GB"/>
              </w:rPr>
              <w:t xml:space="preserve"> </w:t>
            </w:r>
            <w:r w:rsidR="00CF1017" w:rsidRPr="00CF10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723" w:type="pct"/>
            <w:tcBorders>
              <w:top w:val="single" w:sz="4" w:space="0" w:color="auto"/>
            </w:tcBorders>
            <w:vAlign w:val="center"/>
          </w:tcPr>
          <w:p w14:paraId="33021817" w14:textId="4EE92858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พ.ศ.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color w:val="7030A0"/>
                <w:sz w:val="26"/>
                <w:szCs w:val="26"/>
                <w:cs/>
              </w:rPr>
              <w:t xml:space="preserve"> </w:t>
            </w:r>
            <w:r w:rsidR="00CF1017" w:rsidRPr="00CF10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710" w:type="pct"/>
            <w:tcBorders>
              <w:top w:val="single" w:sz="4" w:space="0" w:color="auto"/>
            </w:tcBorders>
            <w:vAlign w:val="center"/>
          </w:tcPr>
          <w:p w14:paraId="7262F595" w14:textId="4044C73C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พ.ศ.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color w:val="7030A0"/>
                <w:sz w:val="26"/>
                <w:szCs w:val="26"/>
                <w:cs/>
              </w:rPr>
              <w:t xml:space="preserve"> </w:t>
            </w:r>
            <w:r w:rsidR="00CF1017" w:rsidRPr="00CF10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723" w:type="pct"/>
            <w:tcBorders>
              <w:top w:val="single" w:sz="4" w:space="0" w:color="auto"/>
            </w:tcBorders>
            <w:vAlign w:val="center"/>
          </w:tcPr>
          <w:p w14:paraId="59743D0E" w14:textId="64A7A75F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พ.ศ.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color w:val="7030A0"/>
                <w:sz w:val="26"/>
                <w:szCs w:val="26"/>
                <w:cs/>
              </w:rPr>
              <w:t xml:space="preserve"> </w:t>
            </w:r>
            <w:r w:rsidR="00CF1017" w:rsidRPr="00CF10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6D419A" w:rsidRPr="00E84424" w14:paraId="5B445223" w14:textId="77777777" w:rsidTr="006D419A">
        <w:trPr>
          <w:cantSplit/>
          <w:jc w:val="center"/>
        </w:trPr>
        <w:tc>
          <w:tcPr>
            <w:tcW w:w="2135" w:type="pct"/>
          </w:tcPr>
          <w:p w14:paraId="436E64A1" w14:textId="77777777" w:rsidR="006D419A" w:rsidRPr="00E84424" w:rsidRDefault="006D419A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09" w:type="pct"/>
          </w:tcPr>
          <w:p w14:paraId="7D173CDE" w14:textId="77777777" w:rsidR="006D419A" w:rsidRPr="00E84424" w:rsidRDefault="006D419A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23" w:type="pct"/>
          </w:tcPr>
          <w:p w14:paraId="7F86FC51" w14:textId="0AE23A98" w:rsidR="006D419A" w:rsidRPr="00E84424" w:rsidRDefault="006D419A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นำเสนอใหม่</w:t>
            </w:r>
          </w:p>
        </w:tc>
        <w:tc>
          <w:tcPr>
            <w:tcW w:w="710" w:type="pct"/>
          </w:tcPr>
          <w:p w14:paraId="788AB060" w14:textId="77777777" w:rsidR="006D419A" w:rsidRPr="00E84424" w:rsidRDefault="006D419A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23" w:type="pct"/>
          </w:tcPr>
          <w:p w14:paraId="7B9D43F0" w14:textId="77777777" w:rsidR="006D419A" w:rsidRPr="00E84424" w:rsidRDefault="006D419A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993840" w:rsidRPr="00E84424" w14:paraId="598E4D72" w14:textId="77777777" w:rsidTr="006D419A">
        <w:trPr>
          <w:cantSplit/>
          <w:jc w:val="center"/>
        </w:trPr>
        <w:tc>
          <w:tcPr>
            <w:tcW w:w="2135" w:type="pct"/>
          </w:tcPr>
          <w:p w14:paraId="377B28E9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09" w:type="pct"/>
            <w:tcBorders>
              <w:bottom w:val="single" w:sz="4" w:space="0" w:color="auto"/>
            </w:tcBorders>
          </w:tcPr>
          <w:p w14:paraId="0ADD3675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23" w:type="pct"/>
            <w:tcBorders>
              <w:bottom w:val="single" w:sz="4" w:space="0" w:color="auto"/>
            </w:tcBorders>
          </w:tcPr>
          <w:p w14:paraId="637EE8BD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10" w:type="pct"/>
            <w:tcBorders>
              <w:bottom w:val="single" w:sz="4" w:space="0" w:color="auto"/>
            </w:tcBorders>
          </w:tcPr>
          <w:p w14:paraId="16B38A62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23" w:type="pct"/>
            <w:tcBorders>
              <w:bottom w:val="single" w:sz="4" w:space="0" w:color="auto"/>
            </w:tcBorders>
          </w:tcPr>
          <w:p w14:paraId="00D07E6A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993840" w:rsidRPr="00E84424" w14:paraId="5FCF9D16" w14:textId="77777777" w:rsidTr="002F7184">
        <w:trPr>
          <w:cantSplit/>
          <w:jc w:val="center"/>
        </w:trPr>
        <w:tc>
          <w:tcPr>
            <w:tcW w:w="2135" w:type="pct"/>
          </w:tcPr>
          <w:p w14:paraId="433DFD4F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09" w:type="pct"/>
            <w:shd w:val="clear" w:color="auto" w:fill="FAFAFA"/>
          </w:tcPr>
          <w:p w14:paraId="3C2B9E69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23" w:type="pct"/>
          </w:tcPr>
          <w:p w14:paraId="7068EC65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10" w:type="pct"/>
            <w:shd w:val="clear" w:color="auto" w:fill="FAFAFA"/>
          </w:tcPr>
          <w:p w14:paraId="0441DF1F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23" w:type="pct"/>
          </w:tcPr>
          <w:p w14:paraId="6E19689F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993840" w:rsidRPr="00E84424" w14:paraId="2837B8A4" w14:textId="77777777" w:rsidTr="002F7184">
        <w:trPr>
          <w:cantSplit/>
          <w:jc w:val="center"/>
        </w:trPr>
        <w:tc>
          <w:tcPr>
            <w:tcW w:w="2135" w:type="pct"/>
          </w:tcPr>
          <w:p w14:paraId="30FA2407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รายได้ดอกเบี้ย</w:t>
            </w:r>
          </w:p>
        </w:tc>
        <w:tc>
          <w:tcPr>
            <w:tcW w:w="709" w:type="pct"/>
            <w:shd w:val="clear" w:color="auto" w:fill="FAFAFA"/>
          </w:tcPr>
          <w:p w14:paraId="0744EAF3" w14:textId="2061D9D7" w:rsidR="00993840" w:rsidRPr="00E84424" w:rsidRDefault="00CF1017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683</w:t>
            </w:r>
          </w:p>
        </w:tc>
        <w:tc>
          <w:tcPr>
            <w:tcW w:w="723" w:type="pct"/>
          </w:tcPr>
          <w:p w14:paraId="79F62DE9" w14:textId="4D647463" w:rsidR="00993840" w:rsidRPr="00E84424" w:rsidRDefault="00CF1017" w:rsidP="002F7184">
            <w:pPr>
              <w:pStyle w:val="3"/>
              <w:tabs>
                <w:tab w:val="clear" w:pos="360"/>
                <w:tab w:val="clear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993840"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164</w:t>
            </w:r>
          </w:p>
        </w:tc>
        <w:tc>
          <w:tcPr>
            <w:tcW w:w="710" w:type="pct"/>
            <w:shd w:val="clear" w:color="auto" w:fill="FAFAFA"/>
          </w:tcPr>
          <w:p w14:paraId="744C4857" w14:textId="08196A22" w:rsidR="00993840" w:rsidRPr="00E84424" w:rsidRDefault="00CF1017" w:rsidP="002F7184">
            <w:pPr>
              <w:pStyle w:val="3"/>
              <w:tabs>
                <w:tab w:val="clear" w:pos="360"/>
                <w:tab w:val="clear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5624D5" w:rsidRPr="00E8442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062</w:t>
            </w:r>
          </w:p>
        </w:tc>
        <w:tc>
          <w:tcPr>
            <w:tcW w:w="723" w:type="pct"/>
          </w:tcPr>
          <w:p w14:paraId="2D8025D2" w14:textId="7DFFD323" w:rsidR="00993840" w:rsidRPr="00E84424" w:rsidRDefault="00CF1017" w:rsidP="002F7184">
            <w:pPr>
              <w:pStyle w:val="3"/>
              <w:tabs>
                <w:tab w:val="clear" w:pos="360"/>
                <w:tab w:val="clear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993840" w:rsidRPr="00E8442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344</w:t>
            </w:r>
          </w:p>
        </w:tc>
      </w:tr>
      <w:tr w:rsidR="00993840" w:rsidRPr="00E84424" w14:paraId="499FED43" w14:textId="77777777" w:rsidTr="002F7184">
        <w:trPr>
          <w:cantSplit/>
          <w:jc w:val="center"/>
        </w:trPr>
        <w:tc>
          <w:tcPr>
            <w:tcW w:w="2135" w:type="pct"/>
          </w:tcPr>
          <w:p w14:paraId="7CB32CC3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รายได้ค่าบริการและอื่น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ๆ</w:t>
            </w:r>
          </w:p>
        </w:tc>
        <w:tc>
          <w:tcPr>
            <w:tcW w:w="709" w:type="pct"/>
            <w:tcBorders>
              <w:bottom w:val="single" w:sz="4" w:space="0" w:color="auto"/>
            </w:tcBorders>
            <w:shd w:val="clear" w:color="auto" w:fill="FAFAFA"/>
          </w:tcPr>
          <w:p w14:paraId="00C93618" w14:textId="11FFD92F" w:rsidR="00993840" w:rsidRPr="00E84424" w:rsidRDefault="00CF1017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417</w:t>
            </w:r>
          </w:p>
        </w:tc>
        <w:tc>
          <w:tcPr>
            <w:tcW w:w="723" w:type="pct"/>
            <w:tcBorders>
              <w:bottom w:val="single" w:sz="4" w:space="0" w:color="auto"/>
            </w:tcBorders>
          </w:tcPr>
          <w:p w14:paraId="422CF6EF" w14:textId="0CCACB2B" w:rsidR="00993840" w:rsidRPr="00E84424" w:rsidRDefault="00CF1017" w:rsidP="002F7184">
            <w:pPr>
              <w:pStyle w:val="3"/>
              <w:tabs>
                <w:tab w:val="clear" w:pos="360"/>
                <w:tab w:val="clear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DE0F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</w:t>
            </w:r>
          </w:p>
        </w:tc>
        <w:tc>
          <w:tcPr>
            <w:tcW w:w="710" w:type="pct"/>
            <w:tcBorders>
              <w:bottom w:val="single" w:sz="4" w:space="0" w:color="auto"/>
            </w:tcBorders>
            <w:shd w:val="clear" w:color="auto" w:fill="FAFAFA"/>
          </w:tcPr>
          <w:p w14:paraId="5209FBDA" w14:textId="12877F38" w:rsidR="00993840" w:rsidRPr="00E84424" w:rsidRDefault="00CF1017" w:rsidP="002F7184">
            <w:pPr>
              <w:pStyle w:val="3"/>
              <w:tabs>
                <w:tab w:val="clear" w:pos="360"/>
                <w:tab w:val="clear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F25677" w:rsidRPr="00E8442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132</w:t>
            </w:r>
          </w:p>
        </w:tc>
        <w:tc>
          <w:tcPr>
            <w:tcW w:w="723" w:type="pct"/>
            <w:tcBorders>
              <w:bottom w:val="single" w:sz="4" w:space="0" w:color="auto"/>
            </w:tcBorders>
          </w:tcPr>
          <w:p w14:paraId="640FB502" w14:textId="7C9DBF32" w:rsidR="00993840" w:rsidRPr="00E84424" w:rsidRDefault="00CF1017" w:rsidP="002F7184">
            <w:pPr>
              <w:pStyle w:val="3"/>
              <w:tabs>
                <w:tab w:val="clear" w:pos="360"/>
                <w:tab w:val="clear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993840" w:rsidRPr="00E8442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DE0FF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123</w:t>
            </w:r>
          </w:p>
        </w:tc>
      </w:tr>
      <w:tr w:rsidR="00993840" w:rsidRPr="00E84424" w14:paraId="2D148125" w14:textId="77777777" w:rsidTr="002F7184">
        <w:trPr>
          <w:cantSplit/>
          <w:jc w:val="center"/>
        </w:trPr>
        <w:tc>
          <w:tcPr>
            <w:tcW w:w="2135" w:type="pct"/>
          </w:tcPr>
          <w:p w14:paraId="175DED86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70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96DDA6A" w14:textId="196E50CC" w:rsidR="00993840" w:rsidRPr="00E84424" w:rsidRDefault="00CF1017" w:rsidP="002F7184">
            <w:pPr>
              <w:pStyle w:val="3"/>
              <w:tabs>
                <w:tab w:val="clear" w:pos="360"/>
                <w:tab w:val="clear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A135A3" w:rsidRPr="00E844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100</w:t>
            </w:r>
          </w:p>
        </w:tc>
        <w:tc>
          <w:tcPr>
            <w:tcW w:w="723" w:type="pct"/>
            <w:tcBorders>
              <w:top w:val="single" w:sz="4" w:space="0" w:color="auto"/>
              <w:bottom w:val="single" w:sz="4" w:space="0" w:color="auto"/>
            </w:tcBorders>
          </w:tcPr>
          <w:p w14:paraId="5660D8D7" w14:textId="4C9C316D" w:rsidR="00993840" w:rsidRPr="00E84424" w:rsidRDefault="00CF1017" w:rsidP="002F7184">
            <w:pPr>
              <w:pStyle w:val="3"/>
              <w:tabs>
                <w:tab w:val="clear" w:pos="360"/>
                <w:tab w:val="clear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993840" w:rsidRPr="00E844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560</w:t>
            </w:r>
          </w:p>
        </w:tc>
        <w:tc>
          <w:tcPr>
            <w:tcW w:w="71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C6BA31E" w14:textId="27DD2B42" w:rsidR="00993840" w:rsidRPr="00E84424" w:rsidRDefault="00CF1017" w:rsidP="002F7184">
            <w:pPr>
              <w:pStyle w:val="3"/>
              <w:tabs>
                <w:tab w:val="clear" w:pos="360"/>
                <w:tab w:val="clear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A135A3" w:rsidRPr="00E8442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194</w:t>
            </w:r>
          </w:p>
        </w:tc>
        <w:tc>
          <w:tcPr>
            <w:tcW w:w="723" w:type="pct"/>
            <w:tcBorders>
              <w:top w:val="single" w:sz="4" w:space="0" w:color="auto"/>
              <w:bottom w:val="single" w:sz="4" w:space="0" w:color="auto"/>
            </w:tcBorders>
          </w:tcPr>
          <w:p w14:paraId="285DAF22" w14:textId="49EC0D2A" w:rsidR="00993840" w:rsidRPr="00E84424" w:rsidRDefault="00CF1017" w:rsidP="002F7184">
            <w:pPr>
              <w:pStyle w:val="3"/>
              <w:tabs>
                <w:tab w:val="clear" w:pos="360"/>
                <w:tab w:val="clear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993840" w:rsidRPr="00E8442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467</w:t>
            </w:r>
          </w:p>
        </w:tc>
      </w:tr>
    </w:tbl>
    <w:p w14:paraId="4DCED6FA" w14:textId="77777777" w:rsidR="00884728" w:rsidRPr="00E84424" w:rsidRDefault="00884728" w:rsidP="00993840">
      <w:pPr>
        <w:rPr>
          <w:rFonts w:ascii="Browallia New" w:hAnsi="Browallia New" w:cs="Browallia New"/>
          <w:sz w:val="26"/>
          <w:szCs w:val="26"/>
          <w:cs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6"/>
      </w:tblGrid>
      <w:tr w:rsidR="00993840" w:rsidRPr="00E84424" w14:paraId="4F8A4068" w14:textId="77777777" w:rsidTr="002F7184">
        <w:trPr>
          <w:trHeight w:val="386"/>
        </w:trPr>
        <w:tc>
          <w:tcPr>
            <w:tcW w:w="9466" w:type="dxa"/>
            <w:shd w:val="clear" w:color="auto" w:fill="FFA543"/>
            <w:vAlign w:val="center"/>
          </w:tcPr>
          <w:p w14:paraId="1672DCB8" w14:textId="4C5DD3E1" w:rsidR="00993840" w:rsidRPr="00E84424" w:rsidRDefault="00CF1017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</w:pPr>
            <w:r w:rsidRPr="00CF101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35</w:t>
            </w:r>
            <w:r w:rsidR="00993840" w:rsidRPr="00E8442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ab/>
            </w:r>
            <w:r w:rsidR="00993840" w:rsidRPr="00E8442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  <w:t>ค่าใช้จ่ายตามลักษณะ</w:t>
            </w:r>
          </w:p>
        </w:tc>
      </w:tr>
    </w:tbl>
    <w:p w14:paraId="05D5AD27" w14:textId="77777777" w:rsidR="00993840" w:rsidRPr="00E84424" w:rsidRDefault="00993840" w:rsidP="009938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p w14:paraId="71605CB3" w14:textId="77777777" w:rsidR="00993840" w:rsidRPr="00E84424" w:rsidRDefault="00993840" w:rsidP="009938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E84424">
        <w:rPr>
          <w:rFonts w:ascii="Browallia New" w:eastAsia="Arial Unicode MS" w:hAnsi="Browallia New" w:cs="Browallia New"/>
          <w:sz w:val="26"/>
          <w:szCs w:val="26"/>
          <w:cs/>
        </w:rPr>
        <w:t>งบกำไรขาดทุนแสดงโดยการวิเคราะห์ค่าใช้จ่ายตามหน้าที่ สำหรับค่าใช้จ่ายตามลักษณะที่สำคัญมีรายละเอียดดังนี้</w:t>
      </w:r>
    </w:p>
    <w:p w14:paraId="18D12D53" w14:textId="77777777" w:rsidR="00993840" w:rsidRPr="00E84424" w:rsidRDefault="00993840" w:rsidP="009938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3693"/>
        <w:gridCol w:w="1442"/>
        <w:gridCol w:w="1442"/>
        <w:gridCol w:w="1442"/>
        <w:gridCol w:w="1442"/>
      </w:tblGrid>
      <w:tr w:rsidR="00993840" w:rsidRPr="00E84424" w14:paraId="705099AC" w14:textId="77777777" w:rsidTr="002F7184">
        <w:trPr>
          <w:cantSplit/>
        </w:trPr>
        <w:tc>
          <w:tcPr>
            <w:tcW w:w="1952" w:type="pct"/>
          </w:tcPr>
          <w:p w14:paraId="2BC48B04" w14:textId="77777777" w:rsidR="00993840" w:rsidRPr="00E84424" w:rsidRDefault="00993840" w:rsidP="002F7184">
            <w:pPr>
              <w:pStyle w:val="NoSpacing"/>
              <w:tabs>
                <w:tab w:val="clear" w:pos="56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2"/>
              <w:rPr>
                <w:rFonts w:ascii="Browallia New" w:hAnsi="Browallia New" w:cs="Browallia New"/>
                <w:cs/>
                <w:lang w:val="th-TH"/>
              </w:rPr>
            </w:pPr>
          </w:p>
        </w:tc>
        <w:tc>
          <w:tcPr>
            <w:tcW w:w="1524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15E555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524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0BAF4B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93840" w:rsidRPr="00E84424" w14:paraId="4F36D9CF" w14:textId="77777777" w:rsidTr="006D419A">
        <w:trPr>
          <w:cantSplit/>
        </w:trPr>
        <w:tc>
          <w:tcPr>
            <w:tcW w:w="1952" w:type="pct"/>
          </w:tcPr>
          <w:p w14:paraId="5F245BFC" w14:textId="0CDD47F6" w:rsidR="00993840" w:rsidRPr="00E84424" w:rsidRDefault="00993840" w:rsidP="002F7184">
            <w:pPr>
              <w:pStyle w:val="NoSpacing"/>
              <w:tabs>
                <w:tab w:val="clear" w:pos="56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2"/>
              <w:rPr>
                <w:rFonts w:ascii="Browallia New" w:hAnsi="Browallia New" w:cs="Browallia New"/>
                <w:cs/>
                <w:lang w:val="th-TH"/>
              </w:rPr>
            </w:pPr>
            <w:r w:rsidRPr="00E84424">
              <w:rPr>
                <w:rFonts w:ascii="Browallia New" w:hAnsi="Browallia New" w:cs="Browallia New"/>
                <w:b/>
                <w:bCs/>
                <w:cs/>
                <w:lang w:val="th-TH"/>
              </w:rPr>
              <w:t xml:space="preserve">สำหรับปีสิ้นสุดวันที่ </w:t>
            </w:r>
            <w:r w:rsidR="00CF1017" w:rsidRPr="00CF1017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Pr="00E84424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Pr="00E84424">
              <w:rPr>
                <w:rFonts w:ascii="Browallia New" w:hAnsi="Browallia New" w:cs="Browallia New"/>
                <w:b/>
                <w:bCs/>
                <w:cs/>
                <w:lang w:val="en-GB"/>
              </w:rPr>
              <w:t>ธันวาคม</w:t>
            </w:r>
          </w:p>
        </w:tc>
        <w:tc>
          <w:tcPr>
            <w:tcW w:w="762" w:type="pct"/>
            <w:tcBorders>
              <w:top w:val="single" w:sz="4" w:space="0" w:color="auto"/>
            </w:tcBorders>
            <w:vAlign w:val="center"/>
          </w:tcPr>
          <w:p w14:paraId="10E9C02C" w14:textId="0CB1DA61" w:rsidR="00993840" w:rsidRPr="00E84424" w:rsidRDefault="00993840" w:rsidP="002F7184">
            <w:pPr>
              <w:pStyle w:val="3"/>
              <w:tabs>
                <w:tab w:val="clear" w:pos="360"/>
                <w:tab w:val="clear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พ.ศ.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color w:val="7030A0"/>
                <w:sz w:val="26"/>
                <w:szCs w:val="26"/>
                <w:cs/>
                <w:lang w:val="en-US"/>
              </w:rPr>
              <w:t xml:space="preserve"> </w:t>
            </w:r>
            <w:r w:rsidR="00CF1017" w:rsidRPr="00CF10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762" w:type="pct"/>
            <w:tcBorders>
              <w:top w:val="single" w:sz="4" w:space="0" w:color="auto"/>
            </w:tcBorders>
            <w:vAlign w:val="center"/>
          </w:tcPr>
          <w:p w14:paraId="727E017E" w14:textId="6E0C0BCD" w:rsidR="00993840" w:rsidRPr="00E84424" w:rsidRDefault="00993840" w:rsidP="002F7184">
            <w:pPr>
              <w:pStyle w:val="3"/>
              <w:tabs>
                <w:tab w:val="clear" w:pos="360"/>
                <w:tab w:val="clear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พ.ศ.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color w:val="7030A0"/>
                <w:sz w:val="26"/>
                <w:szCs w:val="26"/>
                <w:cs/>
                <w:lang w:val="en-US"/>
              </w:rPr>
              <w:t xml:space="preserve"> </w:t>
            </w:r>
            <w:r w:rsidR="00CF1017" w:rsidRPr="00CF10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762" w:type="pct"/>
            <w:tcBorders>
              <w:top w:val="single" w:sz="4" w:space="0" w:color="auto"/>
            </w:tcBorders>
            <w:vAlign w:val="center"/>
          </w:tcPr>
          <w:p w14:paraId="670C30BD" w14:textId="74E41C82" w:rsidR="00993840" w:rsidRPr="00E84424" w:rsidRDefault="00993840" w:rsidP="002F7184">
            <w:pPr>
              <w:pStyle w:val="3"/>
              <w:tabs>
                <w:tab w:val="clear" w:pos="360"/>
                <w:tab w:val="clear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พ.ศ.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color w:val="7030A0"/>
                <w:sz w:val="26"/>
                <w:szCs w:val="26"/>
                <w:cs/>
                <w:lang w:val="en-US"/>
              </w:rPr>
              <w:t xml:space="preserve"> </w:t>
            </w:r>
            <w:r w:rsidR="00CF1017" w:rsidRPr="00CF10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762" w:type="pct"/>
            <w:tcBorders>
              <w:top w:val="single" w:sz="4" w:space="0" w:color="auto"/>
            </w:tcBorders>
            <w:vAlign w:val="center"/>
          </w:tcPr>
          <w:p w14:paraId="59B6A723" w14:textId="5CF1CD1F" w:rsidR="00993840" w:rsidRPr="00E84424" w:rsidRDefault="00993840" w:rsidP="002F7184">
            <w:pPr>
              <w:pStyle w:val="3"/>
              <w:tabs>
                <w:tab w:val="clear" w:pos="360"/>
                <w:tab w:val="clear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พ.ศ.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color w:val="7030A0"/>
                <w:sz w:val="26"/>
                <w:szCs w:val="26"/>
                <w:cs/>
                <w:lang w:val="en-US"/>
              </w:rPr>
              <w:t xml:space="preserve"> </w:t>
            </w:r>
            <w:r w:rsidR="00CF1017" w:rsidRPr="00CF10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6D419A" w:rsidRPr="00E84424" w14:paraId="300FE68D" w14:textId="77777777" w:rsidTr="006D419A">
        <w:trPr>
          <w:cantSplit/>
        </w:trPr>
        <w:tc>
          <w:tcPr>
            <w:tcW w:w="1952" w:type="pct"/>
          </w:tcPr>
          <w:p w14:paraId="1F7CCA25" w14:textId="77777777" w:rsidR="006D419A" w:rsidRPr="00E84424" w:rsidRDefault="006D419A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62" w:type="pct"/>
          </w:tcPr>
          <w:p w14:paraId="1163A737" w14:textId="77777777" w:rsidR="006D419A" w:rsidRPr="00E84424" w:rsidRDefault="006D419A" w:rsidP="002F7184">
            <w:pPr>
              <w:pStyle w:val="3"/>
              <w:tabs>
                <w:tab w:val="clear" w:pos="360"/>
                <w:tab w:val="clear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762" w:type="pct"/>
          </w:tcPr>
          <w:p w14:paraId="37129E2E" w14:textId="0CE2C83C" w:rsidR="006D419A" w:rsidRPr="00E84424" w:rsidRDefault="006D419A" w:rsidP="002F7184">
            <w:pPr>
              <w:pStyle w:val="3"/>
              <w:tabs>
                <w:tab w:val="clear" w:pos="360"/>
                <w:tab w:val="clear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US"/>
              </w:rPr>
              <w:t>นำเสนอใหม่</w:t>
            </w:r>
          </w:p>
        </w:tc>
        <w:tc>
          <w:tcPr>
            <w:tcW w:w="762" w:type="pct"/>
          </w:tcPr>
          <w:p w14:paraId="604B2333" w14:textId="77777777" w:rsidR="006D419A" w:rsidRPr="00E84424" w:rsidRDefault="006D419A" w:rsidP="002F7184">
            <w:pPr>
              <w:pStyle w:val="3"/>
              <w:tabs>
                <w:tab w:val="clear" w:pos="360"/>
                <w:tab w:val="clear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762" w:type="pct"/>
          </w:tcPr>
          <w:p w14:paraId="3D924939" w14:textId="77777777" w:rsidR="006D419A" w:rsidRPr="00E84424" w:rsidRDefault="006D419A" w:rsidP="002F7184">
            <w:pPr>
              <w:pStyle w:val="3"/>
              <w:tabs>
                <w:tab w:val="clear" w:pos="360"/>
                <w:tab w:val="clear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</w:p>
        </w:tc>
      </w:tr>
      <w:tr w:rsidR="00993840" w:rsidRPr="00E84424" w14:paraId="72E86EFC" w14:textId="77777777" w:rsidTr="006D419A">
        <w:trPr>
          <w:cantSplit/>
        </w:trPr>
        <w:tc>
          <w:tcPr>
            <w:tcW w:w="1952" w:type="pct"/>
          </w:tcPr>
          <w:p w14:paraId="064EA9DA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62" w:type="pct"/>
            <w:tcBorders>
              <w:bottom w:val="single" w:sz="4" w:space="0" w:color="auto"/>
            </w:tcBorders>
          </w:tcPr>
          <w:p w14:paraId="12D6C6E5" w14:textId="77777777" w:rsidR="00993840" w:rsidRPr="00E84424" w:rsidRDefault="00993840" w:rsidP="002F7184">
            <w:pPr>
              <w:pStyle w:val="3"/>
              <w:tabs>
                <w:tab w:val="clear" w:pos="360"/>
                <w:tab w:val="clear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ล้านบาท</w:t>
            </w:r>
          </w:p>
        </w:tc>
        <w:tc>
          <w:tcPr>
            <w:tcW w:w="762" w:type="pct"/>
            <w:tcBorders>
              <w:bottom w:val="single" w:sz="4" w:space="0" w:color="auto"/>
            </w:tcBorders>
          </w:tcPr>
          <w:p w14:paraId="54990998" w14:textId="77777777" w:rsidR="00993840" w:rsidRPr="00E84424" w:rsidRDefault="00993840" w:rsidP="002F7184">
            <w:pPr>
              <w:pStyle w:val="3"/>
              <w:tabs>
                <w:tab w:val="clear" w:pos="360"/>
                <w:tab w:val="clear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ล้านบาท</w:t>
            </w:r>
          </w:p>
        </w:tc>
        <w:tc>
          <w:tcPr>
            <w:tcW w:w="762" w:type="pct"/>
            <w:tcBorders>
              <w:bottom w:val="single" w:sz="4" w:space="0" w:color="auto"/>
            </w:tcBorders>
          </w:tcPr>
          <w:p w14:paraId="0E11F439" w14:textId="77777777" w:rsidR="00993840" w:rsidRPr="00E84424" w:rsidRDefault="00993840" w:rsidP="002F7184">
            <w:pPr>
              <w:pStyle w:val="3"/>
              <w:tabs>
                <w:tab w:val="clear" w:pos="360"/>
                <w:tab w:val="clear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ล้านบาท</w:t>
            </w:r>
          </w:p>
        </w:tc>
        <w:tc>
          <w:tcPr>
            <w:tcW w:w="762" w:type="pct"/>
            <w:tcBorders>
              <w:bottom w:val="single" w:sz="4" w:space="0" w:color="auto"/>
            </w:tcBorders>
          </w:tcPr>
          <w:p w14:paraId="61D2E6AD" w14:textId="77777777" w:rsidR="00993840" w:rsidRPr="00E84424" w:rsidRDefault="00993840" w:rsidP="002F7184">
            <w:pPr>
              <w:pStyle w:val="3"/>
              <w:tabs>
                <w:tab w:val="clear" w:pos="360"/>
                <w:tab w:val="clear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ล้านบาท</w:t>
            </w:r>
          </w:p>
        </w:tc>
      </w:tr>
      <w:tr w:rsidR="00993840" w:rsidRPr="00E84424" w14:paraId="30D69B05" w14:textId="77777777" w:rsidTr="002F7184">
        <w:trPr>
          <w:cantSplit/>
        </w:trPr>
        <w:tc>
          <w:tcPr>
            <w:tcW w:w="1952" w:type="pct"/>
          </w:tcPr>
          <w:p w14:paraId="59F6A837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762" w:type="pct"/>
            <w:shd w:val="clear" w:color="auto" w:fill="FAFAFA"/>
          </w:tcPr>
          <w:p w14:paraId="66A02AC2" w14:textId="77777777" w:rsidR="00993840" w:rsidRPr="00E84424" w:rsidRDefault="00993840" w:rsidP="002F7184">
            <w:pPr>
              <w:pStyle w:val="3"/>
              <w:tabs>
                <w:tab w:val="clear" w:pos="360"/>
                <w:tab w:val="clear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US"/>
              </w:rPr>
            </w:pPr>
          </w:p>
        </w:tc>
        <w:tc>
          <w:tcPr>
            <w:tcW w:w="762" w:type="pct"/>
          </w:tcPr>
          <w:p w14:paraId="29953A15" w14:textId="77777777" w:rsidR="00993840" w:rsidRPr="00E84424" w:rsidRDefault="00993840" w:rsidP="002F7184">
            <w:pPr>
              <w:pStyle w:val="3"/>
              <w:tabs>
                <w:tab w:val="clear" w:pos="360"/>
                <w:tab w:val="clear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US"/>
              </w:rPr>
            </w:pPr>
          </w:p>
        </w:tc>
        <w:tc>
          <w:tcPr>
            <w:tcW w:w="762" w:type="pct"/>
            <w:shd w:val="clear" w:color="auto" w:fill="FAFAFA"/>
          </w:tcPr>
          <w:p w14:paraId="5CE1F6CB" w14:textId="77777777" w:rsidR="00993840" w:rsidRPr="00E84424" w:rsidRDefault="00993840" w:rsidP="002F7184">
            <w:pPr>
              <w:pStyle w:val="3"/>
              <w:tabs>
                <w:tab w:val="clear" w:pos="360"/>
                <w:tab w:val="clear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US"/>
              </w:rPr>
            </w:pPr>
          </w:p>
        </w:tc>
        <w:tc>
          <w:tcPr>
            <w:tcW w:w="762" w:type="pct"/>
          </w:tcPr>
          <w:p w14:paraId="63C5A84E" w14:textId="77777777" w:rsidR="00993840" w:rsidRPr="00E84424" w:rsidRDefault="00993840" w:rsidP="002F7184">
            <w:pPr>
              <w:pStyle w:val="3"/>
              <w:tabs>
                <w:tab w:val="clear" w:pos="360"/>
                <w:tab w:val="clear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US"/>
              </w:rPr>
            </w:pPr>
          </w:p>
        </w:tc>
      </w:tr>
      <w:tr w:rsidR="00993840" w:rsidRPr="00E84424" w14:paraId="507D70DE" w14:textId="77777777" w:rsidTr="002F7184">
        <w:trPr>
          <w:cantSplit/>
        </w:trPr>
        <w:tc>
          <w:tcPr>
            <w:tcW w:w="1952" w:type="pct"/>
          </w:tcPr>
          <w:p w14:paraId="3405CAC3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การเปลี่ยนแปลงในสินค้าสำเร็จรูป</w:t>
            </w:r>
          </w:p>
        </w:tc>
        <w:tc>
          <w:tcPr>
            <w:tcW w:w="762" w:type="pct"/>
            <w:shd w:val="clear" w:color="auto" w:fill="FAFAFA"/>
          </w:tcPr>
          <w:p w14:paraId="5D405A4D" w14:textId="77777777" w:rsidR="00993840" w:rsidRPr="00E84424" w:rsidRDefault="00993840" w:rsidP="002F7184">
            <w:pPr>
              <w:pStyle w:val="3"/>
              <w:tabs>
                <w:tab w:val="clear" w:pos="360"/>
                <w:tab w:val="clear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62" w:type="pct"/>
          </w:tcPr>
          <w:p w14:paraId="08D53669" w14:textId="77777777" w:rsidR="00993840" w:rsidRPr="00E84424" w:rsidRDefault="00993840" w:rsidP="002F7184">
            <w:pPr>
              <w:pStyle w:val="3"/>
              <w:tabs>
                <w:tab w:val="clear" w:pos="360"/>
                <w:tab w:val="clear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62" w:type="pct"/>
            <w:shd w:val="clear" w:color="auto" w:fill="FAFAFA"/>
          </w:tcPr>
          <w:p w14:paraId="769505F9" w14:textId="77777777" w:rsidR="00993840" w:rsidRPr="00E84424" w:rsidRDefault="00993840" w:rsidP="002F7184">
            <w:pPr>
              <w:pStyle w:val="3"/>
              <w:tabs>
                <w:tab w:val="clear" w:pos="360"/>
                <w:tab w:val="clear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62" w:type="pct"/>
          </w:tcPr>
          <w:p w14:paraId="4E132BA0" w14:textId="77777777" w:rsidR="00993840" w:rsidRPr="00E84424" w:rsidRDefault="00993840" w:rsidP="002F7184">
            <w:pPr>
              <w:pStyle w:val="3"/>
              <w:tabs>
                <w:tab w:val="clear" w:pos="360"/>
                <w:tab w:val="clear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</w:tr>
      <w:tr w:rsidR="00993840" w:rsidRPr="00E84424" w14:paraId="10D63E3F" w14:textId="77777777" w:rsidTr="002F7184">
        <w:trPr>
          <w:cantSplit/>
        </w:trPr>
        <w:tc>
          <w:tcPr>
            <w:tcW w:w="1952" w:type="pct"/>
          </w:tcPr>
          <w:p w14:paraId="775FC305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 และสินค้าระหว่างผลิต</w:t>
            </w:r>
          </w:p>
        </w:tc>
        <w:tc>
          <w:tcPr>
            <w:tcW w:w="762" w:type="pct"/>
            <w:shd w:val="clear" w:color="auto" w:fill="FAFAFA"/>
          </w:tcPr>
          <w:p w14:paraId="2FC996DF" w14:textId="4B699724" w:rsidR="00993840" w:rsidRPr="00E84424" w:rsidRDefault="00CF1017" w:rsidP="002F7184">
            <w:pPr>
              <w:pStyle w:val="3"/>
              <w:tabs>
                <w:tab w:val="clear" w:pos="360"/>
                <w:tab w:val="clear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301235" w:rsidRPr="00E8442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701</w:t>
            </w:r>
          </w:p>
        </w:tc>
        <w:tc>
          <w:tcPr>
            <w:tcW w:w="762" w:type="pct"/>
          </w:tcPr>
          <w:p w14:paraId="63ADACD2" w14:textId="785F0395" w:rsidR="00993840" w:rsidRPr="00E84424" w:rsidRDefault="00CF1017" w:rsidP="002F7184">
            <w:pPr>
              <w:pStyle w:val="3"/>
              <w:tabs>
                <w:tab w:val="clear" w:pos="360"/>
                <w:tab w:val="clear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993840" w:rsidRPr="00E8442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789</w:t>
            </w:r>
          </w:p>
        </w:tc>
        <w:tc>
          <w:tcPr>
            <w:tcW w:w="762" w:type="pct"/>
            <w:shd w:val="clear" w:color="auto" w:fill="FAFAFA"/>
          </w:tcPr>
          <w:p w14:paraId="18CBDCE4" w14:textId="7CF132A9" w:rsidR="00993840" w:rsidRPr="00E84424" w:rsidRDefault="00CF1017" w:rsidP="002F7184">
            <w:pPr>
              <w:pStyle w:val="3"/>
              <w:tabs>
                <w:tab w:val="clear" w:pos="360"/>
                <w:tab w:val="clear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301235" w:rsidRPr="00E8442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600</w:t>
            </w:r>
          </w:p>
        </w:tc>
        <w:tc>
          <w:tcPr>
            <w:tcW w:w="762" w:type="pct"/>
          </w:tcPr>
          <w:p w14:paraId="5FE5E02E" w14:textId="1B34623F" w:rsidR="00993840" w:rsidRPr="00E84424" w:rsidRDefault="00CF1017" w:rsidP="002F7184">
            <w:pPr>
              <w:pStyle w:val="3"/>
              <w:tabs>
                <w:tab w:val="clear" w:pos="360"/>
                <w:tab w:val="clear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993840" w:rsidRPr="00E8442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489</w:t>
            </w:r>
          </w:p>
        </w:tc>
      </w:tr>
      <w:tr w:rsidR="00993840" w:rsidRPr="00E84424" w14:paraId="64191559" w14:textId="77777777" w:rsidTr="002F7184">
        <w:trPr>
          <w:cantSplit/>
        </w:trPr>
        <w:tc>
          <w:tcPr>
            <w:tcW w:w="1952" w:type="pct"/>
          </w:tcPr>
          <w:p w14:paraId="061EC232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ซื้อสินค้าและวัตถุดิบที่ใช้ไป</w:t>
            </w:r>
          </w:p>
        </w:tc>
        <w:tc>
          <w:tcPr>
            <w:tcW w:w="762" w:type="pct"/>
            <w:shd w:val="clear" w:color="auto" w:fill="FAFAFA"/>
          </w:tcPr>
          <w:p w14:paraId="650C9A54" w14:textId="661A97DD" w:rsidR="00993840" w:rsidRPr="00E84424" w:rsidRDefault="00CF1017" w:rsidP="002F7184">
            <w:pPr>
              <w:pStyle w:val="3"/>
              <w:tabs>
                <w:tab w:val="clear" w:pos="360"/>
                <w:tab w:val="clear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167</w:t>
            </w:r>
            <w:r w:rsidR="00301235" w:rsidRPr="00E8442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329</w:t>
            </w:r>
          </w:p>
        </w:tc>
        <w:tc>
          <w:tcPr>
            <w:tcW w:w="762" w:type="pct"/>
          </w:tcPr>
          <w:p w14:paraId="2F898220" w14:textId="0B61A26F" w:rsidR="00993840" w:rsidRPr="00E84424" w:rsidRDefault="00CF1017" w:rsidP="002F7184">
            <w:pPr>
              <w:pStyle w:val="3"/>
              <w:tabs>
                <w:tab w:val="clear" w:pos="360"/>
                <w:tab w:val="clear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255</w:t>
            </w:r>
            <w:r w:rsidR="00993840" w:rsidRPr="00E844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705</w:t>
            </w:r>
          </w:p>
        </w:tc>
        <w:tc>
          <w:tcPr>
            <w:tcW w:w="762" w:type="pct"/>
            <w:shd w:val="clear" w:color="auto" w:fill="FAFAFA"/>
          </w:tcPr>
          <w:p w14:paraId="4951D7E5" w14:textId="4590E609" w:rsidR="00993840" w:rsidRPr="00E84424" w:rsidRDefault="00CF1017" w:rsidP="002F7184">
            <w:pPr>
              <w:pStyle w:val="3"/>
              <w:tabs>
                <w:tab w:val="clear" w:pos="360"/>
                <w:tab w:val="clear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186</w:t>
            </w:r>
            <w:r w:rsidR="00301235" w:rsidRPr="00E8442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965</w:t>
            </w:r>
          </w:p>
        </w:tc>
        <w:tc>
          <w:tcPr>
            <w:tcW w:w="762" w:type="pct"/>
          </w:tcPr>
          <w:p w14:paraId="63D456F6" w14:textId="42A411BD" w:rsidR="00993840" w:rsidRPr="00E84424" w:rsidRDefault="00CF1017" w:rsidP="002F7184">
            <w:pPr>
              <w:pStyle w:val="3"/>
              <w:tabs>
                <w:tab w:val="clear" w:pos="360"/>
                <w:tab w:val="clear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292</w:t>
            </w:r>
            <w:r w:rsidR="00993840" w:rsidRPr="00E844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519</w:t>
            </w:r>
          </w:p>
        </w:tc>
      </w:tr>
      <w:tr w:rsidR="00993840" w:rsidRPr="00E84424" w14:paraId="1BCD0CB0" w14:textId="77777777" w:rsidTr="002F7184">
        <w:trPr>
          <w:cantSplit/>
        </w:trPr>
        <w:tc>
          <w:tcPr>
            <w:tcW w:w="1952" w:type="pct"/>
          </w:tcPr>
          <w:p w14:paraId="3154EC72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ค่าก๊าซธรรมชาติที่ใช้ไป</w:t>
            </w:r>
          </w:p>
        </w:tc>
        <w:tc>
          <w:tcPr>
            <w:tcW w:w="762" w:type="pct"/>
            <w:shd w:val="clear" w:color="auto" w:fill="FAFAFA"/>
          </w:tcPr>
          <w:p w14:paraId="21FFA795" w14:textId="6408AC72" w:rsidR="00993840" w:rsidRPr="00E84424" w:rsidRDefault="00CF1017" w:rsidP="002F7184">
            <w:pPr>
              <w:pStyle w:val="3"/>
              <w:tabs>
                <w:tab w:val="clear" w:pos="360"/>
                <w:tab w:val="clear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301235" w:rsidRPr="00E8442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420</w:t>
            </w:r>
          </w:p>
        </w:tc>
        <w:tc>
          <w:tcPr>
            <w:tcW w:w="762" w:type="pct"/>
          </w:tcPr>
          <w:p w14:paraId="67CCD49F" w14:textId="2DA59DFE" w:rsidR="00993840" w:rsidRPr="00E84424" w:rsidRDefault="00CF1017" w:rsidP="002F7184">
            <w:pPr>
              <w:pStyle w:val="3"/>
              <w:tabs>
                <w:tab w:val="clear" w:pos="360"/>
                <w:tab w:val="clear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993840" w:rsidRPr="00E8442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684</w:t>
            </w:r>
          </w:p>
        </w:tc>
        <w:tc>
          <w:tcPr>
            <w:tcW w:w="762" w:type="pct"/>
            <w:shd w:val="clear" w:color="auto" w:fill="FAFAFA"/>
          </w:tcPr>
          <w:p w14:paraId="3805BB44" w14:textId="3968076A" w:rsidR="00993840" w:rsidRPr="00E84424" w:rsidRDefault="00CF1017" w:rsidP="002F7184">
            <w:pPr>
              <w:pStyle w:val="3"/>
              <w:tabs>
                <w:tab w:val="clear" w:pos="360"/>
                <w:tab w:val="clear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301235" w:rsidRPr="00E8442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104</w:t>
            </w:r>
          </w:p>
        </w:tc>
        <w:tc>
          <w:tcPr>
            <w:tcW w:w="762" w:type="pct"/>
          </w:tcPr>
          <w:p w14:paraId="4EEE01EF" w14:textId="6E9D4739" w:rsidR="00993840" w:rsidRPr="00E84424" w:rsidRDefault="00CF1017" w:rsidP="002F7184">
            <w:pPr>
              <w:pStyle w:val="3"/>
              <w:tabs>
                <w:tab w:val="clear" w:pos="360"/>
                <w:tab w:val="clear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993840" w:rsidRPr="00E8442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060</w:t>
            </w:r>
          </w:p>
        </w:tc>
      </w:tr>
      <w:tr w:rsidR="00993840" w:rsidRPr="00E84424" w14:paraId="11199C17" w14:textId="77777777" w:rsidTr="002F7184">
        <w:trPr>
          <w:cantSplit/>
        </w:trPr>
        <w:tc>
          <w:tcPr>
            <w:tcW w:w="1952" w:type="pct"/>
          </w:tcPr>
          <w:p w14:paraId="246C6DC4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ค่าใช้จ่ายผลประโยชน์พนักงาน</w:t>
            </w:r>
          </w:p>
        </w:tc>
        <w:tc>
          <w:tcPr>
            <w:tcW w:w="762" w:type="pct"/>
            <w:shd w:val="clear" w:color="auto" w:fill="FAFAFA"/>
          </w:tcPr>
          <w:p w14:paraId="6EBBCA06" w14:textId="2AD0717F" w:rsidR="00993840" w:rsidRPr="00E84424" w:rsidRDefault="00CF1017" w:rsidP="002F7184">
            <w:pPr>
              <w:pStyle w:val="3"/>
              <w:tabs>
                <w:tab w:val="clear" w:pos="360"/>
                <w:tab w:val="clear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301235" w:rsidRPr="00E8442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530</w:t>
            </w:r>
          </w:p>
        </w:tc>
        <w:tc>
          <w:tcPr>
            <w:tcW w:w="762" w:type="pct"/>
          </w:tcPr>
          <w:p w14:paraId="35422F82" w14:textId="0FF85FFD" w:rsidR="00993840" w:rsidRPr="00E84424" w:rsidRDefault="00CF1017" w:rsidP="002F7184">
            <w:pPr>
              <w:pStyle w:val="3"/>
              <w:tabs>
                <w:tab w:val="clear" w:pos="360"/>
                <w:tab w:val="clear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993840" w:rsidRPr="00E8442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E12DB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078</w:t>
            </w:r>
          </w:p>
        </w:tc>
        <w:tc>
          <w:tcPr>
            <w:tcW w:w="762" w:type="pct"/>
            <w:shd w:val="clear" w:color="auto" w:fill="FAFAFA"/>
          </w:tcPr>
          <w:p w14:paraId="47255449" w14:textId="35BC6F0A" w:rsidR="00993840" w:rsidRPr="00E84424" w:rsidRDefault="00CF1017" w:rsidP="002F7184">
            <w:pPr>
              <w:pStyle w:val="3"/>
              <w:tabs>
                <w:tab w:val="clear" w:pos="360"/>
                <w:tab w:val="clear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301235" w:rsidRPr="00E8442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916</w:t>
            </w:r>
          </w:p>
        </w:tc>
        <w:tc>
          <w:tcPr>
            <w:tcW w:w="762" w:type="pct"/>
          </w:tcPr>
          <w:p w14:paraId="7E1F47FC" w14:textId="2D69528C" w:rsidR="00993840" w:rsidRPr="00E84424" w:rsidRDefault="00CF1017" w:rsidP="002F7184">
            <w:pPr>
              <w:pStyle w:val="3"/>
              <w:tabs>
                <w:tab w:val="clear" w:pos="360"/>
                <w:tab w:val="clear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993840" w:rsidRPr="00E8442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509</w:t>
            </w:r>
          </w:p>
        </w:tc>
      </w:tr>
      <w:tr w:rsidR="00993840" w:rsidRPr="00E84424" w14:paraId="21E1D766" w14:textId="77777777" w:rsidTr="002F7184">
        <w:trPr>
          <w:cantSplit/>
        </w:trPr>
        <w:tc>
          <w:tcPr>
            <w:tcW w:w="1952" w:type="pct"/>
          </w:tcPr>
          <w:p w14:paraId="1E85D67B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762" w:type="pct"/>
            <w:shd w:val="clear" w:color="auto" w:fill="FAFAFA"/>
          </w:tcPr>
          <w:p w14:paraId="0F81E209" w14:textId="322977D8" w:rsidR="00993840" w:rsidRPr="00E84424" w:rsidRDefault="00CF1017" w:rsidP="002F7184">
            <w:pPr>
              <w:pStyle w:val="3"/>
              <w:tabs>
                <w:tab w:val="clear" w:pos="360"/>
                <w:tab w:val="clear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red"/>
                <w:lang w:val="en-US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4547B5" w:rsidRPr="00E8442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554</w:t>
            </w:r>
          </w:p>
        </w:tc>
        <w:tc>
          <w:tcPr>
            <w:tcW w:w="762" w:type="pct"/>
          </w:tcPr>
          <w:p w14:paraId="04C93356" w14:textId="0CDA76F5" w:rsidR="00993840" w:rsidRPr="00E84424" w:rsidRDefault="00E12DB6" w:rsidP="002F7184">
            <w:pPr>
              <w:pStyle w:val="3"/>
              <w:tabs>
                <w:tab w:val="clear" w:pos="360"/>
                <w:tab w:val="clear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6,923</w:t>
            </w:r>
          </w:p>
        </w:tc>
        <w:tc>
          <w:tcPr>
            <w:tcW w:w="762" w:type="pct"/>
            <w:shd w:val="clear" w:color="auto" w:fill="FAFAFA"/>
          </w:tcPr>
          <w:p w14:paraId="35C32955" w14:textId="55134929" w:rsidR="00993840" w:rsidRPr="00E84424" w:rsidRDefault="00CF1017" w:rsidP="002F7184">
            <w:pPr>
              <w:pStyle w:val="3"/>
              <w:tabs>
                <w:tab w:val="clear" w:pos="360"/>
                <w:tab w:val="clear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red"/>
                <w:lang w:val="en-US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4547B5" w:rsidRPr="00E8442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603</w:t>
            </w:r>
          </w:p>
        </w:tc>
        <w:tc>
          <w:tcPr>
            <w:tcW w:w="762" w:type="pct"/>
          </w:tcPr>
          <w:p w14:paraId="1B157979" w14:textId="2E7EC82A" w:rsidR="00993840" w:rsidRPr="00E84424" w:rsidRDefault="00CF1017" w:rsidP="002F7184">
            <w:pPr>
              <w:pStyle w:val="3"/>
              <w:tabs>
                <w:tab w:val="clear" w:pos="360"/>
                <w:tab w:val="clear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993840" w:rsidRPr="00E8442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747</w:t>
            </w:r>
          </w:p>
        </w:tc>
      </w:tr>
      <w:tr w:rsidR="00301235" w:rsidRPr="00E84424" w14:paraId="42A37836" w14:textId="77777777" w:rsidTr="002F7184">
        <w:trPr>
          <w:cantSplit/>
        </w:trPr>
        <w:tc>
          <w:tcPr>
            <w:tcW w:w="1952" w:type="pct"/>
          </w:tcPr>
          <w:p w14:paraId="70111F9F" w14:textId="77777777" w:rsidR="00301235" w:rsidRPr="00E84424" w:rsidRDefault="00301235" w:rsidP="00301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ภาษีสรรพสามิต</w:t>
            </w:r>
          </w:p>
        </w:tc>
        <w:tc>
          <w:tcPr>
            <w:tcW w:w="762" w:type="pct"/>
            <w:shd w:val="clear" w:color="auto" w:fill="FAFAFA"/>
          </w:tcPr>
          <w:p w14:paraId="5BF7001C" w14:textId="2553EC4A" w:rsidR="00301235" w:rsidRPr="00E84424" w:rsidRDefault="00CF1017" w:rsidP="00301235">
            <w:pPr>
              <w:pStyle w:val="3"/>
              <w:tabs>
                <w:tab w:val="clear" w:pos="360"/>
                <w:tab w:val="clear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</w:t>
            </w:r>
            <w:r w:rsidR="00301235" w:rsidRPr="00E8442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889</w:t>
            </w:r>
          </w:p>
        </w:tc>
        <w:tc>
          <w:tcPr>
            <w:tcW w:w="762" w:type="pct"/>
          </w:tcPr>
          <w:p w14:paraId="2DCC1AFF" w14:textId="19FE3D8B" w:rsidR="00301235" w:rsidRPr="00E84424" w:rsidRDefault="00CF1017" w:rsidP="00301235">
            <w:pPr>
              <w:pStyle w:val="3"/>
              <w:tabs>
                <w:tab w:val="clear" w:pos="360"/>
                <w:tab w:val="clear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</w:t>
            </w:r>
            <w:r w:rsidR="00301235" w:rsidRPr="00E8442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172</w:t>
            </w:r>
          </w:p>
        </w:tc>
        <w:tc>
          <w:tcPr>
            <w:tcW w:w="762" w:type="pct"/>
            <w:shd w:val="clear" w:color="auto" w:fill="FAFAFA"/>
          </w:tcPr>
          <w:p w14:paraId="0A3486E6" w14:textId="52DB4918" w:rsidR="00301235" w:rsidRPr="00E84424" w:rsidRDefault="00CF1017" w:rsidP="00301235">
            <w:pPr>
              <w:pStyle w:val="3"/>
              <w:tabs>
                <w:tab w:val="clear" w:pos="360"/>
                <w:tab w:val="clear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</w:t>
            </w:r>
            <w:r w:rsidR="00301235" w:rsidRPr="00E8442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855</w:t>
            </w:r>
          </w:p>
        </w:tc>
        <w:tc>
          <w:tcPr>
            <w:tcW w:w="762" w:type="pct"/>
          </w:tcPr>
          <w:p w14:paraId="1C27EC5D" w14:textId="4BE8B597" w:rsidR="00301235" w:rsidRPr="00E84424" w:rsidRDefault="00CF1017" w:rsidP="00301235">
            <w:pPr>
              <w:pStyle w:val="3"/>
              <w:tabs>
                <w:tab w:val="clear" w:pos="360"/>
                <w:tab w:val="clear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</w:t>
            </w:r>
            <w:r w:rsidR="00301235" w:rsidRPr="00E8442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124</w:t>
            </w:r>
          </w:p>
        </w:tc>
      </w:tr>
      <w:tr w:rsidR="00301235" w:rsidRPr="00E84424" w14:paraId="66FAB939" w14:textId="77777777" w:rsidTr="002F7184">
        <w:trPr>
          <w:cantSplit/>
        </w:trPr>
        <w:tc>
          <w:tcPr>
            <w:tcW w:w="1952" w:type="pct"/>
          </w:tcPr>
          <w:p w14:paraId="144793F3" w14:textId="77777777" w:rsidR="00301235" w:rsidRPr="00E84424" w:rsidRDefault="00301235" w:rsidP="00301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กองทุนน้ำมันเชื้อเพลิง/กองทุนอนุรักษ์พลังงาน</w:t>
            </w:r>
          </w:p>
        </w:tc>
        <w:tc>
          <w:tcPr>
            <w:tcW w:w="762" w:type="pct"/>
            <w:shd w:val="clear" w:color="auto" w:fill="FAFAFA"/>
          </w:tcPr>
          <w:p w14:paraId="19038D13" w14:textId="1180D611" w:rsidR="00301235" w:rsidRPr="00E84424" w:rsidRDefault="00CF1017" w:rsidP="00301235">
            <w:pPr>
              <w:pStyle w:val="3"/>
              <w:tabs>
                <w:tab w:val="clear" w:pos="360"/>
                <w:tab w:val="clear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301235" w:rsidRPr="00E844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371</w:t>
            </w:r>
          </w:p>
        </w:tc>
        <w:tc>
          <w:tcPr>
            <w:tcW w:w="762" w:type="pct"/>
          </w:tcPr>
          <w:p w14:paraId="3847C36E" w14:textId="4B07BB66" w:rsidR="00301235" w:rsidRPr="00E84424" w:rsidRDefault="00CF1017" w:rsidP="00301235">
            <w:pPr>
              <w:pStyle w:val="3"/>
              <w:tabs>
                <w:tab w:val="clear" w:pos="360"/>
                <w:tab w:val="clear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301235" w:rsidRPr="00E844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391</w:t>
            </w:r>
          </w:p>
        </w:tc>
        <w:tc>
          <w:tcPr>
            <w:tcW w:w="762" w:type="pct"/>
            <w:shd w:val="clear" w:color="auto" w:fill="FAFAFA"/>
          </w:tcPr>
          <w:p w14:paraId="34212F46" w14:textId="3D153477" w:rsidR="00301235" w:rsidRPr="00E84424" w:rsidRDefault="00CF1017" w:rsidP="00301235">
            <w:pPr>
              <w:pStyle w:val="3"/>
              <w:tabs>
                <w:tab w:val="clear" w:pos="360"/>
                <w:tab w:val="clear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301235" w:rsidRPr="00E844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371</w:t>
            </w:r>
          </w:p>
        </w:tc>
        <w:tc>
          <w:tcPr>
            <w:tcW w:w="762" w:type="pct"/>
          </w:tcPr>
          <w:p w14:paraId="781F61E0" w14:textId="4277E82D" w:rsidR="00301235" w:rsidRPr="00E84424" w:rsidRDefault="00CF1017" w:rsidP="00301235">
            <w:pPr>
              <w:pStyle w:val="3"/>
              <w:tabs>
                <w:tab w:val="clear" w:pos="360"/>
                <w:tab w:val="clear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301235" w:rsidRPr="00E844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391</w:t>
            </w:r>
          </w:p>
        </w:tc>
      </w:tr>
    </w:tbl>
    <w:p w14:paraId="1B51DFFB" w14:textId="2BC53122" w:rsidR="004D2FB1" w:rsidRPr="00E84424" w:rsidRDefault="004D2FB1" w:rsidP="00F90D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6"/>
          <w:szCs w:val="26"/>
        </w:rPr>
      </w:pPr>
    </w:p>
    <w:tbl>
      <w:tblPr>
        <w:tblStyle w:val="TableGrid"/>
        <w:tblW w:w="9461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93840" w:rsidRPr="00E84424" w14:paraId="3E3D5DC5" w14:textId="77777777" w:rsidTr="002F718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F0A6E7C" w14:textId="2DEE084B" w:rsidR="00993840" w:rsidRPr="00E84424" w:rsidRDefault="00CF1017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</w:pPr>
            <w:bookmarkStart w:id="111" w:name="_Hlk50879665"/>
            <w:r w:rsidRPr="00CF101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36</w:t>
            </w:r>
            <w:r w:rsidR="00993840" w:rsidRPr="00E8442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ab/>
            </w:r>
            <w:r w:rsidR="00993840" w:rsidRPr="00E8442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  <w:t>ภาษีเงินได้</w:t>
            </w:r>
          </w:p>
        </w:tc>
      </w:tr>
      <w:bookmarkEnd w:id="111"/>
    </w:tbl>
    <w:p w14:paraId="5343166C" w14:textId="77777777" w:rsidR="00993840" w:rsidRPr="00E84424" w:rsidRDefault="00993840" w:rsidP="009938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cs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3693"/>
        <w:gridCol w:w="1442"/>
        <w:gridCol w:w="1442"/>
        <w:gridCol w:w="1442"/>
        <w:gridCol w:w="1442"/>
      </w:tblGrid>
      <w:tr w:rsidR="003248C6" w:rsidRPr="00E84424" w14:paraId="18997506" w14:textId="77777777" w:rsidTr="00837424">
        <w:trPr>
          <w:cantSplit/>
        </w:trPr>
        <w:tc>
          <w:tcPr>
            <w:tcW w:w="1952" w:type="pct"/>
          </w:tcPr>
          <w:p w14:paraId="5F67EEF3" w14:textId="77777777" w:rsidR="003248C6" w:rsidRPr="00E84424" w:rsidRDefault="003248C6" w:rsidP="00837424">
            <w:pPr>
              <w:pStyle w:val="NoSpacing"/>
              <w:tabs>
                <w:tab w:val="clear" w:pos="56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2"/>
              <w:rPr>
                <w:rFonts w:ascii="Browallia New" w:hAnsi="Browallia New" w:cs="Browallia New"/>
                <w:cs/>
                <w:lang w:val="th-TH"/>
              </w:rPr>
            </w:pPr>
          </w:p>
        </w:tc>
        <w:tc>
          <w:tcPr>
            <w:tcW w:w="1524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46B6F8" w14:textId="77777777" w:rsidR="003248C6" w:rsidRPr="00E84424" w:rsidRDefault="003248C6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524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E62802" w14:textId="77777777" w:rsidR="003248C6" w:rsidRPr="00E84424" w:rsidRDefault="003248C6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248C6" w:rsidRPr="00E84424" w14:paraId="2AD6B92D" w14:textId="77777777" w:rsidTr="00071C86">
        <w:trPr>
          <w:cantSplit/>
        </w:trPr>
        <w:tc>
          <w:tcPr>
            <w:tcW w:w="1952" w:type="pct"/>
          </w:tcPr>
          <w:p w14:paraId="522B25AC" w14:textId="6741FAD7" w:rsidR="003248C6" w:rsidRPr="00E84424" w:rsidRDefault="003248C6" w:rsidP="00837424">
            <w:pPr>
              <w:pStyle w:val="NoSpacing"/>
              <w:tabs>
                <w:tab w:val="clear" w:pos="56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2"/>
              <w:rPr>
                <w:rFonts w:ascii="Browallia New" w:hAnsi="Browallia New" w:cs="Browallia New"/>
                <w:cs/>
                <w:lang w:val="th-TH"/>
              </w:rPr>
            </w:pPr>
            <w:r w:rsidRPr="00E84424">
              <w:rPr>
                <w:rFonts w:ascii="Browallia New" w:hAnsi="Browallia New" w:cs="Browallia New"/>
                <w:b/>
                <w:bCs/>
                <w:cs/>
                <w:lang w:val="th-TH"/>
              </w:rPr>
              <w:t xml:space="preserve">สำหรับปีสิ้นสุดวันที่ </w:t>
            </w:r>
            <w:r w:rsidR="00CF1017" w:rsidRPr="00CF1017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Pr="00E84424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Pr="00E84424">
              <w:rPr>
                <w:rFonts w:ascii="Browallia New" w:hAnsi="Browallia New" w:cs="Browallia New"/>
                <w:b/>
                <w:bCs/>
                <w:cs/>
                <w:lang w:val="en-GB"/>
              </w:rPr>
              <w:t>ธันวาคม</w:t>
            </w:r>
          </w:p>
        </w:tc>
        <w:tc>
          <w:tcPr>
            <w:tcW w:w="762" w:type="pct"/>
            <w:tcBorders>
              <w:top w:val="single" w:sz="4" w:space="0" w:color="auto"/>
            </w:tcBorders>
            <w:vAlign w:val="center"/>
          </w:tcPr>
          <w:p w14:paraId="5C510931" w14:textId="542B5902" w:rsidR="003248C6" w:rsidRPr="00E84424" w:rsidRDefault="003248C6" w:rsidP="00837424">
            <w:pPr>
              <w:pStyle w:val="3"/>
              <w:tabs>
                <w:tab w:val="clear" w:pos="360"/>
                <w:tab w:val="clear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พ.ศ.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color w:val="7030A0"/>
                <w:sz w:val="26"/>
                <w:szCs w:val="26"/>
                <w:cs/>
                <w:lang w:val="en-US"/>
              </w:rPr>
              <w:t xml:space="preserve"> </w:t>
            </w:r>
            <w:r w:rsidR="00CF1017" w:rsidRPr="00CF10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762" w:type="pct"/>
            <w:tcBorders>
              <w:top w:val="single" w:sz="4" w:space="0" w:color="auto"/>
            </w:tcBorders>
            <w:vAlign w:val="center"/>
          </w:tcPr>
          <w:p w14:paraId="2BDA8CE5" w14:textId="612E5121" w:rsidR="003248C6" w:rsidRPr="00E84424" w:rsidRDefault="003248C6" w:rsidP="00837424">
            <w:pPr>
              <w:pStyle w:val="3"/>
              <w:tabs>
                <w:tab w:val="clear" w:pos="360"/>
                <w:tab w:val="clear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พ.ศ.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color w:val="7030A0"/>
                <w:sz w:val="26"/>
                <w:szCs w:val="26"/>
                <w:cs/>
                <w:lang w:val="en-US"/>
              </w:rPr>
              <w:t xml:space="preserve"> </w:t>
            </w:r>
            <w:r w:rsidR="00CF1017" w:rsidRPr="00CF10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762" w:type="pct"/>
            <w:tcBorders>
              <w:top w:val="single" w:sz="4" w:space="0" w:color="auto"/>
            </w:tcBorders>
            <w:vAlign w:val="center"/>
          </w:tcPr>
          <w:p w14:paraId="7A5BFCD6" w14:textId="05D2AD74" w:rsidR="003248C6" w:rsidRPr="00E84424" w:rsidRDefault="003248C6" w:rsidP="00837424">
            <w:pPr>
              <w:pStyle w:val="3"/>
              <w:tabs>
                <w:tab w:val="clear" w:pos="360"/>
                <w:tab w:val="clear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พ.ศ.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color w:val="7030A0"/>
                <w:sz w:val="26"/>
                <w:szCs w:val="26"/>
                <w:cs/>
                <w:lang w:val="en-US"/>
              </w:rPr>
              <w:t xml:space="preserve"> </w:t>
            </w:r>
            <w:r w:rsidR="00CF1017" w:rsidRPr="00CF10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762" w:type="pct"/>
            <w:tcBorders>
              <w:top w:val="single" w:sz="4" w:space="0" w:color="auto"/>
            </w:tcBorders>
            <w:vAlign w:val="center"/>
          </w:tcPr>
          <w:p w14:paraId="35FFA12B" w14:textId="1D837BDB" w:rsidR="003248C6" w:rsidRPr="00E84424" w:rsidRDefault="003248C6" w:rsidP="00837424">
            <w:pPr>
              <w:pStyle w:val="3"/>
              <w:tabs>
                <w:tab w:val="clear" w:pos="360"/>
                <w:tab w:val="clear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พ.ศ.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color w:val="7030A0"/>
                <w:sz w:val="26"/>
                <w:szCs w:val="26"/>
                <w:cs/>
                <w:lang w:val="en-US"/>
              </w:rPr>
              <w:t xml:space="preserve"> </w:t>
            </w:r>
            <w:r w:rsidR="00CF1017" w:rsidRPr="00CF10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071C86" w:rsidRPr="00E84424" w14:paraId="75B4FA2E" w14:textId="77777777" w:rsidTr="00071C86">
        <w:trPr>
          <w:cantSplit/>
        </w:trPr>
        <w:tc>
          <w:tcPr>
            <w:tcW w:w="1952" w:type="pct"/>
          </w:tcPr>
          <w:p w14:paraId="2D12405C" w14:textId="77777777" w:rsidR="00071C86" w:rsidRPr="00E84424" w:rsidRDefault="00071C86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62" w:type="pct"/>
          </w:tcPr>
          <w:p w14:paraId="303BC4FE" w14:textId="77777777" w:rsidR="00071C86" w:rsidRPr="00E84424" w:rsidRDefault="00071C86" w:rsidP="00837424">
            <w:pPr>
              <w:pStyle w:val="3"/>
              <w:tabs>
                <w:tab w:val="clear" w:pos="360"/>
                <w:tab w:val="clear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762" w:type="pct"/>
          </w:tcPr>
          <w:p w14:paraId="00010743" w14:textId="3464D418" w:rsidR="00071C86" w:rsidRPr="00E84424" w:rsidRDefault="00071C86" w:rsidP="00837424">
            <w:pPr>
              <w:pStyle w:val="3"/>
              <w:tabs>
                <w:tab w:val="clear" w:pos="360"/>
                <w:tab w:val="clear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US"/>
              </w:rPr>
              <w:t>นำเสนอใหม่</w:t>
            </w:r>
          </w:p>
        </w:tc>
        <w:tc>
          <w:tcPr>
            <w:tcW w:w="762" w:type="pct"/>
          </w:tcPr>
          <w:p w14:paraId="428057A7" w14:textId="77777777" w:rsidR="00071C86" w:rsidRPr="00E84424" w:rsidRDefault="00071C86" w:rsidP="00837424">
            <w:pPr>
              <w:pStyle w:val="3"/>
              <w:tabs>
                <w:tab w:val="clear" w:pos="360"/>
                <w:tab w:val="clear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762" w:type="pct"/>
          </w:tcPr>
          <w:p w14:paraId="50AF71FE" w14:textId="77777777" w:rsidR="00071C86" w:rsidRPr="00E84424" w:rsidRDefault="00071C86" w:rsidP="00837424">
            <w:pPr>
              <w:pStyle w:val="3"/>
              <w:tabs>
                <w:tab w:val="clear" w:pos="360"/>
                <w:tab w:val="clear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</w:p>
        </w:tc>
      </w:tr>
      <w:tr w:rsidR="003248C6" w:rsidRPr="00E84424" w14:paraId="76715C42" w14:textId="77777777" w:rsidTr="00071C86">
        <w:trPr>
          <w:cantSplit/>
        </w:trPr>
        <w:tc>
          <w:tcPr>
            <w:tcW w:w="1952" w:type="pct"/>
          </w:tcPr>
          <w:p w14:paraId="0A8AC2ED" w14:textId="77777777" w:rsidR="003248C6" w:rsidRPr="00E84424" w:rsidRDefault="003248C6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62" w:type="pct"/>
            <w:tcBorders>
              <w:bottom w:val="single" w:sz="4" w:space="0" w:color="auto"/>
            </w:tcBorders>
          </w:tcPr>
          <w:p w14:paraId="0864ADD5" w14:textId="77777777" w:rsidR="003248C6" w:rsidRPr="00E84424" w:rsidRDefault="003248C6" w:rsidP="00837424">
            <w:pPr>
              <w:pStyle w:val="3"/>
              <w:tabs>
                <w:tab w:val="clear" w:pos="360"/>
                <w:tab w:val="clear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ล้านบาท</w:t>
            </w:r>
          </w:p>
        </w:tc>
        <w:tc>
          <w:tcPr>
            <w:tcW w:w="762" w:type="pct"/>
            <w:tcBorders>
              <w:bottom w:val="single" w:sz="4" w:space="0" w:color="auto"/>
            </w:tcBorders>
          </w:tcPr>
          <w:p w14:paraId="196D6C8B" w14:textId="77777777" w:rsidR="003248C6" w:rsidRPr="00E84424" w:rsidRDefault="003248C6" w:rsidP="00837424">
            <w:pPr>
              <w:pStyle w:val="3"/>
              <w:tabs>
                <w:tab w:val="clear" w:pos="360"/>
                <w:tab w:val="clear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ล้านบาท</w:t>
            </w:r>
          </w:p>
        </w:tc>
        <w:tc>
          <w:tcPr>
            <w:tcW w:w="762" w:type="pct"/>
            <w:tcBorders>
              <w:bottom w:val="single" w:sz="4" w:space="0" w:color="auto"/>
            </w:tcBorders>
          </w:tcPr>
          <w:p w14:paraId="15E9D1C3" w14:textId="77777777" w:rsidR="003248C6" w:rsidRPr="00E84424" w:rsidRDefault="003248C6" w:rsidP="00837424">
            <w:pPr>
              <w:pStyle w:val="3"/>
              <w:tabs>
                <w:tab w:val="clear" w:pos="360"/>
                <w:tab w:val="clear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ล้านบาท</w:t>
            </w:r>
          </w:p>
        </w:tc>
        <w:tc>
          <w:tcPr>
            <w:tcW w:w="762" w:type="pct"/>
            <w:tcBorders>
              <w:bottom w:val="single" w:sz="4" w:space="0" w:color="auto"/>
            </w:tcBorders>
          </w:tcPr>
          <w:p w14:paraId="4620E155" w14:textId="77777777" w:rsidR="003248C6" w:rsidRPr="00E84424" w:rsidRDefault="003248C6" w:rsidP="00837424">
            <w:pPr>
              <w:pStyle w:val="3"/>
              <w:tabs>
                <w:tab w:val="clear" w:pos="360"/>
                <w:tab w:val="clear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ล้านบาท</w:t>
            </w:r>
          </w:p>
        </w:tc>
      </w:tr>
      <w:tr w:rsidR="003248C6" w:rsidRPr="00E84424" w14:paraId="420B971A" w14:textId="77777777" w:rsidTr="00837424">
        <w:trPr>
          <w:cantSplit/>
        </w:trPr>
        <w:tc>
          <w:tcPr>
            <w:tcW w:w="1952" w:type="pct"/>
          </w:tcPr>
          <w:p w14:paraId="75ED3CC5" w14:textId="77777777" w:rsidR="003248C6" w:rsidRPr="00E84424" w:rsidRDefault="003248C6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62" w:type="pct"/>
            <w:shd w:val="clear" w:color="auto" w:fill="FAFAFA"/>
          </w:tcPr>
          <w:p w14:paraId="294147E1" w14:textId="77777777" w:rsidR="003248C6" w:rsidRPr="00E84424" w:rsidRDefault="003248C6" w:rsidP="00837424">
            <w:pPr>
              <w:pStyle w:val="3"/>
              <w:tabs>
                <w:tab w:val="clear" w:pos="360"/>
                <w:tab w:val="clear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762" w:type="pct"/>
          </w:tcPr>
          <w:p w14:paraId="486F5562" w14:textId="77777777" w:rsidR="003248C6" w:rsidRPr="00E84424" w:rsidRDefault="003248C6" w:rsidP="00837424">
            <w:pPr>
              <w:pStyle w:val="3"/>
              <w:tabs>
                <w:tab w:val="clear" w:pos="360"/>
                <w:tab w:val="clear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762" w:type="pct"/>
            <w:shd w:val="clear" w:color="auto" w:fill="FAFAFA"/>
          </w:tcPr>
          <w:p w14:paraId="722B77DA" w14:textId="77777777" w:rsidR="003248C6" w:rsidRPr="00E84424" w:rsidRDefault="003248C6" w:rsidP="00837424">
            <w:pPr>
              <w:pStyle w:val="3"/>
              <w:tabs>
                <w:tab w:val="clear" w:pos="360"/>
                <w:tab w:val="clear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762" w:type="pct"/>
          </w:tcPr>
          <w:p w14:paraId="08A1CB94" w14:textId="77777777" w:rsidR="003248C6" w:rsidRPr="00E84424" w:rsidRDefault="003248C6" w:rsidP="00837424">
            <w:pPr>
              <w:pStyle w:val="3"/>
              <w:tabs>
                <w:tab w:val="clear" w:pos="360"/>
                <w:tab w:val="clear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</w:tr>
      <w:tr w:rsidR="003248C6" w:rsidRPr="00E84424" w14:paraId="6E074F3C" w14:textId="77777777" w:rsidTr="00837424">
        <w:trPr>
          <w:cantSplit/>
        </w:trPr>
        <w:tc>
          <w:tcPr>
            <w:tcW w:w="1952" w:type="pct"/>
          </w:tcPr>
          <w:p w14:paraId="51B08BF9" w14:textId="77777777" w:rsidR="003248C6" w:rsidRPr="00E84424" w:rsidRDefault="003248C6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2"/>
              <w:rPr>
                <w:rFonts w:ascii="Browallia New" w:eastAsia="Arial Unicode MS" w:hAnsi="Browallia New" w:cs="Browallia New"/>
                <w:sz w:val="26"/>
                <w:szCs w:val="26"/>
                <w:u w:val="single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ภาษีเงินได้งวดปัจจุบัน</w:t>
            </w:r>
          </w:p>
        </w:tc>
        <w:tc>
          <w:tcPr>
            <w:tcW w:w="762" w:type="pct"/>
            <w:shd w:val="clear" w:color="auto" w:fill="FAFAFA"/>
            <w:vAlign w:val="center"/>
          </w:tcPr>
          <w:p w14:paraId="7CF6ACE4" w14:textId="77777777" w:rsidR="003248C6" w:rsidRPr="00E84424" w:rsidRDefault="003248C6" w:rsidP="00837424">
            <w:pPr>
              <w:pStyle w:val="3"/>
              <w:tabs>
                <w:tab w:val="clear" w:pos="360"/>
                <w:tab w:val="clear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62" w:type="pct"/>
            <w:vAlign w:val="bottom"/>
          </w:tcPr>
          <w:p w14:paraId="1E539413" w14:textId="77777777" w:rsidR="003248C6" w:rsidRPr="00E84424" w:rsidRDefault="003248C6" w:rsidP="00837424">
            <w:pPr>
              <w:pStyle w:val="3"/>
              <w:tabs>
                <w:tab w:val="clear" w:pos="360"/>
                <w:tab w:val="clear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62" w:type="pct"/>
            <w:shd w:val="clear" w:color="auto" w:fill="FAFAFA"/>
            <w:vAlign w:val="center"/>
          </w:tcPr>
          <w:p w14:paraId="07647073" w14:textId="77777777" w:rsidR="003248C6" w:rsidRPr="00E84424" w:rsidRDefault="003248C6" w:rsidP="00837424">
            <w:pPr>
              <w:pStyle w:val="3"/>
              <w:tabs>
                <w:tab w:val="clear" w:pos="360"/>
                <w:tab w:val="clear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62" w:type="pct"/>
            <w:vAlign w:val="center"/>
          </w:tcPr>
          <w:p w14:paraId="333AB38F" w14:textId="77777777" w:rsidR="003248C6" w:rsidRPr="00E84424" w:rsidRDefault="003248C6" w:rsidP="00837424">
            <w:pPr>
              <w:pStyle w:val="3"/>
              <w:tabs>
                <w:tab w:val="clear" w:pos="360"/>
                <w:tab w:val="clear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</w:tr>
      <w:tr w:rsidR="003248C6" w:rsidRPr="00E84424" w14:paraId="29D0A7EC" w14:textId="77777777" w:rsidTr="00837424">
        <w:trPr>
          <w:cantSplit/>
        </w:trPr>
        <w:tc>
          <w:tcPr>
            <w:tcW w:w="1952" w:type="pct"/>
          </w:tcPr>
          <w:p w14:paraId="2977AC48" w14:textId="77777777" w:rsidR="003248C6" w:rsidRPr="00E84424" w:rsidRDefault="003248C6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ภาษีเงินได้งวดปัจจุบันสำหรับกำไร</w:t>
            </w:r>
          </w:p>
          <w:p w14:paraId="6F1906D1" w14:textId="77777777" w:rsidR="003248C6" w:rsidRPr="00E84424" w:rsidRDefault="003248C6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ทางภาษีสำหรับปี</w:t>
            </w:r>
          </w:p>
        </w:tc>
        <w:tc>
          <w:tcPr>
            <w:tcW w:w="762" w:type="pct"/>
            <w:shd w:val="clear" w:color="auto" w:fill="FAFAFA"/>
            <w:vAlign w:val="bottom"/>
          </w:tcPr>
          <w:p w14:paraId="2E2776C3" w14:textId="37879CCC" w:rsidR="003248C6" w:rsidRPr="00E84424" w:rsidRDefault="00CF1017" w:rsidP="00837424">
            <w:pPr>
              <w:pStyle w:val="3"/>
              <w:tabs>
                <w:tab w:val="clear" w:pos="360"/>
                <w:tab w:val="clear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825</w:t>
            </w:r>
          </w:p>
        </w:tc>
        <w:tc>
          <w:tcPr>
            <w:tcW w:w="762" w:type="pct"/>
            <w:vAlign w:val="bottom"/>
          </w:tcPr>
          <w:p w14:paraId="3B03F3FA" w14:textId="293DADF5" w:rsidR="003248C6" w:rsidRPr="00E84424" w:rsidRDefault="00CF1017" w:rsidP="00837424">
            <w:pPr>
              <w:pStyle w:val="3"/>
              <w:tabs>
                <w:tab w:val="clear" w:pos="360"/>
                <w:tab w:val="clear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3248C6" w:rsidRPr="00E8442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139</w:t>
            </w:r>
          </w:p>
        </w:tc>
        <w:tc>
          <w:tcPr>
            <w:tcW w:w="762" w:type="pct"/>
            <w:shd w:val="clear" w:color="auto" w:fill="FAFAFA"/>
            <w:vAlign w:val="bottom"/>
          </w:tcPr>
          <w:p w14:paraId="21B38F32" w14:textId="77777777" w:rsidR="003248C6" w:rsidRPr="00E84424" w:rsidRDefault="003248C6" w:rsidP="00837424">
            <w:pPr>
              <w:pStyle w:val="3"/>
              <w:tabs>
                <w:tab w:val="clear" w:pos="360"/>
                <w:tab w:val="clear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762" w:type="pct"/>
            <w:vAlign w:val="bottom"/>
          </w:tcPr>
          <w:p w14:paraId="00892EAF" w14:textId="52B78C08" w:rsidR="003248C6" w:rsidRPr="00E84424" w:rsidRDefault="00CF1017" w:rsidP="00837424">
            <w:pPr>
              <w:pStyle w:val="3"/>
              <w:tabs>
                <w:tab w:val="clear" w:pos="360"/>
                <w:tab w:val="clear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529</w:t>
            </w:r>
          </w:p>
        </w:tc>
      </w:tr>
      <w:tr w:rsidR="003248C6" w:rsidRPr="00E84424" w14:paraId="4F812977" w14:textId="77777777" w:rsidTr="00837424">
        <w:trPr>
          <w:cantSplit/>
        </w:trPr>
        <w:tc>
          <w:tcPr>
            <w:tcW w:w="1952" w:type="pct"/>
          </w:tcPr>
          <w:p w14:paraId="44C6D2FD" w14:textId="77777777" w:rsidR="003248C6" w:rsidRPr="00E84424" w:rsidRDefault="003248C6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การปรับปรุงจากงวดก่อน</w:t>
            </w:r>
          </w:p>
        </w:tc>
        <w:tc>
          <w:tcPr>
            <w:tcW w:w="762" w:type="pct"/>
            <w:shd w:val="clear" w:color="auto" w:fill="FAFAFA"/>
            <w:vAlign w:val="center"/>
          </w:tcPr>
          <w:p w14:paraId="1A99197A" w14:textId="6D8798ED" w:rsidR="003248C6" w:rsidRPr="00E84424" w:rsidRDefault="00CF1017" w:rsidP="00837424">
            <w:pPr>
              <w:pStyle w:val="3"/>
              <w:tabs>
                <w:tab w:val="clear" w:pos="360"/>
                <w:tab w:val="clear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409</w:t>
            </w:r>
          </w:p>
        </w:tc>
        <w:tc>
          <w:tcPr>
            <w:tcW w:w="762" w:type="pct"/>
            <w:vAlign w:val="center"/>
          </w:tcPr>
          <w:p w14:paraId="7E732C24" w14:textId="6770EB2E" w:rsidR="003248C6" w:rsidRPr="00E84424" w:rsidRDefault="003248C6" w:rsidP="00837424">
            <w:pPr>
              <w:pStyle w:val="3"/>
              <w:tabs>
                <w:tab w:val="clear" w:pos="360"/>
                <w:tab w:val="clear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762" w:type="pct"/>
            <w:shd w:val="clear" w:color="auto" w:fill="FAFAFA"/>
            <w:vAlign w:val="bottom"/>
          </w:tcPr>
          <w:p w14:paraId="23716494" w14:textId="314F4FAF" w:rsidR="003248C6" w:rsidRPr="00E84424" w:rsidRDefault="00CF1017" w:rsidP="00837424">
            <w:pPr>
              <w:pStyle w:val="3"/>
              <w:tabs>
                <w:tab w:val="clear" w:pos="360"/>
                <w:tab w:val="clear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409</w:t>
            </w:r>
          </w:p>
        </w:tc>
        <w:tc>
          <w:tcPr>
            <w:tcW w:w="762" w:type="pct"/>
            <w:vAlign w:val="center"/>
          </w:tcPr>
          <w:p w14:paraId="502C5336" w14:textId="3F9F4C19" w:rsidR="003248C6" w:rsidRPr="00E84424" w:rsidRDefault="003248C6" w:rsidP="00837424">
            <w:pPr>
              <w:pStyle w:val="3"/>
              <w:tabs>
                <w:tab w:val="clear" w:pos="360"/>
                <w:tab w:val="clear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3248C6" w:rsidRPr="00E84424" w14:paraId="677CDEBB" w14:textId="77777777" w:rsidTr="00837424">
        <w:trPr>
          <w:cantSplit/>
        </w:trPr>
        <w:tc>
          <w:tcPr>
            <w:tcW w:w="1952" w:type="pct"/>
          </w:tcPr>
          <w:p w14:paraId="292094D2" w14:textId="77777777" w:rsidR="003248C6" w:rsidRPr="00E84424" w:rsidRDefault="003248C6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รวมภาษีเงินได้งวดปัจจุบัน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1FA06EA" w14:textId="4CAD40ED" w:rsidR="003248C6" w:rsidRPr="00E84424" w:rsidRDefault="00CF1017" w:rsidP="00837424">
            <w:pPr>
              <w:pStyle w:val="3"/>
              <w:tabs>
                <w:tab w:val="clear" w:pos="360"/>
                <w:tab w:val="clear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3248C6" w:rsidRPr="00E8442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234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E83BEA" w14:textId="27CE2C3D" w:rsidR="003248C6" w:rsidRPr="00E84424" w:rsidRDefault="00CF1017" w:rsidP="00837424">
            <w:pPr>
              <w:pStyle w:val="3"/>
              <w:tabs>
                <w:tab w:val="clear" w:pos="360"/>
                <w:tab w:val="clear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3248C6" w:rsidRPr="00E8442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136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B4F51FB" w14:textId="7A2BC883" w:rsidR="003248C6" w:rsidRPr="00E84424" w:rsidRDefault="00CF1017" w:rsidP="00837424">
            <w:pPr>
              <w:pStyle w:val="3"/>
              <w:tabs>
                <w:tab w:val="clear" w:pos="360"/>
                <w:tab w:val="clear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409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08D915" w14:textId="68547898" w:rsidR="003248C6" w:rsidRPr="00E84424" w:rsidRDefault="00CF1017" w:rsidP="00837424">
            <w:pPr>
              <w:pStyle w:val="3"/>
              <w:tabs>
                <w:tab w:val="clear" w:pos="360"/>
                <w:tab w:val="clear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523</w:t>
            </w:r>
          </w:p>
        </w:tc>
      </w:tr>
      <w:tr w:rsidR="003248C6" w:rsidRPr="00E84424" w14:paraId="14181D34" w14:textId="77777777" w:rsidTr="00837424">
        <w:trPr>
          <w:cantSplit/>
        </w:trPr>
        <w:tc>
          <w:tcPr>
            <w:tcW w:w="1952" w:type="pct"/>
          </w:tcPr>
          <w:p w14:paraId="3C799F8C" w14:textId="77777777" w:rsidR="003248C6" w:rsidRPr="00E84424" w:rsidRDefault="003248C6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0EAA21E" w14:textId="77777777" w:rsidR="003248C6" w:rsidRPr="00E84424" w:rsidRDefault="003248C6" w:rsidP="00837424">
            <w:pPr>
              <w:pStyle w:val="3"/>
              <w:tabs>
                <w:tab w:val="clear" w:pos="360"/>
                <w:tab w:val="clear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vAlign w:val="center"/>
          </w:tcPr>
          <w:p w14:paraId="645A0DB9" w14:textId="77777777" w:rsidR="003248C6" w:rsidRPr="00E84424" w:rsidRDefault="003248C6" w:rsidP="00837424">
            <w:pPr>
              <w:pStyle w:val="3"/>
              <w:tabs>
                <w:tab w:val="clear" w:pos="360"/>
                <w:tab w:val="clear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DCD4E37" w14:textId="77777777" w:rsidR="003248C6" w:rsidRPr="00E84424" w:rsidRDefault="003248C6" w:rsidP="00837424">
            <w:pPr>
              <w:pStyle w:val="3"/>
              <w:tabs>
                <w:tab w:val="clear" w:pos="360"/>
                <w:tab w:val="clear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vAlign w:val="center"/>
          </w:tcPr>
          <w:p w14:paraId="783E9647" w14:textId="77777777" w:rsidR="003248C6" w:rsidRPr="00E84424" w:rsidRDefault="003248C6" w:rsidP="00837424">
            <w:pPr>
              <w:pStyle w:val="3"/>
              <w:tabs>
                <w:tab w:val="clear" w:pos="360"/>
                <w:tab w:val="clear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</w:tr>
      <w:tr w:rsidR="003248C6" w:rsidRPr="00E84424" w14:paraId="25176394" w14:textId="77777777" w:rsidTr="00837424">
        <w:trPr>
          <w:cantSplit/>
        </w:trPr>
        <w:tc>
          <w:tcPr>
            <w:tcW w:w="1952" w:type="pct"/>
          </w:tcPr>
          <w:p w14:paraId="7C250DA8" w14:textId="77777777" w:rsidR="003248C6" w:rsidRPr="00E84424" w:rsidRDefault="003248C6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2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ภาษีเงินได้รอการตัดบัญชี</w:t>
            </w:r>
          </w:p>
        </w:tc>
        <w:tc>
          <w:tcPr>
            <w:tcW w:w="762" w:type="pct"/>
            <w:shd w:val="clear" w:color="auto" w:fill="FAFAFA"/>
            <w:vAlign w:val="center"/>
          </w:tcPr>
          <w:p w14:paraId="3489E7F5" w14:textId="77777777" w:rsidR="003248C6" w:rsidRPr="00E84424" w:rsidRDefault="003248C6" w:rsidP="00837424">
            <w:pPr>
              <w:pStyle w:val="3"/>
              <w:tabs>
                <w:tab w:val="clear" w:pos="360"/>
                <w:tab w:val="clear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62" w:type="pct"/>
            <w:vAlign w:val="center"/>
          </w:tcPr>
          <w:p w14:paraId="29947AA5" w14:textId="77777777" w:rsidR="003248C6" w:rsidRPr="00E84424" w:rsidRDefault="003248C6" w:rsidP="00837424">
            <w:pPr>
              <w:pStyle w:val="3"/>
              <w:tabs>
                <w:tab w:val="clear" w:pos="360"/>
                <w:tab w:val="clear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62" w:type="pct"/>
            <w:shd w:val="clear" w:color="auto" w:fill="FAFAFA"/>
          </w:tcPr>
          <w:p w14:paraId="4031E136" w14:textId="77777777" w:rsidR="003248C6" w:rsidRPr="00E84424" w:rsidRDefault="003248C6" w:rsidP="00837424">
            <w:pPr>
              <w:pStyle w:val="3"/>
              <w:tabs>
                <w:tab w:val="clear" w:pos="360"/>
                <w:tab w:val="clear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62" w:type="pct"/>
            <w:vAlign w:val="center"/>
          </w:tcPr>
          <w:p w14:paraId="5499A337" w14:textId="77777777" w:rsidR="003248C6" w:rsidRPr="00E84424" w:rsidRDefault="003248C6" w:rsidP="00837424">
            <w:pPr>
              <w:pStyle w:val="3"/>
              <w:tabs>
                <w:tab w:val="clear" w:pos="360"/>
                <w:tab w:val="clear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</w:tr>
      <w:tr w:rsidR="003248C6" w:rsidRPr="00E84424" w14:paraId="1DBB2C7F" w14:textId="77777777" w:rsidTr="00837424">
        <w:trPr>
          <w:cantSplit/>
        </w:trPr>
        <w:tc>
          <w:tcPr>
            <w:tcW w:w="1952" w:type="pct"/>
          </w:tcPr>
          <w:p w14:paraId="0D53DC24" w14:textId="444A63E3" w:rsidR="003248C6" w:rsidRPr="00E84424" w:rsidRDefault="003248C6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การเปลี่ยนแปลงของผลต่างชั่วคราว 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br/>
              <w:t xml:space="preserve">    (หมายเหตุฯ ข้อ </w:t>
            </w:r>
            <w:r w:rsidR="00CF1017"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FAFAFA"/>
          </w:tcPr>
          <w:p w14:paraId="65310D78" w14:textId="77777777" w:rsidR="003248C6" w:rsidRPr="00E84424" w:rsidRDefault="003248C6" w:rsidP="00837424">
            <w:pPr>
              <w:pStyle w:val="a0"/>
              <w:ind w:left="-18" w:right="-24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  <w:p w14:paraId="25DE9DDF" w14:textId="7E0DA2CF" w:rsidR="003248C6" w:rsidRPr="00E84424" w:rsidRDefault="003248C6" w:rsidP="00837424">
            <w:pPr>
              <w:pStyle w:val="a0"/>
              <w:ind w:left="-18" w:right="-24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CF1017"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881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vAlign w:val="center"/>
          </w:tcPr>
          <w:p w14:paraId="685B2F5A" w14:textId="2B71B383" w:rsidR="003248C6" w:rsidRPr="00E84424" w:rsidRDefault="003248C6" w:rsidP="00837424">
            <w:pPr>
              <w:pStyle w:val="3"/>
              <w:tabs>
                <w:tab w:val="clear" w:pos="360"/>
                <w:tab w:val="clear" w:pos="720"/>
              </w:tabs>
              <w:ind w:left="-18" w:right="-4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br/>
            </w:r>
            <w:r w:rsidR="00CF1017"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E12DB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FAFAFA"/>
          </w:tcPr>
          <w:p w14:paraId="0D348A82" w14:textId="77777777" w:rsidR="003248C6" w:rsidRPr="00E84424" w:rsidRDefault="003248C6" w:rsidP="00837424">
            <w:pPr>
              <w:pStyle w:val="a0"/>
              <w:ind w:left="-18" w:right="-24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  <w:p w14:paraId="33B2458A" w14:textId="68AAD53C" w:rsidR="003248C6" w:rsidRPr="00E84424" w:rsidRDefault="003248C6" w:rsidP="00837424">
            <w:pPr>
              <w:pStyle w:val="a0"/>
              <w:ind w:left="-18" w:right="-24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CF1017"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873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vAlign w:val="center"/>
          </w:tcPr>
          <w:p w14:paraId="59228E55" w14:textId="0DFDEFAC" w:rsidR="003248C6" w:rsidRPr="00E84424" w:rsidRDefault="003248C6" w:rsidP="00837424">
            <w:pPr>
              <w:pStyle w:val="3"/>
              <w:tabs>
                <w:tab w:val="clear" w:pos="360"/>
                <w:tab w:val="clear" w:pos="720"/>
              </w:tabs>
              <w:ind w:left="-18" w:right="-4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br/>
            </w:r>
            <w:r w:rsidR="00CF1017"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</w:p>
        </w:tc>
      </w:tr>
      <w:tr w:rsidR="003248C6" w:rsidRPr="00E84424" w14:paraId="11C9A5C1" w14:textId="77777777" w:rsidTr="00837424">
        <w:trPr>
          <w:cantSplit/>
        </w:trPr>
        <w:tc>
          <w:tcPr>
            <w:tcW w:w="1952" w:type="pct"/>
          </w:tcPr>
          <w:p w14:paraId="30A6C0E8" w14:textId="77777777" w:rsidR="003248C6" w:rsidRPr="00E84424" w:rsidRDefault="003248C6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762" w:type="pct"/>
            <w:shd w:val="clear" w:color="auto" w:fill="FAFAFA"/>
            <w:vAlign w:val="center"/>
          </w:tcPr>
          <w:p w14:paraId="084343AD" w14:textId="77777777" w:rsidR="003248C6" w:rsidRPr="00E84424" w:rsidRDefault="003248C6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4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762" w:type="pct"/>
            <w:vAlign w:val="center"/>
          </w:tcPr>
          <w:p w14:paraId="1787EA97" w14:textId="77777777" w:rsidR="003248C6" w:rsidRPr="00E84424" w:rsidRDefault="003248C6" w:rsidP="00837424">
            <w:pPr>
              <w:pStyle w:val="3"/>
              <w:tabs>
                <w:tab w:val="clear" w:pos="360"/>
                <w:tab w:val="clear" w:pos="720"/>
              </w:tabs>
              <w:ind w:left="-18" w:right="-4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762" w:type="pct"/>
            <w:shd w:val="clear" w:color="auto" w:fill="FAFAFA"/>
          </w:tcPr>
          <w:p w14:paraId="543F52CF" w14:textId="77777777" w:rsidR="003248C6" w:rsidRPr="00E84424" w:rsidRDefault="003248C6" w:rsidP="00837424">
            <w:pPr>
              <w:pStyle w:val="a0"/>
              <w:ind w:left="-18" w:right="-24"/>
              <w:rPr>
                <w:rFonts w:ascii="Browallia New" w:eastAsia="Arial Unicode MS" w:hAnsi="Browallia New" w:cs="Browallia New"/>
                <w:sz w:val="16"/>
                <w:szCs w:val="16"/>
                <w:lang w:val="en-US"/>
              </w:rPr>
            </w:pPr>
          </w:p>
        </w:tc>
        <w:tc>
          <w:tcPr>
            <w:tcW w:w="762" w:type="pct"/>
            <w:vAlign w:val="center"/>
          </w:tcPr>
          <w:p w14:paraId="1C58B2A2" w14:textId="77777777" w:rsidR="003248C6" w:rsidRPr="00E84424" w:rsidRDefault="003248C6" w:rsidP="00837424">
            <w:pPr>
              <w:pStyle w:val="3"/>
              <w:tabs>
                <w:tab w:val="clear" w:pos="360"/>
                <w:tab w:val="clear" w:pos="720"/>
              </w:tabs>
              <w:ind w:left="-18" w:right="-4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cs/>
                <w:lang w:val="en-GB"/>
              </w:rPr>
            </w:pPr>
          </w:p>
        </w:tc>
      </w:tr>
      <w:tr w:rsidR="003248C6" w:rsidRPr="00E84424" w14:paraId="30369762" w14:textId="77777777" w:rsidTr="00837424">
        <w:trPr>
          <w:cantSplit/>
        </w:trPr>
        <w:tc>
          <w:tcPr>
            <w:tcW w:w="1952" w:type="pct"/>
          </w:tcPr>
          <w:p w14:paraId="7FE899BA" w14:textId="63F45B2E" w:rsidR="003248C6" w:rsidRPr="00E84424" w:rsidRDefault="003248C6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  <w:r w:rsidR="00E12DB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</w:t>
            </w:r>
            <w:r w:rsidR="00FF6C42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ผลประโยชน์</w:t>
            </w:r>
            <w:r w:rsidR="00E12DB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) 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95E72C1" w14:textId="7BCEFD03" w:rsidR="003248C6" w:rsidRPr="00E84424" w:rsidRDefault="003248C6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647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vAlign w:val="center"/>
          </w:tcPr>
          <w:p w14:paraId="57650518" w14:textId="215FBFC0" w:rsidR="003248C6" w:rsidRPr="00E84424" w:rsidRDefault="00CF101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3248C6"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E12DB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9813F49" w14:textId="4C0B1587" w:rsidR="003248C6" w:rsidRPr="00E84424" w:rsidRDefault="003248C6" w:rsidP="00837424">
            <w:pPr>
              <w:pStyle w:val="a0"/>
              <w:ind w:left="-18" w:right="-24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CF1017"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464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vAlign w:val="center"/>
          </w:tcPr>
          <w:p w14:paraId="4E65BDFE" w14:textId="6D51116B" w:rsidR="003248C6" w:rsidRPr="00E84424" w:rsidRDefault="00CF1017" w:rsidP="00837424">
            <w:pPr>
              <w:pStyle w:val="a0"/>
              <w:ind w:left="-18" w:right="-24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526</w:t>
            </w:r>
          </w:p>
        </w:tc>
      </w:tr>
    </w:tbl>
    <w:p w14:paraId="27134E52" w14:textId="0E291256" w:rsidR="00036B31" w:rsidRPr="00E84424" w:rsidRDefault="00036B31" w:rsidP="009938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58B13180" w14:textId="77777777" w:rsidR="00036B31" w:rsidRPr="00E84424" w:rsidRDefault="00036B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eastAsia="Arial Unicode MS" w:hAnsi="Browallia New" w:cs="Browallia New"/>
          <w:sz w:val="26"/>
          <w:szCs w:val="26"/>
          <w:cs/>
        </w:rPr>
      </w:pPr>
      <w:r w:rsidRPr="00E84424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45133D72" w14:textId="77777777" w:rsidR="002D7F24" w:rsidRPr="00E84424" w:rsidRDefault="002D7F24" w:rsidP="009938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70B8151" w14:textId="28E9A95E" w:rsidR="00993840" w:rsidRPr="00E84424" w:rsidRDefault="00993840" w:rsidP="009938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84424">
        <w:rPr>
          <w:rFonts w:ascii="Browallia New" w:eastAsia="Arial Unicode MS" w:hAnsi="Browallia New" w:cs="Browallia New"/>
          <w:sz w:val="26"/>
          <w:szCs w:val="26"/>
          <w:cs/>
        </w:rPr>
        <w:t>ภาษีเงินได้สำหรับกำไรก่อนหักภาษีเงินได้ของกลุ่มกิจการมียอดจำนวนเงินที่แตกต่างจากการคำนวณกำไรทางบัญชีคูณกับอัตราภาษีของประเทศที่บริษัทใหญ่ตั้งอยู่ โดยมีรายละเอียดดังนี้</w:t>
      </w:r>
    </w:p>
    <w:p w14:paraId="1F6CDE03" w14:textId="77777777" w:rsidR="00993840" w:rsidRPr="00E84424" w:rsidRDefault="00993840" w:rsidP="009938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eastAsia="Arial Unicode MS" w:hAnsi="Browallia New" w:cs="Browallia New"/>
          <w:sz w:val="22"/>
          <w:szCs w:val="22"/>
          <w:cs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3747"/>
        <w:gridCol w:w="1429"/>
        <w:gridCol w:w="1429"/>
        <w:gridCol w:w="1429"/>
        <w:gridCol w:w="1427"/>
      </w:tblGrid>
      <w:tr w:rsidR="003248C6" w:rsidRPr="00E84424" w14:paraId="73214C2D" w14:textId="77777777" w:rsidTr="00837424">
        <w:tc>
          <w:tcPr>
            <w:tcW w:w="1980" w:type="pct"/>
          </w:tcPr>
          <w:p w14:paraId="30E47F98" w14:textId="77777777" w:rsidR="003248C6" w:rsidRPr="00E84424" w:rsidRDefault="003248C6" w:rsidP="0083742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FFBE37" w14:textId="77777777" w:rsidR="003248C6" w:rsidRPr="00E84424" w:rsidRDefault="003248C6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50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310F36" w14:textId="77777777" w:rsidR="003248C6" w:rsidRPr="00E84424" w:rsidRDefault="003248C6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248C6" w:rsidRPr="00E84424" w14:paraId="3F7C645E" w14:textId="77777777" w:rsidTr="00071C86">
        <w:tc>
          <w:tcPr>
            <w:tcW w:w="1980" w:type="pct"/>
          </w:tcPr>
          <w:p w14:paraId="5F745813" w14:textId="1340D5D9" w:rsidR="003248C6" w:rsidRPr="00E84424" w:rsidRDefault="003248C6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CF1017" w:rsidRPr="00CF10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755" w:type="pct"/>
            <w:tcBorders>
              <w:top w:val="single" w:sz="4" w:space="0" w:color="auto"/>
            </w:tcBorders>
          </w:tcPr>
          <w:p w14:paraId="0D63C951" w14:textId="1E6AC801" w:rsidR="003248C6" w:rsidRPr="00E84424" w:rsidRDefault="003248C6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พ.ศ.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color w:val="7030A0"/>
                <w:sz w:val="26"/>
                <w:szCs w:val="26"/>
                <w:cs/>
              </w:rPr>
              <w:t xml:space="preserve"> </w:t>
            </w:r>
            <w:r w:rsidR="00CF1017" w:rsidRPr="00CF10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755" w:type="pct"/>
            <w:tcBorders>
              <w:top w:val="single" w:sz="4" w:space="0" w:color="auto"/>
            </w:tcBorders>
          </w:tcPr>
          <w:p w14:paraId="482ED7EE" w14:textId="471400B3" w:rsidR="003248C6" w:rsidRPr="00E84424" w:rsidRDefault="003248C6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พ.ศ.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color w:val="7030A0"/>
                <w:sz w:val="26"/>
                <w:szCs w:val="26"/>
                <w:cs/>
              </w:rPr>
              <w:t xml:space="preserve"> </w:t>
            </w:r>
            <w:r w:rsidR="00CF1017" w:rsidRPr="00CF10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755" w:type="pct"/>
            <w:tcBorders>
              <w:top w:val="single" w:sz="4" w:space="0" w:color="auto"/>
            </w:tcBorders>
          </w:tcPr>
          <w:p w14:paraId="481EA572" w14:textId="6E7A81CA" w:rsidR="003248C6" w:rsidRPr="00E84424" w:rsidRDefault="003248C6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พ.ศ.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color w:val="7030A0"/>
                <w:sz w:val="26"/>
                <w:szCs w:val="26"/>
                <w:cs/>
              </w:rPr>
              <w:t xml:space="preserve"> </w:t>
            </w:r>
            <w:r w:rsidR="00CF1017" w:rsidRPr="00CF10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754" w:type="pct"/>
            <w:tcBorders>
              <w:top w:val="single" w:sz="4" w:space="0" w:color="auto"/>
            </w:tcBorders>
          </w:tcPr>
          <w:p w14:paraId="5ABDD40A" w14:textId="55269EFF" w:rsidR="003248C6" w:rsidRPr="00E84424" w:rsidRDefault="003248C6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พ.ศ.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color w:val="7030A0"/>
                <w:sz w:val="26"/>
                <w:szCs w:val="26"/>
                <w:cs/>
              </w:rPr>
              <w:t xml:space="preserve"> </w:t>
            </w:r>
            <w:r w:rsidR="00CF1017" w:rsidRPr="00CF10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071C86" w:rsidRPr="00E84424" w14:paraId="167394F9" w14:textId="77777777" w:rsidTr="00071C86">
        <w:tc>
          <w:tcPr>
            <w:tcW w:w="1980" w:type="pct"/>
          </w:tcPr>
          <w:p w14:paraId="326C5F45" w14:textId="77777777" w:rsidR="00071C86" w:rsidRPr="00E84424" w:rsidRDefault="00071C86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55" w:type="pct"/>
            <w:vAlign w:val="bottom"/>
          </w:tcPr>
          <w:p w14:paraId="028FA500" w14:textId="77777777" w:rsidR="00071C86" w:rsidRPr="00E84424" w:rsidRDefault="00071C86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55" w:type="pct"/>
            <w:vAlign w:val="bottom"/>
          </w:tcPr>
          <w:p w14:paraId="5BB996B0" w14:textId="7F90EF3E" w:rsidR="00071C86" w:rsidRPr="00E84424" w:rsidRDefault="00071C86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นำเสนอใหม่</w:t>
            </w:r>
          </w:p>
        </w:tc>
        <w:tc>
          <w:tcPr>
            <w:tcW w:w="755" w:type="pct"/>
            <w:vAlign w:val="bottom"/>
          </w:tcPr>
          <w:p w14:paraId="79D6C5CA" w14:textId="77777777" w:rsidR="00071C86" w:rsidRPr="00E84424" w:rsidRDefault="00071C86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54" w:type="pct"/>
            <w:vAlign w:val="bottom"/>
          </w:tcPr>
          <w:p w14:paraId="3F6EBDC9" w14:textId="77777777" w:rsidR="00071C86" w:rsidRPr="00E84424" w:rsidRDefault="00071C86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3248C6" w:rsidRPr="00E84424" w14:paraId="223C8746" w14:textId="77777777" w:rsidTr="00071C86">
        <w:tc>
          <w:tcPr>
            <w:tcW w:w="1980" w:type="pct"/>
          </w:tcPr>
          <w:p w14:paraId="222330BC" w14:textId="77777777" w:rsidR="003248C6" w:rsidRPr="00E84424" w:rsidRDefault="003248C6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55" w:type="pct"/>
            <w:tcBorders>
              <w:bottom w:val="single" w:sz="4" w:space="0" w:color="auto"/>
            </w:tcBorders>
            <w:vAlign w:val="bottom"/>
          </w:tcPr>
          <w:p w14:paraId="3B1153D2" w14:textId="77777777" w:rsidR="003248C6" w:rsidRPr="00E84424" w:rsidRDefault="003248C6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55" w:type="pct"/>
            <w:tcBorders>
              <w:bottom w:val="single" w:sz="4" w:space="0" w:color="auto"/>
            </w:tcBorders>
            <w:vAlign w:val="bottom"/>
          </w:tcPr>
          <w:p w14:paraId="22C9699F" w14:textId="77777777" w:rsidR="003248C6" w:rsidRPr="00E84424" w:rsidRDefault="003248C6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55" w:type="pct"/>
            <w:tcBorders>
              <w:bottom w:val="single" w:sz="4" w:space="0" w:color="auto"/>
            </w:tcBorders>
            <w:vAlign w:val="bottom"/>
          </w:tcPr>
          <w:p w14:paraId="23E5B36F" w14:textId="77777777" w:rsidR="003248C6" w:rsidRPr="00E84424" w:rsidRDefault="003248C6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54" w:type="pct"/>
            <w:tcBorders>
              <w:bottom w:val="single" w:sz="4" w:space="0" w:color="auto"/>
            </w:tcBorders>
            <w:vAlign w:val="bottom"/>
          </w:tcPr>
          <w:p w14:paraId="3E21656B" w14:textId="77777777" w:rsidR="003248C6" w:rsidRPr="00E84424" w:rsidRDefault="003248C6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3248C6" w:rsidRPr="00E84424" w14:paraId="31DD9B40" w14:textId="77777777" w:rsidTr="00837424">
        <w:tc>
          <w:tcPr>
            <w:tcW w:w="1980" w:type="pct"/>
          </w:tcPr>
          <w:p w14:paraId="071E5443" w14:textId="77777777" w:rsidR="003248C6" w:rsidRPr="00E84424" w:rsidRDefault="003248C6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755" w:type="pct"/>
            <w:tcBorders>
              <w:top w:val="single" w:sz="4" w:space="0" w:color="auto"/>
            </w:tcBorders>
            <w:shd w:val="clear" w:color="auto" w:fill="FAFAFA"/>
          </w:tcPr>
          <w:p w14:paraId="31933AEC" w14:textId="77777777" w:rsidR="003248C6" w:rsidRPr="00E84424" w:rsidRDefault="003248C6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755" w:type="pct"/>
            <w:tcBorders>
              <w:top w:val="single" w:sz="4" w:space="0" w:color="auto"/>
            </w:tcBorders>
          </w:tcPr>
          <w:p w14:paraId="78484C7E" w14:textId="77777777" w:rsidR="003248C6" w:rsidRPr="00E84424" w:rsidRDefault="003248C6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755" w:type="pct"/>
            <w:tcBorders>
              <w:top w:val="single" w:sz="4" w:space="0" w:color="auto"/>
            </w:tcBorders>
            <w:shd w:val="clear" w:color="auto" w:fill="FAFAFA"/>
          </w:tcPr>
          <w:p w14:paraId="08AB7909" w14:textId="77777777" w:rsidR="003248C6" w:rsidRPr="00E84424" w:rsidRDefault="003248C6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754" w:type="pct"/>
            <w:tcBorders>
              <w:top w:val="single" w:sz="4" w:space="0" w:color="auto"/>
            </w:tcBorders>
          </w:tcPr>
          <w:p w14:paraId="354EFA1B" w14:textId="77777777" w:rsidR="003248C6" w:rsidRPr="00E84424" w:rsidRDefault="003248C6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3248C6" w:rsidRPr="00E84424" w14:paraId="29365CEB" w14:textId="77777777" w:rsidTr="00837424">
        <w:tc>
          <w:tcPr>
            <w:tcW w:w="1980" w:type="pct"/>
          </w:tcPr>
          <w:p w14:paraId="1D99BDFE" w14:textId="30BE08A7" w:rsidR="003248C6" w:rsidRPr="00E84424" w:rsidRDefault="003248C6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</w:t>
            </w:r>
            <w:r w:rsidR="00FF6C4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</w:t>
            </w:r>
            <w:r w:rsidR="00FF6C42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ขาดทุน</w:t>
            </w:r>
            <w:r w:rsidR="00FF6C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) 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ก่อนค่าใช้จ่ายภาษีเงินได้</w:t>
            </w:r>
          </w:p>
        </w:tc>
        <w:tc>
          <w:tcPr>
            <w:tcW w:w="755" w:type="pct"/>
            <w:tcBorders>
              <w:bottom w:val="single" w:sz="4" w:space="0" w:color="auto"/>
            </w:tcBorders>
            <w:shd w:val="clear" w:color="auto" w:fill="FAFAFA"/>
          </w:tcPr>
          <w:p w14:paraId="2E1A87A6" w14:textId="19526AF2" w:rsidR="003248C6" w:rsidRPr="00E84424" w:rsidRDefault="003248C6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F1017"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242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55" w:type="pct"/>
            <w:tcBorders>
              <w:bottom w:val="single" w:sz="4" w:space="0" w:color="auto"/>
            </w:tcBorders>
          </w:tcPr>
          <w:p w14:paraId="4AD2C4FE" w14:textId="1130B4FE" w:rsidR="003248C6" w:rsidRPr="00E84424" w:rsidRDefault="00463DA4" w:rsidP="00837424">
            <w:pPr>
              <w:pStyle w:val="3"/>
              <w:tabs>
                <w:tab w:val="clear" w:pos="360"/>
                <w:tab w:val="clear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8,173</w:t>
            </w:r>
          </w:p>
        </w:tc>
        <w:tc>
          <w:tcPr>
            <w:tcW w:w="755" w:type="pct"/>
            <w:tcBorders>
              <w:bottom w:val="single" w:sz="4" w:space="0" w:color="auto"/>
            </w:tcBorders>
            <w:shd w:val="clear" w:color="auto" w:fill="FAFAFA"/>
          </w:tcPr>
          <w:p w14:paraId="12DC2E60" w14:textId="3F358E98" w:rsidR="003248C6" w:rsidRPr="00E84424" w:rsidRDefault="003248C6" w:rsidP="00837424">
            <w:pPr>
              <w:pStyle w:val="3"/>
              <w:tabs>
                <w:tab w:val="clear" w:pos="360"/>
                <w:tab w:val="clear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F1017"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952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754" w:type="pct"/>
            <w:tcBorders>
              <w:bottom w:val="single" w:sz="4" w:space="0" w:color="auto"/>
            </w:tcBorders>
          </w:tcPr>
          <w:p w14:paraId="23EBD425" w14:textId="6A65FF9B" w:rsidR="003248C6" w:rsidRPr="00E84424" w:rsidRDefault="00CF1017" w:rsidP="00837424">
            <w:pPr>
              <w:pStyle w:val="3"/>
              <w:tabs>
                <w:tab w:val="clear" w:pos="360"/>
                <w:tab w:val="clear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3248C6" w:rsidRPr="00E844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182</w:t>
            </w:r>
          </w:p>
        </w:tc>
      </w:tr>
      <w:tr w:rsidR="003248C6" w:rsidRPr="00E84424" w14:paraId="25B5F6DE" w14:textId="77777777" w:rsidTr="00837424">
        <w:tc>
          <w:tcPr>
            <w:tcW w:w="1980" w:type="pct"/>
          </w:tcPr>
          <w:p w14:paraId="2597762B" w14:textId="77777777" w:rsidR="003248C6" w:rsidRPr="00E84424" w:rsidRDefault="003248C6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755" w:type="pct"/>
            <w:tcBorders>
              <w:top w:val="single" w:sz="4" w:space="0" w:color="auto"/>
            </w:tcBorders>
            <w:shd w:val="clear" w:color="auto" w:fill="FAFAFA"/>
          </w:tcPr>
          <w:p w14:paraId="3E9D1E72" w14:textId="77777777" w:rsidR="003248C6" w:rsidRPr="00E84424" w:rsidRDefault="003248C6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755" w:type="pct"/>
            <w:tcBorders>
              <w:top w:val="single" w:sz="4" w:space="0" w:color="auto"/>
            </w:tcBorders>
          </w:tcPr>
          <w:p w14:paraId="2CA5D88D" w14:textId="77777777" w:rsidR="003248C6" w:rsidRPr="00E84424" w:rsidRDefault="003248C6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755" w:type="pct"/>
            <w:tcBorders>
              <w:top w:val="single" w:sz="4" w:space="0" w:color="auto"/>
            </w:tcBorders>
            <w:shd w:val="clear" w:color="auto" w:fill="FAFAFA"/>
          </w:tcPr>
          <w:p w14:paraId="71716A98" w14:textId="77777777" w:rsidR="003248C6" w:rsidRPr="00E84424" w:rsidRDefault="003248C6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754" w:type="pct"/>
            <w:tcBorders>
              <w:top w:val="single" w:sz="4" w:space="0" w:color="auto"/>
            </w:tcBorders>
          </w:tcPr>
          <w:p w14:paraId="27132D1A" w14:textId="77777777" w:rsidR="003248C6" w:rsidRPr="00E84424" w:rsidRDefault="003248C6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3248C6" w:rsidRPr="00E84424" w14:paraId="2A1CF27D" w14:textId="77777777" w:rsidTr="00837424">
        <w:tc>
          <w:tcPr>
            <w:tcW w:w="1980" w:type="pct"/>
          </w:tcPr>
          <w:p w14:paraId="50CC73DF" w14:textId="77777777" w:rsidR="003248C6" w:rsidRPr="00E84424" w:rsidRDefault="003248C6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ภาษีคำนวณจากอัตราภาษีร้อยละ</w:t>
            </w:r>
          </w:p>
        </w:tc>
        <w:tc>
          <w:tcPr>
            <w:tcW w:w="755" w:type="pct"/>
            <w:shd w:val="clear" w:color="auto" w:fill="FAFAFA"/>
          </w:tcPr>
          <w:p w14:paraId="4E8607F4" w14:textId="1EEE1946" w:rsidR="003248C6" w:rsidRPr="00E84424" w:rsidRDefault="00CF101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</w:p>
        </w:tc>
        <w:tc>
          <w:tcPr>
            <w:tcW w:w="755" w:type="pct"/>
          </w:tcPr>
          <w:p w14:paraId="06EC0299" w14:textId="20D710C5" w:rsidR="003248C6" w:rsidRPr="00E84424" w:rsidRDefault="00CF101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</w:p>
        </w:tc>
        <w:tc>
          <w:tcPr>
            <w:tcW w:w="755" w:type="pct"/>
            <w:shd w:val="clear" w:color="auto" w:fill="FAFAFA"/>
          </w:tcPr>
          <w:p w14:paraId="272C4ABA" w14:textId="3D671E17" w:rsidR="003248C6" w:rsidRPr="00E84424" w:rsidRDefault="00CF101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</w:p>
        </w:tc>
        <w:tc>
          <w:tcPr>
            <w:tcW w:w="754" w:type="pct"/>
          </w:tcPr>
          <w:p w14:paraId="693B7C50" w14:textId="15616E75" w:rsidR="003248C6" w:rsidRPr="00E84424" w:rsidRDefault="00CF101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</w:p>
        </w:tc>
      </w:tr>
      <w:tr w:rsidR="003248C6" w:rsidRPr="00E84424" w14:paraId="37E00115" w14:textId="77777777" w:rsidTr="00837424">
        <w:tc>
          <w:tcPr>
            <w:tcW w:w="1980" w:type="pct"/>
          </w:tcPr>
          <w:p w14:paraId="338F6EB1" w14:textId="77777777" w:rsidR="003248C6" w:rsidRPr="00E84424" w:rsidRDefault="003248C6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ผลคูณของกำไรทางบัญชีกับอัตราภาษีที่ใช้</w:t>
            </w:r>
          </w:p>
        </w:tc>
        <w:tc>
          <w:tcPr>
            <w:tcW w:w="755" w:type="pct"/>
            <w:shd w:val="clear" w:color="auto" w:fill="FAFAFA"/>
          </w:tcPr>
          <w:p w14:paraId="20964881" w14:textId="6E43D305" w:rsidR="003248C6" w:rsidRPr="00E84424" w:rsidRDefault="003248C6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648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55" w:type="pct"/>
          </w:tcPr>
          <w:p w14:paraId="40684C4A" w14:textId="08CE073D" w:rsidR="003248C6" w:rsidRPr="00E84424" w:rsidRDefault="00463DA4" w:rsidP="00837424">
            <w:pPr>
              <w:pStyle w:val="3"/>
              <w:tabs>
                <w:tab w:val="clear" w:pos="360"/>
                <w:tab w:val="clear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1,635</w:t>
            </w:r>
          </w:p>
        </w:tc>
        <w:tc>
          <w:tcPr>
            <w:tcW w:w="755" w:type="pct"/>
            <w:shd w:val="clear" w:color="auto" w:fill="FAFAFA"/>
          </w:tcPr>
          <w:p w14:paraId="7C437B09" w14:textId="5BF76112" w:rsidR="003248C6" w:rsidRPr="00E84424" w:rsidRDefault="003248C6" w:rsidP="00837424">
            <w:pPr>
              <w:pStyle w:val="3"/>
              <w:tabs>
                <w:tab w:val="clear" w:pos="360"/>
                <w:tab w:val="clear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590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754" w:type="pct"/>
          </w:tcPr>
          <w:p w14:paraId="43D40566" w14:textId="1FC22478" w:rsidR="003248C6" w:rsidRPr="00E84424" w:rsidRDefault="00CF1017" w:rsidP="00837424">
            <w:pPr>
              <w:pStyle w:val="3"/>
              <w:tabs>
                <w:tab w:val="clear" w:pos="360"/>
                <w:tab w:val="clear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3248C6" w:rsidRPr="00E844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036</w:t>
            </w:r>
          </w:p>
        </w:tc>
      </w:tr>
      <w:tr w:rsidR="003248C6" w:rsidRPr="00E84424" w14:paraId="671904CB" w14:textId="77777777" w:rsidTr="00837424">
        <w:tc>
          <w:tcPr>
            <w:tcW w:w="1980" w:type="pct"/>
          </w:tcPr>
          <w:p w14:paraId="2796531B" w14:textId="77777777" w:rsidR="003248C6" w:rsidRPr="00E84424" w:rsidRDefault="003248C6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755" w:type="pct"/>
            <w:shd w:val="clear" w:color="auto" w:fill="FAFAFA"/>
          </w:tcPr>
          <w:p w14:paraId="4CFEE96E" w14:textId="77777777" w:rsidR="003248C6" w:rsidRPr="00E84424" w:rsidRDefault="003248C6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755" w:type="pct"/>
          </w:tcPr>
          <w:p w14:paraId="6A4E0AC2" w14:textId="77777777" w:rsidR="003248C6" w:rsidRPr="00E84424" w:rsidRDefault="003248C6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755" w:type="pct"/>
            <w:shd w:val="clear" w:color="auto" w:fill="FAFAFA"/>
          </w:tcPr>
          <w:p w14:paraId="4EFFA099" w14:textId="77777777" w:rsidR="003248C6" w:rsidRPr="00E84424" w:rsidRDefault="003248C6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754" w:type="pct"/>
          </w:tcPr>
          <w:p w14:paraId="3FC0EB8B" w14:textId="77777777" w:rsidR="003248C6" w:rsidRPr="00E84424" w:rsidRDefault="003248C6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3248C6" w:rsidRPr="00E84424" w14:paraId="3E8E83E8" w14:textId="77777777" w:rsidTr="00837424">
        <w:tc>
          <w:tcPr>
            <w:tcW w:w="1980" w:type="pct"/>
          </w:tcPr>
          <w:p w14:paraId="45D9BCA8" w14:textId="77777777" w:rsidR="003248C6" w:rsidRPr="00E84424" w:rsidRDefault="003248C6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ผลกระทบ</w:t>
            </w:r>
          </w:p>
        </w:tc>
        <w:tc>
          <w:tcPr>
            <w:tcW w:w="755" w:type="pct"/>
            <w:shd w:val="clear" w:color="auto" w:fill="FAFAFA"/>
          </w:tcPr>
          <w:p w14:paraId="4D275BDC" w14:textId="77777777" w:rsidR="003248C6" w:rsidRPr="00E84424" w:rsidRDefault="003248C6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55" w:type="pct"/>
          </w:tcPr>
          <w:p w14:paraId="79FBF729" w14:textId="77777777" w:rsidR="003248C6" w:rsidRPr="00E84424" w:rsidRDefault="003248C6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55" w:type="pct"/>
            <w:shd w:val="clear" w:color="auto" w:fill="FAFAFA"/>
          </w:tcPr>
          <w:p w14:paraId="5245E3D8" w14:textId="77777777" w:rsidR="003248C6" w:rsidRPr="00E84424" w:rsidRDefault="003248C6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54" w:type="pct"/>
          </w:tcPr>
          <w:p w14:paraId="5E42AA5C" w14:textId="77777777" w:rsidR="003248C6" w:rsidRPr="00E84424" w:rsidRDefault="003248C6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248C6" w:rsidRPr="00E84424" w14:paraId="248FFB5E" w14:textId="77777777" w:rsidTr="00837424">
        <w:tc>
          <w:tcPr>
            <w:tcW w:w="1980" w:type="pct"/>
          </w:tcPr>
          <w:p w14:paraId="7C67381D" w14:textId="77777777" w:rsidR="003248C6" w:rsidRPr="00E84424" w:rsidRDefault="003248C6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รายได้ที่ไม่ต้องเสียภาษี</w:t>
            </w:r>
          </w:p>
        </w:tc>
        <w:tc>
          <w:tcPr>
            <w:tcW w:w="755" w:type="pct"/>
            <w:shd w:val="clear" w:color="auto" w:fill="FAFAFA"/>
          </w:tcPr>
          <w:p w14:paraId="1EE0B2C3" w14:textId="19B5E2B4" w:rsidR="003248C6" w:rsidRPr="00E84424" w:rsidRDefault="003248C6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503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55" w:type="pct"/>
            <w:shd w:val="clear" w:color="auto" w:fill="auto"/>
          </w:tcPr>
          <w:p w14:paraId="2D36B0FE" w14:textId="642FEE01" w:rsidR="003248C6" w:rsidRPr="00E84424" w:rsidRDefault="003248C6" w:rsidP="00837424">
            <w:pPr>
              <w:pStyle w:val="3"/>
              <w:tabs>
                <w:tab w:val="clear" w:pos="360"/>
                <w:tab w:val="clear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463DA4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415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755" w:type="pct"/>
            <w:shd w:val="clear" w:color="auto" w:fill="FAFAFA"/>
          </w:tcPr>
          <w:p w14:paraId="2630C50F" w14:textId="716C0875" w:rsidR="003248C6" w:rsidRPr="00E84424" w:rsidRDefault="003248C6" w:rsidP="00837424">
            <w:pPr>
              <w:pStyle w:val="3"/>
              <w:tabs>
                <w:tab w:val="clear" w:pos="360"/>
                <w:tab w:val="clear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F1017"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335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754" w:type="pct"/>
            <w:shd w:val="clear" w:color="auto" w:fill="auto"/>
          </w:tcPr>
          <w:p w14:paraId="3804A08C" w14:textId="41E24744" w:rsidR="003248C6" w:rsidRPr="00E84424" w:rsidRDefault="003248C6" w:rsidP="00837424">
            <w:pPr>
              <w:pStyle w:val="3"/>
              <w:tabs>
                <w:tab w:val="clear" w:pos="360"/>
                <w:tab w:val="clear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520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3248C6" w:rsidRPr="00E84424" w14:paraId="43E92B8C" w14:textId="77777777" w:rsidTr="00837424">
        <w:tc>
          <w:tcPr>
            <w:tcW w:w="1980" w:type="pct"/>
          </w:tcPr>
          <w:p w14:paraId="42AB1D30" w14:textId="77777777" w:rsidR="003248C6" w:rsidRPr="00E84424" w:rsidRDefault="003248C6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ค่าใช้จ่ายที่ไม่สามารถหักภาษี</w:t>
            </w:r>
          </w:p>
        </w:tc>
        <w:tc>
          <w:tcPr>
            <w:tcW w:w="755" w:type="pct"/>
            <w:shd w:val="clear" w:color="auto" w:fill="FAFAFA"/>
          </w:tcPr>
          <w:p w14:paraId="398BA4B0" w14:textId="77A0460B" w:rsidR="003248C6" w:rsidRPr="00E84424" w:rsidRDefault="00CF101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</w:t>
            </w:r>
          </w:p>
        </w:tc>
        <w:tc>
          <w:tcPr>
            <w:tcW w:w="755" w:type="pct"/>
            <w:shd w:val="clear" w:color="auto" w:fill="auto"/>
          </w:tcPr>
          <w:p w14:paraId="3D39BD25" w14:textId="1F927CA9" w:rsidR="003248C6" w:rsidRPr="00E84424" w:rsidRDefault="00CF1017" w:rsidP="00837424">
            <w:pPr>
              <w:pStyle w:val="3"/>
              <w:tabs>
                <w:tab w:val="clear" w:pos="360"/>
                <w:tab w:val="clear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FF6C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755" w:type="pct"/>
            <w:shd w:val="clear" w:color="auto" w:fill="FAFAFA"/>
          </w:tcPr>
          <w:p w14:paraId="6B19F9AC" w14:textId="1D67C5D2" w:rsidR="003248C6" w:rsidRPr="00E84424" w:rsidRDefault="00CF1017" w:rsidP="00837424">
            <w:pPr>
              <w:pStyle w:val="3"/>
              <w:tabs>
                <w:tab w:val="clear" w:pos="360"/>
                <w:tab w:val="clear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</w:t>
            </w:r>
          </w:p>
        </w:tc>
        <w:tc>
          <w:tcPr>
            <w:tcW w:w="754" w:type="pct"/>
            <w:shd w:val="clear" w:color="auto" w:fill="auto"/>
          </w:tcPr>
          <w:p w14:paraId="5E8C3564" w14:textId="23B59544" w:rsidR="003248C6" w:rsidRPr="00E84424" w:rsidRDefault="00CF1017" w:rsidP="00837424">
            <w:pPr>
              <w:pStyle w:val="3"/>
              <w:tabs>
                <w:tab w:val="clear" w:pos="360"/>
                <w:tab w:val="clear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</w:p>
        </w:tc>
      </w:tr>
      <w:tr w:rsidR="003248C6" w:rsidRPr="00E84424" w14:paraId="43CC6575" w14:textId="77777777" w:rsidTr="00837424">
        <w:tc>
          <w:tcPr>
            <w:tcW w:w="1980" w:type="pct"/>
          </w:tcPr>
          <w:p w14:paraId="63387B1D" w14:textId="77777777" w:rsidR="003248C6" w:rsidRPr="00E84424" w:rsidRDefault="003248C6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การใช้ขาดทุนทางภาษีที่ผ่านมาซึ่งยังไม่รับรู้</w:t>
            </w:r>
          </w:p>
        </w:tc>
        <w:tc>
          <w:tcPr>
            <w:tcW w:w="755" w:type="pct"/>
            <w:shd w:val="clear" w:color="auto" w:fill="FAFAFA"/>
          </w:tcPr>
          <w:p w14:paraId="08D7FEE6" w14:textId="48CEC08E" w:rsidR="003248C6" w:rsidRPr="00E84424" w:rsidRDefault="003248C6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55" w:type="pct"/>
            <w:shd w:val="clear" w:color="auto" w:fill="auto"/>
          </w:tcPr>
          <w:p w14:paraId="615A7E97" w14:textId="7D787FCA" w:rsidR="003248C6" w:rsidRPr="00E84424" w:rsidRDefault="003248C6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63DA4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55" w:type="pct"/>
            <w:shd w:val="clear" w:color="auto" w:fill="FAFAFA"/>
          </w:tcPr>
          <w:p w14:paraId="67B75A2B" w14:textId="77777777" w:rsidR="003248C6" w:rsidRPr="00E84424" w:rsidRDefault="003248C6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54" w:type="pct"/>
            <w:shd w:val="clear" w:color="auto" w:fill="auto"/>
          </w:tcPr>
          <w:p w14:paraId="000B125F" w14:textId="77777777" w:rsidR="003248C6" w:rsidRPr="00E84424" w:rsidRDefault="003248C6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3248C6" w:rsidRPr="00E84424" w14:paraId="647CF4C9" w14:textId="77777777" w:rsidTr="00837424">
        <w:tc>
          <w:tcPr>
            <w:tcW w:w="1980" w:type="pct"/>
          </w:tcPr>
          <w:p w14:paraId="135D1406" w14:textId="77777777" w:rsidR="003248C6" w:rsidRPr="00E84424" w:rsidRDefault="003248C6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การปรับปรุงจากงวดก่อน</w:t>
            </w:r>
          </w:p>
        </w:tc>
        <w:tc>
          <w:tcPr>
            <w:tcW w:w="755" w:type="pct"/>
            <w:tcBorders>
              <w:bottom w:val="single" w:sz="4" w:space="0" w:color="auto"/>
            </w:tcBorders>
            <w:shd w:val="clear" w:color="auto" w:fill="FAFAFA"/>
          </w:tcPr>
          <w:p w14:paraId="74D5D51C" w14:textId="13B59B20" w:rsidR="003248C6" w:rsidRPr="00E84424" w:rsidRDefault="00CF101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409</w:t>
            </w:r>
          </w:p>
        </w:tc>
        <w:tc>
          <w:tcPr>
            <w:tcW w:w="755" w:type="pct"/>
            <w:tcBorders>
              <w:bottom w:val="single" w:sz="4" w:space="0" w:color="auto"/>
            </w:tcBorders>
            <w:shd w:val="clear" w:color="auto" w:fill="auto"/>
          </w:tcPr>
          <w:p w14:paraId="4A5D9672" w14:textId="14F3EA7B" w:rsidR="003248C6" w:rsidRPr="00E84424" w:rsidRDefault="003248C6" w:rsidP="00837424">
            <w:pPr>
              <w:pStyle w:val="3"/>
              <w:tabs>
                <w:tab w:val="clear" w:pos="360"/>
                <w:tab w:val="clear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755" w:type="pct"/>
            <w:tcBorders>
              <w:bottom w:val="single" w:sz="4" w:space="0" w:color="auto"/>
            </w:tcBorders>
            <w:shd w:val="clear" w:color="auto" w:fill="FAFAFA"/>
          </w:tcPr>
          <w:p w14:paraId="03617640" w14:textId="3DE94EFC" w:rsidR="003248C6" w:rsidRPr="00E84424" w:rsidRDefault="00CF1017" w:rsidP="00837424">
            <w:pPr>
              <w:pStyle w:val="3"/>
              <w:tabs>
                <w:tab w:val="clear" w:pos="360"/>
                <w:tab w:val="clear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409</w:t>
            </w:r>
          </w:p>
        </w:tc>
        <w:tc>
          <w:tcPr>
            <w:tcW w:w="754" w:type="pct"/>
            <w:tcBorders>
              <w:bottom w:val="single" w:sz="4" w:space="0" w:color="auto"/>
            </w:tcBorders>
            <w:shd w:val="clear" w:color="auto" w:fill="auto"/>
          </w:tcPr>
          <w:p w14:paraId="4D0218C4" w14:textId="1C148448" w:rsidR="003248C6" w:rsidRPr="00E84424" w:rsidRDefault="003248C6" w:rsidP="00837424">
            <w:pPr>
              <w:pStyle w:val="3"/>
              <w:tabs>
                <w:tab w:val="clear" w:pos="360"/>
                <w:tab w:val="clear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3248C6" w:rsidRPr="00E84424" w14:paraId="08A40A0C" w14:textId="77777777" w:rsidTr="00837424">
        <w:tc>
          <w:tcPr>
            <w:tcW w:w="1980" w:type="pct"/>
          </w:tcPr>
          <w:p w14:paraId="28C7BE34" w14:textId="26A76AE3" w:rsidR="003248C6" w:rsidRPr="00E84424" w:rsidRDefault="00FF6C42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ผลประโยชน์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) </w:t>
            </w:r>
            <w:r w:rsidR="003248C6"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75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1D89C0C" w14:textId="41DDCED1" w:rsidR="003248C6" w:rsidRPr="00E84424" w:rsidRDefault="003248C6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647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5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E732F4" w14:textId="05EA36B0" w:rsidR="003248C6" w:rsidRPr="00E84424" w:rsidRDefault="00CF1017" w:rsidP="00837424">
            <w:pPr>
              <w:pStyle w:val="3"/>
              <w:tabs>
                <w:tab w:val="clear" w:pos="360"/>
                <w:tab w:val="clear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3248C6"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FF6C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</w:t>
            </w:r>
          </w:p>
        </w:tc>
        <w:tc>
          <w:tcPr>
            <w:tcW w:w="75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99A9620" w14:textId="3EC4CE58" w:rsidR="003248C6" w:rsidRPr="00E84424" w:rsidRDefault="003248C6" w:rsidP="00837424">
            <w:pPr>
              <w:pStyle w:val="3"/>
              <w:tabs>
                <w:tab w:val="clear" w:pos="360"/>
                <w:tab w:val="clear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F1017"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464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754" w:type="pct"/>
            <w:tcBorders>
              <w:top w:val="single" w:sz="4" w:space="0" w:color="auto"/>
              <w:bottom w:val="single" w:sz="4" w:space="0" w:color="auto"/>
            </w:tcBorders>
          </w:tcPr>
          <w:p w14:paraId="6A7E4182" w14:textId="199E0256" w:rsidR="003248C6" w:rsidRPr="00E84424" w:rsidRDefault="00CF1017" w:rsidP="00837424">
            <w:pPr>
              <w:pStyle w:val="3"/>
              <w:tabs>
                <w:tab w:val="clear" w:pos="360"/>
                <w:tab w:val="clear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526</w:t>
            </w:r>
          </w:p>
        </w:tc>
      </w:tr>
    </w:tbl>
    <w:p w14:paraId="4A9464DE" w14:textId="77777777" w:rsidR="00993840" w:rsidRPr="00E84424" w:rsidRDefault="00993840" w:rsidP="009938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9EE684C" w14:textId="1E261761" w:rsidR="00993840" w:rsidRPr="00E84424" w:rsidRDefault="003248C6" w:rsidP="009938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84424">
        <w:rPr>
          <w:rFonts w:ascii="Browallia New" w:eastAsia="Arial Unicode MS" w:hAnsi="Browallia New" w:cs="Browallia New"/>
          <w:sz w:val="26"/>
          <w:szCs w:val="26"/>
          <w:cs/>
        </w:rPr>
        <w:t xml:space="preserve">อัตราภาษีเงินได้ที่แท้จริงถัวเฉลี่ยที่ใช้สำหรับกลุ่มกิจการและบริษัท คือ อัตราร้อยละ </w:t>
      </w:r>
      <w:r w:rsidR="00CF1017" w:rsidRPr="00CF1017">
        <w:rPr>
          <w:rFonts w:ascii="Browallia New" w:eastAsia="Arial Unicode MS" w:hAnsi="Browallia New" w:cs="Browallia New"/>
          <w:sz w:val="26"/>
          <w:szCs w:val="26"/>
          <w:lang w:val="en-GB"/>
        </w:rPr>
        <w:t>19</w:t>
      </w:r>
      <w:r w:rsidRPr="00E84424">
        <w:rPr>
          <w:rFonts w:ascii="Browallia New" w:eastAsia="Arial Unicode MS" w:hAnsi="Browallia New" w:cs="Browallia New"/>
          <w:sz w:val="26"/>
          <w:szCs w:val="26"/>
        </w:rPr>
        <w:t>.</w:t>
      </w:r>
      <w:r w:rsidR="00CF1017" w:rsidRPr="00CF1017">
        <w:rPr>
          <w:rFonts w:ascii="Browallia New" w:eastAsia="Arial Unicode MS" w:hAnsi="Browallia New" w:cs="Browallia New"/>
          <w:sz w:val="26"/>
          <w:szCs w:val="26"/>
          <w:lang w:val="en-GB"/>
        </w:rPr>
        <w:t>95</w:t>
      </w:r>
      <w:r w:rsidRPr="00E84424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และร้อยละ</w:t>
      </w:r>
      <w:r w:rsidRPr="00E8442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CF1017" w:rsidRPr="00CF1017">
        <w:rPr>
          <w:rFonts w:ascii="Browallia New" w:eastAsia="Arial Unicode MS" w:hAnsi="Browallia New" w:cs="Browallia New"/>
          <w:sz w:val="26"/>
          <w:szCs w:val="26"/>
          <w:lang w:val="en-GB"/>
        </w:rPr>
        <w:t>49</w:t>
      </w:r>
      <w:r w:rsidRPr="00E84424">
        <w:rPr>
          <w:rFonts w:ascii="Browallia New" w:eastAsia="Arial Unicode MS" w:hAnsi="Browallia New" w:cs="Browallia New"/>
          <w:sz w:val="26"/>
          <w:szCs w:val="26"/>
        </w:rPr>
        <w:t>.</w:t>
      </w:r>
      <w:r w:rsidR="00CF1017" w:rsidRPr="00CF1017">
        <w:rPr>
          <w:rFonts w:ascii="Browallia New" w:eastAsia="Arial Unicode MS" w:hAnsi="Browallia New" w:cs="Browallia New"/>
          <w:sz w:val="26"/>
          <w:szCs w:val="26"/>
          <w:lang w:val="en-GB"/>
        </w:rPr>
        <w:t>59</w:t>
      </w:r>
      <w:r w:rsidRPr="00E84424">
        <w:rPr>
          <w:rFonts w:ascii="Browallia New" w:eastAsia="Arial Unicode MS" w:hAnsi="Browallia New" w:cs="Browallia New"/>
          <w:sz w:val="26"/>
          <w:szCs w:val="26"/>
          <w:cs/>
        </w:rPr>
        <w:t xml:space="preserve"> ตามลำดับ (</w:t>
      </w:r>
      <w:r w:rsidRPr="00E8442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พ.ศ.</w:t>
      </w:r>
      <w:r w:rsidRPr="00E84424">
        <w:rPr>
          <w:rFonts w:ascii="Browallia New" w:eastAsia="Arial Unicode MS" w:hAnsi="Browallia New" w:cs="Browallia New"/>
          <w:color w:val="7030A0"/>
          <w:sz w:val="26"/>
          <w:szCs w:val="26"/>
          <w:cs/>
        </w:rPr>
        <w:t xml:space="preserve"> </w:t>
      </w:r>
      <w:r w:rsidR="00CF1017" w:rsidRPr="00CF1017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E8442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84424">
        <w:rPr>
          <w:rFonts w:ascii="Browallia New" w:eastAsia="Arial Unicode MS" w:hAnsi="Browallia New" w:cs="Browallia New"/>
          <w:sz w:val="26"/>
          <w:szCs w:val="26"/>
          <w:cs/>
        </w:rPr>
        <w:t xml:space="preserve">ร้อยละ </w:t>
      </w:r>
      <w:r w:rsidR="00CF1017" w:rsidRPr="00CF1017">
        <w:rPr>
          <w:rFonts w:ascii="Browallia New" w:eastAsia="Arial Unicode MS" w:hAnsi="Browallia New" w:cs="Browallia New"/>
          <w:sz w:val="26"/>
          <w:szCs w:val="26"/>
          <w:lang w:val="en-GB"/>
        </w:rPr>
        <w:t>15</w:t>
      </w:r>
      <w:r w:rsidRPr="00E84424">
        <w:rPr>
          <w:rFonts w:ascii="Browallia New" w:eastAsia="Arial Unicode MS" w:hAnsi="Browallia New" w:cs="Browallia New"/>
          <w:sz w:val="26"/>
          <w:szCs w:val="26"/>
        </w:rPr>
        <w:t>.</w:t>
      </w:r>
      <w:r w:rsidR="00463DA4">
        <w:rPr>
          <w:rFonts w:ascii="Browallia New" w:eastAsia="Arial Unicode MS" w:hAnsi="Browallia New" w:cs="Browallia New"/>
          <w:sz w:val="26"/>
          <w:szCs w:val="26"/>
          <w:lang w:val="en-GB"/>
        </w:rPr>
        <w:t>17</w:t>
      </w:r>
      <w:r w:rsidRPr="00E84424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และร้อยละ</w:t>
      </w:r>
      <w:r w:rsidRPr="00E8442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CF1017" w:rsidRPr="00CF1017">
        <w:rPr>
          <w:rFonts w:ascii="Browallia New" w:eastAsia="Arial Unicode MS" w:hAnsi="Browallia New" w:cs="Browallia New"/>
          <w:sz w:val="26"/>
          <w:szCs w:val="26"/>
          <w:lang w:val="en-GB"/>
        </w:rPr>
        <w:t>10</w:t>
      </w:r>
      <w:r w:rsidRPr="00E84424">
        <w:rPr>
          <w:rFonts w:ascii="Browallia New" w:eastAsia="Arial Unicode MS" w:hAnsi="Browallia New" w:cs="Browallia New"/>
          <w:sz w:val="26"/>
          <w:szCs w:val="26"/>
        </w:rPr>
        <w:t>.</w:t>
      </w:r>
      <w:r w:rsidR="00CF1017" w:rsidRPr="00CF1017">
        <w:rPr>
          <w:rFonts w:ascii="Browallia New" w:eastAsia="Arial Unicode MS" w:hAnsi="Browallia New" w:cs="Browallia New"/>
          <w:sz w:val="26"/>
          <w:szCs w:val="26"/>
          <w:lang w:val="en-GB"/>
        </w:rPr>
        <w:t>15</w:t>
      </w:r>
      <w:r w:rsidRPr="00E84424">
        <w:rPr>
          <w:rFonts w:ascii="Browallia New" w:eastAsia="Arial Unicode MS" w:hAnsi="Browallia New" w:cs="Browallia New"/>
          <w:sz w:val="26"/>
          <w:szCs w:val="26"/>
          <w:cs/>
        </w:rPr>
        <w:t xml:space="preserve"> ตามลำดับ</w:t>
      </w:r>
      <w:r w:rsidR="00993840" w:rsidRPr="00E84424">
        <w:rPr>
          <w:rFonts w:ascii="Browallia New" w:eastAsia="Arial Unicode MS" w:hAnsi="Browallia New" w:cs="Browallia New"/>
          <w:sz w:val="26"/>
          <w:szCs w:val="26"/>
          <w:cs/>
        </w:rPr>
        <w:t>)</w:t>
      </w:r>
    </w:p>
    <w:p w14:paraId="626A26F6" w14:textId="77777777" w:rsidR="00993840" w:rsidRPr="00E84424" w:rsidRDefault="00993840" w:rsidP="009938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36D78E4" w14:textId="54A8BC9D" w:rsidR="00993840" w:rsidRPr="00E84424" w:rsidRDefault="00993840" w:rsidP="009938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84424">
        <w:rPr>
          <w:rFonts w:ascii="Browallia New" w:eastAsia="Arial Unicode MS" w:hAnsi="Browallia New" w:cs="Browallia New"/>
          <w:sz w:val="26"/>
          <w:szCs w:val="26"/>
          <w:cs/>
        </w:rPr>
        <w:t>รายได้ กำไรก่อนต้นทุนทางการเงินและค่าใช้จ่ายภาษีเงินได้ และค่าใช้จ่ายภาษีเงินได้จากการดำเนินธุรกิจในต่างประเทศของ</w:t>
      </w:r>
      <w:r w:rsidRPr="00E84424">
        <w:rPr>
          <w:rFonts w:ascii="Browallia New" w:eastAsia="Arial Unicode MS" w:hAnsi="Browallia New" w:cs="Browallia New"/>
          <w:sz w:val="26"/>
          <w:szCs w:val="26"/>
          <w:cs/>
        </w:rPr>
        <w:br/>
        <w:t xml:space="preserve">กลุ่มกิจการสำหรับปีสิ้นสุดวันที่ </w:t>
      </w:r>
      <w:r w:rsidR="00CF1017" w:rsidRPr="00CF1017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E8442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84424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</w:t>
      </w:r>
      <w:r w:rsidRPr="00E8442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พ.ศ.</w:t>
      </w:r>
      <w:r w:rsidRPr="00E84424">
        <w:rPr>
          <w:rFonts w:ascii="Browallia New" w:eastAsia="Arial Unicode MS" w:hAnsi="Browallia New" w:cs="Browallia New"/>
          <w:color w:val="7030A0"/>
          <w:sz w:val="26"/>
          <w:szCs w:val="26"/>
          <w:cs/>
        </w:rPr>
        <w:t xml:space="preserve"> </w:t>
      </w:r>
      <w:r w:rsidR="00CF1017" w:rsidRPr="00CF1017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E8442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มีดังนี้</w:t>
      </w:r>
    </w:p>
    <w:p w14:paraId="79DBD70E" w14:textId="77777777" w:rsidR="00993840" w:rsidRPr="00E84424" w:rsidRDefault="00993840" w:rsidP="009938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4309"/>
        <w:gridCol w:w="1485"/>
        <w:gridCol w:w="2244"/>
        <w:gridCol w:w="1423"/>
      </w:tblGrid>
      <w:tr w:rsidR="003248C6" w:rsidRPr="00E84424" w14:paraId="7163BBD2" w14:textId="77777777" w:rsidTr="00837424">
        <w:tc>
          <w:tcPr>
            <w:tcW w:w="2277" w:type="pct"/>
          </w:tcPr>
          <w:p w14:paraId="49BE5AA5" w14:textId="77777777" w:rsidR="003248C6" w:rsidRPr="00E84424" w:rsidRDefault="003248C6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85" w:type="pct"/>
            <w:tcBorders>
              <w:top w:val="single" w:sz="4" w:space="0" w:color="auto"/>
            </w:tcBorders>
          </w:tcPr>
          <w:p w14:paraId="26A83B24" w14:textId="77777777" w:rsidR="003248C6" w:rsidRPr="00E84424" w:rsidRDefault="003248C6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6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1EF1ADB2" w14:textId="77777777" w:rsidR="003248C6" w:rsidRPr="00E84424" w:rsidRDefault="003248C6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6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38A1426F" w14:textId="34AF9F45" w:rsidR="003248C6" w:rsidRPr="00E84424" w:rsidRDefault="003248C6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6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รายได้ 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vertAlign w:val="superscript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vertAlign w:val="superscript"/>
                <w:lang w:val="en-GB"/>
              </w:rPr>
              <w:t>1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vertAlign w:val="superscript"/>
              </w:rPr>
              <w:t>)</w:t>
            </w:r>
          </w:p>
        </w:tc>
        <w:tc>
          <w:tcPr>
            <w:tcW w:w="1186" w:type="pct"/>
            <w:tcBorders>
              <w:top w:val="single" w:sz="4" w:space="0" w:color="auto"/>
            </w:tcBorders>
          </w:tcPr>
          <w:p w14:paraId="1D7E5BB7" w14:textId="77777777" w:rsidR="003248C6" w:rsidRPr="00E84424" w:rsidRDefault="003248C6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6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กำไรก่อน</w:t>
            </w:r>
          </w:p>
          <w:p w14:paraId="13914896" w14:textId="77777777" w:rsidR="003248C6" w:rsidRPr="00E84424" w:rsidRDefault="003248C6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6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ต้นทุนทางการเงิน</w:t>
            </w:r>
          </w:p>
          <w:p w14:paraId="479A5272" w14:textId="77777777" w:rsidR="003248C6" w:rsidRPr="00E84424" w:rsidRDefault="003248C6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6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และค่าใช้จ่ายภาษีเงินได้</w:t>
            </w:r>
          </w:p>
        </w:tc>
        <w:tc>
          <w:tcPr>
            <w:tcW w:w="752" w:type="pct"/>
            <w:tcBorders>
              <w:top w:val="single" w:sz="4" w:space="0" w:color="auto"/>
            </w:tcBorders>
          </w:tcPr>
          <w:p w14:paraId="0659C2D9" w14:textId="77777777" w:rsidR="003248C6" w:rsidRPr="00E84424" w:rsidRDefault="003248C6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6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3C94B3BB" w14:textId="77777777" w:rsidR="003248C6" w:rsidRPr="00E84424" w:rsidRDefault="003248C6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6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ค่าใช้จ่าย</w:t>
            </w:r>
          </w:p>
          <w:p w14:paraId="2FBFEFEA" w14:textId="77777777" w:rsidR="003248C6" w:rsidRPr="00E84424" w:rsidRDefault="003248C6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6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ภาษีเงินได้</w:t>
            </w:r>
          </w:p>
        </w:tc>
      </w:tr>
      <w:tr w:rsidR="003248C6" w:rsidRPr="00E84424" w14:paraId="191F54A1" w14:textId="77777777" w:rsidTr="00837424">
        <w:tc>
          <w:tcPr>
            <w:tcW w:w="2277" w:type="pct"/>
          </w:tcPr>
          <w:p w14:paraId="1A296300" w14:textId="77777777" w:rsidR="003248C6" w:rsidRPr="00E84424" w:rsidRDefault="003248C6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85" w:type="pct"/>
            <w:tcBorders>
              <w:top w:val="single" w:sz="4" w:space="0" w:color="auto"/>
            </w:tcBorders>
          </w:tcPr>
          <w:p w14:paraId="40C7A648" w14:textId="77777777" w:rsidR="003248C6" w:rsidRPr="00E84424" w:rsidRDefault="003248C6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6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86" w:type="pct"/>
            <w:tcBorders>
              <w:top w:val="single" w:sz="4" w:space="0" w:color="auto"/>
            </w:tcBorders>
          </w:tcPr>
          <w:p w14:paraId="4642E33C" w14:textId="77777777" w:rsidR="003248C6" w:rsidRPr="00E84424" w:rsidRDefault="003248C6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6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52" w:type="pct"/>
            <w:tcBorders>
              <w:top w:val="single" w:sz="4" w:space="0" w:color="auto"/>
            </w:tcBorders>
          </w:tcPr>
          <w:p w14:paraId="0F144ECA" w14:textId="77777777" w:rsidR="003248C6" w:rsidRPr="00E84424" w:rsidRDefault="003248C6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6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3248C6" w:rsidRPr="00E84424" w14:paraId="598E8658" w14:textId="77777777" w:rsidTr="00837424">
        <w:tc>
          <w:tcPr>
            <w:tcW w:w="2277" w:type="pct"/>
          </w:tcPr>
          <w:p w14:paraId="61FE75A2" w14:textId="77777777" w:rsidR="003248C6" w:rsidRPr="00E84424" w:rsidRDefault="003248C6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785" w:type="pct"/>
            <w:tcBorders>
              <w:top w:val="single" w:sz="4" w:space="0" w:color="auto"/>
            </w:tcBorders>
            <w:shd w:val="clear" w:color="auto" w:fill="FAFAFA"/>
          </w:tcPr>
          <w:p w14:paraId="79F3BD30" w14:textId="77777777" w:rsidR="003248C6" w:rsidRPr="00E84424" w:rsidRDefault="003248C6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6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186" w:type="pct"/>
            <w:tcBorders>
              <w:top w:val="single" w:sz="4" w:space="0" w:color="auto"/>
            </w:tcBorders>
            <w:shd w:val="clear" w:color="auto" w:fill="FAFAFA"/>
          </w:tcPr>
          <w:p w14:paraId="16ADC583" w14:textId="77777777" w:rsidR="003248C6" w:rsidRPr="00E84424" w:rsidRDefault="003248C6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6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752" w:type="pct"/>
            <w:tcBorders>
              <w:top w:val="single" w:sz="4" w:space="0" w:color="auto"/>
            </w:tcBorders>
            <w:shd w:val="clear" w:color="auto" w:fill="FAFAFA"/>
          </w:tcPr>
          <w:p w14:paraId="237EFBCC" w14:textId="77777777" w:rsidR="003248C6" w:rsidRPr="00E84424" w:rsidRDefault="003248C6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6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3248C6" w:rsidRPr="00E84424" w14:paraId="3E7BFCB3" w14:textId="77777777" w:rsidTr="00837424">
        <w:trPr>
          <w:trHeight w:val="127"/>
        </w:trPr>
        <w:tc>
          <w:tcPr>
            <w:tcW w:w="2277" w:type="pct"/>
          </w:tcPr>
          <w:p w14:paraId="4BC4B183" w14:textId="77777777" w:rsidR="003248C6" w:rsidRPr="00E84424" w:rsidRDefault="003248C6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785" w:type="pct"/>
            <w:shd w:val="clear" w:color="auto" w:fill="FAFAFA"/>
          </w:tcPr>
          <w:p w14:paraId="53DADCBC" w14:textId="5ED1C5C4" w:rsidR="003248C6" w:rsidRPr="00E84424" w:rsidRDefault="00CF101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6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253</w:t>
            </w:r>
            <w:r w:rsidR="003248C6"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950</w:t>
            </w:r>
          </w:p>
        </w:tc>
        <w:tc>
          <w:tcPr>
            <w:tcW w:w="1186" w:type="pct"/>
            <w:shd w:val="clear" w:color="auto" w:fill="FAFAFA"/>
          </w:tcPr>
          <w:p w14:paraId="0E52F297" w14:textId="59E95E3E" w:rsidR="003248C6" w:rsidRPr="00E84424" w:rsidRDefault="00CF1017" w:rsidP="00837424">
            <w:pPr>
              <w:pStyle w:val="3"/>
              <w:tabs>
                <w:tab w:val="clear" w:pos="360"/>
                <w:tab w:val="clear" w:pos="720"/>
              </w:tabs>
              <w:ind w:right="-76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883</w:t>
            </w:r>
          </w:p>
        </w:tc>
        <w:tc>
          <w:tcPr>
            <w:tcW w:w="752" w:type="pct"/>
            <w:shd w:val="clear" w:color="auto" w:fill="FAFAFA"/>
          </w:tcPr>
          <w:p w14:paraId="1F31399D" w14:textId="2D545A64" w:rsidR="003248C6" w:rsidRPr="00E84424" w:rsidRDefault="003248C6" w:rsidP="00837424">
            <w:pPr>
              <w:pStyle w:val="3"/>
              <w:tabs>
                <w:tab w:val="clear" w:pos="360"/>
                <w:tab w:val="clear" w:pos="720"/>
              </w:tabs>
              <w:ind w:right="-76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644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3248C6" w:rsidRPr="00E84424" w14:paraId="0E54E4D2" w14:textId="77777777" w:rsidTr="00837424">
        <w:tc>
          <w:tcPr>
            <w:tcW w:w="2277" w:type="pct"/>
          </w:tcPr>
          <w:p w14:paraId="359A2F80" w14:textId="78DF332D" w:rsidR="003248C6" w:rsidRPr="00E84424" w:rsidRDefault="003248C6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  <w:cs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เวียดนาม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  <w:lang w:val="en-GB"/>
              </w:rPr>
              <w:t>2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</w:rPr>
              <w:t xml:space="preserve">) </w:t>
            </w:r>
          </w:p>
        </w:tc>
        <w:tc>
          <w:tcPr>
            <w:tcW w:w="785" w:type="pct"/>
            <w:shd w:val="clear" w:color="auto" w:fill="FAFAFA"/>
          </w:tcPr>
          <w:p w14:paraId="771D1E7C" w14:textId="0ED3E210" w:rsidR="003248C6" w:rsidRPr="00E84424" w:rsidRDefault="00CF101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6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3248C6"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397</w:t>
            </w:r>
          </w:p>
        </w:tc>
        <w:tc>
          <w:tcPr>
            <w:tcW w:w="1186" w:type="pct"/>
            <w:shd w:val="clear" w:color="auto" w:fill="FAFAFA"/>
          </w:tcPr>
          <w:p w14:paraId="332764D9" w14:textId="5C557D01" w:rsidR="003248C6" w:rsidRPr="00E84424" w:rsidRDefault="00CF1017" w:rsidP="00837424">
            <w:pPr>
              <w:pStyle w:val="3"/>
              <w:tabs>
                <w:tab w:val="clear" w:pos="360"/>
                <w:tab w:val="clear" w:pos="720"/>
              </w:tabs>
              <w:ind w:right="-76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</w:t>
            </w:r>
          </w:p>
        </w:tc>
        <w:tc>
          <w:tcPr>
            <w:tcW w:w="752" w:type="pct"/>
            <w:shd w:val="clear" w:color="auto" w:fill="FAFAFA"/>
          </w:tcPr>
          <w:p w14:paraId="09549E98" w14:textId="77777777" w:rsidR="003248C6" w:rsidRPr="00E84424" w:rsidRDefault="003248C6" w:rsidP="00837424">
            <w:pPr>
              <w:pStyle w:val="3"/>
              <w:tabs>
                <w:tab w:val="clear" w:pos="360"/>
                <w:tab w:val="clear" w:pos="720"/>
              </w:tabs>
              <w:ind w:right="-76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3248C6" w:rsidRPr="00E84424" w14:paraId="6FE711A5" w14:textId="77777777" w:rsidTr="00837424">
        <w:tc>
          <w:tcPr>
            <w:tcW w:w="2277" w:type="pct"/>
          </w:tcPr>
          <w:p w14:paraId="69DAF739" w14:textId="77777777" w:rsidR="003248C6" w:rsidRPr="00E84424" w:rsidRDefault="003248C6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อินโดนีเซีย</w:t>
            </w:r>
          </w:p>
        </w:tc>
        <w:tc>
          <w:tcPr>
            <w:tcW w:w="785" w:type="pct"/>
            <w:shd w:val="clear" w:color="auto" w:fill="FAFAFA"/>
          </w:tcPr>
          <w:p w14:paraId="104B229F" w14:textId="33D789AB" w:rsidR="003248C6" w:rsidRPr="00E84424" w:rsidRDefault="00CF101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6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</w:t>
            </w:r>
          </w:p>
        </w:tc>
        <w:tc>
          <w:tcPr>
            <w:tcW w:w="1186" w:type="pct"/>
            <w:shd w:val="clear" w:color="auto" w:fill="FAFAFA"/>
          </w:tcPr>
          <w:p w14:paraId="2D7BEA3B" w14:textId="35E39EAF" w:rsidR="003248C6" w:rsidRPr="00E84424" w:rsidRDefault="003248C6" w:rsidP="00837424">
            <w:pPr>
              <w:pStyle w:val="3"/>
              <w:tabs>
                <w:tab w:val="clear" w:pos="360"/>
                <w:tab w:val="clear" w:pos="720"/>
              </w:tabs>
              <w:ind w:right="-76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752" w:type="pct"/>
            <w:shd w:val="clear" w:color="auto" w:fill="FAFAFA"/>
          </w:tcPr>
          <w:p w14:paraId="05D5A351" w14:textId="0E9CBD55" w:rsidR="003248C6" w:rsidRPr="00E84424" w:rsidRDefault="003248C6" w:rsidP="00837424">
            <w:pPr>
              <w:pStyle w:val="3"/>
              <w:tabs>
                <w:tab w:val="clear" w:pos="360"/>
                <w:tab w:val="clear" w:pos="720"/>
              </w:tabs>
              <w:ind w:right="-76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3248C6" w:rsidRPr="00E84424" w14:paraId="62748941" w14:textId="77777777" w:rsidTr="00837424">
        <w:tc>
          <w:tcPr>
            <w:tcW w:w="2277" w:type="pct"/>
          </w:tcPr>
          <w:p w14:paraId="0E9CE220" w14:textId="6EA57D50" w:rsidR="003248C6" w:rsidRPr="00E84424" w:rsidRDefault="003248C6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  <w:cs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สิงคโปร์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  <w:lang w:val="en-GB"/>
              </w:rPr>
              <w:t>3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</w:rPr>
              <w:t>)</w:t>
            </w:r>
          </w:p>
        </w:tc>
        <w:tc>
          <w:tcPr>
            <w:tcW w:w="785" w:type="pct"/>
            <w:shd w:val="clear" w:color="auto" w:fill="FAFAFA"/>
          </w:tcPr>
          <w:p w14:paraId="339BB0C7" w14:textId="77777777" w:rsidR="003248C6" w:rsidRPr="00E84424" w:rsidRDefault="003248C6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6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86" w:type="pct"/>
            <w:shd w:val="clear" w:color="auto" w:fill="FAFAFA"/>
          </w:tcPr>
          <w:p w14:paraId="76D9A33F" w14:textId="3D2736B3" w:rsidR="003248C6" w:rsidRPr="00E84424" w:rsidRDefault="00CF1017" w:rsidP="00837424">
            <w:pPr>
              <w:pStyle w:val="3"/>
              <w:tabs>
                <w:tab w:val="clear" w:pos="360"/>
                <w:tab w:val="clear" w:pos="720"/>
              </w:tabs>
              <w:ind w:right="-76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</w:t>
            </w:r>
          </w:p>
        </w:tc>
        <w:tc>
          <w:tcPr>
            <w:tcW w:w="752" w:type="pct"/>
            <w:shd w:val="clear" w:color="auto" w:fill="FAFAFA"/>
          </w:tcPr>
          <w:p w14:paraId="1658A9BE" w14:textId="77777777" w:rsidR="003248C6" w:rsidRPr="00E84424" w:rsidRDefault="003248C6" w:rsidP="00837424">
            <w:pPr>
              <w:pStyle w:val="3"/>
              <w:tabs>
                <w:tab w:val="clear" w:pos="360"/>
                <w:tab w:val="clear" w:pos="720"/>
              </w:tabs>
              <w:ind w:right="-76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3248C6" w:rsidRPr="00E84424" w14:paraId="672FE8CB" w14:textId="77777777" w:rsidTr="00837424">
        <w:tc>
          <w:tcPr>
            <w:tcW w:w="2277" w:type="pct"/>
          </w:tcPr>
          <w:p w14:paraId="2BC27B66" w14:textId="77777777" w:rsidR="003248C6" w:rsidRPr="00E84424" w:rsidRDefault="003248C6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ฮ่องกง</w:t>
            </w:r>
          </w:p>
        </w:tc>
        <w:tc>
          <w:tcPr>
            <w:tcW w:w="785" w:type="pct"/>
            <w:shd w:val="clear" w:color="auto" w:fill="FAFAFA"/>
          </w:tcPr>
          <w:p w14:paraId="5F04CA66" w14:textId="30F27060" w:rsidR="003248C6" w:rsidRPr="00E84424" w:rsidRDefault="000B4451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6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86" w:type="pct"/>
            <w:shd w:val="clear" w:color="auto" w:fill="FAFAFA"/>
          </w:tcPr>
          <w:p w14:paraId="55D59CCB" w14:textId="0C5BCD70" w:rsidR="003248C6" w:rsidRPr="00E84424" w:rsidRDefault="003248C6" w:rsidP="00837424">
            <w:pPr>
              <w:pStyle w:val="3"/>
              <w:tabs>
                <w:tab w:val="clear" w:pos="360"/>
                <w:tab w:val="clear" w:pos="720"/>
              </w:tabs>
              <w:ind w:right="-76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752" w:type="pct"/>
            <w:shd w:val="clear" w:color="auto" w:fill="FAFAFA"/>
          </w:tcPr>
          <w:p w14:paraId="7EED0D9B" w14:textId="77777777" w:rsidR="003248C6" w:rsidRPr="00E84424" w:rsidRDefault="003248C6" w:rsidP="00837424">
            <w:pPr>
              <w:pStyle w:val="3"/>
              <w:tabs>
                <w:tab w:val="clear" w:pos="360"/>
                <w:tab w:val="clear" w:pos="720"/>
              </w:tabs>
              <w:ind w:right="-76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3248C6" w:rsidRPr="00E84424" w14:paraId="707F39A9" w14:textId="77777777" w:rsidTr="00837424">
        <w:tc>
          <w:tcPr>
            <w:tcW w:w="2277" w:type="pct"/>
          </w:tcPr>
          <w:p w14:paraId="3402ACC2" w14:textId="77777777" w:rsidR="003248C6" w:rsidRPr="00E84424" w:rsidRDefault="003248C6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78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5AA4F5D" w14:textId="1A52E347" w:rsidR="003248C6" w:rsidRPr="00E84424" w:rsidRDefault="00CF1017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6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</w:t>
            </w:r>
            <w:r w:rsidR="003248C6"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435</w:t>
            </w:r>
          </w:p>
        </w:tc>
        <w:tc>
          <w:tcPr>
            <w:tcW w:w="118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1B3882A" w14:textId="1BAA8961" w:rsidR="003248C6" w:rsidRPr="00E84424" w:rsidRDefault="00CF1017" w:rsidP="00837424">
            <w:pPr>
              <w:pStyle w:val="3"/>
              <w:tabs>
                <w:tab w:val="clear" w:pos="360"/>
                <w:tab w:val="clear" w:pos="720"/>
              </w:tabs>
              <w:ind w:right="-76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3248C6" w:rsidRPr="00E844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050</w:t>
            </w:r>
          </w:p>
        </w:tc>
        <w:tc>
          <w:tcPr>
            <w:tcW w:w="7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F7B83E1" w14:textId="54535829" w:rsidR="003248C6" w:rsidRPr="00E84424" w:rsidRDefault="003248C6" w:rsidP="00837424">
            <w:pPr>
              <w:pStyle w:val="3"/>
              <w:tabs>
                <w:tab w:val="clear" w:pos="360"/>
                <w:tab w:val="clear" w:pos="720"/>
              </w:tabs>
              <w:ind w:right="-76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647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</w:tbl>
    <w:p w14:paraId="4D564698" w14:textId="77777777" w:rsidR="00993840" w:rsidRPr="00E84424" w:rsidRDefault="00993840" w:rsidP="009938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1DF0BFE" w14:textId="77777777" w:rsidR="00993840" w:rsidRPr="00E84424" w:rsidRDefault="00993840" w:rsidP="009938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84424">
        <w:rPr>
          <w:rFonts w:ascii="Browallia New" w:eastAsia="Arial Unicode MS" w:hAnsi="Browallia New" w:cs="Browallia New"/>
          <w:sz w:val="26"/>
          <w:szCs w:val="26"/>
          <w:cs/>
        </w:rPr>
        <w:t>หมายเหตุ:</w:t>
      </w:r>
    </w:p>
    <w:p w14:paraId="64DBC06D" w14:textId="77777777" w:rsidR="00993840" w:rsidRPr="00E84424" w:rsidRDefault="00993840" w:rsidP="00993840">
      <w:pPr>
        <w:pStyle w:val="ListParagraph"/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hanging="346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84424">
        <w:rPr>
          <w:rFonts w:ascii="Browallia New" w:eastAsia="Arial Unicode MS" w:hAnsi="Browallia New" w:cs="Browallia New"/>
          <w:sz w:val="26"/>
          <w:szCs w:val="26"/>
          <w:cs/>
        </w:rPr>
        <w:t>รายได้ที่ต้องเสียภาษีประกอบด้วย รายได้จากการขายและการให้บริการ เงินชดเชยจากกองทุนน้ำมันเชื้อเพลิง เงินปันผลรับ กำไรจากอนุพันธ์เพื่อประกันความเสี่ยงสุทธิ กำไรจากอัตราแลกเปลี่ยนสุทธิ และรายได้อื่น เป็นต้น</w:t>
      </w:r>
    </w:p>
    <w:p w14:paraId="5D71F56F" w14:textId="6ACDF6BC" w:rsidR="00993840" w:rsidRPr="00E84424" w:rsidRDefault="00993840" w:rsidP="009938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hanging="346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84424">
        <w:rPr>
          <w:rFonts w:ascii="Browallia New" w:eastAsia="Arial Unicode MS" w:hAnsi="Browallia New" w:cs="Browallia New"/>
          <w:sz w:val="26"/>
          <w:szCs w:val="26"/>
          <w:vertAlign w:val="superscript"/>
          <w:cs/>
        </w:rPr>
        <w:t>(</w:t>
      </w:r>
      <w:r w:rsidR="00CF1017" w:rsidRPr="00CF1017">
        <w:rPr>
          <w:rFonts w:ascii="Browallia New" w:eastAsia="Arial Unicode MS" w:hAnsi="Browallia New" w:cs="Browallia New"/>
          <w:sz w:val="26"/>
          <w:szCs w:val="26"/>
          <w:vertAlign w:val="superscript"/>
          <w:lang w:val="en-GB"/>
        </w:rPr>
        <w:t>2</w:t>
      </w:r>
      <w:r w:rsidRPr="00E84424">
        <w:rPr>
          <w:rFonts w:ascii="Browallia New" w:eastAsia="Arial Unicode MS" w:hAnsi="Browallia New" w:cs="Browallia New"/>
          <w:sz w:val="26"/>
          <w:szCs w:val="26"/>
          <w:vertAlign w:val="superscript"/>
          <w:cs/>
        </w:rPr>
        <w:t>)</w:t>
      </w:r>
      <w:r w:rsidRPr="00E84424">
        <w:rPr>
          <w:rFonts w:ascii="Browallia New" w:eastAsia="Arial Unicode MS" w:hAnsi="Browallia New" w:cs="Browallia New"/>
          <w:sz w:val="26"/>
          <w:szCs w:val="26"/>
          <w:cs/>
        </w:rPr>
        <w:tab/>
        <w:t>ไม่มีค่าใช้จ่ายภาษีเงินได้ เนื่องจากมีขาดทุนทางภาษีที่ยังไม่ได้ใช้ยกมาจากปีก่อน</w:t>
      </w:r>
    </w:p>
    <w:p w14:paraId="77E17A03" w14:textId="27C3C329" w:rsidR="00993840" w:rsidRPr="00E84424" w:rsidRDefault="00993840" w:rsidP="009938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hanging="346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84424">
        <w:rPr>
          <w:rFonts w:ascii="Browallia New" w:eastAsia="Arial Unicode MS" w:hAnsi="Browallia New" w:cs="Browallia New"/>
          <w:sz w:val="26"/>
          <w:szCs w:val="26"/>
          <w:vertAlign w:val="superscript"/>
          <w:cs/>
        </w:rPr>
        <w:t>(</w:t>
      </w:r>
      <w:r w:rsidR="00CF1017" w:rsidRPr="00CF1017">
        <w:rPr>
          <w:rFonts w:ascii="Browallia New" w:eastAsia="Arial Unicode MS" w:hAnsi="Browallia New" w:cs="Browallia New"/>
          <w:sz w:val="26"/>
          <w:szCs w:val="26"/>
          <w:vertAlign w:val="superscript"/>
          <w:lang w:val="en-GB"/>
        </w:rPr>
        <w:t>3</w:t>
      </w:r>
      <w:r w:rsidRPr="00E84424">
        <w:rPr>
          <w:rFonts w:ascii="Browallia New" w:eastAsia="Arial Unicode MS" w:hAnsi="Browallia New" w:cs="Browallia New"/>
          <w:sz w:val="26"/>
          <w:szCs w:val="26"/>
          <w:vertAlign w:val="superscript"/>
          <w:cs/>
        </w:rPr>
        <w:t>)</w:t>
      </w:r>
      <w:r w:rsidRPr="00E84424">
        <w:rPr>
          <w:rFonts w:ascii="Browallia New" w:eastAsia="Arial Unicode MS" w:hAnsi="Browallia New" w:cs="Browallia New"/>
          <w:sz w:val="26"/>
          <w:szCs w:val="26"/>
          <w:cs/>
        </w:rPr>
        <w:tab/>
        <w:t>ไม่มีค่าใช้จ่ายภาษีเงินได้ เนื่องจากเป็นธุรกิจที่ได้รับยกเว้นการเก็บภาษีจากรัฐบาล</w:t>
      </w:r>
      <w:r w:rsidR="0091575C" w:rsidRPr="00E84424">
        <w:rPr>
          <w:rFonts w:ascii="Browallia New" w:eastAsia="Arial Unicode MS" w:hAnsi="Browallia New" w:cs="Browallia New"/>
          <w:sz w:val="26"/>
          <w:szCs w:val="26"/>
          <w:cs/>
        </w:rPr>
        <w:t>สาธารณรั</w:t>
      </w:r>
      <w:r w:rsidR="00527FEE" w:rsidRPr="00E84424">
        <w:rPr>
          <w:rFonts w:ascii="Browallia New" w:eastAsia="Arial Unicode MS" w:hAnsi="Browallia New" w:cs="Browallia New"/>
          <w:sz w:val="26"/>
          <w:szCs w:val="26"/>
          <w:cs/>
        </w:rPr>
        <w:t>ฐ</w:t>
      </w:r>
      <w:r w:rsidRPr="00E84424">
        <w:rPr>
          <w:rFonts w:ascii="Browallia New" w:eastAsia="Arial Unicode MS" w:hAnsi="Browallia New" w:cs="Browallia New"/>
          <w:sz w:val="26"/>
          <w:szCs w:val="26"/>
          <w:cs/>
        </w:rPr>
        <w:t>สิงคโปร์</w:t>
      </w:r>
    </w:p>
    <w:p w14:paraId="69EC8296" w14:textId="77777777" w:rsidR="002D7F24" w:rsidRPr="00E84424" w:rsidRDefault="002D7F24" w:rsidP="009938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bookmarkStart w:id="112" w:name="_Hlk50879672"/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6"/>
      </w:tblGrid>
      <w:tr w:rsidR="00993840" w:rsidRPr="00E84424" w14:paraId="6E7654E7" w14:textId="77777777" w:rsidTr="002F7184">
        <w:trPr>
          <w:trHeight w:val="386"/>
        </w:trPr>
        <w:tc>
          <w:tcPr>
            <w:tcW w:w="9466" w:type="dxa"/>
            <w:shd w:val="clear" w:color="auto" w:fill="FFA543"/>
            <w:vAlign w:val="center"/>
          </w:tcPr>
          <w:p w14:paraId="0C107572" w14:textId="2B89B52C" w:rsidR="00993840" w:rsidRPr="00E84424" w:rsidRDefault="00CF1017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</w:pPr>
            <w:r w:rsidRPr="00CF101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37</w:t>
            </w:r>
            <w:r w:rsidR="00993840" w:rsidRPr="00E8442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ab/>
            </w:r>
            <w:r w:rsidR="00993840" w:rsidRPr="00E8442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  <w:t>สิทธิประโยชน์จากการส่งเสริมการลงทุน</w:t>
            </w:r>
          </w:p>
        </w:tc>
      </w:tr>
      <w:bookmarkEnd w:id="112"/>
    </w:tbl>
    <w:p w14:paraId="4CA40E7D" w14:textId="77777777" w:rsidR="00993840" w:rsidRPr="00D62610" w:rsidRDefault="00993840" w:rsidP="009938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CCCB2E4" w14:textId="77777777" w:rsidR="00993840" w:rsidRPr="00D62610" w:rsidRDefault="00993840" w:rsidP="009938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62610">
        <w:rPr>
          <w:rFonts w:ascii="Browallia New" w:eastAsia="Arial Unicode MS" w:hAnsi="Browallia New" w:cs="Browallia New"/>
          <w:sz w:val="26"/>
          <w:szCs w:val="26"/>
          <w:cs/>
        </w:rPr>
        <w:t xml:space="preserve">บริษัทย่อยในประเทศหลายแห่งได้รับบัตรส่งเสริมการลงทุนจากสำนักงานคณะกรรมการส่งเสริมการลงทุนสำหรับกิจการผลิตกระแสไฟฟ้าและไอน้ำ การผลิตผลิตภัณฑ์จากปิโตรเคมี การผลิตผลิตภัณฑ์เคมี การผลิตเอทานอล การให้บริการขนส่งทางเรือ </w:t>
      </w:r>
      <w:r w:rsidRPr="00D62610">
        <w:rPr>
          <w:rFonts w:ascii="Browallia New" w:eastAsia="Arial Unicode MS" w:hAnsi="Browallia New" w:cs="Browallia New"/>
          <w:sz w:val="26"/>
          <w:szCs w:val="26"/>
          <w:cs/>
        </w:rPr>
        <w:br/>
        <w:t>การให้บริการทุ่นรับน้ำมันดิบกลางทะเล และเขตอุตสาหกรรม โดยบริษัทย่อยหลายแห่งได้รับสิทธิและประโยชน์จากการได้รับยกเว้นภาษีอากรต่าง ๆ หลายประการ ซึ่งพอสรุปสาระสำคัญได้ดังนี้</w:t>
      </w:r>
    </w:p>
    <w:p w14:paraId="63F7BABB" w14:textId="77777777" w:rsidR="00993840" w:rsidRPr="00D62610" w:rsidRDefault="00993840" w:rsidP="009938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1C372F9" w14:textId="77777777" w:rsidR="00993840" w:rsidRPr="00D62610" w:rsidRDefault="00993840" w:rsidP="00993840">
      <w:pPr>
        <w:pStyle w:val="BodyText2"/>
        <w:numPr>
          <w:ilvl w:val="0"/>
          <w:numId w:val="4"/>
        </w:numPr>
        <w:spacing w:line="240" w:lineRule="auto"/>
        <w:ind w:left="450" w:hanging="449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D6261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ให้</w:t>
      </w:r>
      <w:r w:rsidRPr="00D62610">
        <w:rPr>
          <w:rFonts w:ascii="Browallia New" w:eastAsia="Arial Unicode MS" w:hAnsi="Browallia New" w:cs="Browallia New"/>
          <w:sz w:val="26"/>
          <w:szCs w:val="26"/>
          <w:cs/>
        </w:rPr>
        <w:t>ได้รับยกเว้นอากรขาเข้าและภาษีสำหรับเครื่องจักรและอุปกรณ์ที่ได้รับอนุมัติโดยคณะกรรมการส่งเสริมการลงทุน</w:t>
      </w:r>
    </w:p>
    <w:p w14:paraId="321E8889" w14:textId="68817E9D" w:rsidR="00993840" w:rsidRPr="00D62610" w:rsidRDefault="00993840" w:rsidP="00993840">
      <w:pPr>
        <w:pStyle w:val="BodyText2"/>
        <w:numPr>
          <w:ilvl w:val="0"/>
          <w:numId w:val="4"/>
        </w:numPr>
        <w:spacing w:line="240" w:lineRule="auto"/>
        <w:ind w:left="450" w:hanging="449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D62610">
        <w:rPr>
          <w:rFonts w:ascii="Browallia New" w:eastAsia="Arial Unicode MS" w:hAnsi="Browallia New" w:cs="Browallia New"/>
          <w:sz w:val="26"/>
          <w:szCs w:val="26"/>
          <w:cs/>
        </w:rPr>
        <w:t xml:space="preserve">ให้ได้รับยกเว้นภาษีเงินได้นิติบุคคลสำหรับกำไรสุทธิที่ได้จากการประกอบกิจการที่ได้รับการส่งเสริมเป็นระยะเวลา </w:t>
      </w:r>
      <w:r w:rsidR="00CF1017" w:rsidRPr="00CF1017">
        <w:rPr>
          <w:rFonts w:ascii="Browallia New" w:eastAsia="Arial Unicode MS" w:hAnsi="Browallia New" w:cs="Browallia New"/>
          <w:sz w:val="26"/>
          <w:szCs w:val="26"/>
          <w:lang w:val="en-GB"/>
        </w:rPr>
        <w:t>7</w:t>
      </w:r>
      <w:r w:rsidRPr="00D62610">
        <w:rPr>
          <w:rFonts w:ascii="Browallia New" w:eastAsia="Arial Unicode MS" w:hAnsi="Browallia New" w:cs="Browallia New"/>
          <w:sz w:val="26"/>
          <w:szCs w:val="26"/>
          <w:cs/>
        </w:rPr>
        <w:t xml:space="preserve"> ถึง </w:t>
      </w:r>
      <w:r w:rsidR="00CF1017" w:rsidRPr="00CF1017">
        <w:rPr>
          <w:rFonts w:ascii="Browallia New" w:eastAsia="Arial Unicode MS" w:hAnsi="Browallia New" w:cs="Browallia New"/>
          <w:sz w:val="26"/>
          <w:szCs w:val="26"/>
          <w:lang w:val="en-GB"/>
        </w:rPr>
        <w:t>8</w:t>
      </w:r>
      <w:r w:rsidRPr="00D62610">
        <w:rPr>
          <w:rFonts w:ascii="Browallia New" w:eastAsia="Arial Unicode MS" w:hAnsi="Browallia New" w:cs="Browallia New"/>
          <w:sz w:val="26"/>
          <w:szCs w:val="26"/>
          <w:cs/>
        </w:rPr>
        <w:t xml:space="preserve"> ปี </w:t>
      </w:r>
      <w:r w:rsidRPr="00D62610">
        <w:rPr>
          <w:rFonts w:ascii="Browallia New" w:eastAsia="Arial Unicode MS" w:hAnsi="Browallia New" w:cs="Browallia New"/>
          <w:sz w:val="26"/>
          <w:szCs w:val="26"/>
          <w:cs/>
        </w:rPr>
        <w:br/>
        <w:t xml:space="preserve">นับแต่วันที่เริ่มมีรายได้จากการประกอบกิจการนั้นหรือระยะเวลา </w:t>
      </w:r>
      <w:r w:rsidR="00CF1017" w:rsidRPr="00CF1017">
        <w:rPr>
          <w:rFonts w:ascii="Browallia New" w:eastAsia="Arial Unicode MS" w:hAnsi="Browallia New" w:cs="Browallia New"/>
          <w:sz w:val="26"/>
          <w:szCs w:val="26"/>
          <w:lang w:val="en-GB"/>
        </w:rPr>
        <w:t>8</w:t>
      </w:r>
      <w:r w:rsidRPr="00D62610">
        <w:rPr>
          <w:rFonts w:ascii="Browallia New" w:eastAsia="Arial Unicode MS" w:hAnsi="Browallia New" w:cs="Browallia New"/>
          <w:sz w:val="26"/>
          <w:szCs w:val="26"/>
          <w:cs/>
        </w:rPr>
        <w:t xml:space="preserve"> ปีนับจากวันที่มีรายได้ภายหลังจากการได้รับการส่งเสริม</w:t>
      </w:r>
    </w:p>
    <w:p w14:paraId="5868AD96" w14:textId="6C750968" w:rsidR="00993840" w:rsidRPr="00D62610" w:rsidRDefault="00993840" w:rsidP="00993840">
      <w:pPr>
        <w:pStyle w:val="BodyText2"/>
        <w:numPr>
          <w:ilvl w:val="0"/>
          <w:numId w:val="4"/>
        </w:numPr>
        <w:spacing w:line="240" w:lineRule="auto"/>
        <w:ind w:left="450" w:hanging="449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D62610">
        <w:rPr>
          <w:rFonts w:ascii="Browallia New" w:eastAsia="Arial Unicode MS" w:hAnsi="Browallia New" w:cs="Browallia New"/>
          <w:sz w:val="26"/>
          <w:szCs w:val="26"/>
          <w:cs/>
        </w:rPr>
        <w:t xml:space="preserve">ให้ได้รับลดหย่อนภาษีเงินได้นิติบุคคลในอัตราร้อยละ </w:t>
      </w:r>
      <w:r w:rsidR="00CF1017" w:rsidRPr="00CF1017">
        <w:rPr>
          <w:rFonts w:ascii="Browallia New" w:eastAsia="Arial Unicode MS" w:hAnsi="Browallia New" w:cs="Browallia New"/>
          <w:sz w:val="26"/>
          <w:szCs w:val="26"/>
          <w:lang w:val="en-GB"/>
        </w:rPr>
        <w:t>50</w:t>
      </w:r>
      <w:r w:rsidRPr="00D62610">
        <w:rPr>
          <w:rFonts w:ascii="Browallia New" w:eastAsia="Arial Unicode MS" w:hAnsi="Browallia New" w:cs="Browallia New"/>
          <w:sz w:val="26"/>
          <w:szCs w:val="26"/>
          <w:cs/>
        </w:rPr>
        <w:t xml:space="preserve"> สำหรับกำไรสุทธิที่ได้จากการประกอบกิจการที่ได้รับการส่งเสริม</w:t>
      </w:r>
      <w:r w:rsidRPr="00D62610">
        <w:rPr>
          <w:rFonts w:ascii="Browallia New" w:eastAsia="Arial Unicode MS" w:hAnsi="Browallia New" w:cs="Browallia New"/>
          <w:sz w:val="26"/>
          <w:szCs w:val="26"/>
          <w:cs/>
        </w:rPr>
        <w:br/>
        <w:t xml:space="preserve">มีกำหนดเวลา </w:t>
      </w:r>
      <w:r w:rsidR="00CF1017" w:rsidRPr="00CF1017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D62610">
        <w:rPr>
          <w:rFonts w:ascii="Browallia New" w:eastAsia="Arial Unicode MS" w:hAnsi="Browallia New" w:cs="Browallia New"/>
          <w:sz w:val="26"/>
          <w:szCs w:val="26"/>
          <w:cs/>
        </w:rPr>
        <w:t xml:space="preserve"> ปี นับแต่วันที่สิ้นสุดสิทธิประโยชน์ตามข้อ (ข)</w:t>
      </w:r>
    </w:p>
    <w:p w14:paraId="42D827B6" w14:textId="77777777" w:rsidR="00993840" w:rsidRPr="00D62610" w:rsidRDefault="00993840" w:rsidP="009938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B541C72" w14:textId="3363CD70" w:rsidR="005F69D5" w:rsidRPr="00D62610" w:rsidRDefault="00993840" w:rsidP="009938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62610">
        <w:rPr>
          <w:rFonts w:ascii="Browallia New" w:eastAsia="Arial Unicode MS" w:hAnsi="Browallia New" w:cs="Browallia New"/>
          <w:sz w:val="26"/>
          <w:szCs w:val="26"/>
          <w:cs/>
        </w:rPr>
        <w:t>เนื่องจากเป็นกิจการที่ได้รับการส่งเสริมการลงทุน บริษัทย่อยดังกล่าวจะต้องปฏิบัติตามเงื่อนไขและข้อกำหนดตามที่ระบุไว้ใน</w:t>
      </w:r>
      <w:r w:rsidR="00D62610">
        <w:rPr>
          <w:rFonts w:ascii="Browallia New" w:eastAsia="Arial Unicode MS" w:hAnsi="Browallia New" w:cs="Browallia New"/>
          <w:sz w:val="26"/>
          <w:szCs w:val="26"/>
        </w:rPr>
        <w:br/>
      </w:r>
      <w:r w:rsidRPr="00D62610">
        <w:rPr>
          <w:rFonts w:ascii="Browallia New" w:eastAsia="Arial Unicode MS" w:hAnsi="Browallia New" w:cs="Browallia New"/>
          <w:sz w:val="26"/>
          <w:szCs w:val="26"/>
          <w:cs/>
        </w:rPr>
        <w:t>บัตรส่งเสริมการลงทุน</w:t>
      </w:r>
    </w:p>
    <w:p w14:paraId="1514E87D" w14:textId="77777777" w:rsidR="00BD36FD" w:rsidRPr="00D62610" w:rsidRDefault="00BD36FD" w:rsidP="009938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C25927F" w14:textId="77777777" w:rsidR="00993840" w:rsidRPr="00D62610" w:rsidRDefault="00993840" w:rsidP="009938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62610">
        <w:rPr>
          <w:rFonts w:ascii="Browallia New" w:eastAsia="Arial Unicode MS" w:hAnsi="Browallia New" w:cs="Browallia New"/>
          <w:sz w:val="26"/>
          <w:szCs w:val="26"/>
          <w:cs/>
        </w:rPr>
        <w:t>รายได้ที่ได้รับการส่งเสริมการลงทุนสรุปได้ดังนี้</w:t>
      </w:r>
    </w:p>
    <w:p w14:paraId="1871DA5F" w14:textId="77777777" w:rsidR="00993840" w:rsidRPr="00D62610" w:rsidRDefault="00993840" w:rsidP="009938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5000" w:type="pct"/>
        <w:tblLayout w:type="fixed"/>
        <w:tblLook w:val="01E0" w:firstRow="1" w:lastRow="1" w:firstColumn="1" w:lastColumn="1" w:noHBand="0" w:noVBand="0"/>
      </w:tblPr>
      <w:tblGrid>
        <w:gridCol w:w="6733"/>
        <w:gridCol w:w="1364"/>
        <w:gridCol w:w="1364"/>
      </w:tblGrid>
      <w:tr w:rsidR="00993840" w:rsidRPr="00E84424" w14:paraId="00C287D6" w14:textId="77777777" w:rsidTr="002F7184">
        <w:tc>
          <w:tcPr>
            <w:tcW w:w="3558" w:type="pct"/>
          </w:tcPr>
          <w:p w14:paraId="62D325E2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2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96131DB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85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993840" w:rsidRPr="00E84424" w14:paraId="246EBE33" w14:textId="77777777" w:rsidTr="002F7184">
        <w:tc>
          <w:tcPr>
            <w:tcW w:w="3558" w:type="pct"/>
          </w:tcPr>
          <w:p w14:paraId="41E1D816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21" w:type="pct"/>
            <w:tcBorders>
              <w:top w:val="single" w:sz="4" w:space="0" w:color="auto"/>
            </w:tcBorders>
          </w:tcPr>
          <w:p w14:paraId="102B9871" w14:textId="24C98CC2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85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พ.ศ.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color w:val="7030A0"/>
                <w:sz w:val="26"/>
                <w:szCs w:val="26"/>
                <w:cs/>
              </w:rPr>
              <w:t xml:space="preserve"> </w:t>
            </w:r>
            <w:r w:rsidR="00CF1017" w:rsidRPr="00CF10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721" w:type="pct"/>
            <w:tcBorders>
              <w:top w:val="single" w:sz="4" w:space="0" w:color="auto"/>
            </w:tcBorders>
          </w:tcPr>
          <w:p w14:paraId="7383DAD3" w14:textId="4F311F92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85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พ.ศ.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color w:val="7030A0"/>
                <w:sz w:val="26"/>
                <w:szCs w:val="26"/>
                <w:cs/>
              </w:rPr>
              <w:t xml:space="preserve"> </w:t>
            </w:r>
            <w:r w:rsidR="00CF1017" w:rsidRPr="00CF10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993840" w:rsidRPr="00E84424" w14:paraId="19DC1405" w14:textId="77777777" w:rsidTr="002F7184">
        <w:tc>
          <w:tcPr>
            <w:tcW w:w="3558" w:type="pct"/>
          </w:tcPr>
          <w:p w14:paraId="47837395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21" w:type="pct"/>
            <w:tcBorders>
              <w:bottom w:val="single" w:sz="4" w:space="0" w:color="auto"/>
            </w:tcBorders>
          </w:tcPr>
          <w:p w14:paraId="18F5F8CB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4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21" w:type="pct"/>
            <w:tcBorders>
              <w:bottom w:val="single" w:sz="4" w:space="0" w:color="auto"/>
            </w:tcBorders>
          </w:tcPr>
          <w:p w14:paraId="2F56392C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4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993840" w:rsidRPr="00E84424" w14:paraId="5CDBBC57" w14:textId="77777777" w:rsidTr="002F7184">
        <w:tc>
          <w:tcPr>
            <w:tcW w:w="3558" w:type="pct"/>
          </w:tcPr>
          <w:p w14:paraId="2AF8BEC9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10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21" w:type="pct"/>
            <w:tcBorders>
              <w:top w:val="single" w:sz="4" w:space="0" w:color="auto"/>
            </w:tcBorders>
            <w:shd w:val="clear" w:color="auto" w:fill="FAFAFA"/>
          </w:tcPr>
          <w:p w14:paraId="23BBFCFD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21" w:type="pct"/>
            <w:tcBorders>
              <w:top w:val="single" w:sz="4" w:space="0" w:color="auto"/>
            </w:tcBorders>
          </w:tcPr>
          <w:p w14:paraId="7DE532D3" w14:textId="77777777" w:rsidR="00993840" w:rsidRPr="00E84424" w:rsidRDefault="00993840" w:rsidP="002F7184">
            <w:pPr>
              <w:pStyle w:val="3"/>
              <w:tabs>
                <w:tab w:val="clear" w:pos="360"/>
                <w:tab w:val="clear" w:pos="720"/>
              </w:tabs>
              <w:ind w:left="-18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993840" w:rsidRPr="00E84424" w14:paraId="1B8CA79D" w14:textId="77777777" w:rsidTr="002F7184">
        <w:tc>
          <w:tcPr>
            <w:tcW w:w="3558" w:type="pct"/>
          </w:tcPr>
          <w:p w14:paraId="74D540D3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10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รายได้ที่ได้รับการส่งเสริมการลงทุน</w:t>
            </w:r>
          </w:p>
        </w:tc>
        <w:tc>
          <w:tcPr>
            <w:tcW w:w="721" w:type="pct"/>
            <w:shd w:val="clear" w:color="auto" w:fill="FAFAFA"/>
          </w:tcPr>
          <w:p w14:paraId="3424DC15" w14:textId="1C933AA7" w:rsidR="00993840" w:rsidRPr="00E84424" w:rsidRDefault="00CF1017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</w:t>
            </w:r>
            <w:r w:rsidR="000C7FD5" w:rsidRPr="00E844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335</w:t>
            </w:r>
          </w:p>
        </w:tc>
        <w:tc>
          <w:tcPr>
            <w:tcW w:w="721" w:type="pct"/>
          </w:tcPr>
          <w:p w14:paraId="051BEE2B" w14:textId="785A7E48" w:rsidR="00993840" w:rsidRPr="00E84424" w:rsidRDefault="00CF1017" w:rsidP="002F7184">
            <w:pPr>
              <w:pStyle w:val="3"/>
              <w:tabs>
                <w:tab w:val="clear" w:pos="360"/>
                <w:tab w:val="clear" w:pos="720"/>
              </w:tabs>
              <w:ind w:left="-18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</w:t>
            </w:r>
            <w:r w:rsidR="00993840"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946</w:t>
            </w:r>
          </w:p>
        </w:tc>
      </w:tr>
    </w:tbl>
    <w:p w14:paraId="7A138633" w14:textId="77777777" w:rsidR="00993840" w:rsidRPr="00E84424" w:rsidRDefault="00993840" w:rsidP="009938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bookmarkStart w:id="113" w:name="_Hlk50879685"/>
    </w:p>
    <w:p w14:paraId="50E217EE" w14:textId="4C719849" w:rsidR="00C7673A" w:rsidRDefault="00C7673A" w:rsidP="009938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8442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สำหรับปีสิ้นสุดวันที่ </w:t>
      </w:r>
      <w:r w:rsidR="00CF1017" w:rsidRPr="00CF1017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E8442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8442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CF1017" w:rsidRPr="00CF1017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="00C7270F" w:rsidRPr="00E8442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รายได้ที่ได้รับการส่งเสริมการลงทุน จำนวน </w:t>
      </w:r>
      <w:r w:rsidR="00CF1017" w:rsidRPr="00CF1017">
        <w:rPr>
          <w:rFonts w:ascii="Browallia New" w:eastAsia="Arial Unicode MS" w:hAnsi="Browallia New" w:cs="Browallia New"/>
          <w:sz w:val="26"/>
          <w:szCs w:val="26"/>
          <w:lang w:val="en-GB"/>
        </w:rPr>
        <w:t>388</w:t>
      </w:r>
      <w:r w:rsidR="00C7270F" w:rsidRPr="00E84424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CF1017" w:rsidRPr="00CF1017">
        <w:rPr>
          <w:rFonts w:ascii="Browallia New" w:eastAsia="Arial Unicode MS" w:hAnsi="Browallia New" w:cs="Browallia New"/>
          <w:sz w:val="26"/>
          <w:szCs w:val="26"/>
          <w:lang w:val="en-GB"/>
        </w:rPr>
        <w:t>79</w:t>
      </w:r>
      <w:r w:rsidR="00C7270F" w:rsidRPr="00E8442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C7270F" w:rsidRPr="00E8442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ล้านบาท เป็นรายได้จากกลุ่มบริษัทย่อยที่แสดง</w:t>
      </w:r>
      <w:r w:rsidR="00C7270F" w:rsidRPr="00E84424">
        <w:rPr>
          <w:rFonts w:ascii="Browallia New" w:eastAsia="Arial Unicode MS" w:hAnsi="Browallia New" w:cs="Browallia New"/>
          <w:sz w:val="26"/>
          <w:szCs w:val="26"/>
          <w:cs/>
        </w:rPr>
        <w:t xml:space="preserve">เป็นสินทรัพย์ที่ถือไว้เพื่อขาย </w:t>
      </w:r>
      <w:r w:rsidR="00710A70" w:rsidRPr="00E84424">
        <w:rPr>
          <w:rFonts w:ascii="Browallia New" w:eastAsia="Arial Unicode MS" w:hAnsi="Browallia New" w:cs="Browallia New"/>
          <w:sz w:val="26"/>
          <w:szCs w:val="26"/>
        </w:rPr>
        <w:t>(</w:t>
      </w:r>
      <w:r w:rsidR="00710A70" w:rsidRPr="00E84424">
        <w:rPr>
          <w:rFonts w:ascii="Browallia New" w:eastAsia="Arial Unicode MS" w:hAnsi="Browallia New" w:cs="Browallia New"/>
          <w:sz w:val="26"/>
          <w:szCs w:val="26"/>
          <w:cs/>
        </w:rPr>
        <w:t xml:space="preserve">หมายเหตุฯ ข้อ </w:t>
      </w:r>
      <w:r w:rsidR="00CF1017" w:rsidRPr="00CF1017">
        <w:rPr>
          <w:rFonts w:ascii="Browallia New" w:eastAsia="Arial Unicode MS" w:hAnsi="Browallia New" w:cs="Browallia New"/>
          <w:sz w:val="26"/>
          <w:szCs w:val="26"/>
          <w:lang w:val="en-GB"/>
        </w:rPr>
        <w:t>32</w:t>
      </w:r>
      <w:r w:rsidR="00710A70" w:rsidRPr="00E84424">
        <w:rPr>
          <w:rFonts w:ascii="Browallia New" w:eastAsia="Arial Unicode MS" w:hAnsi="Browallia New" w:cs="Browallia New"/>
          <w:sz w:val="26"/>
          <w:szCs w:val="26"/>
          <w:lang w:val="en-GB"/>
        </w:rPr>
        <w:t>)</w:t>
      </w:r>
    </w:p>
    <w:p w14:paraId="47B48FF0" w14:textId="7502C9DE" w:rsidR="00D05124" w:rsidRDefault="00D05124" w:rsidP="009938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7074822" w14:textId="3D66E4D8" w:rsidR="00D05124" w:rsidRDefault="00D05124" w:rsidP="009938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F65F78E" w14:textId="77777777" w:rsidR="00D05124" w:rsidRDefault="00D05124" w:rsidP="009938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49D679D" w14:textId="359CC6EE" w:rsidR="00D62610" w:rsidRDefault="00D626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5A886A95" w14:textId="77777777" w:rsidR="00D62610" w:rsidRPr="00E84424" w:rsidRDefault="00D62610" w:rsidP="009938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6"/>
      </w:tblGrid>
      <w:tr w:rsidR="00993840" w:rsidRPr="00E84424" w14:paraId="617B1CF3" w14:textId="77777777" w:rsidTr="002F7184">
        <w:trPr>
          <w:trHeight w:val="386"/>
        </w:trPr>
        <w:tc>
          <w:tcPr>
            <w:tcW w:w="9466" w:type="dxa"/>
            <w:shd w:val="clear" w:color="auto" w:fill="FFA543"/>
            <w:vAlign w:val="center"/>
          </w:tcPr>
          <w:p w14:paraId="6A51DC3E" w14:textId="697BF190" w:rsidR="00993840" w:rsidRPr="00E84424" w:rsidRDefault="00CF1017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</w:pPr>
            <w:r w:rsidRPr="00CF101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38</w:t>
            </w:r>
            <w:r w:rsidR="00993840" w:rsidRPr="00E8442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ab/>
            </w:r>
            <w:r w:rsidR="00993840" w:rsidRPr="00E8442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  <w:t>กำไรต่อหุ้นขั้นพื้นฐาน</w:t>
            </w:r>
          </w:p>
        </w:tc>
      </w:tr>
      <w:bookmarkEnd w:id="113"/>
    </w:tbl>
    <w:p w14:paraId="4B127BBB" w14:textId="77777777" w:rsidR="00993840" w:rsidRPr="00E84424" w:rsidRDefault="00993840" w:rsidP="009938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6" w:firstLine="2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F218C87" w14:textId="77777777" w:rsidR="00993840" w:rsidRPr="00E84424" w:rsidRDefault="00993840" w:rsidP="009938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6" w:firstLine="2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84424">
        <w:rPr>
          <w:rFonts w:ascii="Browallia New" w:eastAsia="Arial Unicode MS" w:hAnsi="Browallia New" w:cs="Browallia New"/>
          <w:sz w:val="26"/>
          <w:szCs w:val="26"/>
          <w:cs/>
        </w:rPr>
        <w:t xml:space="preserve">กำไรต่อหุ้นขั้นพื้นฐานที่เป็นของผู้เป็นเจ้าของของบริษัทใหญ่คำนวณโดยการหารกำไรส่วนที่เป็นของผู้เป็นเจ้าของของบริษัทใหญ่ด้วยจำนวนหุ้นสามัญถัวเฉลี่ยถ่วงน้ำหนักที่ถือโดยผู้ถือหุ้นตามจำนวนหุ้นที่ออกจำหน่ายในระหว่างปี </w:t>
      </w:r>
    </w:p>
    <w:p w14:paraId="6518D77B" w14:textId="77777777" w:rsidR="00993840" w:rsidRPr="00E84424" w:rsidRDefault="00993840" w:rsidP="009938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6" w:firstLine="2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4820"/>
        <w:gridCol w:w="1134"/>
        <w:gridCol w:w="1134"/>
        <w:gridCol w:w="1276"/>
        <w:gridCol w:w="1097"/>
      </w:tblGrid>
      <w:tr w:rsidR="003248C6" w:rsidRPr="00E84424" w14:paraId="57D7FC6C" w14:textId="77777777" w:rsidTr="001F3FDB">
        <w:tc>
          <w:tcPr>
            <w:tcW w:w="4820" w:type="dxa"/>
          </w:tcPr>
          <w:p w14:paraId="1C89FCFC" w14:textId="77777777" w:rsidR="003248C6" w:rsidRPr="00E84424" w:rsidRDefault="003248C6" w:rsidP="0083742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BAFDB3" w14:textId="77777777" w:rsidR="003248C6" w:rsidRPr="00E84424" w:rsidRDefault="003248C6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7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A3B809" w14:textId="77777777" w:rsidR="003248C6" w:rsidRPr="00E84424" w:rsidRDefault="003248C6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248C6" w:rsidRPr="00E84424" w14:paraId="229BBFB5" w14:textId="77777777" w:rsidTr="001F3FDB">
        <w:tc>
          <w:tcPr>
            <w:tcW w:w="4820" w:type="dxa"/>
          </w:tcPr>
          <w:p w14:paraId="13FB9C32" w14:textId="77777777" w:rsidR="003248C6" w:rsidRPr="00E84424" w:rsidRDefault="003248C6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36A3DF4A" w14:textId="6B51F4FB" w:rsidR="003248C6" w:rsidRPr="00E84424" w:rsidRDefault="003248C6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6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พ.ศ.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color w:val="7030A0"/>
                <w:sz w:val="26"/>
                <w:szCs w:val="26"/>
                <w:cs/>
              </w:rPr>
              <w:t xml:space="preserve"> </w:t>
            </w:r>
            <w:r w:rsidR="00CF1017" w:rsidRPr="00CF10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47B9EB68" w14:textId="4C7230F1" w:rsidR="003248C6" w:rsidRPr="00E84424" w:rsidRDefault="003248C6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6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พ.ศ.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color w:val="7030A0"/>
                <w:sz w:val="26"/>
                <w:szCs w:val="26"/>
                <w:cs/>
              </w:rPr>
              <w:t xml:space="preserve"> </w:t>
            </w:r>
            <w:r w:rsidR="00CF1017" w:rsidRPr="00CF10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4288C03C" w14:textId="63201F14" w:rsidR="003248C6" w:rsidRPr="00E84424" w:rsidRDefault="003248C6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6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พ.ศ.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color w:val="7030A0"/>
                <w:sz w:val="26"/>
                <w:szCs w:val="26"/>
                <w:cs/>
              </w:rPr>
              <w:t xml:space="preserve"> </w:t>
            </w:r>
            <w:r w:rsidR="00CF1017" w:rsidRPr="00CF10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097" w:type="dxa"/>
            <w:tcBorders>
              <w:top w:val="single" w:sz="4" w:space="0" w:color="auto"/>
            </w:tcBorders>
          </w:tcPr>
          <w:p w14:paraId="13439444" w14:textId="765AA705" w:rsidR="003248C6" w:rsidRPr="00E84424" w:rsidRDefault="003248C6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6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พ.ศ.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color w:val="7030A0"/>
                <w:sz w:val="26"/>
                <w:szCs w:val="26"/>
                <w:cs/>
              </w:rPr>
              <w:t xml:space="preserve"> </w:t>
            </w:r>
            <w:r w:rsidR="00CF1017" w:rsidRPr="00CF10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3248C6" w:rsidRPr="00E84424" w14:paraId="0508651D" w14:textId="77777777" w:rsidTr="001F3FDB">
        <w:tc>
          <w:tcPr>
            <w:tcW w:w="4820" w:type="dxa"/>
          </w:tcPr>
          <w:p w14:paraId="4C1655C6" w14:textId="77777777" w:rsidR="003248C6" w:rsidRPr="00E84424" w:rsidRDefault="003248C6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0FE570AA" w14:textId="77777777" w:rsidR="003248C6" w:rsidRPr="00E84424" w:rsidRDefault="003248C6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6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701FD42A" w14:textId="77777777" w:rsidR="003248C6" w:rsidRPr="00E84424" w:rsidRDefault="003248C6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6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101B481F" w14:textId="77777777" w:rsidR="003248C6" w:rsidRPr="00E84424" w:rsidRDefault="003248C6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6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97" w:type="dxa"/>
            <w:tcBorders>
              <w:top w:val="single" w:sz="4" w:space="0" w:color="auto"/>
            </w:tcBorders>
          </w:tcPr>
          <w:p w14:paraId="01AA804B" w14:textId="77777777" w:rsidR="003248C6" w:rsidRPr="00E84424" w:rsidRDefault="003248C6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6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27877" w:rsidRPr="00E84424" w14:paraId="052CE922" w14:textId="77777777" w:rsidTr="001F3FDB">
        <w:tc>
          <w:tcPr>
            <w:tcW w:w="4820" w:type="dxa"/>
          </w:tcPr>
          <w:p w14:paraId="0886058B" w14:textId="77777777" w:rsidR="00D05124" w:rsidRDefault="00127877" w:rsidP="00127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6" w:hanging="28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ขาดทุน) สุทธิจากการดำเนินงานต่อเนื่อง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ส่วนที่เป็นของ</w:t>
            </w:r>
          </w:p>
          <w:p w14:paraId="63AFCD54" w14:textId="188F4AE3" w:rsidR="00127877" w:rsidRPr="00E84424" w:rsidRDefault="00D05124" w:rsidP="00127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6" w:hanging="28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  </w:t>
            </w:r>
            <w:r w:rsidR="00127877"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ผู้เป็นเจ้าของของบริษัทใหญ่ </w:t>
            </w:r>
            <w:r w:rsidR="00127877"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127877"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ล้านบาท)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6A64EDD9" w14:textId="496BE6AD" w:rsidR="00127877" w:rsidRPr="00E84424" w:rsidRDefault="00127877" w:rsidP="00726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6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F1017"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014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34" w:type="dxa"/>
            <w:vAlign w:val="bottom"/>
          </w:tcPr>
          <w:p w14:paraId="3D0591F9" w14:textId="7794C7E1" w:rsidR="00127877" w:rsidRPr="00E84424" w:rsidRDefault="00CF1017" w:rsidP="007261A0">
            <w:pPr>
              <w:pStyle w:val="3"/>
              <w:tabs>
                <w:tab w:val="clear" w:pos="360"/>
                <w:tab w:val="clear" w:pos="720"/>
              </w:tabs>
              <w:ind w:right="-76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127877"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692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19BDC5C4" w14:textId="2AEC9594" w:rsidR="00127877" w:rsidRPr="00E84424" w:rsidRDefault="00127877" w:rsidP="007261A0">
            <w:pPr>
              <w:pStyle w:val="3"/>
              <w:tabs>
                <w:tab w:val="clear" w:pos="360"/>
                <w:tab w:val="clear" w:pos="720"/>
              </w:tabs>
              <w:ind w:right="-76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F1017"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488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097" w:type="dxa"/>
            <w:vAlign w:val="bottom"/>
          </w:tcPr>
          <w:p w14:paraId="2058AE8C" w14:textId="7DCE79F0" w:rsidR="00127877" w:rsidRPr="00E84424" w:rsidRDefault="00CF1017" w:rsidP="007261A0">
            <w:pPr>
              <w:pStyle w:val="3"/>
              <w:tabs>
                <w:tab w:val="clear" w:pos="360"/>
                <w:tab w:val="clear" w:pos="720"/>
              </w:tabs>
              <w:ind w:right="-76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127877" w:rsidRPr="00E844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655</w:t>
            </w:r>
          </w:p>
        </w:tc>
      </w:tr>
      <w:tr w:rsidR="00127877" w:rsidRPr="00E84424" w14:paraId="14993E88" w14:textId="77777777" w:rsidTr="001F3FDB">
        <w:tc>
          <w:tcPr>
            <w:tcW w:w="4820" w:type="dxa"/>
          </w:tcPr>
          <w:p w14:paraId="26F880A4" w14:textId="77777777" w:rsidR="00127877" w:rsidRPr="00E84424" w:rsidRDefault="00127877" w:rsidP="00127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6" w:hanging="28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จำนวนหุ้นสามัญถัวเฉลี่ยถ่วงน้ำหนักที่ถือโดยผู้ถือหุ้น (ล้านหุ้น)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266BCB67" w14:textId="0B649ECB" w:rsidR="00127877" w:rsidRPr="00E84424" w:rsidRDefault="00CF1017" w:rsidP="00726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6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127877"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040</w:t>
            </w:r>
          </w:p>
        </w:tc>
        <w:tc>
          <w:tcPr>
            <w:tcW w:w="1134" w:type="dxa"/>
            <w:vAlign w:val="bottom"/>
          </w:tcPr>
          <w:p w14:paraId="1066EE43" w14:textId="7EC2F912" w:rsidR="00127877" w:rsidRPr="00E84424" w:rsidRDefault="00CF1017" w:rsidP="007261A0">
            <w:pPr>
              <w:pStyle w:val="3"/>
              <w:tabs>
                <w:tab w:val="clear" w:pos="360"/>
                <w:tab w:val="clear" w:pos="720"/>
              </w:tabs>
              <w:ind w:right="-76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127877"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040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57CF2A86" w14:textId="04E88DB4" w:rsidR="00127877" w:rsidRPr="00E84424" w:rsidRDefault="00CF1017" w:rsidP="007261A0">
            <w:pPr>
              <w:pStyle w:val="3"/>
              <w:tabs>
                <w:tab w:val="clear" w:pos="360"/>
                <w:tab w:val="clear" w:pos="720"/>
              </w:tabs>
              <w:ind w:right="-76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127877"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040</w:t>
            </w:r>
          </w:p>
        </w:tc>
        <w:tc>
          <w:tcPr>
            <w:tcW w:w="1097" w:type="dxa"/>
            <w:vAlign w:val="bottom"/>
          </w:tcPr>
          <w:p w14:paraId="419F3AA2" w14:textId="176B02DF" w:rsidR="00127877" w:rsidRPr="00E84424" w:rsidRDefault="00CF1017" w:rsidP="007261A0">
            <w:pPr>
              <w:pStyle w:val="3"/>
              <w:tabs>
                <w:tab w:val="clear" w:pos="360"/>
                <w:tab w:val="clear" w:pos="720"/>
              </w:tabs>
              <w:ind w:right="-76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127877" w:rsidRPr="00E844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040</w:t>
            </w:r>
          </w:p>
        </w:tc>
      </w:tr>
      <w:tr w:rsidR="00127877" w:rsidRPr="00E84424" w14:paraId="5CCB1673" w14:textId="77777777" w:rsidTr="001F3FDB">
        <w:tc>
          <w:tcPr>
            <w:tcW w:w="4820" w:type="dxa"/>
          </w:tcPr>
          <w:p w14:paraId="2D0A147D" w14:textId="77777777" w:rsidR="00127877" w:rsidRPr="00E84424" w:rsidRDefault="00127877" w:rsidP="00127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6" w:hanging="284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C0D619" w14:textId="77777777" w:rsidR="00127877" w:rsidRPr="00E84424" w:rsidRDefault="00127877" w:rsidP="00726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6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5EE2835A" w14:textId="77777777" w:rsidR="00127877" w:rsidRPr="00E84424" w:rsidRDefault="00127877" w:rsidP="00726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6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2D600B8" w14:textId="77777777" w:rsidR="00127877" w:rsidRPr="00E84424" w:rsidRDefault="00127877" w:rsidP="00726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6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97" w:type="dxa"/>
            <w:tcBorders>
              <w:top w:val="single" w:sz="4" w:space="0" w:color="auto"/>
            </w:tcBorders>
            <w:vAlign w:val="bottom"/>
          </w:tcPr>
          <w:p w14:paraId="56E65155" w14:textId="77777777" w:rsidR="00127877" w:rsidRPr="00E84424" w:rsidRDefault="00127877" w:rsidP="00726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6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127877" w:rsidRPr="00E84424" w14:paraId="1B76586E" w14:textId="77777777" w:rsidTr="001F3FDB">
        <w:tc>
          <w:tcPr>
            <w:tcW w:w="4820" w:type="dxa"/>
          </w:tcPr>
          <w:p w14:paraId="538D841C" w14:textId="77777777" w:rsidR="00D05124" w:rsidRDefault="00127877" w:rsidP="00127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6" w:hanging="284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กำไร</w:t>
            </w:r>
            <w:r w:rsidR="00F502D1"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(</w:t>
            </w:r>
            <w:r w:rsidR="00F502D1"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ขาดทุน</w:t>
            </w:r>
            <w:r w:rsidR="00F502D1"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) </w:t>
            </w:r>
            <w:r w:rsidR="00F502D1"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สุทธิ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ต่อหุ้นขั้นพื้นฐาน</w:t>
            </w:r>
            <w:r w:rsidR="00F502D1"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จากการดำเนินงาน</w:t>
            </w:r>
          </w:p>
          <w:p w14:paraId="5EB03BB4" w14:textId="51A57530" w:rsidR="00127877" w:rsidRPr="00E84424" w:rsidRDefault="00D05124" w:rsidP="00127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6" w:hanging="284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 xml:space="preserve">   </w:t>
            </w:r>
            <w:r w:rsidR="00F502D1"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ต่อเนื่อง</w:t>
            </w:r>
            <w:r w:rsidR="00127877"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(บาทต่อหุ้น)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9EF623A" w14:textId="2F149D3D" w:rsidR="00127877" w:rsidRPr="00E84424" w:rsidRDefault="00127877" w:rsidP="00726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6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CF1017"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980BE2" w14:textId="038F2DF3" w:rsidR="00127877" w:rsidRPr="00E84424" w:rsidRDefault="00CF1017" w:rsidP="007261A0">
            <w:pPr>
              <w:pStyle w:val="3"/>
              <w:tabs>
                <w:tab w:val="clear" w:pos="360"/>
                <w:tab w:val="clear" w:pos="720"/>
              </w:tabs>
              <w:ind w:right="-76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127877"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.</w:t>
            </w: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70CBB82" w14:textId="48CCBE27" w:rsidR="00127877" w:rsidRPr="00E84424" w:rsidRDefault="00127877" w:rsidP="007261A0">
            <w:pPr>
              <w:pStyle w:val="3"/>
              <w:tabs>
                <w:tab w:val="clear" w:pos="360"/>
                <w:tab w:val="clear" w:pos="720"/>
              </w:tabs>
              <w:ind w:right="-76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="00CF1017"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097" w:type="dxa"/>
            <w:tcBorders>
              <w:bottom w:val="single" w:sz="4" w:space="0" w:color="auto"/>
            </w:tcBorders>
            <w:vAlign w:val="bottom"/>
          </w:tcPr>
          <w:p w14:paraId="6E826555" w14:textId="58770158" w:rsidR="00127877" w:rsidRPr="00E84424" w:rsidRDefault="00CF1017" w:rsidP="007261A0">
            <w:pPr>
              <w:pStyle w:val="3"/>
              <w:tabs>
                <w:tab w:val="clear" w:pos="360"/>
                <w:tab w:val="clear" w:pos="720"/>
              </w:tabs>
              <w:ind w:right="-76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127877" w:rsidRPr="00E844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</w:t>
            </w:r>
          </w:p>
        </w:tc>
      </w:tr>
      <w:tr w:rsidR="00127877" w:rsidRPr="00E84424" w14:paraId="7BD6A455" w14:textId="77777777" w:rsidTr="001F3FDB">
        <w:tc>
          <w:tcPr>
            <w:tcW w:w="4820" w:type="dxa"/>
          </w:tcPr>
          <w:p w14:paraId="72D3DC07" w14:textId="77777777" w:rsidR="00127877" w:rsidRPr="00E84424" w:rsidRDefault="00127877" w:rsidP="00127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6" w:hanging="284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ACF9A5" w14:textId="77777777" w:rsidR="00127877" w:rsidRPr="00E84424" w:rsidRDefault="00127877" w:rsidP="00726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6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3AF20795" w14:textId="77777777" w:rsidR="00127877" w:rsidRPr="00E84424" w:rsidRDefault="00127877" w:rsidP="00726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6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19B465" w14:textId="77777777" w:rsidR="00127877" w:rsidRPr="00E84424" w:rsidRDefault="00127877" w:rsidP="00726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6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97" w:type="dxa"/>
            <w:tcBorders>
              <w:top w:val="single" w:sz="4" w:space="0" w:color="auto"/>
            </w:tcBorders>
            <w:vAlign w:val="bottom"/>
          </w:tcPr>
          <w:p w14:paraId="5F2A7BA7" w14:textId="77777777" w:rsidR="00127877" w:rsidRPr="00E84424" w:rsidRDefault="00127877" w:rsidP="00726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6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3248C6" w:rsidRPr="00E84424" w14:paraId="4A2FCF7A" w14:textId="77777777" w:rsidTr="001F3FDB">
        <w:tc>
          <w:tcPr>
            <w:tcW w:w="4820" w:type="dxa"/>
          </w:tcPr>
          <w:p w14:paraId="4C3CEBAC" w14:textId="77777777" w:rsidR="00D05124" w:rsidRDefault="00F502D1" w:rsidP="00127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6" w:hanging="28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ข</w:t>
            </w:r>
            <w:r w:rsidR="00127877"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าดทุน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สุทธิจากการดำเนินงานที่ยกเลิก</w:t>
            </w:r>
            <w:r w:rsidR="003248C6"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ส่วนที่เป็นของ</w:t>
            </w:r>
          </w:p>
          <w:p w14:paraId="77129D11" w14:textId="3DC68535" w:rsidR="003248C6" w:rsidRPr="00E84424" w:rsidRDefault="00D05124" w:rsidP="00127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6" w:hanging="284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  </w:t>
            </w:r>
            <w:r w:rsidR="003248C6"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ผู้เป็นเจ้าของของบริษัทใหญ่ </w:t>
            </w:r>
            <w:r w:rsidR="002B7D12"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B7D12"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ล้านบาท)</w:t>
            </w:r>
            <w:r w:rsidR="001F3FDB"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</w:t>
            </w:r>
            <w:r w:rsidR="001F3FDB"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หมายเหตุฯ ข้อ </w:t>
            </w:r>
            <w:r w:rsidR="00CF1017"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</w:t>
            </w:r>
            <w:r w:rsidR="001F3FDB" w:rsidRPr="00E844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2020841C" w14:textId="64A1DCA6" w:rsidR="003248C6" w:rsidRPr="00E84424" w:rsidRDefault="00F502D1" w:rsidP="002B7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6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287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34" w:type="dxa"/>
            <w:vAlign w:val="bottom"/>
          </w:tcPr>
          <w:p w14:paraId="2BAF6B0B" w14:textId="3D57F1A1" w:rsidR="003248C6" w:rsidRPr="00E84424" w:rsidRDefault="00F502D1" w:rsidP="002B7D12">
            <w:pPr>
              <w:pStyle w:val="3"/>
              <w:tabs>
                <w:tab w:val="clear" w:pos="360"/>
                <w:tab w:val="clear" w:pos="720"/>
              </w:tabs>
              <w:ind w:right="-76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416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03AA5699" w14:textId="4FD89A00" w:rsidR="003248C6" w:rsidRPr="00E84424" w:rsidRDefault="00F502D1" w:rsidP="002B7D12">
            <w:pPr>
              <w:pStyle w:val="3"/>
              <w:tabs>
                <w:tab w:val="clear" w:pos="360"/>
                <w:tab w:val="clear" w:pos="720"/>
              </w:tabs>
              <w:ind w:right="-76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97" w:type="dxa"/>
            <w:vAlign w:val="bottom"/>
          </w:tcPr>
          <w:p w14:paraId="0C0580EE" w14:textId="4398CFF6" w:rsidR="003248C6" w:rsidRPr="00E84424" w:rsidRDefault="00F502D1" w:rsidP="002B7D12">
            <w:pPr>
              <w:pStyle w:val="3"/>
              <w:tabs>
                <w:tab w:val="clear" w:pos="360"/>
                <w:tab w:val="clear" w:pos="720"/>
              </w:tabs>
              <w:ind w:right="-76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3248C6" w:rsidRPr="00E84424" w14:paraId="799525F0" w14:textId="77777777" w:rsidTr="001F3FDB">
        <w:tc>
          <w:tcPr>
            <w:tcW w:w="4820" w:type="dxa"/>
          </w:tcPr>
          <w:p w14:paraId="53CE9961" w14:textId="71BA515B" w:rsidR="003248C6" w:rsidRPr="00E84424" w:rsidRDefault="003248C6" w:rsidP="00127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6" w:hanging="28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จำนวนหุ้นสามัญถัวเฉลี่ยถ่วงน้ำหนัก</w:t>
            </w:r>
            <w:r w:rsidR="002B7D12"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ที่ถือโดยผู้ถือหุ้น (ล้านหุ้น)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37DF0B1C" w14:textId="3103FA46" w:rsidR="003248C6" w:rsidRPr="00E84424" w:rsidRDefault="00CF1017" w:rsidP="002B7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6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3248C6"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040</w:t>
            </w:r>
          </w:p>
        </w:tc>
        <w:tc>
          <w:tcPr>
            <w:tcW w:w="1134" w:type="dxa"/>
            <w:vAlign w:val="bottom"/>
          </w:tcPr>
          <w:p w14:paraId="35D528CE" w14:textId="5B32CD7A" w:rsidR="003248C6" w:rsidRPr="00E84424" w:rsidRDefault="00CF1017" w:rsidP="002B7D12">
            <w:pPr>
              <w:pStyle w:val="3"/>
              <w:tabs>
                <w:tab w:val="clear" w:pos="360"/>
                <w:tab w:val="clear" w:pos="720"/>
              </w:tabs>
              <w:ind w:right="-76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3248C6"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040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4D8B477F" w14:textId="281C9DD2" w:rsidR="003248C6" w:rsidRPr="00E84424" w:rsidRDefault="00CF1017" w:rsidP="002B7D12">
            <w:pPr>
              <w:pStyle w:val="3"/>
              <w:tabs>
                <w:tab w:val="clear" w:pos="360"/>
                <w:tab w:val="clear" w:pos="720"/>
              </w:tabs>
              <w:ind w:right="-76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3248C6"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040</w:t>
            </w:r>
          </w:p>
        </w:tc>
        <w:tc>
          <w:tcPr>
            <w:tcW w:w="1097" w:type="dxa"/>
            <w:vAlign w:val="bottom"/>
          </w:tcPr>
          <w:p w14:paraId="5F772A0D" w14:textId="4B59A4F8" w:rsidR="003248C6" w:rsidRPr="00E84424" w:rsidRDefault="00CF1017" w:rsidP="002B7D12">
            <w:pPr>
              <w:pStyle w:val="3"/>
              <w:tabs>
                <w:tab w:val="clear" w:pos="360"/>
                <w:tab w:val="clear" w:pos="720"/>
              </w:tabs>
              <w:ind w:right="-76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3248C6" w:rsidRPr="00E844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040</w:t>
            </w:r>
          </w:p>
        </w:tc>
      </w:tr>
      <w:tr w:rsidR="003248C6" w:rsidRPr="00E84424" w14:paraId="632206E3" w14:textId="77777777" w:rsidTr="001F3FDB">
        <w:tc>
          <w:tcPr>
            <w:tcW w:w="4820" w:type="dxa"/>
          </w:tcPr>
          <w:p w14:paraId="69DD53A2" w14:textId="77777777" w:rsidR="003248C6" w:rsidRPr="00E84424" w:rsidRDefault="003248C6" w:rsidP="00127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6" w:hanging="284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ADE59F9" w14:textId="77777777" w:rsidR="003248C6" w:rsidRPr="00E84424" w:rsidRDefault="003248C6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6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6F2E836A" w14:textId="77777777" w:rsidR="003248C6" w:rsidRPr="00E84424" w:rsidRDefault="003248C6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6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6747151" w14:textId="77777777" w:rsidR="003248C6" w:rsidRPr="00E84424" w:rsidRDefault="003248C6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6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97" w:type="dxa"/>
            <w:tcBorders>
              <w:top w:val="single" w:sz="4" w:space="0" w:color="auto"/>
            </w:tcBorders>
            <w:vAlign w:val="bottom"/>
          </w:tcPr>
          <w:p w14:paraId="1C2C1B5A" w14:textId="77777777" w:rsidR="003248C6" w:rsidRPr="00E84424" w:rsidRDefault="003248C6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6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3248C6" w:rsidRPr="00E84424" w14:paraId="20AE0375" w14:textId="77777777" w:rsidTr="001F3FDB">
        <w:tc>
          <w:tcPr>
            <w:tcW w:w="4820" w:type="dxa"/>
          </w:tcPr>
          <w:p w14:paraId="6128E2CF" w14:textId="77777777" w:rsidR="00D05124" w:rsidRDefault="00F502D1" w:rsidP="00127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6" w:hanging="284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ขาดทุนสุทธิ</w:t>
            </w:r>
            <w:r w:rsidR="003248C6"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ต่อหุ้นขั้นพื้นฐาน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จากการดำเนินงานที่ยกเลิก</w:t>
            </w:r>
          </w:p>
          <w:p w14:paraId="2B6F1F56" w14:textId="5239E51C" w:rsidR="003248C6" w:rsidRPr="00E84424" w:rsidRDefault="00D05124" w:rsidP="00127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6" w:hanging="284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 xml:space="preserve">   </w:t>
            </w:r>
            <w:r w:rsidR="003248C6"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(บาทต่อหุ้น)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111FD28" w14:textId="1AFBCC3E" w:rsidR="003248C6" w:rsidRPr="00E84424" w:rsidRDefault="00F502D1" w:rsidP="0083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6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="00C342F8"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CF1017"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29DC59" w14:textId="6D315917" w:rsidR="003248C6" w:rsidRPr="00E84424" w:rsidRDefault="00F502D1" w:rsidP="00837424">
            <w:pPr>
              <w:pStyle w:val="3"/>
              <w:tabs>
                <w:tab w:val="clear" w:pos="360"/>
                <w:tab w:val="clear" w:pos="720"/>
              </w:tabs>
              <w:ind w:right="-76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="00CF1017"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2F6FCA1" w14:textId="447C1A6F" w:rsidR="003248C6" w:rsidRPr="00E84424" w:rsidRDefault="00F502D1" w:rsidP="00837424">
            <w:pPr>
              <w:pStyle w:val="3"/>
              <w:tabs>
                <w:tab w:val="clear" w:pos="360"/>
                <w:tab w:val="clear" w:pos="720"/>
              </w:tabs>
              <w:ind w:right="-76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97" w:type="dxa"/>
            <w:tcBorders>
              <w:bottom w:val="single" w:sz="4" w:space="0" w:color="auto"/>
            </w:tcBorders>
            <w:vAlign w:val="bottom"/>
          </w:tcPr>
          <w:p w14:paraId="58466C1A" w14:textId="589CEEE7" w:rsidR="003248C6" w:rsidRPr="00E84424" w:rsidRDefault="00F502D1" w:rsidP="00837424">
            <w:pPr>
              <w:pStyle w:val="3"/>
              <w:tabs>
                <w:tab w:val="clear" w:pos="360"/>
                <w:tab w:val="clear" w:pos="720"/>
              </w:tabs>
              <w:ind w:right="-76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127877" w:rsidRPr="00E84424" w14:paraId="477C1E01" w14:textId="77777777" w:rsidTr="001F3FDB">
        <w:tc>
          <w:tcPr>
            <w:tcW w:w="4820" w:type="dxa"/>
          </w:tcPr>
          <w:p w14:paraId="282E5ABC" w14:textId="77777777" w:rsidR="00127877" w:rsidRPr="00E84424" w:rsidRDefault="00127877" w:rsidP="00127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6" w:hanging="284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5BB3A5" w14:textId="77777777" w:rsidR="00127877" w:rsidRPr="00E84424" w:rsidRDefault="00127877" w:rsidP="00726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6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7A077025" w14:textId="77777777" w:rsidR="00127877" w:rsidRPr="00E84424" w:rsidRDefault="00127877" w:rsidP="00726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6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6625EB" w14:textId="1F319CCB" w:rsidR="00127877" w:rsidRPr="00E84424" w:rsidRDefault="00127877" w:rsidP="00963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6"/>
              <w:jc w:val="center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97" w:type="dxa"/>
            <w:tcBorders>
              <w:top w:val="single" w:sz="4" w:space="0" w:color="auto"/>
            </w:tcBorders>
            <w:vAlign w:val="bottom"/>
          </w:tcPr>
          <w:p w14:paraId="0BC96032" w14:textId="77777777" w:rsidR="00127877" w:rsidRPr="00E84424" w:rsidRDefault="00127877" w:rsidP="00726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6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127877" w:rsidRPr="00E84424" w14:paraId="073E5B0B" w14:textId="77777777" w:rsidTr="001F3FDB">
        <w:tc>
          <w:tcPr>
            <w:tcW w:w="4820" w:type="dxa"/>
          </w:tcPr>
          <w:p w14:paraId="479710AA" w14:textId="2E9BDF50" w:rsidR="00127877" w:rsidRPr="00E84424" w:rsidRDefault="00127877" w:rsidP="00127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6" w:hanging="284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กำไร</w:t>
            </w:r>
            <w:r w:rsidR="00F502D1"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(ขาดทุน) สุทธิ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ต่อหุ้นขั้นพื้นฐาน (บาทต่อหุ้น)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9671E35" w14:textId="5C805D76" w:rsidR="00127877" w:rsidRPr="00E84424" w:rsidRDefault="00F502D1" w:rsidP="00726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6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127877"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CF1017"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FE7F90" w14:textId="3B3A64B4" w:rsidR="00127877" w:rsidRPr="00E84424" w:rsidRDefault="00CF1017" w:rsidP="007261A0">
            <w:pPr>
              <w:pStyle w:val="3"/>
              <w:tabs>
                <w:tab w:val="clear" w:pos="360"/>
                <w:tab w:val="clear" w:pos="720"/>
              </w:tabs>
              <w:ind w:right="-76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127877"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.</w:t>
            </w: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570ACDF" w14:textId="46C35A75" w:rsidR="00127877" w:rsidRPr="00E84424" w:rsidRDefault="00F502D1" w:rsidP="007261A0">
            <w:pPr>
              <w:pStyle w:val="3"/>
              <w:tabs>
                <w:tab w:val="clear" w:pos="360"/>
                <w:tab w:val="clear" w:pos="720"/>
              </w:tabs>
              <w:ind w:right="-76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="00127877" w:rsidRPr="00E844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="00CF1017"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097" w:type="dxa"/>
            <w:tcBorders>
              <w:bottom w:val="single" w:sz="4" w:space="0" w:color="auto"/>
            </w:tcBorders>
            <w:vAlign w:val="bottom"/>
          </w:tcPr>
          <w:p w14:paraId="2EA4E6FE" w14:textId="1B076E8C" w:rsidR="00127877" w:rsidRPr="00E84424" w:rsidRDefault="00CF1017" w:rsidP="007261A0">
            <w:pPr>
              <w:pStyle w:val="3"/>
              <w:tabs>
                <w:tab w:val="clear" w:pos="360"/>
                <w:tab w:val="clear" w:pos="720"/>
              </w:tabs>
              <w:ind w:right="-76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127877" w:rsidRPr="00E844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</w:t>
            </w:r>
          </w:p>
        </w:tc>
      </w:tr>
    </w:tbl>
    <w:p w14:paraId="3078C711" w14:textId="77777777" w:rsidR="00127877" w:rsidRPr="00E84424" w:rsidRDefault="00127877" w:rsidP="009938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" w:firstLine="2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EAF3286" w14:textId="4FA07675" w:rsidR="00993840" w:rsidRPr="00E84424" w:rsidRDefault="00993840" w:rsidP="009938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" w:firstLine="2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E84424">
        <w:rPr>
          <w:rFonts w:ascii="Browallia New" w:eastAsia="Arial Unicode MS" w:hAnsi="Browallia New" w:cs="Browallia New"/>
          <w:sz w:val="26"/>
          <w:szCs w:val="26"/>
          <w:cs/>
        </w:rPr>
        <w:t xml:space="preserve">บริษัทไม่มีการออกหุ้นสามัญเทียบเท่าปรับลดในระหว่างปีสิ้นสุดวันที่ </w:t>
      </w:r>
      <w:r w:rsidR="00CF1017" w:rsidRPr="00CF1017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E84424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</w:t>
      </w:r>
      <w:r w:rsidRPr="00E8442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พ.ศ.</w:t>
      </w:r>
      <w:r w:rsidRPr="00E84424">
        <w:rPr>
          <w:rFonts w:ascii="Browallia New" w:eastAsia="Arial Unicode MS" w:hAnsi="Browallia New" w:cs="Browallia New"/>
          <w:color w:val="7030A0"/>
          <w:sz w:val="26"/>
          <w:szCs w:val="26"/>
          <w:cs/>
        </w:rPr>
        <w:t xml:space="preserve"> </w:t>
      </w:r>
      <w:r w:rsidR="00CF1017" w:rsidRPr="00CF1017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E84424">
        <w:rPr>
          <w:rFonts w:ascii="Browallia New" w:eastAsia="Arial Unicode MS" w:hAnsi="Browallia New" w:cs="Browallia New"/>
          <w:sz w:val="26"/>
          <w:szCs w:val="26"/>
          <w:cs/>
        </w:rPr>
        <w:t xml:space="preserve"> และ </w:t>
      </w:r>
      <w:r w:rsidRPr="00E8442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พ.ศ.</w:t>
      </w:r>
      <w:r w:rsidRPr="00E84424">
        <w:rPr>
          <w:rFonts w:ascii="Browallia New" w:eastAsia="Arial Unicode MS" w:hAnsi="Browallia New" w:cs="Browallia New"/>
          <w:color w:val="7030A0"/>
          <w:sz w:val="26"/>
          <w:szCs w:val="26"/>
          <w:cs/>
        </w:rPr>
        <w:t xml:space="preserve"> </w:t>
      </w:r>
      <w:r w:rsidR="00CF1017" w:rsidRPr="00CF1017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E8442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84424">
        <w:rPr>
          <w:rFonts w:ascii="Browallia New" w:eastAsia="Arial Unicode MS" w:hAnsi="Browallia New" w:cs="Browallia New"/>
          <w:sz w:val="26"/>
          <w:szCs w:val="26"/>
          <w:cs/>
        </w:rPr>
        <w:t>ดังนั้นจึงไม่มีการนำเสนอกำไรต่อหุ้นปรับลด</w:t>
      </w:r>
    </w:p>
    <w:p w14:paraId="323219A5" w14:textId="77777777" w:rsidR="00993840" w:rsidRPr="00E84424" w:rsidRDefault="00993840" w:rsidP="009938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6" w:firstLine="2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bookmarkStart w:id="114" w:name="_Hlk50879690"/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6"/>
      </w:tblGrid>
      <w:tr w:rsidR="00993840" w:rsidRPr="00E84424" w14:paraId="159F32AA" w14:textId="77777777" w:rsidTr="002F7184">
        <w:trPr>
          <w:trHeight w:val="386"/>
        </w:trPr>
        <w:tc>
          <w:tcPr>
            <w:tcW w:w="15665" w:type="dxa"/>
            <w:shd w:val="clear" w:color="auto" w:fill="FFA543"/>
            <w:vAlign w:val="center"/>
          </w:tcPr>
          <w:p w14:paraId="470E960C" w14:textId="1A45F4F5" w:rsidR="00993840" w:rsidRPr="00E84424" w:rsidRDefault="00CF1017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</w:pPr>
            <w:r w:rsidRPr="00CF101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39</w:t>
            </w:r>
            <w:r w:rsidR="00993840" w:rsidRPr="00E8442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ab/>
            </w:r>
            <w:r w:rsidR="00993840" w:rsidRPr="00E8442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  <w:t>เงินปันผล</w:t>
            </w:r>
          </w:p>
        </w:tc>
      </w:tr>
    </w:tbl>
    <w:p w14:paraId="1767513E" w14:textId="77777777" w:rsidR="00993840" w:rsidRPr="00E84424" w:rsidRDefault="00993840" w:rsidP="00993840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bookmarkEnd w:id="114"/>
    <w:p w14:paraId="35F3BFA0" w14:textId="661616DC" w:rsidR="00993840" w:rsidRPr="00E84424" w:rsidRDefault="00993840" w:rsidP="009938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84424">
        <w:rPr>
          <w:rFonts w:ascii="Browallia New" w:eastAsia="Arial Unicode MS" w:hAnsi="Browallia New" w:cs="Browallia New"/>
          <w:sz w:val="26"/>
          <w:szCs w:val="26"/>
          <w:cs/>
        </w:rPr>
        <w:t xml:space="preserve">ในการประชุมคณะกรรมการของบริษัทเมื่อวันที่ </w:t>
      </w:r>
      <w:r w:rsidR="00CF1017" w:rsidRPr="00CF1017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E8442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84424">
        <w:rPr>
          <w:rFonts w:ascii="Browallia New" w:eastAsia="Arial Unicode MS" w:hAnsi="Browallia New" w:cs="Browallia New"/>
          <w:sz w:val="26"/>
          <w:szCs w:val="26"/>
          <w:cs/>
        </w:rPr>
        <w:t xml:space="preserve">มีนาคม </w:t>
      </w:r>
      <w:r w:rsidRPr="00E8442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พ</w:t>
      </w:r>
      <w:r w:rsidRPr="00E84424">
        <w:rPr>
          <w:rFonts w:ascii="Browallia New" w:eastAsia="Arial Unicode MS" w:hAnsi="Browallia New" w:cs="Browallia New"/>
          <w:sz w:val="26"/>
          <w:szCs w:val="26"/>
        </w:rPr>
        <w:t>.</w:t>
      </w:r>
      <w:r w:rsidRPr="00E8442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</w:t>
      </w:r>
      <w:r w:rsidRPr="00E84424">
        <w:rPr>
          <w:rFonts w:ascii="Browallia New" w:eastAsia="Arial Unicode MS" w:hAnsi="Browallia New" w:cs="Browallia New"/>
          <w:sz w:val="26"/>
          <w:szCs w:val="26"/>
        </w:rPr>
        <w:t xml:space="preserve">. </w:t>
      </w:r>
      <w:r w:rsidR="00CF1017" w:rsidRPr="00CF1017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E8442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84424">
        <w:rPr>
          <w:rFonts w:ascii="Browallia New" w:eastAsia="Arial Unicode MS" w:hAnsi="Browallia New" w:cs="Browallia New"/>
          <w:sz w:val="26"/>
          <w:szCs w:val="26"/>
          <w:cs/>
        </w:rPr>
        <w:t xml:space="preserve">คณะกรรมการของบริษัทได้อนุมัติให้บริษัทจัดสรรเงินปันผลระหว่างกาลแทนการจ่ายเงินปันผลประจำปีสำหรับผลประกอบการ </w:t>
      </w:r>
      <w:r w:rsidR="00CF1017" w:rsidRPr="00CF1017">
        <w:rPr>
          <w:rFonts w:ascii="Browallia New" w:eastAsia="Arial Unicode MS" w:hAnsi="Browallia New" w:cs="Browallia New"/>
          <w:sz w:val="26"/>
          <w:szCs w:val="26"/>
          <w:lang w:val="en-GB"/>
        </w:rPr>
        <w:t>6</w:t>
      </w:r>
      <w:r w:rsidRPr="00E8442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8442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เดือนหลังของปี</w:t>
      </w:r>
      <w:r w:rsidRPr="00E84424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CF1017" w:rsidRPr="00CF1017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E84424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E8442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ในอัตราหุ้นละ </w:t>
      </w:r>
      <w:r w:rsidR="00CF1017" w:rsidRPr="00CF1017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0</w:t>
      </w:r>
      <w:r w:rsidRPr="00E84424">
        <w:rPr>
          <w:rFonts w:ascii="Browallia New" w:eastAsia="Arial Unicode MS" w:hAnsi="Browallia New" w:cs="Browallia New"/>
          <w:spacing w:val="-2"/>
          <w:sz w:val="26"/>
          <w:szCs w:val="26"/>
        </w:rPr>
        <w:t>.</w:t>
      </w:r>
      <w:r w:rsidR="00CF1017" w:rsidRPr="00CF1017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50</w:t>
      </w:r>
      <w:r w:rsidRPr="00E84424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E8442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บาท เป็น</w:t>
      </w:r>
      <w:r w:rsidRPr="00E84424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E8442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จำนวนเงินรวม </w:t>
      </w:r>
      <w:r w:rsidR="00CF1017" w:rsidRPr="00CF1017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</w:t>
      </w:r>
      <w:r w:rsidRPr="00E84424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,</w:t>
      </w:r>
      <w:r w:rsidR="00CF1017" w:rsidRPr="00CF1017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020</w:t>
      </w:r>
      <w:r w:rsidRPr="00E84424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E8442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ล้านบาท </w:t>
      </w:r>
      <w:r w:rsidRPr="00E8442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ทั้งนี้</w:t>
      </w:r>
      <w:r w:rsidRPr="00E84424">
        <w:rPr>
          <w:rFonts w:ascii="Browallia New" w:eastAsia="Arial Unicode MS" w:hAnsi="Browallia New" w:cs="Browallia New"/>
          <w:sz w:val="26"/>
          <w:szCs w:val="26"/>
          <w:cs/>
        </w:rPr>
        <w:t xml:space="preserve">เงินปันผลดังกล่าวได้จ่ายให้แก่ผู้ถือหุ้นในวันที่ </w:t>
      </w:r>
      <w:r w:rsidR="00CF1017" w:rsidRPr="00CF1017">
        <w:rPr>
          <w:rFonts w:ascii="Browallia New" w:eastAsia="Arial Unicode MS" w:hAnsi="Browallia New" w:cs="Browallia New"/>
          <w:sz w:val="26"/>
          <w:szCs w:val="26"/>
          <w:lang w:val="en-GB"/>
        </w:rPr>
        <w:t>21</w:t>
      </w:r>
      <w:r w:rsidRPr="00E8442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84424">
        <w:rPr>
          <w:rFonts w:ascii="Browallia New" w:eastAsia="Arial Unicode MS" w:hAnsi="Browallia New" w:cs="Browallia New"/>
          <w:sz w:val="26"/>
          <w:szCs w:val="26"/>
          <w:cs/>
        </w:rPr>
        <w:t xml:space="preserve">เมษายน </w:t>
      </w:r>
      <w:r w:rsidRPr="00E8442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พ</w:t>
      </w:r>
      <w:r w:rsidRPr="00E84424">
        <w:rPr>
          <w:rFonts w:ascii="Browallia New" w:eastAsia="Arial Unicode MS" w:hAnsi="Browallia New" w:cs="Browallia New"/>
          <w:sz w:val="26"/>
          <w:szCs w:val="26"/>
        </w:rPr>
        <w:t>.</w:t>
      </w:r>
      <w:r w:rsidRPr="00E8442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</w:t>
      </w:r>
      <w:r w:rsidRPr="00E84424">
        <w:rPr>
          <w:rFonts w:ascii="Browallia New" w:eastAsia="Arial Unicode MS" w:hAnsi="Browallia New" w:cs="Browallia New"/>
          <w:sz w:val="26"/>
          <w:szCs w:val="26"/>
        </w:rPr>
        <w:t xml:space="preserve">. </w:t>
      </w:r>
      <w:r w:rsidR="00CF1017" w:rsidRPr="00CF1017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E8442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bookmarkStart w:id="115" w:name="_Hlk46569747"/>
      <w:r w:rsidRPr="00E8442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และในการประชุม</w:t>
      </w:r>
      <w:r w:rsidRPr="00E8442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  <w:t xml:space="preserve">ผู้ถือหุ้นประจำปี พ.ศ. </w:t>
      </w:r>
      <w:r w:rsidR="00CF1017" w:rsidRPr="00CF1017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E8442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8442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CF1017" w:rsidRPr="00CF1017">
        <w:rPr>
          <w:rFonts w:ascii="Browallia New" w:eastAsia="Arial Unicode MS" w:hAnsi="Browallia New" w:cs="Browallia New"/>
          <w:sz w:val="26"/>
          <w:szCs w:val="26"/>
          <w:lang w:val="en-GB"/>
        </w:rPr>
        <w:t>10</w:t>
      </w:r>
      <w:r w:rsidRPr="00E8442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84424">
        <w:rPr>
          <w:rFonts w:ascii="Browallia New" w:eastAsia="Arial Unicode MS" w:hAnsi="Browallia New" w:cs="Browallia New"/>
          <w:sz w:val="26"/>
          <w:szCs w:val="26"/>
          <w:cs/>
        </w:rPr>
        <w:t xml:space="preserve">มิถุนายน พ.ศ. </w:t>
      </w:r>
      <w:r w:rsidR="00CF1017" w:rsidRPr="00CF1017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E8442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ผู้ถือหุ้นได้</w:t>
      </w:r>
      <w:r w:rsidRPr="00E84424">
        <w:rPr>
          <w:rFonts w:ascii="Browallia New" w:eastAsia="Arial Unicode MS" w:hAnsi="Browallia New" w:cs="Browallia New"/>
          <w:sz w:val="26"/>
          <w:szCs w:val="26"/>
          <w:cs/>
        </w:rPr>
        <w:t>รับทราบการจ่ายเงินปันผลระหว่างกาลดังกล่าวแล้ว</w:t>
      </w:r>
      <w:bookmarkEnd w:id="115"/>
    </w:p>
    <w:p w14:paraId="04709506" w14:textId="1BC737CA" w:rsidR="006A100B" w:rsidRPr="00E84424" w:rsidRDefault="006A10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eastAsia="Arial Unicode MS" w:hAnsi="Browallia New" w:cs="Browallia New"/>
          <w:sz w:val="26"/>
          <w:szCs w:val="26"/>
          <w:lang w:val="en-GB"/>
        </w:rPr>
      </w:pPr>
      <w:bookmarkStart w:id="116" w:name="_Hlk50879697"/>
      <w:r w:rsidRPr="00E84424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44B3FF53" w14:textId="77777777" w:rsidR="00993840" w:rsidRPr="00E84424" w:rsidRDefault="00993840" w:rsidP="00993840">
      <w:pPr>
        <w:spacing w:line="240" w:lineRule="auto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Style w:val="TableGrid"/>
        <w:tblW w:w="9475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993840" w:rsidRPr="00E84424" w14:paraId="1AC790F4" w14:textId="77777777" w:rsidTr="002F7184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413148ED" w14:textId="00663428" w:rsidR="00993840" w:rsidRPr="00E84424" w:rsidRDefault="00CF1017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</w:pPr>
            <w:r w:rsidRPr="00CF101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40</w:t>
            </w:r>
            <w:r w:rsidR="00993840" w:rsidRPr="00E8442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ab/>
            </w:r>
            <w:r w:rsidR="00993840" w:rsidRPr="00E8442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  <w:t>ภาระผูกพันและสัญญาที่สำคัญ</w:t>
            </w:r>
          </w:p>
        </w:tc>
      </w:tr>
      <w:bookmarkEnd w:id="116"/>
    </w:tbl>
    <w:p w14:paraId="7510A6D8" w14:textId="77777777" w:rsidR="00993840" w:rsidRPr="00E84424" w:rsidRDefault="00993840" w:rsidP="00993840">
      <w:pPr>
        <w:pStyle w:val="Heading1"/>
        <w:keepNext w:val="0"/>
        <w:tabs>
          <w:tab w:val="clear" w:pos="567"/>
        </w:tabs>
        <w:spacing w:line="240" w:lineRule="auto"/>
        <w:rPr>
          <w:rFonts w:ascii="Browallia New" w:eastAsia="Arial Unicode MS" w:hAnsi="Browallia New" w:cs="Browallia New"/>
          <w:cs/>
          <w:lang w:val="th-TH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993840" w:rsidRPr="00E84424" w14:paraId="3A479F71" w14:textId="77777777" w:rsidTr="002F7184">
        <w:trPr>
          <w:tblHeader/>
        </w:trPr>
        <w:tc>
          <w:tcPr>
            <w:tcW w:w="3690" w:type="dxa"/>
          </w:tcPr>
          <w:p w14:paraId="1ADDB43E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6586718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6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77E2E1" w14:textId="77777777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6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93840" w:rsidRPr="00E84424" w14:paraId="48FD70AD" w14:textId="77777777" w:rsidTr="002F7184">
        <w:trPr>
          <w:tblHeader/>
        </w:trPr>
        <w:tc>
          <w:tcPr>
            <w:tcW w:w="3690" w:type="dxa"/>
          </w:tcPr>
          <w:p w14:paraId="68BC7363" w14:textId="5FE9AE65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CF1017" w:rsidRPr="00CF10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20A385CB" w14:textId="168DA66D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พ.ศ.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color w:val="7030A0"/>
                <w:sz w:val="26"/>
                <w:szCs w:val="26"/>
                <w:cs/>
              </w:rPr>
              <w:t xml:space="preserve"> </w:t>
            </w:r>
            <w:r w:rsidR="00CF1017" w:rsidRPr="00CF10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3C5074A5" w14:textId="67EAD7BC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พ.ศ.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color w:val="7030A0"/>
                <w:sz w:val="26"/>
                <w:szCs w:val="26"/>
                <w:cs/>
              </w:rPr>
              <w:t xml:space="preserve"> </w:t>
            </w:r>
            <w:r w:rsidR="00CF1017" w:rsidRPr="00CF10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7597A4BF" w14:textId="73D24CAA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พ.ศ.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color w:val="7030A0"/>
                <w:sz w:val="26"/>
                <w:szCs w:val="26"/>
                <w:cs/>
              </w:rPr>
              <w:t xml:space="preserve"> </w:t>
            </w:r>
            <w:r w:rsidR="00CF1017" w:rsidRPr="00CF10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5598262D" w14:textId="13447CBD" w:rsidR="00993840" w:rsidRPr="00E84424" w:rsidRDefault="00993840" w:rsidP="002F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พ.ศ.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color w:val="7030A0"/>
                <w:sz w:val="26"/>
                <w:szCs w:val="26"/>
                <w:cs/>
              </w:rPr>
              <w:t xml:space="preserve"> </w:t>
            </w:r>
            <w:r w:rsidR="00CF1017" w:rsidRPr="00CF10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993840" w:rsidRPr="00E84424" w14:paraId="55E22F8F" w14:textId="77777777" w:rsidTr="002F7184">
        <w:tc>
          <w:tcPr>
            <w:tcW w:w="3690" w:type="dxa"/>
          </w:tcPr>
          <w:p w14:paraId="3DD87F01" w14:textId="77777777" w:rsidR="00993840" w:rsidRPr="00E84424" w:rsidRDefault="00993840" w:rsidP="002F71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2" w:right="-131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358D2141" w14:textId="77777777" w:rsidR="00993840" w:rsidRPr="00E84424" w:rsidRDefault="00993840" w:rsidP="002F71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024196EE" w14:textId="77777777" w:rsidR="00993840" w:rsidRPr="00E84424" w:rsidRDefault="00993840" w:rsidP="002F71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2947D38C" w14:textId="77777777" w:rsidR="00993840" w:rsidRPr="00E84424" w:rsidRDefault="00993840" w:rsidP="002F71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438B6659" w14:textId="77777777" w:rsidR="00993840" w:rsidRPr="00E84424" w:rsidRDefault="00993840" w:rsidP="002F71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993840" w:rsidRPr="00E84424" w14:paraId="7D7C7C6B" w14:textId="77777777" w:rsidTr="002F7184">
        <w:tc>
          <w:tcPr>
            <w:tcW w:w="3690" w:type="dxa"/>
          </w:tcPr>
          <w:p w14:paraId="614768E0" w14:textId="77777777" w:rsidR="00993840" w:rsidRPr="00E84424" w:rsidRDefault="00993840" w:rsidP="002F71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2" w:right="-13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B8F30BF" w14:textId="77777777" w:rsidR="00993840" w:rsidRPr="00E84424" w:rsidRDefault="00993840" w:rsidP="002F71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0F4DBAEC" w14:textId="77777777" w:rsidR="00993840" w:rsidRPr="00E84424" w:rsidRDefault="00993840" w:rsidP="002F71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408B7AB" w14:textId="77777777" w:rsidR="00993840" w:rsidRPr="00E84424" w:rsidRDefault="00993840" w:rsidP="002F71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4D7ADCFC" w14:textId="77777777" w:rsidR="00993840" w:rsidRPr="00E84424" w:rsidRDefault="00993840" w:rsidP="002F71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93840" w:rsidRPr="00E84424" w14:paraId="3AA6DF90" w14:textId="77777777" w:rsidTr="002F7184">
        <w:tc>
          <w:tcPr>
            <w:tcW w:w="3690" w:type="dxa"/>
          </w:tcPr>
          <w:p w14:paraId="2BBE2303" w14:textId="77777777" w:rsidR="00993840" w:rsidRPr="00E84424" w:rsidRDefault="00993840" w:rsidP="002F71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2" w:right="-13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ภาระผูกพันสำหรับรายจ่ายฝ่ายทุน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3851F398" w14:textId="77777777" w:rsidR="00993840" w:rsidRPr="00E84424" w:rsidRDefault="00993840" w:rsidP="002F71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14:paraId="3AFAEF54" w14:textId="77777777" w:rsidR="00993840" w:rsidRPr="00E84424" w:rsidRDefault="00993840" w:rsidP="002F71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47BC2C94" w14:textId="77777777" w:rsidR="00993840" w:rsidRPr="00E84424" w:rsidRDefault="00993840" w:rsidP="002F71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14:paraId="1906F30C" w14:textId="77777777" w:rsidR="00993840" w:rsidRPr="00E84424" w:rsidRDefault="00993840" w:rsidP="002F71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93840" w:rsidRPr="00E84424" w14:paraId="659AE60F" w14:textId="77777777" w:rsidTr="002F7184">
        <w:tc>
          <w:tcPr>
            <w:tcW w:w="3690" w:type="dxa"/>
          </w:tcPr>
          <w:p w14:paraId="2EDB66BD" w14:textId="77777777" w:rsidR="00993840" w:rsidRPr="00E84424" w:rsidRDefault="00993840" w:rsidP="002F71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2" w:right="-1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สัญญาก่อสร้างโครงการ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20128D1" w14:textId="2308A767" w:rsidR="00993840" w:rsidRPr="00E84424" w:rsidRDefault="00CF1017" w:rsidP="002F71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</w:t>
            </w:r>
            <w:r w:rsidR="00840B52"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7187B0B1" w14:textId="1F8C7BBC" w:rsidR="00993840" w:rsidRPr="00E84424" w:rsidRDefault="00CF1017" w:rsidP="002F7184">
            <w:pPr>
              <w:pStyle w:val="3"/>
              <w:tabs>
                <w:tab w:val="clear" w:pos="360"/>
                <w:tab w:val="clear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</w:t>
            </w:r>
            <w:r w:rsidR="00993840"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D925D2D" w14:textId="6923E760" w:rsidR="00993840" w:rsidRPr="00E84424" w:rsidRDefault="00CF1017" w:rsidP="002F7184">
            <w:pPr>
              <w:pStyle w:val="3"/>
              <w:tabs>
                <w:tab w:val="clear" w:pos="360"/>
                <w:tab w:val="clear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</w:t>
            </w:r>
            <w:r w:rsidR="00840B52" w:rsidRPr="00E844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723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30D7052" w14:textId="7B9FE0C8" w:rsidR="00993840" w:rsidRPr="00E84424" w:rsidRDefault="00CF1017" w:rsidP="002F7184">
            <w:pPr>
              <w:pStyle w:val="3"/>
              <w:tabs>
                <w:tab w:val="clear" w:pos="360"/>
                <w:tab w:val="clear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</w:t>
            </w:r>
            <w:r w:rsidR="00993840" w:rsidRPr="00E844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190</w:t>
            </w:r>
          </w:p>
        </w:tc>
      </w:tr>
      <w:tr w:rsidR="00840B52" w:rsidRPr="00E84424" w14:paraId="6F51684D" w14:textId="77777777" w:rsidTr="002F7184">
        <w:tc>
          <w:tcPr>
            <w:tcW w:w="3690" w:type="dxa"/>
          </w:tcPr>
          <w:p w14:paraId="0278B96D" w14:textId="77777777" w:rsidR="00840B52" w:rsidRPr="00E84424" w:rsidRDefault="00840B52" w:rsidP="00840B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2" w:right="-1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C6E3441" w14:textId="1438B965" w:rsidR="00840B52" w:rsidRPr="00E84424" w:rsidRDefault="00CF1017" w:rsidP="00840B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</w:t>
            </w:r>
            <w:r w:rsidR="00840B52"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D7A184" w14:textId="5FC44EC3" w:rsidR="00840B52" w:rsidRPr="00E84424" w:rsidRDefault="00CF1017" w:rsidP="00840B52">
            <w:pPr>
              <w:pStyle w:val="3"/>
              <w:tabs>
                <w:tab w:val="clear" w:pos="360"/>
                <w:tab w:val="clear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</w:t>
            </w:r>
            <w:r w:rsidR="00840B52"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D5C381F" w14:textId="6B95B0C4" w:rsidR="00840B52" w:rsidRPr="00E84424" w:rsidRDefault="00CF1017" w:rsidP="00840B52">
            <w:pPr>
              <w:pStyle w:val="3"/>
              <w:tabs>
                <w:tab w:val="clear" w:pos="360"/>
                <w:tab w:val="clear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</w:t>
            </w:r>
            <w:r w:rsidR="00840B52" w:rsidRPr="00E844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5E1B7B4" w14:textId="44CE56B0" w:rsidR="00840B52" w:rsidRPr="00E84424" w:rsidRDefault="00CF1017" w:rsidP="00840B52">
            <w:pPr>
              <w:pStyle w:val="3"/>
              <w:tabs>
                <w:tab w:val="clear" w:pos="360"/>
                <w:tab w:val="clear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</w:t>
            </w:r>
            <w:r w:rsidR="00840B52" w:rsidRPr="00E844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190</w:t>
            </w:r>
          </w:p>
        </w:tc>
      </w:tr>
      <w:tr w:rsidR="00840B52" w:rsidRPr="00E84424" w14:paraId="6236EC08" w14:textId="77777777" w:rsidTr="00AB25FB">
        <w:tc>
          <w:tcPr>
            <w:tcW w:w="3690" w:type="dxa"/>
          </w:tcPr>
          <w:p w14:paraId="211B522D" w14:textId="77777777" w:rsidR="00840B52" w:rsidRPr="00E84424" w:rsidRDefault="00840B52" w:rsidP="00840B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2" w:right="-131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02C5A19" w14:textId="77777777" w:rsidR="00840B52" w:rsidRPr="00E84424" w:rsidRDefault="00840B52" w:rsidP="00840B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30892B14" w14:textId="77777777" w:rsidR="00840B52" w:rsidRPr="00E84424" w:rsidRDefault="00840B52" w:rsidP="00840B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946685F" w14:textId="77777777" w:rsidR="00840B52" w:rsidRPr="00E84424" w:rsidRDefault="00840B52" w:rsidP="00840B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3D1ED0A4" w14:textId="77777777" w:rsidR="00840B52" w:rsidRPr="00E84424" w:rsidRDefault="00840B52" w:rsidP="00840B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40B52" w:rsidRPr="00E84424" w14:paraId="332D4A25" w14:textId="77777777" w:rsidTr="00AB25FB">
        <w:tc>
          <w:tcPr>
            <w:tcW w:w="3690" w:type="dxa"/>
          </w:tcPr>
          <w:p w14:paraId="0D4AE512" w14:textId="13060903" w:rsidR="00840B52" w:rsidRPr="00E84424" w:rsidRDefault="00840B52" w:rsidP="00840B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2" w:right="-13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ภาระผูกพันตามสัญญาเช่าดำเนินงานที่ไม่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D42A781" w14:textId="77777777" w:rsidR="00840B52" w:rsidRPr="00E84424" w:rsidRDefault="00840B52" w:rsidP="00840B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14:paraId="5120A9AC" w14:textId="77777777" w:rsidR="00840B52" w:rsidRPr="00E84424" w:rsidRDefault="00840B52" w:rsidP="00840B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6D1A12F5" w14:textId="77777777" w:rsidR="00840B52" w:rsidRPr="00E84424" w:rsidRDefault="00840B52" w:rsidP="00840B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14:paraId="1C563B4A" w14:textId="77777777" w:rsidR="00840B52" w:rsidRPr="00E84424" w:rsidRDefault="00840B52" w:rsidP="00840B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40B52" w:rsidRPr="00E84424" w14:paraId="46FACAC3" w14:textId="77777777" w:rsidTr="00AB25FB">
        <w:tc>
          <w:tcPr>
            <w:tcW w:w="3690" w:type="dxa"/>
          </w:tcPr>
          <w:p w14:paraId="1DDD041F" w14:textId="66FB6298" w:rsidR="00840B52" w:rsidRPr="00E84424" w:rsidRDefault="00840B52" w:rsidP="00840B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2" w:right="-13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  สามารถยกเลิกได้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42F3EBC2" w14:textId="77777777" w:rsidR="00840B52" w:rsidRPr="00E84424" w:rsidRDefault="00840B52" w:rsidP="00840B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14:paraId="22A84ACB" w14:textId="77777777" w:rsidR="00840B52" w:rsidRPr="00E84424" w:rsidRDefault="00840B52" w:rsidP="00840B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2D4A1501" w14:textId="77777777" w:rsidR="00840B52" w:rsidRPr="00E84424" w:rsidRDefault="00840B52" w:rsidP="00840B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14:paraId="0E14973D" w14:textId="77777777" w:rsidR="00840B52" w:rsidRPr="00E84424" w:rsidRDefault="00840B52" w:rsidP="00840B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40B52" w:rsidRPr="00E84424" w14:paraId="5890097B" w14:textId="77777777" w:rsidTr="00AB25FB">
        <w:tc>
          <w:tcPr>
            <w:tcW w:w="3690" w:type="dxa"/>
          </w:tcPr>
          <w:p w14:paraId="1B87AC07" w14:textId="3B27021E" w:rsidR="00840B52" w:rsidRPr="00E84424" w:rsidRDefault="00840B52" w:rsidP="00840B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2" w:right="-1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ภายในระยะเวลาหนึ่งปี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3EDF4C34" w14:textId="3F43BDE6" w:rsidR="00840B52" w:rsidRPr="00E84424" w:rsidRDefault="00CF1017" w:rsidP="00840B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</w:t>
            </w:r>
          </w:p>
        </w:tc>
        <w:tc>
          <w:tcPr>
            <w:tcW w:w="1440" w:type="dxa"/>
            <w:vAlign w:val="center"/>
          </w:tcPr>
          <w:p w14:paraId="177B418F" w14:textId="47E3E7FE" w:rsidR="00840B52" w:rsidRPr="00E84424" w:rsidRDefault="00CF1017" w:rsidP="00840B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840B52" w:rsidRPr="00E844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534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E8EB62E" w14:textId="23B92471" w:rsidR="00840B52" w:rsidRPr="00E84424" w:rsidRDefault="00CF1017" w:rsidP="00840B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</w:p>
        </w:tc>
        <w:tc>
          <w:tcPr>
            <w:tcW w:w="1440" w:type="dxa"/>
            <w:vAlign w:val="center"/>
          </w:tcPr>
          <w:p w14:paraId="73EFFB7E" w14:textId="19DE3328" w:rsidR="00840B52" w:rsidRPr="00E84424" w:rsidRDefault="00CF1017" w:rsidP="00840B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840B52"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501</w:t>
            </w:r>
          </w:p>
        </w:tc>
      </w:tr>
      <w:tr w:rsidR="00840B52" w:rsidRPr="00E84424" w14:paraId="4AC20F38" w14:textId="77777777" w:rsidTr="00AB25FB">
        <w:tc>
          <w:tcPr>
            <w:tcW w:w="3690" w:type="dxa"/>
          </w:tcPr>
          <w:p w14:paraId="2794C04A" w14:textId="10B5B6FD" w:rsidR="00840B52" w:rsidRPr="00E84424" w:rsidRDefault="00840B52" w:rsidP="00840B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2" w:right="-1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ภายหลังจากหนึ่งปี แต่ไม่เกินห้าปี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0A19022" w14:textId="324A2F07" w:rsidR="00840B52" w:rsidRPr="00E84424" w:rsidRDefault="00CF1017" w:rsidP="00840B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</w:p>
        </w:tc>
        <w:tc>
          <w:tcPr>
            <w:tcW w:w="1440" w:type="dxa"/>
            <w:vAlign w:val="center"/>
          </w:tcPr>
          <w:p w14:paraId="21231323" w14:textId="4DD35C52" w:rsidR="00840B52" w:rsidRPr="00E84424" w:rsidRDefault="00CF1017" w:rsidP="00840B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840B52"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529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9A1F4B0" w14:textId="3F549079" w:rsidR="00840B52" w:rsidRPr="00E84424" w:rsidRDefault="00CF1017" w:rsidP="00840B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</w:p>
        </w:tc>
        <w:tc>
          <w:tcPr>
            <w:tcW w:w="1440" w:type="dxa"/>
            <w:vAlign w:val="center"/>
          </w:tcPr>
          <w:p w14:paraId="3534EF03" w14:textId="768C42CC" w:rsidR="00840B52" w:rsidRPr="00E84424" w:rsidRDefault="00CF1017" w:rsidP="00840B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840B52"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442</w:t>
            </w:r>
          </w:p>
        </w:tc>
      </w:tr>
      <w:tr w:rsidR="00840B52" w:rsidRPr="00E84424" w14:paraId="1BF3EB70" w14:textId="77777777" w:rsidTr="00AB25FB">
        <w:tc>
          <w:tcPr>
            <w:tcW w:w="3690" w:type="dxa"/>
          </w:tcPr>
          <w:p w14:paraId="2A5F3EEC" w14:textId="1AA773BE" w:rsidR="00840B52" w:rsidRPr="00E84424" w:rsidRDefault="00840B52" w:rsidP="00840B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2" w:right="-1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ภายหลังจากห้าปี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2FDBC4D" w14:textId="79E2E871" w:rsidR="00840B52" w:rsidRPr="00E84424" w:rsidRDefault="00840B52" w:rsidP="00840B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7B2DA445" w14:textId="612D7A85" w:rsidR="00840B52" w:rsidRPr="00E84424" w:rsidRDefault="00CF1017" w:rsidP="00840B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  <w:r w:rsidR="00840B52"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103E427" w14:textId="32332B3E" w:rsidR="00840B52" w:rsidRPr="00E84424" w:rsidRDefault="00840B52" w:rsidP="00840B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2D547407" w14:textId="3C384243" w:rsidR="00840B52" w:rsidRPr="00E84424" w:rsidRDefault="00CF1017" w:rsidP="00840B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  <w:r w:rsidR="00840B52"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521</w:t>
            </w:r>
          </w:p>
        </w:tc>
      </w:tr>
      <w:tr w:rsidR="00840B52" w:rsidRPr="00E84424" w14:paraId="79A92D73" w14:textId="77777777" w:rsidTr="00AB25FB">
        <w:tc>
          <w:tcPr>
            <w:tcW w:w="3690" w:type="dxa"/>
          </w:tcPr>
          <w:p w14:paraId="05A13DB5" w14:textId="09ED6818" w:rsidR="00840B52" w:rsidRPr="00E84424" w:rsidRDefault="00840B52" w:rsidP="00840B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2" w:right="-1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5C90AC5" w14:textId="50A9486D" w:rsidR="00840B52" w:rsidRPr="00E84424" w:rsidRDefault="00CF1017" w:rsidP="00840B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AEDC04" w14:textId="2494D79B" w:rsidR="00840B52" w:rsidRPr="00E84424" w:rsidRDefault="00CF1017" w:rsidP="00840B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</w:t>
            </w:r>
            <w:r w:rsidR="00840B52"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B3B64FD" w14:textId="0DF699D7" w:rsidR="00840B52" w:rsidRPr="00E84424" w:rsidRDefault="00CF1017" w:rsidP="00840B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9E0816" w14:textId="43629D63" w:rsidR="00840B52" w:rsidRPr="00E84424" w:rsidRDefault="00CF1017" w:rsidP="00840B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</w:t>
            </w:r>
            <w:r w:rsidR="00840B52"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464</w:t>
            </w:r>
          </w:p>
        </w:tc>
      </w:tr>
      <w:tr w:rsidR="00840B52" w:rsidRPr="00E84424" w14:paraId="189576C0" w14:textId="77777777" w:rsidTr="00AB25FB">
        <w:tc>
          <w:tcPr>
            <w:tcW w:w="3690" w:type="dxa"/>
          </w:tcPr>
          <w:p w14:paraId="415B03D8" w14:textId="77777777" w:rsidR="00840B52" w:rsidRPr="00E84424" w:rsidRDefault="00840B52" w:rsidP="00840B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2" w:right="-1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BAF5CA5" w14:textId="77777777" w:rsidR="00840B52" w:rsidRPr="00E84424" w:rsidRDefault="00840B52" w:rsidP="00840B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71820459" w14:textId="77777777" w:rsidR="00840B52" w:rsidRPr="00E84424" w:rsidRDefault="00840B52" w:rsidP="00840B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3EDC571" w14:textId="77777777" w:rsidR="00840B52" w:rsidRPr="00E84424" w:rsidRDefault="00840B52" w:rsidP="00840B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73BC444F" w14:textId="77777777" w:rsidR="00840B52" w:rsidRPr="00E84424" w:rsidRDefault="00840B52" w:rsidP="00840B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40B52" w:rsidRPr="00E84424" w14:paraId="562DE410" w14:textId="77777777" w:rsidTr="002F7184">
        <w:tc>
          <w:tcPr>
            <w:tcW w:w="3690" w:type="dxa"/>
          </w:tcPr>
          <w:p w14:paraId="7009E18B" w14:textId="77777777" w:rsidR="00840B52" w:rsidRPr="00E84424" w:rsidRDefault="00840B52" w:rsidP="00840B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2" w:right="-1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ภาระผูกพันอื่นๆ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461E8E40" w14:textId="77777777" w:rsidR="00840B52" w:rsidRPr="00E84424" w:rsidRDefault="00840B52" w:rsidP="00840B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14:paraId="1D4417BA" w14:textId="77777777" w:rsidR="00840B52" w:rsidRPr="00E84424" w:rsidRDefault="00840B52" w:rsidP="00840B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584EF251" w14:textId="77777777" w:rsidR="00840B52" w:rsidRPr="00E84424" w:rsidRDefault="00840B52" w:rsidP="00840B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14:paraId="67B2ECA8" w14:textId="77777777" w:rsidR="00840B52" w:rsidRPr="00E84424" w:rsidRDefault="00840B52" w:rsidP="00840B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40B52" w:rsidRPr="00E84424" w14:paraId="3363C473" w14:textId="77777777" w:rsidTr="002F7184">
        <w:tc>
          <w:tcPr>
            <w:tcW w:w="3690" w:type="dxa"/>
          </w:tcPr>
          <w:p w14:paraId="39931D65" w14:textId="77777777" w:rsidR="00840B52" w:rsidRPr="00E84424" w:rsidRDefault="00840B52" w:rsidP="00840B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2" w:right="-1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bookmarkStart w:id="117" w:name="_Hlk221435865"/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หนังสือค้ำประกันจากสถาบันการเงิน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BDB6E87" w14:textId="7A7CEC75" w:rsidR="00840B52" w:rsidRPr="00E84424" w:rsidRDefault="00CF1017" w:rsidP="00840B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4C554E"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196</w:t>
            </w:r>
          </w:p>
        </w:tc>
        <w:tc>
          <w:tcPr>
            <w:tcW w:w="1440" w:type="dxa"/>
            <w:vAlign w:val="center"/>
          </w:tcPr>
          <w:p w14:paraId="0C2C0BC9" w14:textId="3F6D4D52" w:rsidR="00840B52" w:rsidRPr="00E84424" w:rsidRDefault="00CF1017" w:rsidP="00840B52">
            <w:pPr>
              <w:pStyle w:val="3"/>
              <w:tabs>
                <w:tab w:val="clear" w:pos="360"/>
                <w:tab w:val="clear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840B52"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065</w:t>
            </w:r>
          </w:p>
        </w:tc>
        <w:tc>
          <w:tcPr>
            <w:tcW w:w="1440" w:type="dxa"/>
            <w:shd w:val="clear" w:color="auto" w:fill="FAFAFA"/>
          </w:tcPr>
          <w:p w14:paraId="10CCD03A" w14:textId="0DA0E667" w:rsidR="00840B52" w:rsidRPr="00E84424" w:rsidRDefault="00CF1017" w:rsidP="00840B52">
            <w:pPr>
              <w:pStyle w:val="3"/>
              <w:tabs>
                <w:tab w:val="clear" w:pos="360"/>
                <w:tab w:val="clear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840B52" w:rsidRPr="00E844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515</w:t>
            </w:r>
          </w:p>
        </w:tc>
        <w:tc>
          <w:tcPr>
            <w:tcW w:w="1440" w:type="dxa"/>
          </w:tcPr>
          <w:p w14:paraId="1C5CE902" w14:textId="64006076" w:rsidR="00840B52" w:rsidRPr="00E84424" w:rsidRDefault="00CF1017" w:rsidP="00840B52">
            <w:pPr>
              <w:pStyle w:val="3"/>
              <w:tabs>
                <w:tab w:val="clear" w:pos="360"/>
                <w:tab w:val="clear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840B52" w:rsidRPr="00E844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457</w:t>
            </w:r>
          </w:p>
        </w:tc>
      </w:tr>
      <w:tr w:rsidR="00327183" w:rsidRPr="00E84424" w14:paraId="369720D1" w14:textId="77777777" w:rsidTr="00641F9E">
        <w:tc>
          <w:tcPr>
            <w:tcW w:w="3690" w:type="dxa"/>
          </w:tcPr>
          <w:p w14:paraId="4D1AD71C" w14:textId="12BB9D9B" w:rsidR="00327183" w:rsidRPr="00E84424" w:rsidRDefault="00327183" w:rsidP="003271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2" w:right="-1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</w:t>
            </w:r>
            <w:r w:rsidR="003C0294"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แลกเปลี่ยน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เงินตราต่างประเทศล่วงหน้า</w:t>
            </w:r>
          </w:p>
        </w:tc>
        <w:tc>
          <w:tcPr>
            <w:tcW w:w="1440" w:type="dxa"/>
            <w:shd w:val="clear" w:color="auto" w:fill="FAFAFA"/>
          </w:tcPr>
          <w:p w14:paraId="19BB32ED" w14:textId="3B7F526E" w:rsidR="00327183" w:rsidRPr="00E84424" w:rsidRDefault="00CF1017" w:rsidP="003271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421</w:t>
            </w:r>
          </w:p>
        </w:tc>
        <w:tc>
          <w:tcPr>
            <w:tcW w:w="1440" w:type="dxa"/>
            <w:vAlign w:val="center"/>
          </w:tcPr>
          <w:p w14:paraId="3D9D7B33" w14:textId="74B5A878" w:rsidR="00327183" w:rsidRPr="00E84424" w:rsidRDefault="00CF1017" w:rsidP="00327183">
            <w:pPr>
              <w:pStyle w:val="3"/>
              <w:tabs>
                <w:tab w:val="clear" w:pos="360"/>
                <w:tab w:val="clear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327183" w:rsidRPr="00E844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905</w:t>
            </w:r>
          </w:p>
        </w:tc>
        <w:tc>
          <w:tcPr>
            <w:tcW w:w="1440" w:type="dxa"/>
            <w:shd w:val="clear" w:color="auto" w:fill="FAFAFA"/>
          </w:tcPr>
          <w:p w14:paraId="5D8C29D8" w14:textId="32E4994D" w:rsidR="00327183" w:rsidRPr="00E84424" w:rsidRDefault="00CF1017" w:rsidP="00327183">
            <w:pPr>
              <w:pStyle w:val="3"/>
              <w:tabs>
                <w:tab w:val="clear" w:pos="360"/>
                <w:tab w:val="clear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421</w:t>
            </w:r>
          </w:p>
        </w:tc>
        <w:tc>
          <w:tcPr>
            <w:tcW w:w="1440" w:type="dxa"/>
          </w:tcPr>
          <w:p w14:paraId="652E26E6" w14:textId="26EA1456" w:rsidR="00327183" w:rsidRPr="00E84424" w:rsidRDefault="00CF1017" w:rsidP="00327183">
            <w:pPr>
              <w:pStyle w:val="3"/>
              <w:tabs>
                <w:tab w:val="clear" w:pos="360"/>
                <w:tab w:val="clear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327183" w:rsidRPr="00E844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905</w:t>
            </w:r>
          </w:p>
        </w:tc>
      </w:tr>
      <w:tr w:rsidR="00327183" w:rsidRPr="00E84424" w14:paraId="67996ABB" w14:textId="77777777" w:rsidTr="00641F9E">
        <w:tc>
          <w:tcPr>
            <w:tcW w:w="3690" w:type="dxa"/>
          </w:tcPr>
          <w:p w14:paraId="157437A3" w14:textId="77777777" w:rsidR="00327183" w:rsidRPr="00E84424" w:rsidRDefault="00327183" w:rsidP="003271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2" w:right="-1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สัญญาการสั่งซื้อน้ำมันดิบและวัตถุดิบ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687231C" w14:textId="275F60A9" w:rsidR="00327183" w:rsidRPr="00E84424" w:rsidRDefault="00CF1017" w:rsidP="00327183">
            <w:pPr>
              <w:pStyle w:val="3"/>
              <w:tabs>
                <w:tab w:val="clear" w:pos="360"/>
                <w:tab w:val="clear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</w:t>
            </w:r>
            <w:r w:rsidR="00327183" w:rsidRPr="00E844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295ABA2C" w14:textId="529EA5F0" w:rsidR="00327183" w:rsidRPr="00E84424" w:rsidRDefault="00CF1017" w:rsidP="00327183">
            <w:pPr>
              <w:pStyle w:val="3"/>
              <w:tabs>
                <w:tab w:val="clear" w:pos="360"/>
                <w:tab w:val="clear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</w:t>
            </w:r>
            <w:r w:rsidR="00327183" w:rsidRPr="00E844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8A4EB06" w14:textId="34143750" w:rsidR="00327183" w:rsidRPr="00E84424" w:rsidRDefault="00CF1017" w:rsidP="00327183">
            <w:pPr>
              <w:pStyle w:val="3"/>
              <w:tabs>
                <w:tab w:val="clear" w:pos="360"/>
                <w:tab w:val="clear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</w:t>
            </w:r>
            <w:r w:rsidR="00327183" w:rsidRPr="00E844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424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9D91222" w14:textId="5691BCCC" w:rsidR="00327183" w:rsidRPr="00E84424" w:rsidRDefault="00CF1017" w:rsidP="00327183">
            <w:pPr>
              <w:pStyle w:val="3"/>
              <w:tabs>
                <w:tab w:val="clear" w:pos="360"/>
                <w:tab w:val="clear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</w:t>
            </w:r>
            <w:r w:rsidR="00327183" w:rsidRPr="00E844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180</w:t>
            </w:r>
          </w:p>
        </w:tc>
      </w:tr>
      <w:tr w:rsidR="00327183" w:rsidRPr="00E84424" w14:paraId="0A4FD4CA" w14:textId="77777777" w:rsidTr="002F7184">
        <w:tc>
          <w:tcPr>
            <w:tcW w:w="3690" w:type="dxa"/>
          </w:tcPr>
          <w:p w14:paraId="03A0739C" w14:textId="77777777" w:rsidR="00327183" w:rsidRPr="00E84424" w:rsidRDefault="00327183" w:rsidP="003271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2" w:right="-1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D7FDBD3" w14:textId="1F0C4AB5" w:rsidR="00327183" w:rsidRPr="00E84424" w:rsidRDefault="00CF1017" w:rsidP="00327183">
            <w:pPr>
              <w:pStyle w:val="3"/>
              <w:tabs>
                <w:tab w:val="clear" w:pos="360"/>
                <w:tab w:val="clear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</w:t>
            </w:r>
            <w:r w:rsidR="004C554E" w:rsidRPr="00E844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20F14F" w14:textId="0F4D5C95" w:rsidR="00327183" w:rsidRPr="00E84424" w:rsidRDefault="00CF1017" w:rsidP="00327183">
            <w:pPr>
              <w:pStyle w:val="3"/>
              <w:tabs>
                <w:tab w:val="clear" w:pos="360"/>
                <w:tab w:val="clear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</w:t>
            </w:r>
            <w:r w:rsidR="00327183" w:rsidRPr="00E844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3D664BA" w14:textId="0D802F14" w:rsidR="00327183" w:rsidRPr="00E84424" w:rsidRDefault="00CF1017" w:rsidP="00327183">
            <w:pPr>
              <w:pStyle w:val="3"/>
              <w:tabs>
                <w:tab w:val="clear" w:pos="360"/>
                <w:tab w:val="clear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</w:t>
            </w:r>
            <w:r w:rsidR="00327183" w:rsidRPr="00E844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2E30550" w14:textId="414DE8B9" w:rsidR="00327183" w:rsidRPr="00E84424" w:rsidRDefault="00CF1017" w:rsidP="00327183">
            <w:pPr>
              <w:pStyle w:val="3"/>
              <w:tabs>
                <w:tab w:val="clear" w:pos="360"/>
                <w:tab w:val="clear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</w:t>
            </w:r>
            <w:r w:rsidR="00327183" w:rsidRPr="00E844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542</w:t>
            </w:r>
          </w:p>
        </w:tc>
      </w:tr>
      <w:bookmarkEnd w:id="117"/>
    </w:tbl>
    <w:p w14:paraId="33A2ED46" w14:textId="77777777" w:rsidR="00993840" w:rsidRPr="00E84424" w:rsidRDefault="00993840" w:rsidP="009938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0C75707F" w14:textId="77777777" w:rsidR="00993840" w:rsidRPr="00E84424" w:rsidRDefault="00993840" w:rsidP="009938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" w:right="2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E8442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การลงทุนโครงการพลังงานสะอาด</w:t>
      </w:r>
    </w:p>
    <w:p w14:paraId="1069785A" w14:textId="77777777" w:rsidR="00993840" w:rsidRPr="00E84424" w:rsidRDefault="00993840" w:rsidP="009938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D32F7FF" w14:textId="152753A1" w:rsidR="00AB25FB" w:rsidRPr="00E84424" w:rsidRDefault="00993840" w:rsidP="00993840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84424">
        <w:rPr>
          <w:rFonts w:ascii="Browallia New" w:eastAsia="Arial Unicode MS" w:hAnsi="Browallia New" w:cs="Browallia New"/>
          <w:sz w:val="26"/>
          <w:szCs w:val="26"/>
          <w:cs/>
        </w:rPr>
        <w:t>บริษัทลงนามสัญญาจ้างผู้รับเหมาหลายแห่งสำหรับโครงการพลังงานสะอาด (</w:t>
      </w:r>
      <w:r w:rsidRPr="00E8442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Clean Fuel Project </w:t>
      </w:r>
      <w:r w:rsidRPr="00E8442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หรือ </w:t>
      </w:r>
      <w:r w:rsidRPr="00E84424">
        <w:rPr>
          <w:rFonts w:ascii="Browallia New" w:eastAsia="Arial Unicode MS" w:hAnsi="Browallia New" w:cs="Browallia New"/>
          <w:sz w:val="26"/>
          <w:szCs w:val="26"/>
        </w:rPr>
        <w:t xml:space="preserve">CFP) </w:t>
      </w:r>
      <w:r w:rsidRPr="00E84424">
        <w:rPr>
          <w:rFonts w:ascii="Browallia New" w:eastAsia="Arial Unicode MS" w:hAnsi="Browallia New" w:cs="Browallia New"/>
          <w:sz w:val="26"/>
          <w:szCs w:val="26"/>
          <w:cs/>
        </w:rPr>
        <w:t>ซึ่งบริษัทได้รับการ</w:t>
      </w:r>
      <w:r w:rsidRPr="00E8442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อนุมัติการลงทุนจากที่ประชุมวิสามัญผู้ถือหุ้นเมื่อวันที่ </w:t>
      </w:r>
      <w:r w:rsidR="00CF1017" w:rsidRPr="00CF101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27</w:t>
      </w:r>
      <w:r w:rsidRPr="00E8442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สิงหาคม พ.ศ. </w:t>
      </w:r>
      <w:r w:rsidR="00CF1017" w:rsidRPr="00CF101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2561</w:t>
      </w:r>
      <w:r w:rsidRPr="00E8442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โดยมีมูลค่าโครงการไม่เกิน </w:t>
      </w:r>
      <w:r w:rsidR="00CF1017" w:rsidRPr="00CF101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4</w:t>
      </w:r>
      <w:r w:rsidRPr="00E84424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CF1017" w:rsidRPr="00CF101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825</w:t>
      </w:r>
      <w:r w:rsidRPr="00E8442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ล้านเหรียญสหรัฐอเมริกา</w:t>
      </w:r>
      <w:r w:rsidRPr="00E84424">
        <w:rPr>
          <w:rFonts w:ascii="Browallia New" w:eastAsia="Arial Unicode MS" w:hAnsi="Browallia New" w:cs="Browallia New"/>
          <w:sz w:val="26"/>
          <w:szCs w:val="26"/>
          <w:cs/>
        </w:rPr>
        <w:t xml:space="preserve"> หรือเทียบเท่า </w:t>
      </w:r>
      <w:r w:rsidR="00CF1017" w:rsidRPr="00CF1017">
        <w:rPr>
          <w:rFonts w:ascii="Browallia New" w:eastAsia="Arial Unicode MS" w:hAnsi="Browallia New" w:cs="Browallia New"/>
          <w:sz w:val="26"/>
          <w:szCs w:val="26"/>
          <w:lang w:val="en-GB"/>
        </w:rPr>
        <w:t>160</w:t>
      </w:r>
      <w:r w:rsidRPr="00E84424">
        <w:rPr>
          <w:rFonts w:ascii="Browallia New" w:eastAsia="Arial Unicode MS" w:hAnsi="Browallia New" w:cs="Browallia New"/>
          <w:sz w:val="26"/>
          <w:szCs w:val="26"/>
        </w:rPr>
        <w:t>,</w:t>
      </w:r>
      <w:r w:rsidR="00CF1017" w:rsidRPr="00CF1017">
        <w:rPr>
          <w:rFonts w:ascii="Browallia New" w:eastAsia="Arial Unicode MS" w:hAnsi="Browallia New" w:cs="Browallia New"/>
          <w:sz w:val="26"/>
          <w:szCs w:val="26"/>
          <w:lang w:val="en-GB"/>
        </w:rPr>
        <w:t>279</w:t>
      </w:r>
      <w:r w:rsidRPr="00E8442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84424">
        <w:rPr>
          <w:rFonts w:ascii="Browallia New" w:eastAsia="Arial Unicode MS" w:hAnsi="Browallia New" w:cs="Browallia New"/>
          <w:sz w:val="26"/>
          <w:szCs w:val="26"/>
          <w:cs/>
        </w:rPr>
        <w:t>ล้านบาท ซึ่งรวมมูลค่าโครงการหน่วยผลิตไฟฟ้า (</w:t>
      </w:r>
      <w:r w:rsidRPr="00E84424">
        <w:rPr>
          <w:rFonts w:ascii="Browallia New" w:eastAsia="Arial Unicode MS" w:hAnsi="Browallia New" w:cs="Browallia New"/>
          <w:sz w:val="26"/>
          <w:szCs w:val="26"/>
        </w:rPr>
        <w:t xml:space="preserve">Energy Recovery Unit </w:t>
      </w:r>
      <w:r w:rsidRPr="00E84424">
        <w:rPr>
          <w:rFonts w:ascii="Browallia New" w:eastAsia="Arial Unicode MS" w:hAnsi="Browallia New" w:cs="Browallia New"/>
          <w:sz w:val="26"/>
          <w:szCs w:val="26"/>
          <w:cs/>
        </w:rPr>
        <w:t xml:space="preserve">หรือ </w:t>
      </w:r>
      <w:r w:rsidRPr="00E84424">
        <w:rPr>
          <w:rFonts w:ascii="Browallia New" w:eastAsia="Arial Unicode MS" w:hAnsi="Browallia New" w:cs="Browallia New"/>
          <w:sz w:val="26"/>
          <w:szCs w:val="26"/>
        </w:rPr>
        <w:t xml:space="preserve">ERU) </w:t>
      </w:r>
      <w:r w:rsidRPr="00E84424">
        <w:rPr>
          <w:rFonts w:ascii="Browallia New" w:eastAsia="Arial Unicode MS" w:hAnsi="Browallia New" w:cs="Browallia New"/>
          <w:sz w:val="26"/>
          <w:szCs w:val="26"/>
          <w:cs/>
        </w:rPr>
        <w:t xml:space="preserve">ซึ่งมีกำลังผลิตกระแสไฟฟ้า </w:t>
      </w:r>
      <w:r w:rsidR="00CF1017" w:rsidRPr="00CF1017">
        <w:rPr>
          <w:rFonts w:ascii="Browallia New" w:eastAsia="Arial Unicode MS" w:hAnsi="Browallia New" w:cs="Browallia New"/>
          <w:sz w:val="26"/>
          <w:szCs w:val="26"/>
          <w:lang w:val="en-GB"/>
        </w:rPr>
        <w:t>250</w:t>
      </w:r>
      <w:r w:rsidRPr="00E84424">
        <w:rPr>
          <w:rFonts w:ascii="Browallia New" w:eastAsia="Arial Unicode MS" w:hAnsi="Browallia New" w:cs="Browallia New"/>
          <w:sz w:val="26"/>
          <w:szCs w:val="26"/>
          <w:cs/>
        </w:rPr>
        <w:t xml:space="preserve"> เมกะวัตต์และไอน้ำเพื่อป้อนให้กับกระบวนการผลิตของโครงการ </w:t>
      </w:r>
      <w:r w:rsidRPr="00E84424">
        <w:rPr>
          <w:rFonts w:ascii="Browallia New" w:eastAsia="Arial Unicode MS" w:hAnsi="Browallia New" w:cs="Browallia New"/>
          <w:sz w:val="26"/>
          <w:szCs w:val="26"/>
        </w:rPr>
        <w:t xml:space="preserve">CFP </w:t>
      </w:r>
    </w:p>
    <w:p w14:paraId="7306EB8E" w14:textId="77777777" w:rsidR="00AB25FB" w:rsidRPr="00E84424" w:rsidRDefault="00AB25FB" w:rsidP="00993840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3634023" w14:textId="77777777" w:rsidR="00993840" w:rsidRPr="00E84424" w:rsidRDefault="00993840" w:rsidP="00993840">
      <w:pPr>
        <w:spacing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E8442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สัญญาแลกเปลี่ยนอัตราดอกเบี้ย</w:t>
      </w:r>
    </w:p>
    <w:p w14:paraId="51A0599A" w14:textId="77777777" w:rsidR="00993840" w:rsidRPr="00E84424" w:rsidRDefault="00993840" w:rsidP="00993840">
      <w:pPr>
        <w:tabs>
          <w:tab w:val="left" w:pos="6237"/>
        </w:tabs>
        <w:spacing w:line="240" w:lineRule="auto"/>
        <w:ind w:right="2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F9A4F73" w14:textId="4C51B058" w:rsidR="00993840" w:rsidRPr="00E84424" w:rsidRDefault="00993840" w:rsidP="00993840">
      <w:pPr>
        <w:tabs>
          <w:tab w:val="left" w:pos="6237"/>
        </w:tabs>
        <w:spacing w:line="240" w:lineRule="auto"/>
        <w:ind w:right="2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84424">
        <w:rPr>
          <w:rFonts w:ascii="Browallia New" w:eastAsia="Arial Unicode MS" w:hAnsi="Browallia New" w:cs="Browallia New"/>
          <w:sz w:val="26"/>
          <w:szCs w:val="26"/>
          <w:cs/>
        </w:rPr>
        <w:t>บริษัทย่อยแห่งหนึ่งได้ตกลงทำสัญญาแลกเปลี่ยนอัตราดอกเบี้ยกับสถาบันการเงินหลายแห่ง เพื่อเป็นเครื่องมือบริหารความเสี่ยง</w:t>
      </w:r>
      <w:r w:rsidRPr="00E84424">
        <w:rPr>
          <w:rFonts w:ascii="Browallia New" w:eastAsia="Arial Unicode MS" w:hAnsi="Browallia New" w:cs="Browallia New"/>
          <w:sz w:val="26"/>
          <w:szCs w:val="26"/>
          <w:cs/>
        </w:rPr>
        <w:br/>
        <w:t>ที่เกี่ยวเนื่องกับอัตราดอกเบี้ยของเงินกู้ยืมระยะยาวในสกุลเงินบาท</w:t>
      </w:r>
      <w:r w:rsidRPr="00E8442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84424">
        <w:rPr>
          <w:rFonts w:ascii="Browallia New" w:eastAsia="Arial Unicode MS" w:hAnsi="Browallia New" w:cs="Browallia New"/>
          <w:sz w:val="26"/>
          <w:szCs w:val="26"/>
          <w:cs/>
        </w:rPr>
        <w:t xml:space="preserve">ซึ่งมียอดคงเหลือ ณ วันที่ </w:t>
      </w:r>
      <w:r w:rsidR="00CF1017" w:rsidRPr="00CF1017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E8442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8442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</w:t>
      </w:r>
      <w:r w:rsidRPr="00E84424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CF1017" w:rsidRPr="00CF1017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E8442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84424">
        <w:rPr>
          <w:rFonts w:ascii="Browallia New" w:eastAsia="Arial Unicode MS" w:hAnsi="Browallia New" w:cs="Browallia New"/>
          <w:sz w:val="26"/>
          <w:szCs w:val="26"/>
          <w:cs/>
        </w:rPr>
        <w:t>จำนวน</w:t>
      </w:r>
      <w:r w:rsidRPr="00E8442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CF1017" w:rsidRPr="00CF1017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="000906EE" w:rsidRPr="00E84424">
        <w:rPr>
          <w:rFonts w:ascii="Browallia New" w:eastAsia="Arial Unicode MS" w:hAnsi="Browallia New" w:cs="Browallia New"/>
          <w:sz w:val="26"/>
          <w:szCs w:val="26"/>
        </w:rPr>
        <w:t>,</w:t>
      </w:r>
      <w:r w:rsidR="00CF1017" w:rsidRPr="00CF1017">
        <w:rPr>
          <w:rFonts w:ascii="Browallia New" w:eastAsia="Arial Unicode MS" w:hAnsi="Browallia New" w:cs="Browallia New"/>
          <w:sz w:val="26"/>
          <w:szCs w:val="26"/>
          <w:lang w:val="en-GB"/>
        </w:rPr>
        <w:t>779</w:t>
      </w:r>
      <w:r w:rsidRPr="00E8442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84424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</w:t>
      </w:r>
      <w:r w:rsidRPr="00E84424">
        <w:rPr>
          <w:rFonts w:ascii="Browallia New" w:eastAsia="Arial Unicode MS" w:hAnsi="Browallia New" w:cs="Browallia New"/>
          <w:sz w:val="26"/>
          <w:szCs w:val="26"/>
        </w:rPr>
        <w:t>(</w:t>
      </w:r>
      <w:r w:rsidR="00CF1017" w:rsidRPr="00CF1017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E8442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84424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พ.ศ. </w:t>
      </w:r>
      <w:r w:rsidR="00CF1017" w:rsidRPr="00CF1017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E84424">
        <w:rPr>
          <w:rFonts w:ascii="Browallia New" w:eastAsia="Arial Unicode MS" w:hAnsi="Browallia New" w:cs="Browallia New"/>
          <w:sz w:val="26"/>
          <w:szCs w:val="26"/>
          <w:cs/>
        </w:rPr>
        <w:t xml:space="preserve"> จำนวน </w:t>
      </w:r>
      <w:bookmarkStart w:id="118" w:name="_Hlk34212979"/>
      <w:r w:rsidR="00CF1017" w:rsidRPr="00CF1017">
        <w:rPr>
          <w:rFonts w:ascii="Browallia New" w:eastAsia="Arial Unicode MS" w:hAnsi="Browallia New" w:cs="Browallia New"/>
          <w:sz w:val="26"/>
          <w:szCs w:val="26"/>
          <w:lang w:val="en-GB"/>
        </w:rPr>
        <w:t>6</w:t>
      </w:r>
      <w:r w:rsidRPr="00E84424">
        <w:rPr>
          <w:rFonts w:ascii="Browallia New" w:eastAsia="Arial Unicode MS" w:hAnsi="Browallia New" w:cs="Browallia New"/>
          <w:sz w:val="26"/>
          <w:szCs w:val="26"/>
        </w:rPr>
        <w:t>,</w:t>
      </w:r>
      <w:r w:rsidR="00CF1017" w:rsidRPr="00CF1017">
        <w:rPr>
          <w:rFonts w:ascii="Browallia New" w:eastAsia="Arial Unicode MS" w:hAnsi="Browallia New" w:cs="Browallia New"/>
          <w:sz w:val="26"/>
          <w:szCs w:val="26"/>
          <w:lang w:val="en-GB"/>
        </w:rPr>
        <w:t>019</w:t>
      </w:r>
      <w:r w:rsidRPr="00E8442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bookmarkEnd w:id="118"/>
      <w:r w:rsidRPr="00E84424">
        <w:rPr>
          <w:rFonts w:ascii="Browallia New" w:eastAsia="Arial Unicode MS" w:hAnsi="Browallia New" w:cs="Browallia New"/>
          <w:sz w:val="26"/>
          <w:szCs w:val="26"/>
          <w:cs/>
        </w:rPr>
        <w:t>ล้านบาท</w:t>
      </w:r>
      <w:r w:rsidRPr="00E84424">
        <w:rPr>
          <w:rFonts w:ascii="Browallia New" w:eastAsia="Arial Unicode MS" w:hAnsi="Browallia New" w:cs="Browallia New"/>
          <w:sz w:val="26"/>
          <w:szCs w:val="26"/>
        </w:rPr>
        <w:t>)</w:t>
      </w:r>
      <w:r w:rsidRPr="00E84424">
        <w:rPr>
          <w:rFonts w:ascii="Browallia New" w:eastAsia="Arial Unicode MS" w:hAnsi="Browallia New" w:cs="Browallia New"/>
          <w:sz w:val="26"/>
          <w:szCs w:val="26"/>
          <w:cs/>
        </w:rPr>
        <w:t xml:space="preserve"> โดยแลกเปลี่ยนอัตราดอกเบี้ยจากอัตราดอกเบี้ยลอยตัวตามอัตรา </w:t>
      </w:r>
      <w:r w:rsidRPr="00E84424">
        <w:rPr>
          <w:rFonts w:ascii="Browallia New" w:eastAsia="Arial Unicode MS" w:hAnsi="Browallia New" w:cs="Browallia New"/>
          <w:sz w:val="26"/>
          <w:szCs w:val="26"/>
        </w:rPr>
        <w:t xml:space="preserve">THBFIX </w:t>
      </w:r>
      <w:r w:rsidR="00CF1017" w:rsidRPr="00CF1017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E84424">
        <w:rPr>
          <w:rFonts w:ascii="Browallia New" w:eastAsia="Arial Unicode MS" w:hAnsi="Browallia New" w:cs="Browallia New"/>
          <w:sz w:val="26"/>
          <w:szCs w:val="26"/>
        </w:rPr>
        <w:t xml:space="preserve">M </w:t>
      </w:r>
      <w:r w:rsidRPr="00E84424">
        <w:rPr>
          <w:rFonts w:ascii="Browallia New" w:eastAsia="Arial Unicode MS" w:hAnsi="Browallia New" w:cs="Browallia New"/>
          <w:sz w:val="26"/>
          <w:szCs w:val="26"/>
          <w:cs/>
        </w:rPr>
        <w:t xml:space="preserve">บวกอัตราส่วนเพิ่มคงที่ต่อปี เป็นอัตราดอกเบี้ยคงที่ต่อปี สัญญามีระยะเวลาตั้งแต่เดือนเมษายน พ.ศ. </w:t>
      </w:r>
      <w:r w:rsidR="00CF1017" w:rsidRPr="00CF1017">
        <w:rPr>
          <w:rFonts w:ascii="Browallia New" w:eastAsia="Arial Unicode MS" w:hAnsi="Browallia New" w:cs="Browallia New"/>
          <w:sz w:val="26"/>
          <w:szCs w:val="26"/>
          <w:lang w:val="en-GB"/>
        </w:rPr>
        <w:t>2561</w:t>
      </w:r>
      <w:r w:rsidRPr="00E84424">
        <w:rPr>
          <w:rFonts w:ascii="Browallia New" w:eastAsia="Arial Unicode MS" w:hAnsi="Browallia New" w:cs="Browallia New"/>
          <w:sz w:val="26"/>
          <w:szCs w:val="26"/>
          <w:cs/>
        </w:rPr>
        <w:t xml:space="preserve"> ถึงเดือนมีนาคม พ.ศ. </w:t>
      </w:r>
      <w:r w:rsidR="00CF1017" w:rsidRPr="00CF1017">
        <w:rPr>
          <w:rFonts w:ascii="Browallia New" w:eastAsia="Arial Unicode MS" w:hAnsi="Browallia New" w:cs="Browallia New"/>
          <w:sz w:val="26"/>
          <w:szCs w:val="26"/>
          <w:lang w:val="en-GB"/>
        </w:rPr>
        <w:t>2571</w:t>
      </w:r>
      <w:r w:rsidRPr="00E84424">
        <w:rPr>
          <w:rFonts w:ascii="Browallia New" w:eastAsia="Arial Unicode MS" w:hAnsi="Browallia New" w:cs="Browallia New"/>
          <w:sz w:val="26"/>
          <w:szCs w:val="26"/>
        </w:rPr>
        <w:t xml:space="preserve"> </w:t>
      </w:r>
    </w:p>
    <w:p w14:paraId="29D6BA49" w14:textId="4856DCCF" w:rsidR="006A100B" w:rsidRPr="00E84424" w:rsidRDefault="006A10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E84424">
        <w:rPr>
          <w:rFonts w:ascii="Browallia New" w:eastAsia="Arial Unicode MS" w:hAnsi="Browallia New" w:cs="Browallia New"/>
          <w:b/>
          <w:bCs/>
          <w:sz w:val="26"/>
          <w:szCs w:val="26"/>
        </w:rPr>
        <w:br w:type="page"/>
      </w:r>
    </w:p>
    <w:p w14:paraId="4761B9E1" w14:textId="77777777" w:rsidR="00993840" w:rsidRPr="00E84424" w:rsidRDefault="00993840" w:rsidP="009938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24300D47" w14:textId="651FFBD7" w:rsidR="00BD36FD" w:rsidRPr="00E84424" w:rsidRDefault="00993840" w:rsidP="00993840">
      <w:pPr>
        <w:spacing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E8442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สัญญาแลกเปลี่ยนสกุลเงิน</w:t>
      </w:r>
    </w:p>
    <w:p w14:paraId="4D6983CB" w14:textId="77777777" w:rsidR="00993840" w:rsidRPr="00E84424" w:rsidRDefault="00993840" w:rsidP="00993840">
      <w:pPr>
        <w:spacing w:line="240" w:lineRule="auto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63F1E127" w14:textId="4EC74A9F" w:rsidR="00993840" w:rsidRPr="00E84424" w:rsidRDefault="008E0CAD" w:rsidP="008E0CAD">
      <w:pPr>
        <w:spacing w:line="240" w:lineRule="auto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E84424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ในระหว่างปีสิ้นสุดวันที่ </w:t>
      </w:r>
      <w:r w:rsidR="00CF1017" w:rsidRPr="00CF1017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31</w:t>
      </w:r>
      <w:r w:rsidRPr="00E84424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E84424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ธันวาคม พ.ศ. </w:t>
      </w:r>
      <w:r w:rsidR="00CF1017" w:rsidRPr="00CF1017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2563</w:t>
      </w:r>
      <w:r w:rsidRPr="00E84424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993840" w:rsidRPr="00E8442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บริษัทได้เข้าทำสัญญาแลกเปลี่ยนสกุลเงิน (</w:t>
      </w:r>
      <w:r w:rsidR="00993840" w:rsidRPr="00E84424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Cross Currency Swap) </w:t>
      </w:r>
      <w:r w:rsidR="00993840" w:rsidRPr="00E8442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กับสถาบันการเงินหลายแห่งในประเทศ เพื่อป้องกันความเสี่ยงจากอัตราแลกเปลี่ยนและอัตราดอกเบี้ยของภาระหนี้สินทางการเงินระยะยาวสกุลเงินเหรียญ</w:t>
      </w:r>
      <w:r w:rsidR="00993840" w:rsidRPr="00E84424">
        <w:rPr>
          <w:rFonts w:ascii="Browallia New" w:hAnsi="Browallia New" w:cs="Browallia New"/>
          <w:spacing w:val="-2"/>
          <w:sz w:val="26"/>
          <w:szCs w:val="26"/>
          <w:cs/>
        </w:rPr>
        <w:t xml:space="preserve">สหรัฐอเมริกา ซึ่งมียอดคงเหลือ </w:t>
      </w:r>
      <w:r w:rsidR="00993840" w:rsidRPr="00E84424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CF1017" w:rsidRPr="00CF1017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993840" w:rsidRPr="00E8442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993840" w:rsidRPr="00E8442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</w:t>
      </w:r>
      <w:r w:rsidR="00993840" w:rsidRPr="00E84424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CF1017" w:rsidRPr="00CF1017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="00993840" w:rsidRPr="00E8442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993840" w:rsidRPr="00E84424">
        <w:rPr>
          <w:rFonts w:ascii="Browallia New" w:eastAsia="Arial Unicode MS" w:hAnsi="Browallia New" w:cs="Browallia New"/>
          <w:sz w:val="26"/>
          <w:szCs w:val="26"/>
          <w:cs/>
        </w:rPr>
        <w:t>จำนวน</w:t>
      </w:r>
      <w:r w:rsidR="008A417E" w:rsidRPr="00E8442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CF1017" w:rsidRPr="00CF1017">
        <w:rPr>
          <w:rFonts w:ascii="Browallia New" w:eastAsia="Arial Unicode MS" w:hAnsi="Browallia New" w:cs="Browallia New"/>
          <w:sz w:val="26"/>
          <w:szCs w:val="26"/>
          <w:lang w:val="en-GB"/>
        </w:rPr>
        <w:t>563</w:t>
      </w:r>
      <w:r w:rsidR="00993840" w:rsidRPr="00E8442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993840" w:rsidRPr="00E84424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ล้านเหรียญสหรัฐอเมริกา (</w:t>
      </w:r>
      <w:r w:rsidR="00CF1017" w:rsidRPr="00CF1017">
        <w:rPr>
          <w:rFonts w:ascii="Browallia New" w:hAnsi="Browallia New" w:cs="Browallia New"/>
          <w:spacing w:val="-2"/>
          <w:sz w:val="26"/>
          <w:szCs w:val="26"/>
          <w:lang w:val="en-GB"/>
        </w:rPr>
        <w:t>31</w:t>
      </w:r>
      <w:r w:rsidR="00993840" w:rsidRPr="00E84424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="00993840" w:rsidRPr="00E84424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ธันวาคม พ.ศ. </w:t>
      </w:r>
      <w:r w:rsidR="00CF1017" w:rsidRPr="00CF1017">
        <w:rPr>
          <w:rFonts w:ascii="Browallia New" w:hAnsi="Browallia New" w:cs="Browallia New"/>
          <w:spacing w:val="-2"/>
          <w:sz w:val="26"/>
          <w:szCs w:val="26"/>
          <w:lang w:val="en-GB"/>
        </w:rPr>
        <w:t>2562</w:t>
      </w:r>
      <w:r w:rsidR="00993840" w:rsidRPr="00E84424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="00993840" w:rsidRPr="00E84424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ไม่มี) </w:t>
      </w:r>
      <w:r w:rsidR="00993840" w:rsidRPr="00E8442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โดยคู่สัญญามีข้อตกลงจะจ่ายชำระดอกเบี้ยและเงินต้นระหว่างกันตามเงื่อนไขและข้อกำหนดที่ระบุไว้ในสัญญา สัญญามีระยะเวลาตั้งแต่เดือนมีนาคม พ.ศ. </w:t>
      </w:r>
      <w:r w:rsidR="00CF1017" w:rsidRPr="00CF1017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2563</w:t>
      </w:r>
      <w:r w:rsidR="00993840" w:rsidRPr="00E84424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B74FFF" w:rsidRPr="00E84424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ถึงเดือนตุลาคม</w:t>
      </w:r>
      <w:r w:rsidR="00993840" w:rsidRPr="00E84424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พ.ศ. </w:t>
      </w:r>
      <w:r w:rsidR="00CF1017" w:rsidRPr="00CF1017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2578</w:t>
      </w:r>
    </w:p>
    <w:p w14:paraId="5648666C" w14:textId="77777777" w:rsidR="00AB25FB" w:rsidRPr="00E84424" w:rsidRDefault="00AB25FB" w:rsidP="00AB25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</w:p>
    <w:p w14:paraId="328E0E62" w14:textId="52F43579" w:rsidR="00AB25FB" w:rsidRPr="00E84424" w:rsidRDefault="00AB25FB" w:rsidP="00AB25FB">
      <w:pPr>
        <w:spacing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E8442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สัญญาแลกเปลี่ยนเงินตราต่างประเทศล่วงหน้า</w:t>
      </w:r>
    </w:p>
    <w:p w14:paraId="0ECAA2F7" w14:textId="77777777" w:rsidR="00AB25FB" w:rsidRPr="00E84424" w:rsidRDefault="00AB25FB" w:rsidP="00AB25FB">
      <w:pPr>
        <w:spacing w:line="240" w:lineRule="auto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51579046" w14:textId="07C6DAA6" w:rsidR="00993840" w:rsidRPr="00E84424" w:rsidRDefault="003E4A9E" w:rsidP="00121E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  <w:r w:rsidRPr="00E84424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ในระหว่างปีสิ้นสุดวันที่ </w:t>
      </w:r>
      <w:r w:rsidR="00CF1017" w:rsidRPr="00CF1017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31</w:t>
      </w:r>
      <w:r w:rsidRPr="00E84424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E84424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ธันวาคม พ.ศ. </w:t>
      </w:r>
      <w:r w:rsidR="00CF1017" w:rsidRPr="00CF1017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2563</w:t>
      </w:r>
      <w:r w:rsidRPr="00E84424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E84424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บริษัทได้เข้าทำสัญญาแลกเปลี่ยนเงินตราต่างประเทศล่วงหน้า (</w:t>
      </w:r>
      <w:r w:rsidRPr="00E84424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Forward Foreign Exchange Contract) </w:t>
      </w:r>
      <w:r w:rsidRPr="00E84424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กับสถาบันการเงินหลายแห่งในประเทศ เพื่อป้องกันความเสี่ยงจากอัตราแลกเปลี่ยนของภาระหนี้สินทางการเงินระยะยาวสกุลเงินเหรียญสหรัฐอเมริกา </w:t>
      </w:r>
      <w:r w:rsidR="008E0CAD" w:rsidRPr="00E84424">
        <w:rPr>
          <w:rFonts w:ascii="Browallia New" w:hAnsi="Browallia New" w:cs="Browallia New"/>
          <w:spacing w:val="-2"/>
          <w:sz w:val="26"/>
          <w:szCs w:val="26"/>
          <w:cs/>
        </w:rPr>
        <w:t xml:space="preserve">ซึ่งมียอดคงเหลือ </w:t>
      </w:r>
      <w:r w:rsidR="008E0CAD" w:rsidRPr="00E84424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CF1017" w:rsidRPr="00CF1017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8E0CAD" w:rsidRPr="00E8442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8E0CAD" w:rsidRPr="00E8442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</w:t>
      </w:r>
      <w:r w:rsidR="008E0CAD" w:rsidRPr="00E84424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CF1017" w:rsidRPr="00CF1017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="008E0CAD" w:rsidRPr="00E8442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8E0CAD" w:rsidRPr="00E84424">
        <w:rPr>
          <w:rFonts w:ascii="Browallia New" w:eastAsia="Arial Unicode MS" w:hAnsi="Browallia New" w:cs="Browallia New"/>
          <w:sz w:val="26"/>
          <w:szCs w:val="26"/>
          <w:cs/>
        </w:rPr>
        <w:t>จำนวน</w:t>
      </w:r>
      <w:r w:rsidR="005D4F9C" w:rsidRPr="00E8442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CF1017" w:rsidRPr="00CF1017">
        <w:rPr>
          <w:rFonts w:ascii="Browallia New" w:eastAsia="Arial Unicode MS" w:hAnsi="Browallia New" w:cs="Browallia New"/>
          <w:sz w:val="26"/>
          <w:szCs w:val="26"/>
          <w:lang w:val="en-GB"/>
        </w:rPr>
        <w:t>170</w:t>
      </w:r>
      <w:r w:rsidR="008E0CAD" w:rsidRPr="00E8442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8E0CAD" w:rsidRPr="00E84424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ล้านเหรียญสหรัฐอเมริกา </w:t>
      </w:r>
      <w:r w:rsidR="00D62610">
        <w:rPr>
          <w:rFonts w:ascii="Browallia New" w:hAnsi="Browallia New" w:cs="Browallia New"/>
          <w:spacing w:val="-2"/>
          <w:sz w:val="26"/>
          <w:szCs w:val="26"/>
          <w:lang w:val="en-GB"/>
        </w:rPr>
        <w:br/>
      </w:r>
      <w:r w:rsidR="008E0CAD" w:rsidRPr="00E84424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(</w:t>
      </w:r>
      <w:r w:rsidR="00CF1017" w:rsidRPr="00CF1017">
        <w:rPr>
          <w:rFonts w:ascii="Browallia New" w:hAnsi="Browallia New" w:cs="Browallia New"/>
          <w:spacing w:val="-2"/>
          <w:sz w:val="26"/>
          <w:szCs w:val="26"/>
          <w:lang w:val="en-GB"/>
        </w:rPr>
        <w:t>31</w:t>
      </w:r>
      <w:r w:rsidR="008E0CAD" w:rsidRPr="00E84424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="008E0CAD" w:rsidRPr="00E84424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ธันวาคม พ.ศ. </w:t>
      </w:r>
      <w:r w:rsidR="00CF1017" w:rsidRPr="00CF1017">
        <w:rPr>
          <w:rFonts w:ascii="Browallia New" w:hAnsi="Browallia New" w:cs="Browallia New"/>
          <w:spacing w:val="-2"/>
          <w:sz w:val="26"/>
          <w:szCs w:val="26"/>
          <w:lang w:val="en-GB"/>
        </w:rPr>
        <w:t>2562</w:t>
      </w:r>
      <w:r w:rsidR="008E0CAD" w:rsidRPr="00E84424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="008E0CAD" w:rsidRPr="00E84424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ไม่มี) </w:t>
      </w:r>
      <w:r w:rsidRPr="00E84424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โดยคู่สัญญามีข้อตกลงจะจ่ายชำระเงินระหว่างกันตามเงื่อนไขและข้อกำหนดที่ระบุไว้ในสัญญา สัญญา</w:t>
      </w:r>
      <w:r w:rsidR="00D62610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br/>
      </w:r>
      <w:r w:rsidRPr="00E84424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มีระยะเวลาตั้งแต่เดือนกันยายน พ.ศ. </w:t>
      </w:r>
      <w:r w:rsidR="00CF1017" w:rsidRPr="00CF1017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2563</w:t>
      </w:r>
      <w:r w:rsidRPr="00E84424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E84424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ถึงเดือนมกราคม พ.ศ. </w:t>
      </w:r>
      <w:r w:rsidR="00CF1017" w:rsidRPr="00CF1017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2566</w:t>
      </w:r>
    </w:p>
    <w:p w14:paraId="4AB918F8" w14:textId="72BB0181" w:rsidR="00BD36FD" w:rsidRPr="00E84424" w:rsidRDefault="00BD36FD" w:rsidP="00993840">
      <w:pPr>
        <w:spacing w:line="240" w:lineRule="auto"/>
        <w:jc w:val="thaiDistribute"/>
        <w:rPr>
          <w:rFonts w:ascii="Browallia New" w:hAnsi="Browallia New" w:cs="Browallia New"/>
          <w:spacing w:val="-2"/>
          <w:sz w:val="26"/>
          <w:szCs w:val="26"/>
          <w:cs/>
          <w:lang w:val="en-GB"/>
        </w:rPr>
      </w:pPr>
    </w:p>
    <w:p w14:paraId="5F0CD6E6" w14:textId="77777777" w:rsidR="00993840" w:rsidRPr="00E84424" w:rsidRDefault="00993840" w:rsidP="00993840">
      <w:pPr>
        <w:spacing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E8442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สัญญาแลกเปลี่ยนส่วนต่างราคาน้ำมันสำเร็จรูปและน้ำมันดิบล่วงหน้า</w:t>
      </w:r>
    </w:p>
    <w:p w14:paraId="0A9D10AC" w14:textId="77777777" w:rsidR="00993840" w:rsidRPr="00E84424" w:rsidRDefault="00993840" w:rsidP="00993840">
      <w:pPr>
        <w:spacing w:line="240" w:lineRule="auto"/>
        <w:rPr>
          <w:rFonts w:ascii="Browallia New" w:eastAsia="Arial Unicode MS" w:hAnsi="Browallia New" w:cs="Browallia New"/>
          <w:sz w:val="26"/>
          <w:szCs w:val="26"/>
        </w:rPr>
      </w:pPr>
    </w:p>
    <w:p w14:paraId="4695452A" w14:textId="77777777" w:rsidR="00993840" w:rsidRPr="00E84424" w:rsidRDefault="00993840" w:rsidP="00993840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84424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และบริษัทมีสัญญาแลกเปลี่ยนส่วนต่างราคาน้ำมันสำเร็จรูปและน้ำมันดิบล่วงหน้ากับบริษัทต่างประเทศและกิจการ</w:t>
      </w:r>
      <w:r w:rsidRPr="00E84424">
        <w:rPr>
          <w:rFonts w:ascii="Browallia New" w:eastAsia="Arial Unicode MS" w:hAnsi="Browallia New" w:cs="Browallia New"/>
          <w:sz w:val="26"/>
          <w:szCs w:val="26"/>
          <w:cs/>
        </w:rPr>
        <w:br/>
        <w:t>ที่เกี่ยวข้องกันหลายแห่ง (คู่สัญญา) โดยบริษัทหรือคู่สัญญาดังกล่าวมีภาระผูกพันที่จะต้องจ่ายส่วนต่างระหว่างราคาคงที่กับราคาลอยตัวสำหรับงวดนั้น ๆ</w:t>
      </w:r>
    </w:p>
    <w:p w14:paraId="678B3C50" w14:textId="77777777" w:rsidR="00993840" w:rsidRPr="00E84424" w:rsidRDefault="00993840" w:rsidP="00993840">
      <w:pPr>
        <w:spacing w:line="240" w:lineRule="auto"/>
        <w:rPr>
          <w:rFonts w:ascii="Browallia New" w:eastAsia="Arial Unicode MS" w:hAnsi="Browallia New" w:cs="Browallia New"/>
          <w:sz w:val="26"/>
          <w:szCs w:val="26"/>
        </w:rPr>
      </w:pPr>
    </w:p>
    <w:p w14:paraId="54485FB4" w14:textId="191E5934" w:rsidR="00AB25FB" w:rsidRPr="00E84424" w:rsidRDefault="00993840" w:rsidP="00AB25FB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84424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CF1017" w:rsidRPr="00CF1017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E8442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8442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</w:t>
      </w:r>
      <w:r w:rsidRPr="00E84424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CF1017" w:rsidRPr="00CF1017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E8442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8442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กลุ่มกิจการมีปริมาณน้ำมันภายใต้สัญญาดังกล่าวเป็นจำนวน </w:t>
      </w:r>
      <w:r w:rsidR="00CF1017" w:rsidRPr="00CF101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</w:t>
      </w:r>
      <w:r w:rsidRPr="00E84424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E8442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ล้านบาร์เรล และ </w:t>
      </w:r>
      <w:r w:rsidR="00CF1017" w:rsidRPr="00CF101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</w:t>
      </w:r>
      <w:r w:rsidR="005D4F9C" w:rsidRPr="00E84424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CF1017" w:rsidRPr="00CF101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03</w:t>
      </w:r>
      <w:r w:rsidRPr="00E8442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E8442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ล้านเมตริกตัน</w:t>
      </w:r>
      <w:r w:rsidRPr="00E8442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และบริษัทมีปริมาณน้ำมันจำนวน </w:t>
      </w:r>
      <w:r w:rsidR="00CF1017" w:rsidRPr="00CF1017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E8442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8442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ล้านบาร์เรล และ </w:t>
      </w:r>
      <w:r w:rsidR="00CF1017" w:rsidRPr="00CF1017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="005D4F9C" w:rsidRPr="00E84424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CF1017" w:rsidRPr="00CF1017">
        <w:rPr>
          <w:rFonts w:ascii="Browallia New" w:eastAsia="Arial Unicode MS" w:hAnsi="Browallia New" w:cs="Browallia New"/>
          <w:sz w:val="26"/>
          <w:szCs w:val="26"/>
          <w:lang w:val="en-GB"/>
        </w:rPr>
        <w:t>05</w:t>
      </w:r>
      <w:r w:rsidRPr="00E8442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8442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ล้านเมตริกตัน</w:t>
      </w:r>
      <w:r w:rsidRPr="00E84424">
        <w:rPr>
          <w:rFonts w:ascii="Browallia New" w:eastAsia="Arial Unicode MS" w:hAnsi="Browallia New" w:cs="Browallia New"/>
          <w:sz w:val="26"/>
          <w:szCs w:val="26"/>
          <w:cs/>
        </w:rPr>
        <w:t xml:space="preserve"> (</w:t>
      </w:r>
      <w:r w:rsidR="00CF1017" w:rsidRPr="00CF1017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E8442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84424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พ.ศ. </w:t>
      </w:r>
      <w:r w:rsidR="00CF1017" w:rsidRPr="00CF1017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E84424">
        <w:rPr>
          <w:rFonts w:ascii="Browallia New" w:eastAsia="Arial Unicode MS" w:hAnsi="Browallia New" w:cs="Browallia New"/>
          <w:sz w:val="26"/>
          <w:szCs w:val="26"/>
          <w:cs/>
        </w:rPr>
        <w:t xml:space="preserve"> กลุ่มกิจการมีปริมาณน้ำมันจำนวน </w:t>
      </w:r>
      <w:r w:rsidR="00CF1017" w:rsidRPr="00CF1017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E84424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="00CF1017" w:rsidRPr="00CF1017">
        <w:rPr>
          <w:rFonts w:ascii="Browallia New" w:eastAsia="Arial Unicode MS" w:hAnsi="Browallia New" w:cs="Browallia New"/>
          <w:sz w:val="26"/>
          <w:szCs w:val="26"/>
          <w:lang w:val="en-GB"/>
        </w:rPr>
        <w:t>53</w:t>
      </w:r>
      <w:r w:rsidRPr="00E8442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84424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ล้านบาร์เรล และ </w:t>
      </w:r>
      <w:r w:rsidR="00CF1017" w:rsidRPr="00CF1017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Pr="00E84424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CF1017" w:rsidRPr="00CF1017">
        <w:rPr>
          <w:rFonts w:ascii="Browallia New" w:eastAsia="Arial Unicode MS" w:hAnsi="Browallia New" w:cs="Browallia New"/>
          <w:sz w:val="26"/>
          <w:szCs w:val="26"/>
          <w:lang w:val="en-GB"/>
        </w:rPr>
        <w:t>06</w:t>
      </w:r>
      <w:r w:rsidRPr="00E8442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8442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ล้านเมตริกตัน และบริษัทมีปริมาณน้ำมันจำนวน </w:t>
      </w:r>
      <w:r w:rsidR="00CF1017" w:rsidRPr="00CF1017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E84424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CF1017" w:rsidRPr="00CF1017">
        <w:rPr>
          <w:rFonts w:ascii="Browallia New" w:eastAsia="Arial Unicode MS" w:hAnsi="Browallia New" w:cs="Browallia New"/>
          <w:sz w:val="26"/>
          <w:szCs w:val="26"/>
          <w:lang w:val="en-GB"/>
        </w:rPr>
        <w:t>57</w:t>
      </w:r>
      <w:r w:rsidRPr="00E8442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8442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ล้านบาร์เรลและ </w:t>
      </w:r>
      <w:r w:rsidR="00CF1017" w:rsidRPr="00CF1017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Pr="00E84424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CF1017" w:rsidRPr="00CF1017">
        <w:rPr>
          <w:rFonts w:ascii="Browallia New" w:eastAsia="Arial Unicode MS" w:hAnsi="Browallia New" w:cs="Browallia New"/>
          <w:sz w:val="26"/>
          <w:szCs w:val="26"/>
          <w:lang w:val="en-GB"/>
        </w:rPr>
        <w:t>06</w:t>
      </w:r>
      <w:r w:rsidRPr="00E8442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8442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ล้านเมตริกตัน</w:t>
      </w:r>
      <w:r w:rsidRPr="00E84424">
        <w:rPr>
          <w:rFonts w:ascii="Browallia New" w:eastAsia="Arial Unicode MS" w:hAnsi="Browallia New" w:cs="Browallia New"/>
          <w:sz w:val="26"/>
          <w:szCs w:val="26"/>
          <w:cs/>
        </w:rPr>
        <w:t>)</w:t>
      </w:r>
      <w:bookmarkStart w:id="119" w:name="_Hlk50879705"/>
    </w:p>
    <w:p w14:paraId="138BCA05" w14:textId="77777777" w:rsidR="00AB25FB" w:rsidRPr="00E84424" w:rsidRDefault="00AB25FB" w:rsidP="009938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" w:right="2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6"/>
      </w:tblGrid>
      <w:tr w:rsidR="00ED669B" w:rsidRPr="00E84424" w14:paraId="35AA1E70" w14:textId="77777777" w:rsidTr="00C01580">
        <w:trPr>
          <w:trHeight w:val="386"/>
        </w:trPr>
        <w:tc>
          <w:tcPr>
            <w:tcW w:w="9466" w:type="dxa"/>
            <w:shd w:val="clear" w:color="auto" w:fill="FFA543"/>
            <w:vAlign w:val="center"/>
          </w:tcPr>
          <w:p w14:paraId="348D8EC0" w14:textId="24E791BC" w:rsidR="00ED669B" w:rsidRPr="00E84424" w:rsidRDefault="00CF1017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</w:pPr>
            <w:bookmarkStart w:id="120" w:name="_Hlk50879760"/>
            <w:bookmarkEnd w:id="119"/>
            <w:r w:rsidRPr="00CF101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41</w:t>
            </w:r>
            <w:r w:rsidR="00ED669B" w:rsidRPr="00E8442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ab/>
            </w:r>
            <w:r w:rsidR="00ED669B" w:rsidRPr="00E8442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  <w:t>รายการกับบุคคลหรือกิจการที่เกี่ยวข้องกัน</w:t>
            </w:r>
          </w:p>
        </w:tc>
      </w:tr>
      <w:bookmarkEnd w:id="120"/>
    </w:tbl>
    <w:p w14:paraId="5A5E7B7D" w14:textId="77777777" w:rsidR="00ED669B" w:rsidRPr="00E84424" w:rsidRDefault="00ED669B" w:rsidP="00ED66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5B44B37" w14:textId="0869D98B" w:rsidR="00ED669B" w:rsidRPr="00E84424" w:rsidRDefault="00ED669B" w:rsidP="00ED66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84424">
        <w:rPr>
          <w:rFonts w:ascii="Browallia New" w:eastAsia="Arial Unicode MS" w:hAnsi="Browallia New" w:cs="Browallia New"/>
          <w:sz w:val="26"/>
          <w:szCs w:val="26"/>
          <w:cs/>
        </w:rPr>
        <w:t xml:space="preserve">บริษัทเป็นบริษัทในกลุ่มของบริษัท ปตท. จำกัด (มหาชน) (ปตท.) ซึ่งเป็นนิติบุคคลที่จัดตั้งขึ้นในประเทศไทย และ ปตท. เป็นผู้ถือหุ้นรายใหญ่และเป็นบริษัทใหญ่ของบริษัท โดยปตท. ถือหุ้นในบริษัทคิดเป็นร้อยละ </w:t>
      </w:r>
      <w:r w:rsidR="00CF1017" w:rsidRPr="00CF1017">
        <w:rPr>
          <w:rFonts w:ascii="Browallia New" w:eastAsia="Arial Unicode MS" w:hAnsi="Browallia New" w:cs="Browallia New"/>
          <w:sz w:val="26"/>
          <w:szCs w:val="26"/>
          <w:lang w:val="en-GB"/>
        </w:rPr>
        <w:t>45</w:t>
      </w:r>
      <w:r w:rsidRPr="00E84424">
        <w:rPr>
          <w:rFonts w:ascii="Browallia New" w:eastAsia="Arial Unicode MS" w:hAnsi="Browallia New" w:cs="Browallia New"/>
          <w:sz w:val="26"/>
          <w:szCs w:val="26"/>
        </w:rPr>
        <w:t>.</w:t>
      </w:r>
      <w:r w:rsidR="00CF1017" w:rsidRPr="00CF1017">
        <w:rPr>
          <w:rFonts w:ascii="Browallia New" w:eastAsia="Arial Unicode MS" w:hAnsi="Browallia New" w:cs="Browallia New"/>
          <w:sz w:val="26"/>
          <w:szCs w:val="26"/>
          <w:lang w:val="en-GB"/>
        </w:rPr>
        <w:t>03</w:t>
      </w:r>
      <w:r w:rsidRPr="00E8442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84424">
        <w:rPr>
          <w:rFonts w:ascii="Browallia New" w:eastAsia="Arial Unicode MS" w:hAnsi="Browallia New" w:cs="Browallia New"/>
          <w:sz w:val="26"/>
          <w:szCs w:val="26"/>
          <w:cs/>
        </w:rPr>
        <w:t xml:space="preserve">ของทุนที่ออกและชำระแล้วของบริษัท ณ วันที่ </w:t>
      </w:r>
      <w:r w:rsidRPr="00E84424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="00CF1017" w:rsidRPr="00CF1017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E8442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84424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</w:t>
      </w:r>
      <w:r w:rsidRPr="00E8442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พ.ศ.</w:t>
      </w:r>
      <w:r w:rsidRPr="00E84424">
        <w:rPr>
          <w:rFonts w:ascii="Browallia New" w:eastAsia="Arial Unicode MS" w:hAnsi="Browallia New" w:cs="Browallia New"/>
          <w:color w:val="7030A0"/>
          <w:sz w:val="26"/>
          <w:szCs w:val="26"/>
          <w:cs/>
        </w:rPr>
        <w:t xml:space="preserve"> </w:t>
      </w:r>
      <w:r w:rsidR="00CF1017" w:rsidRPr="00CF1017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E84424">
        <w:rPr>
          <w:rFonts w:ascii="Browallia New" w:eastAsia="Arial Unicode MS" w:hAnsi="Browallia New" w:cs="Browallia New"/>
          <w:sz w:val="26"/>
          <w:szCs w:val="26"/>
        </w:rPr>
        <w:t xml:space="preserve"> (</w:t>
      </w:r>
      <w:r w:rsidRPr="00E8442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พ.ศ.</w:t>
      </w:r>
      <w:r w:rsidRPr="00E84424">
        <w:rPr>
          <w:rFonts w:ascii="Browallia New" w:eastAsia="Arial Unicode MS" w:hAnsi="Browallia New" w:cs="Browallia New"/>
          <w:color w:val="7030A0"/>
          <w:sz w:val="26"/>
          <w:szCs w:val="26"/>
          <w:cs/>
        </w:rPr>
        <w:t xml:space="preserve"> </w:t>
      </w:r>
      <w:r w:rsidR="00CF1017" w:rsidRPr="00CF1017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E8442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84424">
        <w:rPr>
          <w:rFonts w:ascii="Browallia New" w:eastAsia="Arial Unicode MS" w:hAnsi="Browallia New" w:cs="Browallia New"/>
          <w:sz w:val="26"/>
          <w:szCs w:val="26"/>
          <w:cs/>
        </w:rPr>
        <w:t xml:space="preserve">ร้อยละ </w:t>
      </w:r>
      <w:r w:rsidR="00CF1017" w:rsidRPr="00CF1017">
        <w:rPr>
          <w:rFonts w:ascii="Browallia New" w:eastAsia="Arial Unicode MS" w:hAnsi="Browallia New" w:cs="Browallia New"/>
          <w:sz w:val="26"/>
          <w:szCs w:val="26"/>
          <w:lang w:val="en-GB"/>
        </w:rPr>
        <w:t>47</w:t>
      </w:r>
      <w:r w:rsidRPr="00E84424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CF1017" w:rsidRPr="00CF1017">
        <w:rPr>
          <w:rFonts w:ascii="Browallia New" w:eastAsia="Arial Unicode MS" w:hAnsi="Browallia New" w:cs="Browallia New"/>
          <w:sz w:val="26"/>
          <w:szCs w:val="26"/>
          <w:lang w:val="en-GB"/>
        </w:rPr>
        <w:t>53</w:t>
      </w:r>
      <w:r w:rsidRPr="00E84424">
        <w:rPr>
          <w:rFonts w:ascii="Browallia New" w:eastAsia="Arial Unicode MS" w:hAnsi="Browallia New" w:cs="Browallia New"/>
          <w:sz w:val="26"/>
          <w:szCs w:val="26"/>
        </w:rPr>
        <w:t>)</w:t>
      </w:r>
    </w:p>
    <w:p w14:paraId="20B670E6" w14:textId="77777777" w:rsidR="00ED669B" w:rsidRPr="00E84424" w:rsidRDefault="00ED669B" w:rsidP="00ED66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215DB09" w14:textId="77777777" w:rsidR="00ED669B" w:rsidRPr="00E84424" w:rsidRDefault="00ED669B" w:rsidP="00ED66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eastAsia="Arial Unicode MS" w:hAnsi="Browallia New" w:cs="Browallia New"/>
          <w:sz w:val="26"/>
          <w:szCs w:val="26"/>
        </w:rPr>
      </w:pPr>
    </w:p>
    <w:p w14:paraId="6B809393" w14:textId="77777777" w:rsidR="00ED669B" w:rsidRPr="00E84424" w:rsidRDefault="00ED669B" w:rsidP="00ED66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eastAsia="Arial Unicode MS" w:hAnsi="Browallia New" w:cs="Browallia New"/>
          <w:sz w:val="26"/>
          <w:szCs w:val="26"/>
        </w:rPr>
      </w:pPr>
      <w:r w:rsidRPr="00E84424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3EAA6E28" w14:textId="77777777" w:rsidR="00ED669B" w:rsidRPr="00E84424" w:rsidRDefault="00ED669B" w:rsidP="00ED66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eastAsia="Arial Unicode MS" w:hAnsi="Browallia New" w:cs="Browallia New"/>
          <w:sz w:val="26"/>
          <w:szCs w:val="26"/>
        </w:rPr>
      </w:pPr>
    </w:p>
    <w:p w14:paraId="2B50C2D5" w14:textId="77777777" w:rsidR="00ED669B" w:rsidRPr="00E84424" w:rsidRDefault="00ED669B" w:rsidP="00ED66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eastAsia="Arial Unicode MS" w:hAnsi="Browallia New" w:cs="Browallia New"/>
          <w:sz w:val="26"/>
          <w:szCs w:val="26"/>
        </w:rPr>
      </w:pPr>
      <w:r w:rsidRPr="00E84424">
        <w:rPr>
          <w:rFonts w:ascii="Browallia New" w:eastAsia="Arial Unicode MS" w:hAnsi="Browallia New" w:cs="Browallia New"/>
          <w:sz w:val="26"/>
          <w:szCs w:val="26"/>
          <w:cs/>
        </w:rPr>
        <w:t>ความสัมพันธ์กับบุคคลหรือกิจการที่เกี่ยวข้องกัน มีดังนี้</w:t>
      </w:r>
    </w:p>
    <w:p w14:paraId="544F3819" w14:textId="77777777" w:rsidR="00ED669B" w:rsidRPr="00E84424" w:rsidRDefault="00ED669B" w:rsidP="00ED66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tbl>
      <w:tblPr>
        <w:tblW w:w="5001" w:type="pct"/>
        <w:tblLook w:val="0000" w:firstRow="0" w:lastRow="0" w:firstColumn="0" w:lastColumn="0" w:noHBand="0" w:noVBand="0"/>
      </w:tblPr>
      <w:tblGrid>
        <w:gridCol w:w="3959"/>
        <w:gridCol w:w="1893"/>
        <w:gridCol w:w="3611"/>
      </w:tblGrid>
      <w:tr w:rsidR="00ED669B" w:rsidRPr="00E84424" w14:paraId="24CC471B" w14:textId="77777777" w:rsidTr="00D62610">
        <w:tc>
          <w:tcPr>
            <w:tcW w:w="209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E28054C" w14:textId="77777777" w:rsidR="00ED669B" w:rsidRPr="00E84424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43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0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603C3A" w14:textId="77777777" w:rsidR="00ED669B" w:rsidRPr="00E84424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08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8442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ประเทศที่</w:t>
            </w:r>
          </w:p>
        </w:tc>
        <w:tc>
          <w:tcPr>
            <w:tcW w:w="190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6F37494" w14:textId="77777777" w:rsidR="00ED669B" w:rsidRPr="00E84424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ED669B" w:rsidRPr="00E84424" w14:paraId="1A0405AA" w14:textId="77777777" w:rsidTr="00D62610">
        <w:tc>
          <w:tcPr>
            <w:tcW w:w="209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BD09B84" w14:textId="77777777" w:rsidR="00ED669B" w:rsidRPr="00E84424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43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8442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ชื่อกิจการ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CEB0673" w14:textId="77777777" w:rsidR="00ED669B" w:rsidRPr="00E84424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08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8442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กิจการจัดตั้ง</w:t>
            </w:r>
          </w:p>
        </w:tc>
        <w:tc>
          <w:tcPr>
            <w:tcW w:w="190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63280A" w14:textId="77777777" w:rsidR="00ED669B" w:rsidRPr="00E84424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8442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ลักษณะความสัมพันธ์</w:t>
            </w:r>
          </w:p>
        </w:tc>
      </w:tr>
      <w:tr w:rsidR="00ED669B" w:rsidRPr="00E84424" w14:paraId="38E6091D" w14:textId="77777777" w:rsidTr="00D62610">
        <w:tc>
          <w:tcPr>
            <w:tcW w:w="209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75A1251" w14:textId="77777777" w:rsidR="00ED669B" w:rsidRPr="00E84424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43"/>
              <w:jc w:val="center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00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7D72CF" w14:textId="77777777" w:rsidR="00ED669B" w:rsidRPr="00E84424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08"/>
              <w:jc w:val="center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90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8AA50AE" w14:textId="77777777" w:rsidR="00ED669B" w:rsidRPr="00E84424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</w:tr>
      <w:tr w:rsidR="00ED669B" w:rsidRPr="00E84424" w14:paraId="28355376" w14:textId="77777777" w:rsidTr="00D62610">
        <w:tc>
          <w:tcPr>
            <w:tcW w:w="20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F87892" w14:textId="77777777" w:rsidR="00ED669B" w:rsidRPr="00E84424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84424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ปตท. จำกัด (มหาชน)</w:t>
            </w:r>
          </w:p>
        </w:tc>
        <w:tc>
          <w:tcPr>
            <w:tcW w:w="1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366D7B" w14:textId="77777777" w:rsidR="00ED669B" w:rsidRPr="00E84424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E84424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19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12C5A6" w14:textId="77777777" w:rsidR="00ED669B" w:rsidRPr="00E84424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84424">
              <w:rPr>
                <w:rFonts w:ascii="Browallia New" w:hAnsi="Browallia New" w:cs="Browallia New"/>
                <w:sz w:val="26"/>
                <w:szCs w:val="26"/>
                <w:cs/>
              </w:rPr>
              <w:t>เป็นบริษัทใหญ่</w:t>
            </w:r>
          </w:p>
        </w:tc>
      </w:tr>
      <w:tr w:rsidR="00ED669B" w:rsidRPr="00E84424" w14:paraId="33EFECDD" w14:textId="77777777" w:rsidTr="00D62610">
        <w:tc>
          <w:tcPr>
            <w:tcW w:w="20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CFADC3" w14:textId="77777777" w:rsidR="00ED669B" w:rsidRPr="00E84424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84424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ไทยพาราไซลีน จำกัด</w:t>
            </w:r>
          </w:p>
        </w:tc>
        <w:tc>
          <w:tcPr>
            <w:tcW w:w="1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49C7C9" w14:textId="77777777" w:rsidR="00ED669B" w:rsidRPr="00E84424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E84424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19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8261D4" w14:textId="77777777" w:rsidR="00ED669B" w:rsidRPr="00E84424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84424">
              <w:rPr>
                <w:rFonts w:ascii="Browallia New" w:hAnsi="Browallia New" w:cs="Browallia New"/>
                <w:sz w:val="26"/>
                <w:szCs w:val="26"/>
                <w:cs/>
              </w:rPr>
              <w:t>เป็นบริษัทย่อยและ/หรือมีกรรมการร่วมกัน</w:t>
            </w:r>
          </w:p>
        </w:tc>
      </w:tr>
      <w:tr w:rsidR="00ED669B" w:rsidRPr="00E84424" w14:paraId="5A1AE240" w14:textId="77777777" w:rsidTr="00D62610">
        <w:tc>
          <w:tcPr>
            <w:tcW w:w="20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5EB4E0" w14:textId="77777777" w:rsidR="00ED669B" w:rsidRPr="00E84424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84424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ไทยลู้บเบส จำกัด (มหาชน)</w:t>
            </w:r>
          </w:p>
        </w:tc>
        <w:tc>
          <w:tcPr>
            <w:tcW w:w="1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4DC001" w14:textId="77777777" w:rsidR="00ED669B" w:rsidRPr="00E84424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E84424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19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CBBCE8" w14:textId="77777777" w:rsidR="00ED669B" w:rsidRPr="00E84424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84424">
              <w:rPr>
                <w:rFonts w:ascii="Browallia New" w:hAnsi="Browallia New" w:cs="Browallia New"/>
                <w:sz w:val="26"/>
                <w:szCs w:val="26"/>
                <w:cs/>
              </w:rPr>
              <w:t>เป็นบริษัทย่อยและ/หรือมีผู้บริหารของบริษัท</w:t>
            </w:r>
          </w:p>
        </w:tc>
      </w:tr>
      <w:tr w:rsidR="001C55E7" w:rsidRPr="00E84424" w14:paraId="07E79544" w14:textId="77777777" w:rsidTr="00D62610">
        <w:tc>
          <w:tcPr>
            <w:tcW w:w="20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66A683" w14:textId="77777777" w:rsidR="001C55E7" w:rsidRPr="00E84424" w:rsidRDefault="001C55E7" w:rsidP="001C5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0ED3B3" w14:textId="77777777" w:rsidR="001C55E7" w:rsidRPr="00E84424" w:rsidRDefault="001C55E7" w:rsidP="001C5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9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DC20EB" w14:textId="3387B032" w:rsidR="001C55E7" w:rsidRPr="00E84424" w:rsidRDefault="001C55E7" w:rsidP="001C5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8442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เป็นกรรมการ</w:t>
            </w:r>
          </w:p>
        </w:tc>
      </w:tr>
      <w:tr w:rsidR="00ED669B" w:rsidRPr="00E84424" w14:paraId="306F9057" w14:textId="77777777" w:rsidTr="00D62610">
        <w:tc>
          <w:tcPr>
            <w:tcW w:w="20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561207" w14:textId="77777777" w:rsidR="00ED669B" w:rsidRPr="00E84424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84424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ไทยออยล์มารีน จำกัด</w:t>
            </w:r>
          </w:p>
        </w:tc>
        <w:tc>
          <w:tcPr>
            <w:tcW w:w="1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FE8134" w14:textId="77777777" w:rsidR="00ED669B" w:rsidRPr="00E84424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E84424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19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AF8433" w14:textId="16E53618" w:rsidR="00ED669B" w:rsidRPr="00E84424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84424">
              <w:rPr>
                <w:rFonts w:ascii="Browallia New" w:hAnsi="Browallia New" w:cs="Browallia New"/>
                <w:sz w:val="26"/>
                <w:szCs w:val="26"/>
                <w:cs/>
              </w:rPr>
              <w:t>เป็นบริษัทย่อยและ/หรือมี</w:t>
            </w:r>
            <w:r w:rsidR="00A9257D" w:rsidRPr="00E84424">
              <w:rPr>
                <w:rFonts w:ascii="Browallia New" w:hAnsi="Browallia New" w:cs="Browallia New"/>
                <w:sz w:val="26"/>
                <w:szCs w:val="26"/>
                <w:cs/>
              </w:rPr>
              <w:t>ผู้บริหารของบริษัท</w:t>
            </w:r>
          </w:p>
        </w:tc>
      </w:tr>
      <w:tr w:rsidR="001C55E7" w:rsidRPr="00E84424" w14:paraId="10DAA6FF" w14:textId="77777777" w:rsidTr="00D62610">
        <w:tc>
          <w:tcPr>
            <w:tcW w:w="20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7EF99A" w14:textId="77777777" w:rsidR="001C55E7" w:rsidRPr="00E84424" w:rsidRDefault="001C55E7" w:rsidP="001C5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3A4EB5" w14:textId="77777777" w:rsidR="001C55E7" w:rsidRPr="00E84424" w:rsidRDefault="001C55E7" w:rsidP="001C5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9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EA2D59" w14:textId="150072EE" w:rsidR="001C55E7" w:rsidRPr="00E84424" w:rsidRDefault="001C55E7" w:rsidP="001C5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7" w:hanging="27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8442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เป็นกรรมการ</w:t>
            </w:r>
          </w:p>
        </w:tc>
      </w:tr>
      <w:tr w:rsidR="00ED669B" w:rsidRPr="00E84424" w14:paraId="2865030A" w14:textId="77777777" w:rsidTr="00D62610">
        <w:tc>
          <w:tcPr>
            <w:tcW w:w="20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011E17" w14:textId="77777777" w:rsidR="00ED669B" w:rsidRPr="00E84424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84424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ไทยออยล์ เอนเนอร์ยี เซอร์วิส จำกัด</w:t>
            </w:r>
          </w:p>
        </w:tc>
        <w:tc>
          <w:tcPr>
            <w:tcW w:w="1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EC32F2" w14:textId="77777777" w:rsidR="00ED669B" w:rsidRPr="00E84424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E84424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19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6B388B" w14:textId="77777777" w:rsidR="00ED669B" w:rsidRPr="00E84424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84424">
              <w:rPr>
                <w:rFonts w:ascii="Browallia New" w:hAnsi="Browallia New" w:cs="Browallia New"/>
                <w:sz w:val="26"/>
                <w:szCs w:val="26"/>
                <w:cs/>
              </w:rPr>
              <w:t>เป็นบริษัทย่อยและ/หรือมีผู้บริหารของบริษัท</w:t>
            </w:r>
          </w:p>
        </w:tc>
      </w:tr>
      <w:tr w:rsidR="00ED669B" w:rsidRPr="00E84424" w14:paraId="227610AD" w14:textId="77777777" w:rsidTr="00D62610">
        <w:tc>
          <w:tcPr>
            <w:tcW w:w="20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32689B" w14:textId="77777777" w:rsidR="00ED669B" w:rsidRPr="00E84424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E3D136" w14:textId="77777777" w:rsidR="00ED669B" w:rsidRPr="00E84424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9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DDC25C" w14:textId="77777777" w:rsidR="00ED669B" w:rsidRPr="00E84424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8442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เป็นกรรมการ</w:t>
            </w:r>
          </w:p>
        </w:tc>
      </w:tr>
      <w:tr w:rsidR="00ED669B" w:rsidRPr="00E84424" w14:paraId="00DAD169" w14:textId="77777777" w:rsidTr="00D62610">
        <w:tc>
          <w:tcPr>
            <w:tcW w:w="20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6A7ABE" w14:textId="77777777" w:rsidR="00ED669B" w:rsidRPr="00E84424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84424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ไทยออยล์ โซลเว้นท์ จำกัด</w:t>
            </w:r>
          </w:p>
        </w:tc>
        <w:tc>
          <w:tcPr>
            <w:tcW w:w="1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F37FD9" w14:textId="77777777" w:rsidR="00ED669B" w:rsidRPr="00E84424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E84424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19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7C83D8" w14:textId="1B06230A" w:rsidR="00ED669B" w:rsidRPr="00E84424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84424">
              <w:rPr>
                <w:rFonts w:ascii="Browallia New" w:hAnsi="Browallia New" w:cs="Browallia New"/>
                <w:sz w:val="26"/>
                <w:szCs w:val="26"/>
                <w:cs/>
              </w:rPr>
              <w:t>เป็นบริษัทย่อยและ/หรือมี</w:t>
            </w:r>
            <w:r w:rsidR="00A9257D" w:rsidRPr="00E84424">
              <w:rPr>
                <w:rFonts w:ascii="Browallia New" w:hAnsi="Browallia New" w:cs="Browallia New"/>
                <w:sz w:val="26"/>
                <w:szCs w:val="26"/>
                <w:cs/>
              </w:rPr>
              <w:t>ผู้บริหารของบริษัท</w:t>
            </w:r>
          </w:p>
        </w:tc>
      </w:tr>
      <w:tr w:rsidR="001C55E7" w:rsidRPr="00E84424" w14:paraId="7BA87982" w14:textId="77777777" w:rsidTr="00D62610">
        <w:tc>
          <w:tcPr>
            <w:tcW w:w="20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CA24AE" w14:textId="77777777" w:rsidR="001C55E7" w:rsidRPr="00E84424" w:rsidRDefault="001C55E7" w:rsidP="001C5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EE1EDE" w14:textId="77777777" w:rsidR="001C55E7" w:rsidRPr="00E84424" w:rsidRDefault="001C55E7" w:rsidP="001C5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9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232DFF" w14:textId="37614BF3" w:rsidR="001C55E7" w:rsidRPr="00E84424" w:rsidRDefault="001C55E7" w:rsidP="001C5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8442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เป็นกรรมการ</w:t>
            </w:r>
          </w:p>
        </w:tc>
      </w:tr>
      <w:tr w:rsidR="00ED669B" w:rsidRPr="00E84424" w14:paraId="110FB1BE" w14:textId="77777777" w:rsidTr="00D62610">
        <w:tc>
          <w:tcPr>
            <w:tcW w:w="20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A057BF" w14:textId="77777777" w:rsidR="00ED669B" w:rsidRPr="00E84424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84424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ท็อป โซลเว้นท์ จำกัด</w:t>
            </w:r>
          </w:p>
        </w:tc>
        <w:tc>
          <w:tcPr>
            <w:tcW w:w="1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5339D7" w14:textId="77777777" w:rsidR="00ED669B" w:rsidRPr="00E84424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E84424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19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DED149" w14:textId="77777777" w:rsidR="00ED669B" w:rsidRPr="00E84424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84424">
              <w:rPr>
                <w:rFonts w:ascii="Browallia New" w:hAnsi="Browallia New" w:cs="Browallia New"/>
                <w:sz w:val="26"/>
                <w:szCs w:val="26"/>
                <w:cs/>
              </w:rPr>
              <w:t>เป็นบริษัทย่อยทางอ้อมและ/หรือมีผู้บริหาร</w:t>
            </w:r>
          </w:p>
        </w:tc>
      </w:tr>
      <w:tr w:rsidR="00ED669B" w:rsidRPr="00E84424" w14:paraId="294FEC22" w14:textId="77777777" w:rsidTr="00D62610">
        <w:tc>
          <w:tcPr>
            <w:tcW w:w="20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227FCC" w14:textId="77777777" w:rsidR="00ED669B" w:rsidRPr="00E84424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8D6A50" w14:textId="77777777" w:rsidR="00ED669B" w:rsidRPr="00E84424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9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343130" w14:textId="77777777" w:rsidR="00ED669B" w:rsidRPr="00E84424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8442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ของบริษัทเป็นกรรมการ</w:t>
            </w:r>
          </w:p>
        </w:tc>
      </w:tr>
      <w:tr w:rsidR="00ED669B" w:rsidRPr="00E84424" w14:paraId="2B6D2230" w14:textId="77777777" w:rsidTr="00D62610">
        <w:tc>
          <w:tcPr>
            <w:tcW w:w="20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22AB31" w14:textId="77777777" w:rsidR="00ED669B" w:rsidRPr="00E84424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84424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ศักดิ์ไชยสิทธิ จำกัด</w:t>
            </w:r>
          </w:p>
        </w:tc>
        <w:tc>
          <w:tcPr>
            <w:tcW w:w="1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0E64A6" w14:textId="77777777" w:rsidR="00ED669B" w:rsidRPr="00E84424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E84424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19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37F2E0" w14:textId="77777777" w:rsidR="00ED669B" w:rsidRPr="00E84424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84424">
              <w:rPr>
                <w:rFonts w:ascii="Browallia New" w:hAnsi="Browallia New" w:cs="Browallia New"/>
                <w:sz w:val="26"/>
                <w:szCs w:val="26"/>
                <w:cs/>
              </w:rPr>
              <w:t>เป็นบริษัทย่อยทางอ้อมและ/หรือมีผู้บริหาร</w:t>
            </w:r>
          </w:p>
        </w:tc>
      </w:tr>
      <w:tr w:rsidR="00ED669B" w:rsidRPr="00E84424" w14:paraId="5A631763" w14:textId="77777777" w:rsidTr="00D62610">
        <w:tc>
          <w:tcPr>
            <w:tcW w:w="20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C568BA" w14:textId="77777777" w:rsidR="00ED669B" w:rsidRPr="00E84424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4F6083" w14:textId="77777777" w:rsidR="00ED669B" w:rsidRPr="00E84424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9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368398" w14:textId="77777777" w:rsidR="00ED669B" w:rsidRPr="00E84424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8442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ของบริษัทเป็นกรรมการ</w:t>
            </w:r>
          </w:p>
        </w:tc>
      </w:tr>
      <w:tr w:rsidR="00ED669B" w:rsidRPr="00E84424" w14:paraId="7E544F0F" w14:textId="77777777" w:rsidTr="00D62610">
        <w:tc>
          <w:tcPr>
            <w:tcW w:w="20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852182" w14:textId="77777777" w:rsidR="00ED669B" w:rsidRPr="00E84424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84424">
              <w:rPr>
                <w:rFonts w:ascii="Browallia New" w:hAnsi="Browallia New" w:cs="Browallia New"/>
                <w:sz w:val="26"/>
                <w:szCs w:val="26"/>
              </w:rPr>
              <w:t>TOP Solvent (Vietnam) LLC.</w:t>
            </w:r>
          </w:p>
        </w:tc>
        <w:tc>
          <w:tcPr>
            <w:tcW w:w="1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634B52" w14:textId="6DC000CF" w:rsidR="00ED669B" w:rsidRPr="00E84424" w:rsidRDefault="00BB31A1" w:rsidP="00F17F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84424">
              <w:rPr>
                <w:rFonts w:ascii="Browallia New" w:hAnsi="Browallia New" w:cs="Browallia New"/>
                <w:sz w:val="26"/>
                <w:szCs w:val="26"/>
                <w:cs/>
              </w:rPr>
              <w:t>สาธารณรัฐสังคมนิยม</w:t>
            </w:r>
          </w:p>
        </w:tc>
        <w:tc>
          <w:tcPr>
            <w:tcW w:w="19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4D737C" w14:textId="77777777" w:rsidR="00ED669B" w:rsidRPr="00E84424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84424">
              <w:rPr>
                <w:rFonts w:ascii="Browallia New" w:hAnsi="Browallia New" w:cs="Browallia New"/>
                <w:sz w:val="26"/>
                <w:szCs w:val="26"/>
                <w:cs/>
              </w:rPr>
              <w:t>เป็นบริษัทย่อยทางอ้อมและ/หรือมีผู้บริหาร</w:t>
            </w:r>
          </w:p>
        </w:tc>
      </w:tr>
      <w:tr w:rsidR="00ED669B" w:rsidRPr="00E84424" w14:paraId="2A4A21CA" w14:textId="77777777" w:rsidTr="00D62610">
        <w:tc>
          <w:tcPr>
            <w:tcW w:w="20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69EBB0" w14:textId="77777777" w:rsidR="00ED669B" w:rsidRPr="00E84424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836E85" w14:textId="541A5E6D" w:rsidR="00ED669B" w:rsidRPr="00F17FF7" w:rsidRDefault="00F17FF7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เวียดนาม</w:t>
            </w:r>
          </w:p>
        </w:tc>
        <w:tc>
          <w:tcPr>
            <w:tcW w:w="19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33A4E7" w14:textId="77777777" w:rsidR="00ED669B" w:rsidRPr="00E84424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8442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ของบริษัทเป็นกรรมการ</w:t>
            </w:r>
          </w:p>
        </w:tc>
      </w:tr>
      <w:tr w:rsidR="00ED669B" w:rsidRPr="00E84424" w14:paraId="1AC69CC5" w14:textId="77777777" w:rsidTr="00D62610">
        <w:tc>
          <w:tcPr>
            <w:tcW w:w="20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FEFD33" w14:textId="77777777" w:rsidR="00ED669B" w:rsidRPr="00E84424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84424">
              <w:rPr>
                <w:rFonts w:ascii="Browallia New" w:hAnsi="Browallia New" w:cs="Browallia New"/>
                <w:sz w:val="26"/>
                <w:szCs w:val="26"/>
              </w:rPr>
              <w:t>PT. Tirta Surya Raya</w:t>
            </w:r>
          </w:p>
        </w:tc>
        <w:tc>
          <w:tcPr>
            <w:tcW w:w="1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447DEB" w14:textId="50B54F9D" w:rsidR="00ED669B" w:rsidRPr="00E84424" w:rsidRDefault="00BB31A1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84424">
              <w:rPr>
                <w:rFonts w:ascii="Browallia New" w:hAnsi="Browallia New" w:cs="Browallia New"/>
                <w:sz w:val="26"/>
                <w:szCs w:val="26"/>
                <w:cs/>
              </w:rPr>
              <w:t>สาธารณรัฐ</w:t>
            </w:r>
            <w:r w:rsidR="00ED669B" w:rsidRPr="00E84424">
              <w:rPr>
                <w:rFonts w:ascii="Browallia New" w:hAnsi="Browallia New" w:cs="Browallia New"/>
                <w:sz w:val="26"/>
                <w:szCs w:val="26"/>
                <w:cs/>
              </w:rPr>
              <w:t>อินโดนีเซีย</w:t>
            </w:r>
          </w:p>
        </w:tc>
        <w:tc>
          <w:tcPr>
            <w:tcW w:w="19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9F8BE6" w14:textId="77777777" w:rsidR="00ED669B" w:rsidRPr="00E84424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84424">
              <w:rPr>
                <w:rFonts w:ascii="Browallia New" w:hAnsi="Browallia New" w:cs="Browallia New"/>
                <w:sz w:val="26"/>
                <w:szCs w:val="26"/>
                <w:cs/>
              </w:rPr>
              <w:t>เป็นบริษัทย่อยทางอ้อม</w:t>
            </w:r>
          </w:p>
        </w:tc>
      </w:tr>
      <w:tr w:rsidR="00ED669B" w:rsidRPr="00E84424" w14:paraId="5AB96EEA" w14:textId="77777777" w:rsidTr="00D62610">
        <w:tc>
          <w:tcPr>
            <w:tcW w:w="20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78FD78" w14:textId="77777777" w:rsidR="00ED669B" w:rsidRPr="00E84424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84424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ไทยออยล์ เอทานอล จำกัด</w:t>
            </w:r>
          </w:p>
        </w:tc>
        <w:tc>
          <w:tcPr>
            <w:tcW w:w="1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A0BE82" w14:textId="77777777" w:rsidR="00ED669B" w:rsidRPr="00E84424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E84424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19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B959DE" w14:textId="77777777" w:rsidR="00ED669B" w:rsidRPr="00E84424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84424">
              <w:rPr>
                <w:rFonts w:ascii="Browallia New" w:hAnsi="Browallia New" w:cs="Browallia New"/>
                <w:sz w:val="26"/>
                <w:szCs w:val="26"/>
                <w:cs/>
              </w:rPr>
              <w:t>เป็นบริษัทย่อยและ/หรือมีผู้บริหารของบริษัท</w:t>
            </w:r>
          </w:p>
        </w:tc>
      </w:tr>
      <w:tr w:rsidR="00ED669B" w:rsidRPr="00E84424" w14:paraId="20FF913E" w14:textId="77777777" w:rsidTr="00D62610">
        <w:tc>
          <w:tcPr>
            <w:tcW w:w="20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E0FBF9" w14:textId="77777777" w:rsidR="00ED669B" w:rsidRPr="00E84424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2F47B0" w14:textId="77777777" w:rsidR="00ED669B" w:rsidRPr="00E84424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9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DE08AC" w14:textId="77777777" w:rsidR="00ED669B" w:rsidRPr="00E84424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8442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เป็นกรรมการ</w:t>
            </w:r>
          </w:p>
        </w:tc>
      </w:tr>
      <w:tr w:rsidR="00ED669B" w:rsidRPr="00E84424" w14:paraId="71701C71" w14:textId="77777777" w:rsidTr="00D62610">
        <w:tc>
          <w:tcPr>
            <w:tcW w:w="20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73BA70" w14:textId="77777777" w:rsidR="00ED669B" w:rsidRPr="00E84424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84424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ไทยออยล์เพาเวอร์ จำกัด</w:t>
            </w:r>
          </w:p>
        </w:tc>
        <w:tc>
          <w:tcPr>
            <w:tcW w:w="1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C41607" w14:textId="77777777" w:rsidR="00ED669B" w:rsidRPr="00E84424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E84424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19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8E0559" w14:textId="77777777" w:rsidR="00ED669B" w:rsidRPr="00E84424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84424">
              <w:rPr>
                <w:rFonts w:ascii="Browallia New" w:hAnsi="Browallia New" w:cs="Browallia New"/>
                <w:sz w:val="26"/>
                <w:szCs w:val="26"/>
                <w:cs/>
              </w:rPr>
              <w:t>เป็นบริษัทย่อยและ/หรือมีกรรมการร่วมกัน</w:t>
            </w:r>
          </w:p>
        </w:tc>
      </w:tr>
      <w:tr w:rsidR="00ED669B" w:rsidRPr="00E84424" w14:paraId="71FFE595" w14:textId="77777777" w:rsidTr="00D62610">
        <w:tc>
          <w:tcPr>
            <w:tcW w:w="20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001794" w14:textId="77777777" w:rsidR="00ED669B" w:rsidRPr="00E84424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84424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ท็อป เอสพีพี จำกัด</w:t>
            </w:r>
          </w:p>
        </w:tc>
        <w:tc>
          <w:tcPr>
            <w:tcW w:w="1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9584C6" w14:textId="77777777" w:rsidR="00ED669B" w:rsidRPr="00E84424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84424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19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136B15" w14:textId="77777777" w:rsidR="00ED669B" w:rsidRPr="00E84424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84424">
              <w:rPr>
                <w:rFonts w:ascii="Browallia New" w:hAnsi="Browallia New" w:cs="Browallia New"/>
                <w:sz w:val="26"/>
                <w:szCs w:val="26"/>
                <w:cs/>
              </w:rPr>
              <w:t>เป็นบริษัทย่อยและ/หรือมีผู้บริหารของบริษัท</w:t>
            </w:r>
          </w:p>
        </w:tc>
      </w:tr>
      <w:tr w:rsidR="00ED669B" w:rsidRPr="00E84424" w14:paraId="53B19826" w14:textId="77777777" w:rsidTr="00D62610">
        <w:tc>
          <w:tcPr>
            <w:tcW w:w="20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1786FC" w14:textId="77777777" w:rsidR="00ED669B" w:rsidRPr="00E84424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A21CC7" w14:textId="77777777" w:rsidR="00ED669B" w:rsidRPr="00E84424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9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36F715" w14:textId="77777777" w:rsidR="00ED669B" w:rsidRPr="00E84424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8442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เป็นกรรมการ</w:t>
            </w:r>
          </w:p>
        </w:tc>
      </w:tr>
      <w:tr w:rsidR="00ED669B" w:rsidRPr="00E84424" w14:paraId="65B283D0" w14:textId="77777777" w:rsidTr="00D62610">
        <w:tc>
          <w:tcPr>
            <w:tcW w:w="20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26DA7F" w14:textId="77777777" w:rsidR="00ED669B" w:rsidRPr="00E84424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84424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ไทยออยล์ ศูนย์บริหารเงิน จำกัด</w:t>
            </w:r>
          </w:p>
        </w:tc>
        <w:tc>
          <w:tcPr>
            <w:tcW w:w="1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991B2B" w14:textId="77777777" w:rsidR="00ED669B" w:rsidRPr="00E84424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84424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19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B42314" w14:textId="77777777" w:rsidR="00ED669B" w:rsidRPr="00E84424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84424">
              <w:rPr>
                <w:rFonts w:ascii="Browallia New" w:hAnsi="Browallia New" w:cs="Browallia New"/>
                <w:sz w:val="26"/>
                <w:szCs w:val="26"/>
                <w:cs/>
              </w:rPr>
              <w:t>เป็นบริษัทย่อยและ/หรือมีผู้บริหารของบริษัท</w:t>
            </w:r>
          </w:p>
        </w:tc>
      </w:tr>
      <w:tr w:rsidR="00ED669B" w:rsidRPr="00E84424" w14:paraId="58ECD939" w14:textId="77777777" w:rsidTr="00D62610">
        <w:tc>
          <w:tcPr>
            <w:tcW w:w="20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77C2B1" w14:textId="77777777" w:rsidR="00ED669B" w:rsidRPr="00E84424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74CB01" w14:textId="77777777" w:rsidR="00ED669B" w:rsidRPr="00E84424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9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9CC2E0" w14:textId="77777777" w:rsidR="00ED669B" w:rsidRPr="00E84424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8442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เป็นกรรมการ</w:t>
            </w:r>
          </w:p>
        </w:tc>
      </w:tr>
      <w:tr w:rsidR="00ED669B" w:rsidRPr="00E84424" w14:paraId="4FCDF68F" w14:textId="77777777" w:rsidTr="00D62610">
        <w:tc>
          <w:tcPr>
            <w:tcW w:w="20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565559" w14:textId="77777777" w:rsidR="00ED669B" w:rsidRPr="00E84424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84424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ท็อป เวนเจอร์ส จำกัด</w:t>
            </w:r>
          </w:p>
        </w:tc>
        <w:tc>
          <w:tcPr>
            <w:tcW w:w="1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14F18D" w14:textId="77777777" w:rsidR="00ED669B" w:rsidRPr="00E84424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84424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19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838D3C" w14:textId="77777777" w:rsidR="00ED669B" w:rsidRPr="00E84424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84424">
              <w:rPr>
                <w:rFonts w:ascii="Browallia New" w:hAnsi="Browallia New" w:cs="Browallia New"/>
                <w:sz w:val="26"/>
                <w:szCs w:val="26"/>
                <w:cs/>
              </w:rPr>
              <w:t>เป็นบริษัทย่อยทางอ้อมและ/หรือมีผู้บริหาร</w:t>
            </w:r>
          </w:p>
        </w:tc>
      </w:tr>
      <w:tr w:rsidR="00ED669B" w:rsidRPr="00E84424" w14:paraId="5B7CB45C" w14:textId="77777777" w:rsidTr="00D62610">
        <w:tc>
          <w:tcPr>
            <w:tcW w:w="20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78BBE5" w14:textId="77777777" w:rsidR="00ED669B" w:rsidRPr="00E84424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CD01E7" w14:textId="77777777" w:rsidR="00ED669B" w:rsidRPr="00E84424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9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CEE039" w14:textId="77777777" w:rsidR="00ED669B" w:rsidRPr="00E84424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8442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ของบริษัทเป็นกรรมการ</w:t>
            </w:r>
          </w:p>
        </w:tc>
      </w:tr>
      <w:tr w:rsidR="00ED669B" w:rsidRPr="00E84424" w14:paraId="640F614A" w14:textId="77777777" w:rsidTr="00D62610">
        <w:tc>
          <w:tcPr>
            <w:tcW w:w="20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201C77" w14:textId="77777777" w:rsidR="00ED669B" w:rsidRPr="00E84424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84424">
              <w:rPr>
                <w:rFonts w:ascii="Browallia New" w:hAnsi="Browallia New" w:cs="Browallia New"/>
                <w:sz w:val="26"/>
                <w:szCs w:val="26"/>
              </w:rPr>
              <w:t>TOP Ventures Hong Kong Limited</w:t>
            </w:r>
          </w:p>
        </w:tc>
        <w:tc>
          <w:tcPr>
            <w:tcW w:w="1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F0E26A" w14:textId="749B5F38" w:rsidR="00ED669B" w:rsidRPr="00E84424" w:rsidRDefault="00BB31A1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84424">
              <w:rPr>
                <w:rFonts w:ascii="Browallia New" w:hAnsi="Browallia New" w:cs="Browallia New"/>
                <w:sz w:val="26"/>
                <w:szCs w:val="26"/>
                <w:cs/>
              </w:rPr>
              <w:t>เขตบริหารพิเศษ</w:t>
            </w:r>
            <w:r w:rsidR="00ED669B" w:rsidRPr="00E84424">
              <w:rPr>
                <w:rFonts w:ascii="Browallia New" w:hAnsi="Browallia New" w:cs="Browallia New"/>
                <w:sz w:val="26"/>
                <w:szCs w:val="26"/>
                <w:cs/>
              </w:rPr>
              <w:t>ฮ่องกง</w:t>
            </w:r>
          </w:p>
        </w:tc>
        <w:tc>
          <w:tcPr>
            <w:tcW w:w="19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2AC689" w14:textId="77777777" w:rsidR="00ED669B" w:rsidRPr="00E84424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84424">
              <w:rPr>
                <w:rFonts w:ascii="Browallia New" w:hAnsi="Browallia New" w:cs="Browallia New"/>
                <w:sz w:val="26"/>
                <w:szCs w:val="26"/>
                <w:cs/>
              </w:rPr>
              <w:t>เป็นบริษัทย่อยทางอ้อมและ/หรือมีผู้บริหาร</w:t>
            </w:r>
          </w:p>
        </w:tc>
      </w:tr>
      <w:tr w:rsidR="00ED669B" w:rsidRPr="00E84424" w14:paraId="77A29C23" w14:textId="77777777" w:rsidTr="00D62610">
        <w:tc>
          <w:tcPr>
            <w:tcW w:w="20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1446D3" w14:textId="77777777" w:rsidR="00ED669B" w:rsidRPr="00E84424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EDD88E" w14:textId="77777777" w:rsidR="00ED669B" w:rsidRPr="00E84424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9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999980" w14:textId="77777777" w:rsidR="00ED669B" w:rsidRPr="00E84424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8442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ของบริษัทเป็นกรรมการ</w:t>
            </w:r>
          </w:p>
        </w:tc>
      </w:tr>
      <w:tr w:rsidR="00ED669B" w:rsidRPr="00E84424" w14:paraId="2A44219B" w14:textId="77777777" w:rsidTr="00D62610">
        <w:tc>
          <w:tcPr>
            <w:tcW w:w="20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4CE659" w14:textId="77777777" w:rsidR="00ED669B" w:rsidRPr="00E84424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84424">
              <w:rPr>
                <w:rFonts w:ascii="Browallia New" w:hAnsi="Browallia New" w:cs="Browallia New"/>
                <w:sz w:val="26"/>
                <w:szCs w:val="26"/>
              </w:rPr>
              <w:t>TOP Ventures America LLC.</w:t>
            </w:r>
          </w:p>
        </w:tc>
        <w:tc>
          <w:tcPr>
            <w:tcW w:w="1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2DB316" w14:textId="77777777" w:rsidR="00ED669B" w:rsidRPr="00E84424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84424">
              <w:rPr>
                <w:rFonts w:ascii="Browallia New" w:hAnsi="Browallia New" w:cs="Browallia New"/>
                <w:sz w:val="26"/>
                <w:szCs w:val="26"/>
                <w:cs/>
              </w:rPr>
              <w:t>สหรัฐอเมริกา</w:t>
            </w:r>
          </w:p>
        </w:tc>
        <w:tc>
          <w:tcPr>
            <w:tcW w:w="19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3C02CC" w14:textId="77777777" w:rsidR="00ED669B" w:rsidRPr="00E84424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84424">
              <w:rPr>
                <w:rFonts w:ascii="Browallia New" w:hAnsi="Browallia New" w:cs="Browallia New"/>
                <w:sz w:val="26"/>
                <w:szCs w:val="26"/>
                <w:cs/>
              </w:rPr>
              <w:t>เป็นบริษัทย่อยทางอ้อมและ/หรือมีผู้บริหาร</w:t>
            </w:r>
          </w:p>
        </w:tc>
      </w:tr>
      <w:tr w:rsidR="00ED669B" w:rsidRPr="00E84424" w14:paraId="0CAB43B0" w14:textId="77777777" w:rsidTr="00D62610">
        <w:tc>
          <w:tcPr>
            <w:tcW w:w="20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C9F474" w14:textId="77777777" w:rsidR="00ED669B" w:rsidRPr="00E84424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B3C202" w14:textId="77777777" w:rsidR="00ED669B" w:rsidRPr="00E84424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9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26A596" w14:textId="77777777" w:rsidR="00ED669B" w:rsidRPr="00E84424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8442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ของบริษัทเป็นกรรมการ</w:t>
            </w:r>
          </w:p>
        </w:tc>
      </w:tr>
      <w:tr w:rsidR="00ED669B" w:rsidRPr="00E84424" w14:paraId="1C5A99FA" w14:textId="77777777" w:rsidTr="00D62610">
        <w:tc>
          <w:tcPr>
            <w:tcW w:w="20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506266" w14:textId="77777777" w:rsidR="00ED669B" w:rsidRPr="00E84424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84424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ทรัพย์ทิพย์ จำกัด</w:t>
            </w:r>
          </w:p>
        </w:tc>
        <w:tc>
          <w:tcPr>
            <w:tcW w:w="1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DBA405" w14:textId="77777777" w:rsidR="00ED669B" w:rsidRPr="00E84424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84424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19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3019CD" w14:textId="77777777" w:rsidR="00ED669B" w:rsidRPr="00E84424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84424">
              <w:rPr>
                <w:rFonts w:ascii="Browallia New" w:hAnsi="Browallia New" w:cs="Browallia New"/>
                <w:sz w:val="26"/>
                <w:szCs w:val="26"/>
                <w:cs/>
              </w:rPr>
              <w:t>เป็นบริษัทย่อยทางอ้อมและ/หรือมีผู้บริหาร</w:t>
            </w:r>
          </w:p>
        </w:tc>
      </w:tr>
      <w:tr w:rsidR="00ED669B" w:rsidRPr="00E84424" w14:paraId="35D25754" w14:textId="77777777" w:rsidTr="00D62610">
        <w:tc>
          <w:tcPr>
            <w:tcW w:w="20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D1D0C1" w14:textId="77777777" w:rsidR="00ED669B" w:rsidRPr="00E84424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425A26" w14:textId="77777777" w:rsidR="00ED669B" w:rsidRPr="00E84424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9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893C13" w14:textId="77777777" w:rsidR="00ED669B" w:rsidRPr="00E84424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8442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ของบริษัทเป็นกรรมการ</w:t>
            </w:r>
          </w:p>
        </w:tc>
      </w:tr>
      <w:tr w:rsidR="00ED669B" w:rsidRPr="00E84424" w14:paraId="2A71B5BA" w14:textId="77777777" w:rsidTr="00D62610">
        <w:tc>
          <w:tcPr>
            <w:tcW w:w="20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6D14B8" w14:textId="77777777" w:rsidR="00ED669B" w:rsidRPr="00E84424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84424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ทรัพย์ทิพย์ กรีน เอ็นเนอร์ยี่ จำกัด</w:t>
            </w:r>
          </w:p>
        </w:tc>
        <w:tc>
          <w:tcPr>
            <w:tcW w:w="1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C0C391" w14:textId="77777777" w:rsidR="00ED669B" w:rsidRPr="00E84424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84424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19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1B5AA7" w14:textId="77777777" w:rsidR="00ED669B" w:rsidRPr="00E84424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84424">
              <w:rPr>
                <w:rFonts w:ascii="Browallia New" w:hAnsi="Browallia New" w:cs="Browallia New"/>
                <w:sz w:val="26"/>
                <w:szCs w:val="26"/>
                <w:cs/>
              </w:rPr>
              <w:t>เป็นบริษัทย่อยทางอ้อมและ/หรือมีผู้บริหาร</w:t>
            </w:r>
          </w:p>
        </w:tc>
      </w:tr>
      <w:tr w:rsidR="00ED669B" w:rsidRPr="00E84424" w14:paraId="68D6F076" w14:textId="77777777" w:rsidTr="00D62610">
        <w:tc>
          <w:tcPr>
            <w:tcW w:w="20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555A30" w14:textId="77777777" w:rsidR="00ED669B" w:rsidRPr="00E84424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71D76D" w14:textId="77777777" w:rsidR="00ED669B" w:rsidRPr="00E84424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9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625155" w14:textId="77777777" w:rsidR="00ED669B" w:rsidRPr="00E84424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8442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ของบริษัทเป็นกรรมการ</w:t>
            </w:r>
          </w:p>
        </w:tc>
      </w:tr>
      <w:tr w:rsidR="00ED669B" w:rsidRPr="00E84424" w14:paraId="25E52A16" w14:textId="77777777" w:rsidTr="00D62610">
        <w:tc>
          <w:tcPr>
            <w:tcW w:w="20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D3BCC1" w14:textId="77777777" w:rsidR="00ED669B" w:rsidRPr="00E84424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84424">
              <w:rPr>
                <w:rFonts w:ascii="Browallia New" w:hAnsi="Browallia New" w:cs="Browallia New"/>
                <w:sz w:val="26"/>
                <w:szCs w:val="26"/>
              </w:rPr>
              <w:t>Thaioil Marine International Pte. Ltd.</w:t>
            </w:r>
          </w:p>
        </w:tc>
        <w:tc>
          <w:tcPr>
            <w:tcW w:w="1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FD0272" w14:textId="2EF1256B" w:rsidR="00ED669B" w:rsidRPr="00E84424" w:rsidRDefault="00BB31A1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E84424">
              <w:rPr>
                <w:rFonts w:ascii="Browallia New" w:hAnsi="Browallia New" w:cs="Browallia New"/>
                <w:sz w:val="26"/>
                <w:szCs w:val="26"/>
                <w:cs/>
              </w:rPr>
              <w:t>สาธารณรัฐ</w:t>
            </w:r>
            <w:r w:rsidR="00ED669B" w:rsidRPr="00E84424">
              <w:rPr>
                <w:rFonts w:ascii="Browallia New" w:hAnsi="Browallia New" w:cs="Browallia New"/>
                <w:sz w:val="26"/>
                <w:szCs w:val="26"/>
                <w:cs/>
              </w:rPr>
              <w:t>สิงคโปร์</w:t>
            </w:r>
          </w:p>
        </w:tc>
        <w:tc>
          <w:tcPr>
            <w:tcW w:w="19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538A15" w14:textId="77777777" w:rsidR="00ED669B" w:rsidRPr="00E84424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84424">
              <w:rPr>
                <w:rFonts w:ascii="Browallia New" w:hAnsi="Browallia New" w:cs="Browallia New"/>
                <w:sz w:val="26"/>
                <w:szCs w:val="26"/>
                <w:cs/>
              </w:rPr>
              <w:t>เป็นบริษัทย่อยทางอ้อมและ/หรือมีผู้บริหาร</w:t>
            </w:r>
          </w:p>
        </w:tc>
      </w:tr>
      <w:tr w:rsidR="00ED669B" w:rsidRPr="00E84424" w14:paraId="661CA919" w14:textId="77777777" w:rsidTr="00D62610">
        <w:tc>
          <w:tcPr>
            <w:tcW w:w="20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8C5B64" w14:textId="77777777" w:rsidR="00ED669B" w:rsidRPr="00E84424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9AFD85" w14:textId="77777777" w:rsidR="00ED669B" w:rsidRPr="00E84424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9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FCAA43" w14:textId="77777777" w:rsidR="00ED669B" w:rsidRPr="00E84424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8442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ของบริษัทเป็นกรรมการ</w:t>
            </w:r>
          </w:p>
        </w:tc>
      </w:tr>
    </w:tbl>
    <w:p w14:paraId="4602B3C6" w14:textId="70B77A55" w:rsidR="00D62610" w:rsidRDefault="00D62610">
      <w:r>
        <w:br w:type="page"/>
      </w:r>
    </w:p>
    <w:p w14:paraId="49DD130D" w14:textId="4130C372" w:rsidR="00D62610" w:rsidRPr="00D62610" w:rsidRDefault="00D62610">
      <w:pPr>
        <w:rPr>
          <w:rFonts w:ascii="Browallia New" w:hAnsi="Browallia New" w:cs="Browallia New"/>
          <w:sz w:val="26"/>
          <w:szCs w:val="26"/>
        </w:rPr>
      </w:pPr>
    </w:p>
    <w:tbl>
      <w:tblPr>
        <w:tblW w:w="5001" w:type="pct"/>
        <w:tblLook w:val="0000" w:firstRow="0" w:lastRow="0" w:firstColumn="0" w:lastColumn="0" w:noHBand="0" w:noVBand="0"/>
      </w:tblPr>
      <w:tblGrid>
        <w:gridCol w:w="3960"/>
        <w:gridCol w:w="11"/>
        <w:gridCol w:w="1872"/>
        <w:gridCol w:w="9"/>
        <w:gridCol w:w="3611"/>
      </w:tblGrid>
      <w:tr w:rsidR="00D62610" w:rsidRPr="00D62610" w14:paraId="3B538BEB" w14:textId="77777777" w:rsidTr="00B04BC8">
        <w:tc>
          <w:tcPr>
            <w:tcW w:w="2098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888317D" w14:textId="77777777" w:rsidR="00D62610" w:rsidRPr="00D62610" w:rsidRDefault="00D62610" w:rsidP="00B04B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43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DF597C" w14:textId="77777777" w:rsidR="00D62610" w:rsidRPr="00D62610" w:rsidRDefault="00D62610" w:rsidP="00B04B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08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626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ประเทศที่</w:t>
            </w:r>
          </w:p>
        </w:tc>
        <w:tc>
          <w:tcPr>
            <w:tcW w:w="1913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278B20E" w14:textId="77777777" w:rsidR="00D62610" w:rsidRPr="00D62610" w:rsidRDefault="00D62610" w:rsidP="00B04B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D62610" w:rsidRPr="00D62610" w14:paraId="1F3BCE6D" w14:textId="77777777" w:rsidTr="00B04BC8">
        <w:tc>
          <w:tcPr>
            <w:tcW w:w="2098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F2B7F21" w14:textId="77777777" w:rsidR="00D62610" w:rsidRPr="00D62610" w:rsidRDefault="00D62610" w:rsidP="00B04B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43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626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ชื่อกิจการ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2B8D6C7" w14:textId="77777777" w:rsidR="00D62610" w:rsidRPr="00D62610" w:rsidRDefault="00D62610" w:rsidP="00B04B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08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626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กิจการจัดตั้ง</w:t>
            </w:r>
          </w:p>
        </w:tc>
        <w:tc>
          <w:tcPr>
            <w:tcW w:w="1913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8145633" w14:textId="77777777" w:rsidR="00D62610" w:rsidRPr="00D62610" w:rsidRDefault="00D62610" w:rsidP="00B04B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626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ลักษณะความสัมพันธ์</w:t>
            </w:r>
          </w:p>
        </w:tc>
      </w:tr>
      <w:tr w:rsidR="00D62610" w:rsidRPr="00D62610" w14:paraId="710DA95E" w14:textId="77777777" w:rsidTr="00B04BC8">
        <w:tc>
          <w:tcPr>
            <w:tcW w:w="2098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46AF4A7" w14:textId="77777777" w:rsidR="00D62610" w:rsidRPr="00D62610" w:rsidRDefault="00D62610" w:rsidP="00B04B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43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388855" w14:textId="77777777" w:rsidR="00D62610" w:rsidRPr="00D62610" w:rsidRDefault="00D62610" w:rsidP="00B04B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08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913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1D2DA4D" w14:textId="77777777" w:rsidR="00D62610" w:rsidRPr="00D62610" w:rsidRDefault="00D62610" w:rsidP="00B04B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</w:p>
        </w:tc>
      </w:tr>
      <w:tr w:rsidR="00ED669B" w:rsidRPr="00E84424" w14:paraId="33D54BA5" w14:textId="77777777" w:rsidTr="00D62610">
        <w:tc>
          <w:tcPr>
            <w:tcW w:w="20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901F56" w14:textId="1109F4D8" w:rsidR="00ED669B" w:rsidRPr="00E84424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84424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ท๊อป มารีไทม์ เซอร์วิส จำกัด</w:t>
            </w:r>
          </w:p>
        </w:tc>
        <w:tc>
          <w:tcPr>
            <w:tcW w:w="100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0F1EBA" w14:textId="77777777" w:rsidR="00ED669B" w:rsidRPr="00E84424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84424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19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1AA268" w14:textId="77777777" w:rsidR="00ED669B" w:rsidRPr="00E84424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84424">
              <w:rPr>
                <w:rFonts w:ascii="Browallia New" w:hAnsi="Browallia New" w:cs="Browallia New"/>
                <w:sz w:val="26"/>
                <w:szCs w:val="26"/>
                <w:cs/>
              </w:rPr>
              <w:t>เป็นบริษัทย่อยทางอ้อมและ/หรือมีผู้บริหาร</w:t>
            </w:r>
          </w:p>
        </w:tc>
      </w:tr>
      <w:tr w:rsidR="00ED669B" w:rsidRPr="00E84424" w14:paraId="606B1978" w14:textId="77777777" w:rsidTr="00D62610">
        <w:tc>
          <w:tcPr>
            <w:tcW w:w="20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C3C6F2" w14:textId="77777777" w:rsidR="00ED669B" w:rsidRPr="00E84424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0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B3E8C3" w14:textId="77777777" w:rsidR="00ED669B" w:rsidRPr="00E84424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9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F5592D" w14:textId="77777777" w:rsidR="00ED669B" w:rsidRPr="00E84424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8442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ของบริษัทเป็นกรรมการ</w:t>
            </w:r>
          </w:p>
        </w:tc>
      </w:tr>
      <w:tr w:rsidR="00ED669B" w:rsidRPr="00E84424" w14:paraId="6EF81671" w14:textId="77777777" w:rsidTr="00D62610">
        <w:tc>
          <w:tcPr>
            <w:tcW w:w="20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BCEFD5" w14:textId="77777777" w:rsidR="00ED669B" w:rsidRPr="00E84424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84424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ลาบิกซ์ จำกัด</w:t>
            </w:r>
          </w:p>
        </w:tc>
        <w:tc>
          <w:tcPr>
            <w:tcW w:w="100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496CAE" w14:textId="77777777" w:rsidR="00ED669B" w:rsidRPr="00E84424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84424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19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DB5927" w14:textId="77777777" w:rsidR="00ED669B" w:rsidRPr="00E84424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84424">
              <w:rPr>
                <w:rFonts w:ascii="Browallia New" w:hAnsi="Browallia New" w:cs="Browallia New"/>
                <w:sz w:val="26"/>
                <w:szCs w:val="26"/>
                <w:cs/>
              </w:rPr>
              <w:t>เป็นบริษัทย่อยทางอ้อมและ</w:t>
            </w:r>
            <w:r w:rsidRPr="00E84424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E84424">
              <w:rPr>
                <w:rFonts w:ascii="Browallia New" w:hAnsi="Browallia New" w:cs="Browallia New"/>
                <w:sz w:val="26"/>
                <w:szCs w:val="26"/>
                <w:cs/>
              </w:rPr>
              <w:t>หรือมีกรรมการ</w:t>
            </w:r>
          </w:p>
        </w:tc>
      </w:tr>
      <w:tr w:rsidR="00ED669B" w:rsidRPr="00E84424" w14:paraId="5BE3DD70" w14:textId="77777777" w:rsidTr="00D62610">
        <w:tc>
          <w:tcPr>
            <w:tcW w:w="2092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3E81CED5" w14:textId="77777777" w:rsidR="00ED669B" w:rsidRPr="00E84424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00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4E89CDF" w14:textId="77777777" w:rsidR="00ED669B" w:rsidRPr="00E84424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908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3AD6C22C" w14:textId="77777777" w:rsidR="00ED669B" w:rsidRPr="00E84424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84424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E84424">
              <w:rPr>
                <w:rFonts w:ascii="Browallia New" w:hAnsi="Browallia New" w:cs="Browallia New"/>
                <w:sz w:val="26"/>
                <w:szCs w:val="26"/>
                <w:cs/>
              </w:rPr>
              <w:t>ร่วมกัน</w:t>
            </w:r>
          </w:p>
        </w:tc>
      </w:tr>
      <w:tr w:rsidR="00ED669B" w:rsidRPr="00E84424" w14:paraId="0C88341E" w14:textId="77777777" w:rsidTr="00D62610">
        <w:tc>
          <w:tcPr>
            <w:tcW w:w="20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B2E827" w14:textId="77777777" w:rsidR="00ED669B" w:rsidRPr="00E84424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84424">
              <w:rPr>
                <w:rFonts w:ascii="Browallia New" w:hAnsi="Browallia New" w:cs="Browallia New"/>
                <w:sz w:val="26"/>
                <w:szCs w:val="26"/>
              </w:rPr>
              <w:t>TOP-NTL Pte. Ltd.</w:t>
            </w:r>
          </w:p>
        </w:tc>
        <w:tc>
          <w:tcPr>
            <w:tcW w:w="100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811189" w14:textId="554BAEA2" w:rsidR="00ED669B" w:rsidRPr="00E84424" w:rsidRDefault="00BB31A1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E84424">
              <w:rPr>
                <w:rFonts w:ascii="Browallia New" w:hAnsi="Browallia New" w:cs="Browallia New"/>
                <w:sz w:val="26"/>
                <w:szCs w:val="26"/>
                <w:cs/>
              </w:rPr>
              <w:t>สาธารณรัฐสิงคโปร์</w:t>
            </w:r>
          </w:p>
        </w:tc>
        <w:tc>
          <w:tcPr>
            <w:tcW w:w="19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8A87C9" w14:textId="77777777" w:rsidR="00ED669B" w:rsidRPr="00E84424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84424">
              <w:rPr>
                <w:rFonts w:ascii="Browallia New" w:hAnsi="Browallia New" w:cs="Browallia New"/>
                <w:sz w:val="26"/>
                <w:szCs w:val="26"/>
                <w:cs/>
              </w:rPr>
              <w:t>เป็นการร่วมค้าของบริษัทย่อย</w:t>
            </w:r>
          </w:p>
        </w:tc>
      </w:tr>
      <w:tr w:rsidR="00ED669B" w:rsidRPr="00E84424" w14:paraId="4E571325" w14:textId="77777777" w:rsidTr="00D62610">
        <w:tc>
          <w:tcPr>
            <w:tcW w:w="20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440D62" w14:textId="77777777" w:rsidR="00ED669B" w:rsidRPr="00E84424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84424">
              <w:rPr>
                <w:rFonts w:ascii="Browallia New" w:hAnsi="Browallia New" w:cs="Browallia New"/>
                <w:sz w:val="26"/>
                <w:szCs w:val="26"/>
              </w:rPr>
              <w:t xml:space="preserve">TOP-NTL Shipping Trust </w:t>
            </w:r>
          </w:p>
        </w:tc>
        <w:tc>
          <w:tcPr>
            <w:tcW w:w="100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C24211" w14:textId="26453EF4" w:rsidR="00ED669B" w:rsidRPr="00E84424" w:rsidRDefault="00BB31A1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E84424">
              <w:rPr>
                <w:rFonts w:ascii="Browallia New" w:hAnsi="Browallia New" w:cs="Browallia New"/>
                <w:sz w:val="26"/>
                <w:szCs w:val="26"/>
                <w:cs/>
              </w:rPr>
              <w:t>สาธารณรัฐสิงคโปร์</w:t>
            </w:r>
          </w:p>
        </w:tc>
        <w:tc>
          <w:tcPr>
            <w:tcW w:w="19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6D5B5F" w14:textId="77777777" w:rsidR="00ED669B" w:rsidRPr="00E84424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84424">
              <w:rPr>
                <w:rFonts w:ascii="Browallia New" w:hAnsi="Browallia New" w:cs="Browallia New"/>
                <w:sz w:val="26"/>
                <w:szCs w:val="26"/>
                <w:cs/>
              </w:rPr>
              <w:t>เป็นการร่วมค้าของบริษัทย่อย</w:t>
            </w:r>
          </w:p>
        </w:tc>
      </w:tr>
      <w:tr w:rsidR="00ED669B" w:rsidRPr="00E84424" w14:paraId="231A5440" w14:textId="77777777" w:rsidTr="00D62610">
        <w:tc>
          <w:tcPr>
            <w:tcW w:w="20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863ECA" w14:textId="77777777" w:rsidR="00ED669B" w:rsidRPr="00E84424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84424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ท็อป นอติคอล สตาร์ จำกัด</w:t>
            </w:r>
          </w:p>
        </w:tc>
        <w:tc>
          <w:tcPr>
            <w:tcW w:w="100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23CF1C" w14:textId="77777777" w:rsidR="00ED669B" w:rsidRPr="00E84424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84424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19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CD253C" w14:textId="77777777" w:rsidR="00ED669B" w:rsidRPr="00E84424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84424">
              <w:rPr>
                <w:rFonts w:ascii="Browallia New" w:hAnsi="Browallia New" w:cs="Browallia New"/>
                <w:sz w:val="26"/>
                <w:szCs w:val="26"/>
                <w:cs/>
              </w:rPr>
              <w:t>เป็นการร่วมค้าของบริษัทย่อยและ</w:t>
            </w:r>
            <w:r w:rsidRPr="00E84424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E84424">
              <w:rPr>
                <w:rFonts w:ascii="Browallia New" w:hAnsi="Browallia New" w:cs="Browallia New"/>
                <w:sz w:val="26"/>
                <w:szCs w:val="26"/>
                <w:cs/>
              </w:rPr>
              <w:t>หรือ</w:t>
            </w:r>
          </w:p>
        </w:tc>
      </w:tr>
      <w:tr w:rsidR="00ED669B" w:rsidRPr="00E84424" w14:paraId="0D45970B" w14:textId="77777777" w:rsidTr="00D62610">
        <w:tc>
          <w:tcPr>
            <w:tcW w:w="20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1EF2D7" w14:textId="77777777" w:rsidR="00ED669B" w:rsidRPr="00E84424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0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5708E8" w14:textId="77777777" w:rsidR="00ED669B" w:rsidRPr="00E84424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9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FD8E37" w14:textId="77777777" w:rsidR="00ED669B" w:rsidRPr="00E84424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84424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E84424">
              <w:rPr>
                <w:rFonts w:ascii="Browallia New" w:hAnsi="Browallia New" w:cs="Browallia New"/>
                <w:sz w:val="26"/>
                <w:szCs w:val="26"/>
                <w:cs/>
              </w:rPr>
              <w:t>มีผู้บริหารของบริษัทเป็นกรรมการ</w:t>
            </w:r>
          </w:p>
        </w:tc>
      </w:tr>
      <w:tr w:rsidR="00ED669B" w:rsidRPr="00E84424" w14:paraId="7366F4F7" w14:textId="77777777" w:rsidTr="00D62610">
        <w:tc>
          <w:tcPr>
            <w:tcW w:w="20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C04A47" w14:textId="77777777" w:rsidR="00ED669B" w:rsidRPr="00E84424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84424">
              <w:rPr>
                <w:rFonts w:ascii="Browallia New" w:hAnsi="Browallia New" w:cs="Browallia New"/>
                <w:sz w:val="26"/>
                <w:szCs w:val="26"/>
              </w:rPr>
              <w:t>TOP-NYK MarineOne Pte. Ltd.</w:t>
            </w:r>
          </w:p>
        </w:tc>
        <w:tc>
          <w:tcPr>
            <w:tcW w:w="100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EE5200" w14:textId="3E2EF926" w:rsidR="00ED669B" w:rsidRPr="00E84424" w:rsidRDefault="00BB31A1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E84424">
              <w:rPr>
                <w:rFonts w:ascii="Browallia New" w:hAnsi="Browallia New" w:cs="Browallia New"/>
                <w:sz w:val="26"/>
                <w:szCs w:val="26"/>
                <w:cs/>
              </w:rPr>
              <w:t>สาธารณรัฐสิงคโปร์</w:t>
            </w:r>
          </w:p>
        </w:tc>
        <w:tc>
          <w:tcPr>
            <w:tcW w:w="19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CC7310" w14:textId="77777777" w:rsidR="00ED669B" w:rsidRPr="00E84424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84424">
              <w:rPr>
                <w:rFonts w:ascii="Browallia New" w:hAnsi="Browallia New" w:cs="Browallia New"/>
                <w:sz w:val="26"/>
                <w:szCs w:val="26"/>
                <w:cs/>
              </w:rPr>
              <w:t>เป็นการร่วมค้าของบริษัทย่อยทางอ้อม</w:t>
            </w:r>
          </w:p>
        </w:tc>
      </w:tr>
      <w:tr w:rsidR="00ED669B" w:rsidRPr="00E84424" w14:paraId="5BC436BC" w14:textId="77777777" w:rsidTr="00D62610">
        <w:tc>
          <w:tcPr>
            <w:tcW w:w="20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D0A4DC" w14:textId="77777777" w:rsidR="00ED669B" w:rsidRPr="00E84424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0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5172F4" w14:textId="77777777" w:rsidR="00ED669B" w:rsidRPr="00E84424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9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B3A4C0" w14:textId="77777777" w:rsidR="00ED669B" w:rsidRPr="00E84424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8442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และ/หรือมีผู้บริหารของบริษัทเป็นกรรมการ</w:t>
            </w:r>
          </w:p>
        </w:tc>
      </w:tr>
      <w:tr w:rsidR="00ED669B" w:rsidRPr="00E84424" w14:paraId="79078378" w14:textId="77777777" w:rsidTr="00D62610">
        <w:tc>
          <w:tcPr>
            <w:tcW w:w="20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74B419" w14:textId="77777777" w:rsidR="00ED669B" w:rsidRPr="00E84424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84424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พีทีที ดิจิตอล โซลูชั่น จำกัด</w:t>
            </w:r>
          </w:p>
        </w:tc>
        <w:tc>
          <w:tcPr>
            <w:tcW w:w="100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2DE8D7" w14:textId="77777777" w:rsidR="00ED669B" w:rsidRPr="00E84424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E84424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19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4A5E12" w14:textId="77777777" w:rsidR="00ED669B" w:rsidRPr="00E84424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84424">
              <w:rPr>
                <w:rFonts w:ascii="Browallia New" w:hAnsi="Browallia New" w:cs="Browallia New"/>
                <w:sz w:val="26"/>
                <w:szCs w:val="26"/>
                <w:cs/>
              </w:rPr>
              <w:t>เป็นบริษัทร่วมและ/หรือมีผู้บริหารของบริษัท</w:t>
            </w:r>
          </w:p>
        </w:tc>
      </w:tr>
      <w:tr w:rsidR="00ED669B" w:rsidRPr="00E84424" w14:paraId="67B351E5" w14:textId="77777777" w:rsidTr="00D62610">
        <w:tc>
          <w:tcPr>
            <w:tcW w:w="20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4B95DF" w14:textId="77777777" w:rsidR="00ED669B" w:rsidRPr="00E84424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0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C1487A" w14:textId="77777777" w:rsidR="00ED669B" w:rsidRPr="00E84424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9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066090" w14:textId="77777777" w:rsidR="00ED669B" w:rsidRPr="00E84424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8442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เป็นกรรมการ</w:t>
            </w:r>
          </w:p>
        </w:tc>
      </w:tr>
      <w:tr w:rsidR="00ED669B" w:rsidRPr="00E84424" w14:paraId="39F2DDFD" w14:textId="77777777" w:rsidTr="00D62610">
        <w:tc>
          <w:tcPr>
            <w:tcW w:w="20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59B95F" w14:textId="77777777" w:rsidR="00ED669B" w:rsidRPr="00E84424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84424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พีทีที เอนเนอร์ยี่ โซลูชั่นส์ จำกัด</w:t>
            </w:r>
          </w:p>
        </w:tc>
        <w:tc>
          <w:tcPr>
            <w:tcW w:w="100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296307" w14:textId="77777777" w:rsidR="00ED669B" w:rsidRPr="00E84424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E84424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19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C8E480" w14:textId="77777777" w:rsidR="00ED669B" w:rsidRPr="00E84424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84424">
              <w:rPr>
                <w:rFonts w:ascii="Browallia New" w:hAnsi="Browallia New" w:cs="Browallia New"/>
                <w:sz w:val="26"/>
                <w:szCs w:val="26"/>
                <w:cs/>
              </w:rPr>
              <w:t>เป็นบริษัทร่วมและ/หรือมีผู้บริหารของบริษัท</w:t>
            </w:r>
          </w:p>
        </w:tc>
      </w:tr>
      <w:tr w:rsidR="00ED669B" w:rsidRPr="00E84424" w14:paraId="1673B4D9" w14:textId="77777777" w:rsidTr="00D62610">
        <w:tc>
          <w:tcPr>
            <w:tcW w:w="20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3B046F" w14:textId="77777777" w:rsidR="00ED669B" w:rsidRPr="00E84424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0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25E1C7" w14:textId="77777777" w:rsidR="00ED669B" w:rsidRPr="00E84424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9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5365C3" w14:textId="77777777" w:rsidR="00ED669B" w:rsidRPr="00E84424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8442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เป็นกรรมการ</w:t>
            </w:r>
          </w:p>
        </w:tc>
      </w:tr>
      <w:tr w:rsidR="00ED669B" w:rsidRPr="00E84424" w14:paraId="04EE5E91" w14:textId="77777777" w:rsidTr="00D62610">
        <w:tc>
          <w:tcPr>
            <w:tcW w:w="20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ED957D" w14:textId="77777777" w:rsidR="00ED669B" w:rsidRPr="00E84424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84424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ท่อส่งปิโตรเลียมไทย จำกัด</w:t>
            </w:r>
          </w:p>
        </w:tc>
        <w:tc>
          <w:tcPr>
            <w:tcW w:w="100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8CC025" w14:textId="77777777" w:rsidR="00ED669B" w:rsidRPr="00E84424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84424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19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B3F5EE" w14:textId="77777777" w:rsidR="00ED669B" w:rsidRPr="00E84424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84424">
              <w:rPr>
                <w:rFonts w:ascii="Browallia New" w:hAnsi="Browallia New" w:cs="Browallia New"/>
                <w:sz w:val="26"/>
                <w:szCs w:val="26"/>
                <w:cs/>
              </w:rPr>
              <w:t>เป็นบริษัทร่วมและ/หรือมีกรรมการร่วมกัน</w:t>
            </w:r>
          </w:p>
        </w:tc>
      </w:tr>
      <w:tr w:rsidR="00ED669B" w:rsidRPr="00E84424" w14:paraId="43FE2BCA" w14:textId="77777777" w:rsidTr="00D62610">
        <w:tc>
          <w:tcPr>
            <w:tcW w:w="20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AE8F81" w14:textId="77777777" w:rsidR="00ED669B" w:rsidRPr="00E84424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84424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โกลบอล เพาเวอร์ ซินเนอร์ยี่ จำกัด (มหาชน)</w:t>
            </w:r>
          </w:p>
        </w:tc>
        <w:tc>
          <w:tcPr>
            <w:tcW w:w="100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C435DD" w14:textId="77777777" w:rsidR="00ED669B" w:rsidRPr="00E84424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84424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19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530547" w14:textId="77777777" w:rsidR="00ED669B" w:rsidRPr="00E84424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84424">
              <w:rPr>
                <w:rFonts w:ascii="Browallia New" w:hAnsi="Browallia New" w:cs="Browallia New"/>
                <w:sz w:val="26"/>
                <w:szCs w:val="26"/>
                <w:cs/>
              </w:rPr>
              <w:t>เป็นบริษัทร่วมทางอ้อมและ/หรือมีกรรมการ</w:t>
            </w:r>
          </w:p>
        </w:tc>
      </w:tr>
      <w:tr w:rsidR="00ED669B" w:rsidRPr="00E84424" w14:paraId="3FAE7C73" w14:textId="77777777" w:rsidTr="00D62610">
        <w:tc>
          <w:tcPr>
            <w:tcW w:w="20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E2CAAA" w14:textId="77777777" w:rsidR="00ED669B" w:rsidRPr="00E84424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0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858CE8" w14:textId="77777777" w:rsidR="00ED669B" w:rsidRPr="00E84424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9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7BA67A" w14:textId="77777777" w:rsidR="00ED669B" w:rsidRPr="00E84424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8442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ร่วมกัน</w:t>
            </w:r>
          </w:p>
        </w:tc>
      </w:tr>
      <w:tr w:rsidR="00ED669B" w:rsidRPr="00E84424" w14:paraId="7D8857AF" w14:textId="77777777" w:rsidTr="00D62610">
        <w:tc>
          <w:tcPr>
            <w:tcW w:w="20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E9115C" w14:textId="77777777" w:rsidR="00ED669B" w:rsidRPr="00E84424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84424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อุบล ไบโอ เอทานอล จำกัด (มหาชน)</w:t>
            </w:r>
          </w:p>
        </w:tc>
        <w:tc>
          <w:tcPr>
            <w:tcW w:w="100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4BB822" w14:textId="77777777" w:rsidR="00ED669B" w:rsidRPr="00E84424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E84424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19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E3D5A7" w14:textId="77777777" w:rsidR="00ED669B" w:rsidRPr="00E84424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84424">
              <w:rPr>
                <w:rFonts w:ascii="Browallia New" w:hAnsi="Browallia New" w:cs="Browallia New"/>
                <w:sz w:val="26"/>
                <w:szCs w:val="26"/>
                <w:cs/>
              </w:rPr>
              <w:t>เป็นบริษัทร่วมทางอ้อมและ/หรือมีผู้บริหาร</w:t>
            </w:r>
          </w:p>
        </w:tc>
      </w:tr>
      <w:tr w:rsidR="00ED669B" w:rsidRPr="00E84424" w14:paraId="16B5D0B5" w14:textId="77777777" w:rsidTr="00D62610">
        <w:tc>
          <w:tcPr>
            <w:tcW w:w="20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98C39D" w14:textId="77777777" w:rsidR="00ED669B" w:rsidRPr="00E84424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0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9565BA" w14:textId="77777777" w:rsidR="00ED669B" w:rsidRPr="00E84424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9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6C8EFA" w14:textId="77777777" w:rsidR="00ED669B" w:rsidRPr="00E84424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84424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E84424">
              <w:rPr>
                <w:rFonts w:ascii="Browallia New" w:hAnsi="Browallia New" w:cs="Browallia New"/>
                <w:sz w:val="26"/>
                <w:szCs w:val="26"/>
                <w:cs/>
              </w:rPr>
              <w:t>ของบริษัทเป็นกรรมการ</w:t>
            </w:r>
          </w:p>
        </w:tc>
      </w:tr>
      <w:tr w:rsidR="00ED669B" w:rsidRPr="00E84424" w14:paraId="462D1E8E" w14:textId="77777777" w:rsidTr="00D62610">
        <w:tc>
          <w:tcPr>
            <w:tcW w:w="20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1478F5" w14:textId="77777777" w:rsidR="00ED669B" w:rsidRPr="00E84424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84424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ที.ไอ.เอ็ม. ชิพ แมนเนจเมนท์ จำกัด</w:t>
            </w:r>
          </w:p>
        </w:tc>
        <w:tc>
          <w:tcPr>
            <w:tcW w:w="100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713A9A" w14:textId="77777777" w:rsidR="00ED669B" w:rsidRPr="00E84424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E84424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19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E1F97E" w14:textId="77777777" w:rsidR="00ED669B" w:rsidRPr="00E84424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84424">
              <w:rPr>
                <w:rFonts w:ascii="Browallia New" w:hAnsi="Browallia New" w:cs="Browallia New"/>
                <w:sz w:val="26"/>
                <w:szCs w:val="26"/>
                <w:cs/>
              </w:rPr>
              <w:t>เป็นบริษัทร่วมทางอ้อมและ/หรือมีผู้บริหาร</w:t>
            </w:r>
          </w:p>
        </w:tc>
      </w:tr>
      <w:tr w:rsidR="00ED669B" w:rsidRPr="00E84424" w14:paraId="767D69F1" w14:textId="77777777" w:rsidTr="00D62610">
        <w:tc>
          <w:tcPr>
            <w:tcW w:w="20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FA07E0" w14:textId="77777777" w:rsidR="00ED669B" w:rsidRPr="00E84424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0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0CF17E" w14:textId="77777777" w:rsidR="00ED669B" w:rsidRPr="00E84424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9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9955CD" w14:textId="77777777" w:rsidR="00ED669B" w:rsidRPr="00E84424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84424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E84424">
              <w:rPr>
                <w:rFonts w:ascii="Browallia New" w:hAnsi="Browallia New" w:cs="Browallia New"/>
                <w:sz w:val="26"/>
                <w:szCs w:val="26"/>
                <w:cs/>
              </w:rPr>
              <w:t>ของบริษัทเป็นกรรมการ</w:t>
            </w:r>
          </w:p>
        </w:tc>
      </w:tr>
      <w:tr w:rsidR="00ED669B" w:rsidRPr="00E84424" w14:paraId="19E1E3C7" w14:textId="77777777" w:rsidTr="00D62610">
        <w:tc>
          <w:tcPr>
            <w:tcW w:w="20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5645E6" w14:textId="77777777" w:rsidR="00ED669B" w:rsidRPr="00E84424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84424">
              <w:rPr>
                <w:rFonts w:ascii="Browallia New" w:hAnsi="Browallia New" w:cs="Browallia New"/>
                <w:sz w:val="26"/>
                <w:szCs w:val="26"/>
              </w:rPr>
              <w:t>PTT International Trading Pte. Ltd.</w:t>
            </w:r>
          </w:p>
        </w:tc>
        <w:tc>
          <w:tcPr>
            <w:tcW w:w="100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C4726E" w14:textId="7AE9B836" w:rsidR="00ED669B" w:rsidRPr="00E84424" w:rsidRDefault="00BB31A1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E84424">
              <w:rPr>
                <w:rFonts w:ascii="Browallia New" w:hAnsi="Browallia New" w:cs="Browallia New"/>
                <w:sz w:val="26"/>
                <w:szCs w:val="26"/>
                <w:cs/>
              </w:rPr>
              <w:t>สาธารณรัฐสิงคโปร์</w:t>
            </w:r>
          </w:p>
        </w:tc>
        <w:tc>
          <w:tcPr>
            <w:tcW w:w="19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66B2B0" w14:textId="77777777" w:rsidR="00ED669B" w:rsidRPr="00E84424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84424">
              <w:rPr>
                <w:rFonts w:ascii="Browallia New" w:hAnsi="Browallia New" w:cs="Browallia New"/>
                <w:sz w:val="26"/>
                <w:szCs w:val="26"/>
                <w:cs/>
              </w:rPr>
              <w:t>เป็นบริษัทย่อยของบริษัทใหญ่</w:t>
            </w:r>
          </w:p>
        </w:tc>
      </w:tr>
      <w:tr w:rsidR="00ED669B" w:rsidRPr="00E84424" w14:paraId="28C4552A" w14:textId="77777777" w:rsidTr="00D62610">
        <w:tc>
          <w:tcPr>
            <w:tcW w:w="20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EC1AF8" w14:textId="67F47E5F" w:rsidR="00ED669B" w:rsidRPr="00E84424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84424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ปตท. น้ำมันและการค้าปลีก จำกัด</w:t>
            </w:r>
            <w:r w:rsidR="00D6261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D62610" w:rsidRPr="00E8442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62610" w:rsidRPr="00E84424">
              <w:rPr>
                <w:rFonts w:ascii="Browallia New" w:hAnsi="Browallia New" w:cs="Browallia New"/>
                <w:sz w:val="26"/>
                <w:szCs w:val="26"/>
                <w:cs/>
              </w:rPr>
              <w:t>มหาชน)</w:t>
            </w:r>
          </w:p>
        </w:tc>
        <w:tc>
          <w:tcPr>
            <w:tcW w:w="100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D34F1F" w14:textId="77777777" w:rsidR="00ED669B" w:rsidRPr="00E84424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84424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19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8F267C" w14:textId="77777777" w:rsidR="00ED669B" w:rsidRPr="00E84424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84424">
              <w:rPr>
                <w:rFonts w:ascii="Browallia New" w:hAnsi="Browallia New" w:cs="Browallia New"/>
                <w:sz w:val="26"/>
                <w:szCs w:val="26"/>
                <w:cs/>
              </w:rPr>
              <w:t>เป็นบริษัทย่อยของบริษัทใหญ่</w:t>
            </w:r>
          </w:p>
        </w:tc>
      </w:tr>
      <w:tr w:rsidR="00ED669B" w:rsidRPr="00E84424" w14:paraId="259EBDE3" w14:textId="77777777" w:rsidTr="00D62610">
        <w:tc>
          <w:tcPr>
            <w:tcW w:w="20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75B4EB" w14:textId="3EDBB3C9" w:rsidR="00ED669B" w:rsidRPr="00D62610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D62610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บริษัท ปตท.สำรวจและผลิตปิโตรเลียม จำกัด</w:t>
            </w:r>
            <w:r w:rsidR="00D62610" w:rsidRPr="00D62610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(มหาชน)</w:t>
            </w:r>
          </w:p>
        </w:tc>
        <w:tc>
          <w:tcPr>
            <w:tcW w:w="100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AA7C54" w14:textId="77777777" w:rsidR="00ED669B" w:rsidRPr="00E84424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84424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19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707E00" w14:textId="77777777" w:rsidR="00ED669B" w:rsidRPr="00E84424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84424">
              <w:rPr>
                <w:rFonts w:ascii="Browallia New" w:hAnsi="Browallia New" w:cs="Browallia New"/>
                <w:sz w:val="26"/>
                <w:szCs w:val="26"/>
                <w:cs/>
              </w:rPr>
              <w:t>เป็นบริษัทย่อยของบริษัทใหญ่</w:t>
            </w:r>
          </w:p>
        </w:tc>
      </w:tr>
      <w:tr w:rsidR="00ED669B" w:rsidRPr="00E84424" w14:paraId="31EDA792" w14:textId="77777777" w:rsidTr="00D62610">
        <w:tc>
          <w:tcPr>
            <w:tcW w:w="20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E8A088" w14:textId="77777777" w:rsidR="00ED669B" w:rsidRPr="00E84424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84424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ปตท. ศูนย์บริหารเงิน จำกัด</w:t>
            </w:r>
          </w:p>
        </w:tc>
        <w:tc>
          <w:tcPr>
            <w:tcW w:w="100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63522D" w14:textId="77777777" w:rsidR="00ED669B" w:rsidRPr="00E84424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E84424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19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548135" w14:textId="77777777" w:rsidR="00ED669B" w:rsidRPr="00E84424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84424">
              <w:rPr>
                <w:rFonts w:ascii="Browallia New" w:hAnsi="Browallia New" w:cs="Browallia New"/>
                <w:sz w:val="26"/>
                <w:szCs w:val="26"/>
                <w:cs/>
              </w:rPr>
              <w:t>เป็นบริษัทย่อยของบริษัทใหญ่</w:t>
            </w:r>
          </w:p>
        </w:tc>
      </w:tr>
      <w:tr w:rsidR="00ED669B" w:rsidRPr="00E84424" w14:paraId="22964EB6" w14:textId="77777777" w:rsidTr="00D62610">
        <w:tc>
          <w:tcPr>
            <w:tcW w:w="20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42534D" w14:textId="77777777" w:rsidR="00ED669B" w:rsidRPr="00E84424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84424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เอนเนอยี รีคอฟเวอรี่ ยูนิต จำกัด</w:t>
            </w:r>
          </w:p>
        </w:tc>
        <w:tc>
          <w:tcPr>
            <w:tcW w:w="100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825A7B" w14:textId="77777777" w:rsidR="00ED669B" w:rsidRPr="00E84424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E84424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19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D612A7" w14:textId="77777777" w:rsidR="00ED669B" w:rsidRPr="00E84424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84424">
              <w:rPr>
                <w:rFonts w:ascii="Browallia New" w:hAnsi="Browallia New" w:cs="Browallia New"/>
                <w:sz w:val="26"/>
                <w:szCs w:val="26"/>
                <w:cs/>
              </w:rPr>
              <w:t>เป็นบริษัทย่อยทางอ้อมของบริษัทใหญ่</w:t>
            </w:r>
          </w:p>
        </w:tc>
      </w:tr>
      <w:tr w:rsidR="00ED669B" w:rsidRPr="00E84424" w14:paraId="082932AE" w14:textId="77777777" w:rsidTr="00D62610">
        <w:tc>
          <w:tcPr>
            <w:tcW w:w="20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565EE0" w14:textId="77777777" w:rsidR="00ED669B" w:rsidRPr="00E84424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84424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เอนเนอร์ยี่ คอมเพล็กซ์ จำกัด</w:t>
            </w:r>
          </w:p>
        </w:tc>
        <w:tc>
          <w:tcPr>
            <w:tcW w:w="100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82B182" w14:textId="77777777" w:rsidR="00ED669B" w:rsidRPr="00E84424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E84424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19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E0A511" w14:textId="77777777" w:rsidR="00ED669B" w:rsidRPr="00E84424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84424">
              <w:rPr>
                <w:rFonts w:ascii="Browallia New" w:hAnsi="Browallia New" w:cs="Browallia New"/>
                <w:sz w:val="26"/>
                <w:szCs w:val="26"/>
                <w:cs/>
              </w:rPr>
              <w:t>เป็นบริษัทย่อยของบริษัทใหญ่</w:t>
            </w:r>
          </w:p>
        </w:tc>
      </w:tr>
      <w:tr w:rsidR="00ED669B" w:rsidRPr="00E84424" w14:paraId="1FDEEF01" w14:textId="77777777" w:rsidTr="00D62610">
        <w:tc>
          <w:tcPr>
            <w:tcW w:w="20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89E4D9" w14:textId="77777777" w:rsidR="00ED669B" w:rsidRPr="00E84424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84424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ไออาร์พีซี จำกัด (มหาชน)</w:t>
            </w:r>
          </w:p>
        </w:tc>
        <w:tc>
          <w:tcPr>
            <w:tcW w:w="100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1D360B" w14:textId="77777777" w:rsidR="00ED669B" w:rsidRPr="00E84424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E84424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19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AF1C55" w14:textId="77777777" w:rsidR="00ED669B" w:rsidRPr="00E84424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84424">
              <w:rPr>
                <w:rFonts w:ascii="Browallia New" w:hAnsi="Browallia New" w:cs="Browallia New"/>
                <w:sz w:val="26"/>
                <w:szCs w:val="26"/>
                <w:cs/>
              </w:rPr>
              <w:t>เป็นบริษัทย่อยของบริษัทใหญ่</w:t>
            </w:r>
          </w:p>
        </w:tc>
      </w:tr>
      <w:tr w:rsidR="00ED669B" w:rsidRPr="00E84424" w14:paraId="0C732267" w14:textId="77777777" w:rsidTr="00D62610">
        <w:tc>
          <w:tcPr>
            <w:tcW w:w="20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83B23C" w14:textId="77777777" w:rsidR="00ED669B" w:rsidRPr="00E84424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84424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พีทีที แทงค์ เทอร์มินัล จำกัด</w:t>
            </w:r>
          </w:p>
        </w:tc>
        <w:tc>
          <w:tcPr>
            <w:tcW w:w="100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597C77" w14:textId="77777777" w:rsidR="00ED669B" w:rsidRPr="00E84424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84424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19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08C4D0" w14:textId="7DD85E4B" w:rsidR="00ED669B" w:rsidRPr="00E84424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84424">
              <w:rPr>
                <w:rFonts w:ascii="Browallia New" w:hAnsi="Browallia New" w:cs="Browallia New"/>
                <w:sz w:val="26"/>
                <w:szCs w:val="26"/>
                <w:cs/>
              </w:rPr>
              <w:t>เป็นบริษัทย่อยของบริษัทใหญ่</w:t>
            </w:r>
            <w:r w:rsidR="001C55E7">
              <w:rPr>
                <w:rFonts w:ascii="Browallia New" w:hAnsi="Browallia New" w:cs="Browallia New" w:hint="cs"/>
                <w:sz w:val="26"/>
                <w:szCs w:val="26"/>
                <w:cs/>
              </w:rPr>
              <w:t>และ/หรือมี</w:t>
            </w:r>
          </w:p>
        </w:tc>
      </w:tr>
      <w:tr w:rsidR="001C55E7" w:rsidRPr="00E84424" w14:paraId="069C3BBD" w14:textId="77777777" w:rsidTr="00D62610">
        <w:tc>
          <w:tcPr>
            <w:tcW w:w="20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6B827D" w14:textId="77777777" w:rsidR="001C55E7" w:rsidRPr="00E84424" w:rsidRDefault="001C55E7" w:rsidP="001C5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0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79B57A" w14:textId="77777777" w:rsidR="001C55E7" w:rsidRPr="00E84424" w:rsidRDefault="001C55E7" w:rsidP="001C5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9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33C869" w14:textId="1803C9B2" w:rsidR="001C55E7" w:rsidRPr="00E84424" w:rsidRDefault="001C55E7" w:rsidP="001C5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84424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E84424">
              <w:rPr>
                <w:rFonts w:ascii="Browallia New" w:hAnsi="Browallia New" w:cs="Browallia New"/>
                <w:sz w:val="26"/>
                <w:szCs w:val="26"/>
                <w:cs/>
              </w:rPr>
              <w:t>กรรมการ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ร่วมกัน</w:t>
            </w:r>
          </w:p>
        </w:tc>
      </w:tr>
      <w:tr w:rsidR="00ED669B" w:rsidRPr="00E84424" w14:paraId="3BFC5682" w14:textId="77777777" w:rsidTr="00D62610">
        <w:tc>
          <w:tcPr>
            <w:tcW w:w="20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FB7DCB" w14:textId="77777777" w:rsidR="00ED669B" w:rsidRPr="00E84424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84424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พีทีที โกลบอล เคมิคอล จำกัด (มหาชน)</w:t>
            </w:r>
          </w:p>
        </w:tc>
        <w:tc>
          <w:tcPr>
            <w:tcW w:w="100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15AD50" w14:textId="77777777" w:rsidR="00ED669B" w:rsidRPr="00E84424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84424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19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A6A45D" w14:textId="77777777" w:rsidR="00ED669B" w:rsidRPr="00E84424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84424">
              <w:rPr>
                <w:rFonts w:ascii="Browallia New" w:hAnsi="Browallia New" w:cs="Browallia New"/>
                <w:sz w:val="26"/>
                <w:szCs w:val="26"/>
                <w:cs/>
              </w:rPr>
              <w:t>เป็นบริษัทย่อยของบริษัทใหญ่</w:t>
            </w:r>
          </w:p>
        </w:tc>
      </w:tr>
      <w:tr w:rsidR="00ED669B" w:rsidRPr="00E84424" w14:paraId="31583245" w14:textId="77777777" w:rsidTr="00D62610">
        <w:tc>
          <w:tcPr>
            <w:tcW w:w="20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8F8115" w14:textId="77777777" w:rsidR="00ED669B" w:rsidRPr="00E84424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84424">
              <w:rPr>
                <w:rFonts w:ascii="Browallia New" w:hAnsi="Browallia New" w:cs="Browallia New"/>
                <w:sz w:val="26"/>
                <w:szCs w:val="26"/>
              </w:rPr>
              <w:t>PTT International Trading London Ltd.</w:t>
            </w:r>
          </w:p>
        </w:tc>
        <w:tc>
          <w:tcPr>
            <w:tcW w:w="100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57E3E3" w14:textId="77777777" w:rsidR="00ED669B" w:rsidRPr="00E84424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84424">
              <w:rPr>
                <w:rFonts w:ascii="Browallia New" w:hAnsi="Browallia New" w:cs="Browallia New"/>
                <w:sz w:val="26"/>
                <w:szCs w:val="26"/>
                <w:cs/>
              </w:rPr>
              <w:t>อังกฤษ</w:t>
            </w:r>
          </w:p>
        </w:tc>
        <w:tc>
          <w:tcPr>
            <w:tcW w:w="19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CE4C77" w14:textId="77777777" w:rsidR="00ED669B" w:rsidRPr="00E84424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84424">
              <w:rPr>
                <w:rFonts w:ascii="Browallia New" w:hAnsi="Browallia New" w:cs="Browallia New"/>
                <w:sz w:val="26"/>
                <w:szCs w:val="26"/>
                <w:cs/>
              </w:rPr>
              <w:t>เป็นบริษัทย่อยของบริษัทใหญ่</w:t>
            </w:r>
          </w:p>
        </w:tc>
      </w:tr>
      <w:tr w:rsidR="00ED669B" w:rsidRPr="00E84424" w14:paraId="78E75F41" w14:textId="77777777" w:rsidTr="00D62610">
        <w:tc>
          <w:tcPr>
            <w:tcW w:w="20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8D4E05" w14:textId="77777777" w:rsidR="00ED669B" w:rsidRPr="00E84424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84424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พีทีที ฟีนอล จำกัด</w:t>
            </w:r>
          </w:p>
        </w:tc>
        <w:tc>
          <w:tcPr>
            <w:tcW w:w="100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F6DE33" w14:textId="77777777" w:rsidR="00ED669B" w:rsidRPr="00E84424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84424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19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B70FD6" w14:textId="77777777" w:rsidR="00ED669B" w:rsidRPr="00E84424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84424">
              <w:rPr>
                <w:rFonts w:ascii="Browallia New" w:hAnsi="Browallia New" w:cs="Browallia New"/>
                <w:sz w:val="26"/>
                <w:szCs w:val="26"/>
                <w:cs/>
              </w:rPr>
              <w:t>เป็นบริษัทย่อยทางอ้อมของบริษัทใหญ่</w:t>
            </w:r>
          </w:p>
        </w:tc>
      </w:tr>
      <w:tr w:rsidR="00ED669B" w:rsidRPr="00E84424" w14:paraId="2B5475B5" w14:textId="77777777" w:rsidTr="00D62610">
        <w:tc>
          <w:tcPr>
            <w:tcW w:w="20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3E2AA3" w14:textId="77777777" w:rsidR="00ED669B" w:rsidRPr="00E84424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84424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ปตท.สผ.อินเตอร์เนชั่นแนล จำกัด</w:t>
            </w:r>
          </w:p>
        </w:tc>
        <w:tc>
          <w:tcPr>
            <w:tcW w:w="100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F689F3" w14:textId="77777777" w:rsidR="00ED669B" w:rsidRPr="00E84424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84424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19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172E36" w14:textId="77777777" w:rsidR="00ED669B" w:rsidRPr="00E84424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84424">
              <w:rPr>
                <w:rFonts w:ascii="Browallia New" w:hAnsi="Browallia New" w:cs="Browallia New"/>
                <w:sz w:val="26"/>
                <w:szCs w:val="26"/>
                <w:cs/>
              </w:rPr>
              <w:t>เป็นบริษัทย่อยทางอ้อมของบริษัทใหญ่</w:t>
            </w:r>
          </w:p>
        </w:tc>
      </w:tr>
      <w:tr w:rsidR="00ED669B" w:rsidRPr="00E84424" w14:paraId="3E3377A3" w14:textId="77777777" w:rsidTr="00D62610">
        <w:tc>
          <w:tcPr>
            <w:tcW w:w="20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345B0C" w14:textId="77777777" w:rsidR="00ED669B" w:rsidRPr="00E84424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84424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ปตท.สผ. เอนเนอร์ยี่ ดีเวลลอปเมนท์ จำกัด</w:t>
            </w:r>
          </w:p>
        </w:tc>
        <w:tc>
          <w:tcPr>
            <w:tcW w:w="100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95D858" w14:textId="77777777" w:rsidR="00ED669B" w:rsidRPr="00E84424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84424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19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995A8C" w14:textId="77777777" w:rsidR="00ED669B" w:rsidRPr="00E84424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84424">
              <w:rPr>
                <w:rFonts w:ascii="Browallia New" w:hAnsi="Browallia New" w:cs="Browallia New"/>
                <w:sz w:val="26"/>
                <w:szCs w:val="26"/>
                <w:cs/>
              </w:rPr>
              <w:t>เป็นบริษัทย่อยทางอ้อมของบริษัทใหญ่</w:t>
            </w:r>
          </w:p>
        </w:tc>
      </w:tr>
      <w:tr w:rsidR="00ED669B" w:rsidRPr="00E84424" w14:paraId="672E32AA" w14:textId="77777777" w:rsidTr="00D62610">
        <w:tc>
          <w:tcPr>
            <w:tcW w:w="20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818CB1" w14:textId="77777777" w:rsidR="00ED669B" w:rsidRPr="00E84424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84424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โซลูชั่น ครีเอชั่น จำกัด</w:t>
            </w:r>
          </w:p>
        </w:tc>
        <w:tc>
          <w:tcPr>
            <w:tcW w:w="100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FF5265" w14:textId="77777777" w:rsidR="00ED669B" w:rsidRPr="00E84424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84424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19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08BC58" w14:textId="77777777" w:rsidR="00ED669B" w:rsidRPr="00E84424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84424">
              <w:rPr>
                <w:rFonts w:ascii="Browallia New" w:hAnsi="Browallia New" w:cs="Browallia New"/>
                <w:sz w:val="26"/>
                <w:szCs w:val="26"/>
                <w:cs/>
              </w:rPr>
              <w:t>เป็นบริษัทย่อยทางอ้อมของบริษัทใหญ่</w:t>
            </w:r>
          </w:p>
        </w:tc>
      </w:tr>
      <w:tr w:rsidR="00ED669B" w:rsidRPr="00E84424" w14:paraId="666415A2" w14:textId="77777777" w:rsidTr="00D62610">
        <w:tc>
          <w:tcPr>
            <w:tcW w:w="20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5A9486" w14:textId="77777777" w:rsidR="00ED669B" w:rsidRPr="00E84424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84424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ไทยแท้งค์เทอร์มินัล จำกัด</w:t>
            </w:r>
          </w:p>
        </w:tc>
        <w:tc>
          <w:tcPr>
            <w:tcW w:w="100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00C0AF" w14:textId="77777777" w:rsidR="00ED669B" w:rsidRPr="00E84424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84424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19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ECB18B" w14:textId="77777777" w:rsidR="00ED669B" w:rsidRPr="00E84424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84424">
              <w:rPr>
                <w:rFonts w:ascii="Browallia New" w:hAnsi="Browallia New" w:cs="Browallia New"/>
                <w:sz w:val="26"/>
                <w:szCs w:val="26"/>
                <w:cs/>
              </w:rPr>
              <w:t>เป็นบริษัทย่อยทางอ้อมของบริษัทใหญ่</w:t>
            </w:r>
          </w:p>
        </w:tc>
      </w:tr>
      <w:tr w:rsidR="00ED669B" w:rsidRPr="00E84424" w14:paraId="34F404E8" w14:textId="77777777" w:rsidTr="00D62610">
        <w:tc>
          <w:tcPr>
            <w:tcW w:w="20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9ED6AC" w14:textId="77777777" w:rsidR="00ED669B" w:rsidRPr="00E84424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84424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โกลบอลกรีนเคมิคอล จำกัด (มหาชน)</w:t>
            </w:r>
          </w:p>
        </w:tc>
        <w:tc>
          <w:tcPr>
            <w:tcW w:w="100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9E50C2" w14:textId="77777777" w:rsidR="00ED669B" w:rsidRPr="00E84424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84424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19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8D1F3C" w14:textId="77777777" w:rsidR="00ED669B" w:rsidRPr="00E84424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84424">
              <w:rPr>
                <w:rFonts w:ascii="Browallia New" w:hAnsi="Browallia New" w:cs="Browallia New"/>
                <w:sz w:val="26"/>
                <w:szCs w:val="26"/>
                <w:cs/>
              </w:rPr>
              <w:t>เป็นบริษัทย่อยทางอ้อมของบริษัทใหญ่</w:t>
            </w:r>
          </w:p>
        </w:tc>
      </w:tr>
      <w:tr w:rsidR="00ED669B" w:rsidRPr="00E84424" w14:paraId="7E01A9C3" w14:textId="77777777" w:rsidTr="00D62610">
        <w:tc>
          <w:tcPr>
            <w:tcW w:w="20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6D1665" w14:textId="77777777" w:rsidR="00ED669B" w:rsidRPr="00E84424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84424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เวนคอเรกซ์ (ไทยแลนด์) จำกัด</w:t>
            </w:r>
          </w:p>
        </w:tc>
        <w:tc>
          <w:tcPr>
            <w:tcW w:w="100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00D990" w14:textId="77777777" w:rsidR="00ED669B" w:rsidRPr="00E84424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84424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19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A73DFB" w14:textId="77777777" w:rsidR="00ED669B" w:rsidRPr="00E84424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84424">
              <w:rPr>
                <w:rFonts w:ascii="Browallia New" w:hAnsi="Browallia New" w:cs="Browallia New"/>
                <w:sz w:val="26"/>
                <w:szCs w:val="26"/>
                <w:cs/>
              </w:rPr>
              <w:t>เป็นบริษัทย่อยทางอ้อมของบริษัทใหญ่</w:t>
            </w:r>
          </w:p>
        </w:tc>
      </w:tr>
    </w:tbl>
    <w:p w14:paraId="7A7E4550" w14:textId="77777777" w:rsidR="00ED669B" w:rsidRPr="00E84424" w:rsidRDefault="00ED669B" w:rsidP="00ED669B">
      <w:pPr>
        <w:spacing w:line="240" w:lineRule="auto"/>
        <w:rPr>
          <w:rFonts w:ascii="Browallia New" w:hAnsi="Browallia New" w:cs="Browallia New"/>
          <w:sz w:val="26"/>
          <w:szCs w:val="26"/>
        </w:rPr>
      </w:pPr>
    </w:p>
    <w:tbl>
      <w:tblPr>
        <w:tblW w:w="5001" w:type="pct"/>
        <w:tblLook w:val="0000" w:firstRow="0" w:lastRow="0" w:firstColumn="0" w:lastColumn="0" w:noHBand="0" w:noVBand="0"/>
      </w:tblPr>
      <w:tblGrid>
        <w:gridCol w:w="3970"/>
        <w:gridCol w:w="1872"/>
        <w:gridCol w:w="3621"/>
      </w:tblGrid>
      <w:tr w:rsidR="00ED669B" w:rsidRPr="00D62610" w14:paraId="06AF3731" w14:textId="77777777" w:rsidTr="00C01580">
        <w:trPr>
          <w:tblHeader/>
        </w:trPr>
        <w:tc>
          <w:tcPr>
            <w:tcW w:w="20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9360FD6" w14:textId="77777777" w:rsidR="00ED669B" w:rsidRPr="00D62610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43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0A75AA" w14:textId="77777777" w:rsidR="00ED669B" w:rsidRPr="00D62610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08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626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ประเทศที่</w:t>
            </w:r>
          </w:p>
        </w:tc>
        <w:tc>
          <w:tcPr>
            <w:tcW w:w="191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E50A3F8" w14:textId="77777777" w:rsidR="00ED669B" w:rsidRPr="00D62610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ED669B" w:rsidRPr="00D62610" w14:paraId="080F845F" w14:textId="77777777" w:rsidTr="00C01580">
        <w:trPr>
          <w:tblHeader/>
        </w:trPr>
        <w:tc>
          <w:tcPr>
            <w:tcW w:w="209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AE4FAF7" w14:textId="77777777" w:rsidR="00ED669B" w:rsidRPr="00D62610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43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626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ชื่อกิจการ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D7C96FF" w14:textId="77777777" w:rsidR="00ED669B" w:rsidRPr="00D62610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08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626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กิจการจัดตั้ง</w:t>
            </w:r>
          </w:p>
        </w:tc>
        <w:tc>
          <w:tcPr>
            <w:tcW w:w="191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B97020" w14:textId="77777777" w:rsidR="00ED669B" w:rsidRPr="00D62610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626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ลักษณะความสัมพันธ์</w:t>
            </w:r>
          </w:p>
        </w:tc>
      </w:tr>
      <w:tr w:rsidR="00ED669B" w:rsidRPr="00D62610" w14:paraId="2B36EB0C" w14:textId="77777777" w:rsidTr="00C01580">
        <w:trPr>
          <w:tblHeader/>
        </w:trPr>
        <w:tc>
          <w:tcPr>
            <w:tcW w:w="20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655F705" w14:textId="77777777" w:rsidR="00ED669B" w:rsidRPr="00D62610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43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F251BC" w14:textId="77777777" w:rsidR="00ED669B" w:rsidRPr="00D62610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08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91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D3667BE" w14:textId="77777777" w:rsidR="00ED669B" w:rsidRPr="00D62610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ED669B" w:rsidRPr="00D62610" w14:paraId="7402E6C6" w14:textId="77777777" w:rsidTr="00C01580">
        <w:tc>
          <w:tcPr>
            <w:tcW w:w="20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E3EB1F" w14:textId="77777777" w:rsidR="00ED669B" w:rsidRPr="00D62610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2610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จีซี ไกลคอล จำกัด</w:t>
            </w:r>
          </w:p>
        </w:tc>
        <w:tc>
          <w:tcPr>
            <w:tcW w:w="9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BFF434" w14:textId="77777777" w:rsidR="00ED669B" w:rsidRPr="00D62610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2610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19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08571D" w14:textId="77777777" w:rsidR="00ED669B" w:rsidRPr="00D62610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2610">
              <w:rPr>
                <w:rFonts w:ascii="Browallia New" w:hAnsi="Browallia New" w:cs="Browallia New"/>
                <w:sz w:val="26"/>
                <w:szCs w:val="26"/>
                <w:cs/>
              </w:rPr>
              <w:t>เป็นบริษัทย่อยทางอ้อมของบริษัทใหญ่</w:t>
            </w:r>
          </w:p>
        </w:tc>
      </w:tr>
      <w:tr w:rsidR="00ED669B" w:rsidRPr="00D62610" w14:paraId="0F1BD676" w14:textId="77777777" w:rsidTr="00C01580">
        <w:tc>
          <w:tcPr>
            <w:tcW w:w="20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5C21DB" w14:textId="77777777" w:rsidR="00ED669B" w:rsidRPr="00D62610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2610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สานพลัง วิสาหกิจเพื่อสังคม จำกัด</w:t>
            </w:r>
          </w:p>
        </w:tc>
        <w:tc>
          <w:tcPr>
            <w:tcW w:w="9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8BA601" w14:textId="77777777" w:rsidR="00ED669B" w:rsidRPr="00D62610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2610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19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6C26DD" w14:textId="77777777" w:rsidR="00ED669B" w:rsidRPr="00D62610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2610">
              <w:rPr>
                <w:rFonts w:ascii="Browallia New" w:hAnsi="Browallia New" w:cs="Browallia New"/>
                <w:sz w:val="26"/>
                <w:szCs w:val="26"/>
                <w:cs/>
              </w:rPr>
              <w:t>เป็นบริษัทที่เกี่ยวข้องกันและ/หรือมีกรรมการ</w:t>
            </w:r>
          </w:p>
        </w:tc>
      </w:tr>
      <w:tr w:rsidR="00ED669B" w:rsidRPr="00D62610" w14:paraId="1BAF5544" w14:textId="77777777" w:rsidTr="00C01580">
        <w:tc>
          <w:tcPr>
            <w:tcW w:w="20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FF2F1B" w14:textId="77777777" w:rsidR="00ED669B" w:rsidRPr="00D62610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BEE82B" w14:textId="77777777" w:rsidR="00ED669B" w:rsidRPr="00D62610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9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DD666D" w14:textId="77777777" w:rsidR="00ED669B" w:rsidRPr="00D62610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261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ร่วมกัน</w:t>
            </w:r>
          </w:p>
        </w:tc>
      </w:tr>
      <w:tr w:rsidR="00ED669B" w:rsidRPr="00D62610" w14:paraId="61355EC0" w14:textId="77777777" w:rsidTr="00C01580">
        <w:tc>
          <w:tcPr>
            <w:tcW w:w="20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66DA4F" w14:textId="77777777" w:rsidR="00ED669B" w:rsidRPr="00D62610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2610">
              <w:rPr>
                <w:rFonts w:ascii="Browallia New" w:hAnsi="Browallia New" w:cs="Browallia New"/>
                <w:sz w:val="26"/>
                <w:szCs w:val="26"/>
              </w:rPr>
              <w:t xml:space="preserve">PTT Oil Myanmar </w:t>
            </w:r>
            <w:proofErr w:type="gramStart"/>
            <w:r w:rsidRPr="00D62610">
              <w:rPr>
                <w:rFonts w:ascii="Browallia New" w:hAnsi="Browallia New" w:cs="Browallia New"/>
                <w:sz w:val="26"/>
                <w:szCs w:val="26"/>
              </w:rPr>
              <w:t>Co.,Ltd.</w:t>
            </w:r>
            <w:proofErr w:type="gramEnd"/>
          </w:p>
        </w:tc>
        <w:tc>
          <w:tcPr>
            <w:tcW w:w="9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FC2CBF" w14:textId="77777777" w:rsidR="00BB31A1" w:rsidRPr="00D62610" w:rsidRDefault="00BB31A1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D62610">
              <w:rPr>
                <w:rFonts w:ascii="Browallia New" w:hAnsi="Browallia New" w:cs="Browallia New"/>
                <w:sz w:val="26"/>
                <w:szCs w:val="26"/>
                <w:cs/>
              </w:rPr>
              <w:t>สาธารณรัฐแห่ง</w:t>
            </w:r>
          </w:p>
          <w:p w14:paraId="74D1E2E9" w14:textId="23FB683F" w:rsidR="00ED669B" w:rsidRPr="00D62610" w:rsidRDefault="00BB31A1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2610">
              <w:rPr>
                <w:rFonts w:ascii="Browallia New" w:hAnsi="Browallia New" w:cs="Browallia New"/>
                <w:sz w:val="26"/>
                <w:szCs w:val="26"/>
                <w:cs/>
              </w:rPr>
              <w:t>สหภาพพม่า</w:t>
            </w:r>
          </w:p>
        </w:tc>
        <w:tc>
          <w:tcPr>
            <w:tcW w:w="19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FAF929" w14:textId="77777777" w:rsidR="00ED669B" w:rsidRPr="00D62610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2610">
              <w:rPr>
                <w:rFonts w:ascii="Browallia New" w:hAnsi="Browallia New" w:cs="Browallia New"/>
                <w:sz w:val="26"/>
                <w:szCs w:val="26"/>
                <w:cs/>
              </w:rPr>
              <w:t>เป็นบริษัทย่อยทางอ้อมของบริษัทใหญ่</w:t>
            </w:r>
          </w:p>
        </w:tc>
      </w:tr>
      <w:tr w:rsidR="00ED669B" w:rsidRPr="00D62610" w14:paraId="341CDFDD" w14:textId="77777777" w:rsidTr="00C01580">
        <w:tc>
          <w:tcPr>
            <w:tcW w:w="20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80E92E" w14:textId="77777777" w:rsidR="00ED669B" w:rsidRPr="00D62610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D62610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พีทีที เอ็มซีซี ไบโอเคม จำกัด</w:t>
            </w:r>
          </w:p>
        </w:tc>
        <w:tc>
          <w:tcPr>
            <w:tcW w:w="9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7E661A" w14:textId="77777777" w:rsidR="00ED669B" w:rsidRPr="00D62610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2610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19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1FA580" w14:textId="77777777" w:rsidR="00ED669B" w:rsidRPr="00D62610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2610">
              <w:rPr>
                <w:rFonts w:ascii="Browallia New" w:hAnsi="Browallia New" w:cs="Browallia New"/>
                <w:sz w:val="26"/>
                <w:szCs w:val="26"/>
                <w:cs/>
              </w:rPr>
              <w:t>เป็นการร่วมค้าของบริษัทย่อยของบริษัทใหญ่</w:t>
            </w:r>
          </w:p>
        </w:tc>
      </w:tr>
      <w:tr w:rsidR="00ED669B" w:rsidRPr="00D62610" w14:paraId="050FD645" w14:textId="77777777" w:rsidTr="00C01580">
        <w:tc>
          <w:tcPr>
            <w:tcW w:w="20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C4FC3F" w14:textId="77777777" w:rsidR="00ED669B" w:rsidRPr="00D62610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D62610">
              <w:rPr>
                <w:rFonts w:ascii="Browallia New" w:hAnsi="Browallia New" w:cs="Browallia New"/>
                <w:sz w:val="26"/>
                <w:szCs w:val="26"/>
              </w:rPr>
              <w:t xml:space="preserve">Brighter PTT Oil and Retail Co., Ltd. </w:t>
            </w:r>
          </w:p>
        </w:tc>
        <w:tc>
          <w:tcPr>
            <w:tcW w:w="9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EA95E5" w14:textId="77777777" w:rsidR="00E44F16" w:rsidRPr="00D62610" w:rsidRDefault="00E44F16" w:rsidP="00E44F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D62610">
              <w:rPr>
                <w:rFonts w:ascii="Browallia New" w:hAnsi="Browallia New" w:cs="Browallia New"/>
                <w:sz w:val="26"/>
                <w:szCs w:val="26"/>
                <w:cs/>
              </w:rPr>
              <w:t>สาธารณรัฐแห่ง</w:t>
            </w:r>
          </w:p>
          <w:p w14:paraId="6A0DEA5B" w14:textId="23856715" w:rsidR="00ED669B" w:rsidRPr="00D62610" w:rsidRDefault="00E44F16" w:rsidP="00E44F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2610">
              <w:rPr>
                <w:rFonts w:ascii="Browallia New" w:hAnsi="Browallia New" w:cs="Browallia New"/>
                <w:sz w:val="26"/>
                <w:szCs w:val="26"/>
                <w:cs/>
              </w:rPr>
              <w:t>สหภาพพม่า</w:t>
            </w:r>
          </w:p>
        </w:tc>
        <w:tc>
          <w:tcPr>
            <w:tcW w:w="19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E48D5C" w14:textId="77777777" w:rsidR="00ED669B" w:rsidRPr="00D62610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2610">
              <w:rPr>
                <w:rFonts w:ascii="Browallia New" w:hAnsi="Browallia New" w:cs="Browallia New"/>
                <w:sz w:val="26"/>
                <w:szCs w:val="26"/>
                <w:cs/>
              </w:rPr>
              <w:t>เป็นการร่วมค้าของบริษัทย่อยของบริษัทใหญ่</w:t>
            </w:r>
          </w:p>
        </w:tc>
      </w:tr>
      <w:tr w:rsidR="00A00761" w:rsidRPr="00D62610" w14:paraId="2C2555F5" w14:textId="77777777" w:rsidTr="00C01580">
        <w:tc>
          <w:tcPr>
            <w:tcW w:w="20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6D7A9C" w14:textId="311DE7B3" w:rsidR="00A00761" w:rsidRPr="00D62610" w:rsidRDefault="00A00761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D62610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เอ็นพีซี เซฟตี้ แอนด์ เอ็นไวรอนเมนทอล</w:t>
            </w:r>
          </w:p>
        </w:tc>
        <w:tc>
          <w:tcPr>
            <w:tcW w:w="9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059C54" w14:textId="79E4A9D2" w:rsidR="00A00761" w:rsidRPr="00D62610" w:rsidRDefault="00A00761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2610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19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4AEAFA" w14:textId="28C532FE" w:rsidR="00A00761" w:rsidRPr="00D62610" w:rsidRDefault="00A00761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2610">
              <w:rPr>
                <w:rFonts w:ascii="Browallia New" w:hAnsi="Browallia New" w:cs="Browallia New"/>
                <w:sz w:val="26"/>
                <w:szCs w:val="26"/>
                <w:cs/>
              </w:rPr>
              <w:t>เป็นบริษัทย่อยทางอ้อมของบริษัทใหญ่</w:t>
            </w:r>
          </w:p>
        </w:tc>
      </w:tr>
      <w:tr w:rsidR="00A00761" w:rsidRPr="00D62610" w14:paraId="1210BC9F" w14:textId="77777777" w:rsidTr="00C01580">
        <w:tc>
          <w:tcPr>
            <w:tcW w:w="20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BD0288" w14:textId="655303E4" w:rsidR="00A00761" w:rsidRPr="00D62610" w:rsidRDefault="00A00761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261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เซอร์วิส จำกัด</w:t>
            </w:r>
          </w:p>
        </w:tc>
        <w:tc>
          <w:tcPr>
            <w:tcW w:w="9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16EE35" w14:textId="77777777" w:rsidR="00A00761" w:rsidRPr="00D62610" w:rsidRDefault="00A00761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9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BD0FB8" w14:textId="77777777" w:rsidR="00A00761" w:rsidRPr="00D62610" w:rsidRDefault="00A00761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</w:tbl>
    <w:p w14:paraId="4B9BD25B" w14:textId="77777777" w:rsidR="00ED669B" w:rsidRPr="00E84424" w:rsidRDefault="00ED669B" w:rsidP="00ED66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33E1DD3A" w14:textId="77777777" w:rsidR="00ED669B" w:rsidRPr="00E84424" w:rsidRDefault="00ED669B" w:rsidP="00ED66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84424">
        <w:rPr>
          <w:rFonts w:ascii="Browallia New" w:eastAsia="Arial Unicode MS" w:hAnsi="Browallia New" w:cs="Browallia New"/>
          <w:sz w:val="26"/>
          <w:szCs w:val="26"/>
          <w:cs/>
        </w:rPr>
        <w:t>นโยบายการกำหนดราคาสำหรับรายการแต่ละประเภทอธิบายได้ดังต่อไปนี้</w:t>
      </w:r>
    </w:p>
    <w:p w14:paraId="7AF0D0AF" w14:textId="77777777" w:rsidR="00ED669B" w:rsidRPr="00E84424" w:rsidRDefault="00ED669B" w:rsidP="00ED66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73" w:type="dxa"/>
        <w:tblLook w:val="01E0" w:firstRow="1" w:lastRow="1" w:firstColumn="1" w:lastColumn="1" w:noHBand="0" w:noVBand="0"/>
      </w:tblPr>
      <w:tblGrid>
        <w:gridCol w:w="4678"/>
        <w:gridCol w:w="4795"/>
      </w:tblGrid>
      <w:tr w:rsidR="00ED669B" w:rsidRPr="00E84424" w14:paraId="69ABCE4D" w14:textId="77777777" w:rsidTr="00C01580">
        <w:tc>
          <w:tcPr>
            <w:tcW w:w="4678" w:type="dxa"/>
            <w:tcBorders>
              <w:top w:val="single" w:sz="4" w:space="0" w:color="auto"/>
              <w:bottom w:val="single" w:sz="4" w:space="0" w:color="auto"/>
            </w:tcBorders>
          </w:tcPr>
          <w:p w14:paraId="0382C8E2" w14:textId="77777777" w:rsidR="00ED669B" w:rsidRPr="00E84424" w:rsidRDefault="00ED669B" w:rsidP="00C01580">
            <w:pPr>
              <w:pStyle w:val="block"/>
              <w:spacing w:after="0" w:line="240" w:lineRule="auto"/>
              <w:ind w:left="-72" w:right="-43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ลักษณะรายการค้า</w:t>
            </w:r>
          </w:p>
        </w:tc>
        <w:tc>
          <w:tcPr>
            <w:tcW w:w="4795" w:type="dxa"/>
            <w:tcBorders>
              <w:top w:val="single" w:sz="4" w:space="0" w:color="auto"/>
              <w:bottom w:val="single" w:sz="4" w:space="0" w:color="auto"/>
            </w:tcBorders>
          </w:tcPr>
          <w:p w14:paraId="4B612A97" w14:textId="77777777" w:rsidR="00ED669B" w:rsidRPr="00E84424" w:rsidRDefault="00ED669B" w:rsidP="00C01580">
            <w:pPr>
              <w:pStyle w:val="block"/>
              <w:spacing w:after="0" w:line="240" w:lineRule="auto"/>
              <w:ind w:left="0" w:right="-43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นโยบายการกำหนดราคา</w:t>
            </w:r>
          </w:p>
        </w:tc>
      </w:tr>
      <w:tr w:rsidR="00ED669B" w:rsidRPr="00E84424" w14:paraId="77B69AB9" w14:textId="77777777" w:rsidTr="00C01580">
        <w:trPr>
          <w:trHeight w:val="109"/>
        </w:trPr>
        <w:tc>
          <w:tcPr>
            <w:tcW w:w="4678" w:type="dxa"/>
            <w:tcBorders>
              <w:top w:val="single" w:sz="4" w:space="0" w:color="auto"/>
            </w:tcBorders>
          </w:tcPr>
          <w:p w14:paraId="7F164BF1" w14:textId="77777777" w:rsidR="00ED669B" w:rsidRPr="00E84424" w:rsidRDefault="00ED669B" w:rsidP="00C01580">
            <w:pPr>
              <w:pStyle w:val="block"/>
              <w:spacing w:after="0" w:line="240" w:lineRule="auto"/>
              <w:ind w:left="-72" w:right="-4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4795" w:type="dxa"/>
            <w:tcBorders>
              <w:top w:val="single" w:sz="4" w:space="0" w:color="auto"/>
            </w:tcBorders>
          </w:tcPr>
          <w:p w14:paraId="156C52F1" w14:textId="77777777" w:rsidR="00ED669B" w:rsidRPr="00E84424" w:rsidRDefault="00ED669B" w:rsidP="00C01580">
            <w:pPr>
              <w:pStyle w:val="block"/>
              <w:spacing w:after="0" w:line="240" w:lineRule="auto"/>
              <w:ind w:left="0" w:right="-4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ED669B" w:rsidRPr="00E84424" w14:paraId="637539AA" w14:textId="77777777" w:rsidTr="00C01580">
        <w:tc>
          <w:tcPr>
            <w:tcW w:w="4678" w:type="dxa"/>
          </w:tcPr>
          <w:p w14:paraId="335AADBC" w14:textId="77777777" w:rsidR="00ED669B" w:rsidRPr="00E84424" w:rsidRDefault="00ED669B" w:rsidP="00C01580">
            <w:pPr>
              <w:pStyle w:val="block"/>
              <w:spacing w:after="0" w:line="240" w:lineRule="auto"/>
              <w:ind w:left="-72" w:right="-4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รายได้จากการขายและการให้บริการ  </w:t>
            </w:r>
          </w:p>
        </w:tc>
        <w:tc>
          <w:tcPr>
            <w:tcW w:w="4795" w:type="dxa"/>
          </w:tcPr>
          <w:p w14:paraId="38C7C8F5" w14:textId="77777777" w:rsidR="00ED669B" w:rsidRPr="00E84424" w:rsidRDefault="00ED669B" w:rsidP="00C01580">
            <w:pPr>
              <w:pStyle w:val="block"/>
              <w:spacing w:after="0" w:line="240" w:lineRule="auto"/>
              <w:ind w:left="0" w:right="-4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ราคาตลาดหรือในราคาที่ตกลงกันตามสัญญาหากไม่มี</w:t>
            </w:r>
          </w:p>
        </w:tc>
      </w:tr>
      <w:tr w:rsidR="00ED669B" w:rsidRPr="00E84424" w14:paraId="7A2F8A0C" w14:textId="77777777" w:rsidTr="00C01580">
        <w:tc>
          <w:tcPr>
            <w:tcW w:w="4678" w:type="dxa"/>
          </w:tcPr>
          <w:p w14:paraId="233226B8" w14:textId="77777777" w:rsidR="00ED669B" w:rsidRPr="00E84424" w:rsidRDefault="00ED669B" w:rsidP="00C01580">
            <w:pPr>
              <w:pStyle w:val="block"/>
              <w:spacing w:after="0" w:line="240" w:lineRule="auto"/>
              <w:ind w:left="-72" w:right="-4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รายได้ค่าเช่า ซื้อสินค้าและสินทรัพย์</w:t>
            </w:r>
          </w:p>
        </w:tc>
        <w:tc>
          <w:tcPr>
            <w:tcW w:w="4795" w:type="dxa"/>
          </w:tcPr>
          <w:p w14:paraId="56043344" w14:textId="77777777" w:rsidR="00ED669B" w:rsidRPr="00E84424" w:rsidRDefault="00ED669B" w:rsidP="00C01580">
            <w:pPr>
              <w:pStyle w:val="block"/>
              <w:spacing w:after="0" w:line="240" w:lineRule="auto"/>
              <w:ind w:left="0" w:right="-4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  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ราคาตลาดรองรับ</w:t>
            </w:r>
          </w:p>
        </w:tc>
      </w:tr>
      <w:tr w:rsidR="00ED669B" w:rsidRPr="00E84424" w14:paraId="129716C8" w14:textId="77777777" w:rsidTr="00C01580">
        <w:tc>
          <w:tcPr>
            <w:tcW w:w="4678" w:type="dxa"/>
          </w:tcPr>
          <w:p w14:paraId="0CCFE01B" w14:textId="77777777" w:rsidR="00ED669B" w:rsidRPr="00E84424" w:rsidRDefault="00ED669B" w:rsidP="00C01580">
            <w:pPr>
              <w:pStyle w:val="block"/>
              <w:spacing w:after="0" w:line="240" w:lineRule="auto"/>
              <w:ind w:left="-72" w:right="-4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ดอกเบี้ยรับและดอกเบี้ยจ่าย</w:t>
            </w:r>
          </w:p>
        </w:tc>
        <w:tc>
          <w:tcPr>
            <w:tcW w:w="4795" w:type="dxa"/>
          </w:tcPr>
          <w:p w14:paraId="1DD51519" w14:textId="77777777" w:rsidR="00ED669B" w:rsidRPr="00E84424" w:rsidRDefault="00ED669B" w:rsidP="00C01580">
            <w:pPr>
              <w:pStyle w:val="block"/>
              <w:spacing w:after="0" w:line="240" w:lineRule="auto"/>
              <w:ind w:left="0" w:right="-4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ตามอัตราที่ตกลงกันตามสัญญา</w:t>
            </w:r>
          </w:p>
        </w:tc>
      </w:tr>
      <w:tr w:rsidR="00ED669B" w:rsidRPr="00E84424" w14:paraId="1B16CE1D" w14:textId="77777777" w:rsidTr="00C01580">
        <w:tc>
          <w:tcPr>
            <w:tcW w:w="4678" w:type="dxa"/>
          </w:tcPr>
          <w:p w14:paraId="4951C10F" w14:textId="77777777" w:rsidR="00ED669B" w:rsidRPr="00E84424" w:rsidRDefault="00ED669B" w:rsidP="00C01580">
            <w:pPr>
              <w:pStyle w:val="block"/>
              <w:spacing w:after="0" w:line="240" w:lineRule="auto"/>
              <w:ind w:left="-72" w:right="-4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รายได้เงินปันผล</w:t>
            </w:r>
          </w:p>
        </w:tc>
        <w:tc>
          <w:tcPr>
            <w:tcW w:w="4795" w:type="dxa"/>
          </w:tcPr>
          <w:p w14:paraId="60684473" w14:textId="77777777" w:rsidR="00ED669B" w:rsidRPr="00E84424" w:rsidRDefault="00ED669B" w:rsidP="00C01580">
            <w:pPr>
              <w:pStyle w:val="block"/>
              <w:spacing w:after="0" w:line="240" w:lineRule="auto"/>
              <w:ind w:left="0" w:right="-4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ตามสิทธิการได้รับเงินปันผล</w:t>
            </w:r>
          </w:p>
        </w:tc>
      </w:tr>
      <w:tr w:rsidR="00ED669B" w:rsidRPr="00E84424" w14:paraId="063F67DB" w14:textId="77777777" w:rsidTr="00C01580">
        <w:tc>
          <w:tcPr>
            <w:tcW w:w="4678" w:type="dxa"/>
          </w:tcPr>
          <w:p w14:paraId="54EDFC4F" w14:textId="77777777" w:rsidR="00ED669B" w:rsidRPr="00E84424" w:rsidRDefault="00ED669B" w:rsidP="00C01580">
            <w:pPr>
              <w:pStyle w:val="block"/>
              <w:spacing w:after="0" w:line="240" w:lineRule="auto"/>
              <w:ind w:left="-72" w:right="-4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รายได้อื่นและค่าใช้จ่ายอื่น</w:t>
            </w:r>
          </w:p>
        </w:tc>
        <w:tc>
          <w:tcPr>
            <w:tcW w:w="4795" w:type="dxa"/>
          </w:tcPr>
          <w:p w14:paraId="48F5515E" w14:textId="77777777" w:rsidR="00ED669B" w:rsidRPr="00E84424" w:rsidRDefault="00ED669B" w:rsidP="00C01580">
            <w:pPr>
              <w:pStyle w:val="block"/>
              <w:spacing w:after="0" w:line="240" w:lineRule="auto"/>
              <w:ind w:left="0" w:right="-4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ราคาตามสัญญา</w:t>
            </w:r>
          </w:p>
        </w:tc>
      </w:tr>
      <w:tr w:rsidR="00ED669B" w:rsidRPr="00E84424" w14:paraId="54D021F1" w14:textId="77777777" w:rsidTr="00C01580">
        <w:tc>
          <w:tcPr>
            <w:tcW w:w="4678" w:type="dxa"/>
          </w:tcPr>
          <w:p w14:paraId="497FF4D4" w14:textId="77777777" w:rsidR="00ED669B" w:rsidRPr="00E84424" w:rsidRDefault="00ED669B" w:rsidP="00C01580">
            <w:pPr>
              <w:pStyle w:val="block"/>
              <w:spacing w:after="0" w:line="240" w:lineRule="auto"/>
              <w:ind w:left="-72" w:right="-4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ค่าตอบแทนกรรมการ</w:t>
            </w:r>
          </w:p>
        </w:tc>
        <w:tc>
          <w:tcPr>
            <w:tcW w:w="4795" w:type="dxa"/>
          </w:tcPr>
          <w:p w14:paraId="4CE052AA" w14:textId="77777777" w:rsidR="00ED669B" w:rsidRPr="00E84424" w:rsidRDefault="00ED669B" w:rsidP="00C01580">
            <w:pPr>
              <w:pStyle w:val="block"/>
              <w:spacing w:after="0" w:line="240" w:lineRule="auto"/>
              <w:ind w:left="0" w:right="-4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ตามจำนวนที่ได้รับการอนุมัติโดยผู้ถือหุ้นของกลุ่มกิจการ</w:t>
            </w:r>
          </w:p>
        </w:tc>
      </w:tr>
    </w:tbl>
    <w:p w14:paraId="4FB300C1" w14:textId="77777777" w:rsidR="00ED669B" w:rsidRPr="00E84424" w:rsidRDefault="00ED669B" w:rsidP="00ED66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7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2130BCAA" w14:textId="77777777" w:rsidR="00ED669B" w:rsidRPr="00E84424" w:rsidRDefault="00ED669B" w:rsidP="00ED66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eastAsia="Arial Unicode MS" w:hAnsi="Browallia New" w:cs="Browallia New"/>
          <w:sz w:val="26"/>
          <w:szCs w:val="26"/>
          <w:cs/>
        </w:rPr>
      </w:pPr>
      <w:r w:rsidRPr="00E84424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65C28359" w14:textId="77777777" w:rsidR="00ED669B" w:rsidRPr="00E84424" w:rsidRDefault="00ED669B" w:rsidP="00ED66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7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235D302" w14:textId="145B1FC7" w:rsidR="00ED669B" w:rsidRPr="00E84424" w:rsidRDefault="00ED669B" w:rsidP="00ED66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7"/>
        <w:rPr>
          <w:rFonts w:ascii="Browallia New" w:eastAsia="Arial Unicode MS" w:hAnsi="Browallia New" w:cs="Browallia New"/>
          <w:sz w:val="26"/>
          <w:szCs w:val="26"/>
        </w:rPr>
      </w:pPr>
      <w:r w:rsidRPr="00E84424">
        <w:rPr>
          <w:rFonts w:ascii="Browallia New" w:eastAsia="Arial Unicode MS" w:hAnsi="Browallia New" w:cs="Browallia New"/>
          <w:sz w:val="26"/>
          <w:szCs w:val="26"/>
          <w:cs/>
        </w:rPr>
        <w:t xml:space="preserve">รายการที่สำคัญกับบุคคลหรือกิจการที่เกี่ยวข้องกันสำหรับปีสิ้นสุดวันที่ </w:t>
      </w:r>
      <w:r w:rsidR="00CF1017" w:rsidRPr="00CF1017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E84424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</w:t>
      </w:r>
      <w:r w:rsidRPr="00E8442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พ.ศ.</w:t>
      </w:r>
      <w:r w:rsidRPr="00E84424">
        <w:rPr>
          <w:rFonts w:ascii="Browallia New" w:eastAsia="Arial Unicode MS" w:hAnsi="Browallia New" w:cs="Browallia New"/>
          <w:color w:val="7030A0"/>
          <w:sz w:val="26"/>
          <w:szCs w:val="26"/>
          <w:cs/>
        </w:rPr>
        <w:t xml:space="preserve"> </w:t>
      </w:r>
      <w:r w:rsidR="00CF1017" w:rsidRPr="00CF1017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E84424">
        <w:rPr>
          <w:rFonts w:ascii="Browallia New" w:eastAsia="Arial Unicode MS" w:hAnsi="Browallia New" w:cs="Browallia New"/>
          <w:sz w:val="26"/>
          <w:szCs w:val="26"/>
          <w:cs/>
        </w:rPr>
        <w:t xml:space="preserve"> และ </w:t>
      </w:r>
      <w:r w:rsidRPr="00E8442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พ.ศ.</w:t>
      </w:r>
      <w:r w:rsidRPr="00E84424">
        <w:rPr>
          <w:rFonts w:ascii="Browallia New" w:eastAsia="Arial Unicode MS" w:hAnsi="Browallia New" w:cs="Browallia New"/>
          <w:color w:val="7030A0"/>
          <w:sz w:val="26"/>
          <w:szCs w:val="26"/>
          <w:cs/>
        </w:rPr>
        <w:t xml:space="preserve"> </w:t>
      </w:r>
      <w:r w:rsidR="00CF1017" w:rsidRPr="00CF1017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E84424">
        <w:rPr>
          <w:rFonts w:ascii="Browallia New" w:eastAsia="Arial Unicode MS" w:hAnsi="Browallia New" w:cs="Browallia New"/>
          <w:sz w:val="26"/>
          <w:szCs w:val="26"/>
          <w:cs/>
        </w:rPr>
        <w:t xml:space="preserve"> สรุปได้ดังนี้</w:t>
      </w:r>
    </w:p>
    <w:p w14:paraId="15ECE03A" w14:textId="77777777" w:rsidR="00ED669B" w:rsidRPr="00E84424" w:rsidRDefault="00ED669B" w:rsidP="00ED66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9"/>
        <w:rPr>
          <w:rFonts w:ascii="Browallia New" w:eastAsia="Arial Unicode MS" w:hAnsi="Browallia New" w:cs="Browallia New"/>
          <w:sz w:val="14"/>
          <w:szCs w:val="14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3699"/>
        <w:gridCol w:w="1442"/>
        <w:gridCol w:w="1440"/>
        <w:gridCol w:w="1440"/>
        <w:gridCol w:w="1440"/>
      </w:tblGrid>
      <w:tr w:rsidR="00ED669B" w:rsidRPr="00E84424" w14:paraId="526EF3F5" w14:textId="77777777" w:rsidTr="00C01580">
        <w:trPr>
          <w:cantSplit/>
          <w:trHeight w:val="64"/>
          <w:tblHeader/>
        </w:trPr>
        <w:tc>
          <w:tcPr>
            <w:tcW w:w="1955" w:type="pct"/>
          </w:tcPr>
          <w:p w14:paraId="3B62C525" w14:textId="77777777" w:rsidR="00ED669B" w:rsidRPr="00E84424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10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2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31FF7F" w14:textId="77777777" w:rsidR="00ED669B" w:rsidRPr="00E84424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522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2389EC" w14:textId="77777777" w:rsidR="00ED669B" w:rsidRPr="00E84424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D669B" w:rsidRPr="00E84424" w14:paraId="77EDD0D6" w14:textId="77777777" w:rsidTr="00C01580">
        <w:trPr>
          <w:cantSplit/>
          <w:trHeight w:val="242"/>
          <w:tblHeader/>
        </w:trPr>
        <w:tc>
          <w:tcPr>
            <w:tcW w:w="1955" w:type="pct"/>
          </w:tcPr>
          <w:p w14:paraId="0591D3F3" w14:textId="05A60313" w:rsidR="00ED669B" w:rsidRPr="00E84424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10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CF1017" w:rsidRPr="00CF10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762" w:type="pct"/>
            <w:tcBorders>
              <w:top w:val="single" w:sz="4" w:space="0" w:color="auto"/>
            </w:tcBorders>
            <w:vAlign w:val="center"/>
          </w:tcPr>
          <w:p w14:paraId="467CD1DE" w14:textId="2FCE10F1" w:rsidR="00ED669B" w:rsidRPr="00E84424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พ.ศ.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color w:val="7030A0"/>
                <w:sz w:val="26"/>
                <w:szCs w:val="26"/>
                <w:cs/>
              </w:rPr>
              <w:t xml:space="preserve"> </w:t>
            </w:r>
            <w:r w:rsidR="00CF1017" w:rsidRPr="00CF10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761" w:type="pct"/>
            <w:tcBorders>
              <w:top w:val="single" w:sz="4" w:space="0" w:color="auto"/>
            </w:tcBorders>
            <w:vAlign w:val="center"/>
          </w:tcPr>
          <w:p w14:paraId="3D8BFB27" w14:textId="58783809" w:rsidR="00ED669B" w:rsidRPr="00E84424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พ.ศ.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color w:val="7030A0"/>
                <w:sz w:val="26"/>
                <w:szCs w:val="26"/>
                <w:cs/>
              </w:rPr>
              <w:t xml:space="preserve"> </w:t>
            </w:r>
            <w:r w:rsidR="00CF1017" w:rsidRPr="00CF10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761" w:type="pct"/>
            <w:tcBorders>
              <w:top w:val="single" w:sz="4" w:space="0" w:color="auto"/>
            </w:tcBorders>
            <w:vAlign w:val="center"/>
          </w:tcPr>
          <w:p w14:paraId="3E2EE847" w14:textId="0EF40FE5" w:rsidR="00ED669B" w:rsidRPr="00E84424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พ.ศ.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color w:val="7030A0"/>
                <w:sz w:val="26"/>
                <w:szCs w:val="26"/>
                <w:cs/>
              </w:rPr>
              <w:t xml:space="preserve"> </w:t>
            </w:r>
            <w:r w:rsidR="00CF1017" w:rsidRPr="00CF10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761" w:type="pct"/>
            <w:tcBorders>
              <w:top w:val="single" w:sz="4" w:space="0" w:color="auto"/>
            </w:tcBorders>
            <w:vAlign w:val="center"/>
          </w:tcPr>
          <w:p w14:paraId="2891AEDB" w14:textId="1197430A" w:rsidR="00ED669B" w:rsidRPr="00E84424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พ.ศ.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color w:val="7030A0"/>
                <w:sz w:val="26"/>
                <w:szCs w:val="26"/>
                <w:cs/>
              </w:rPr>
              <w:t xml:space="preserve"> </w:t>
            </w:r>
            <w:r w:rsidR="00CF1017" w:rsidRPr="00CF10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ED669B" w:rsidRPr="00E84424" w14:paraId="543230A4" w14:textId="77777777" w:rsidTr="00C01580">
        <w:trPr>
          <w:cantSplit/>
          <w:trHeight w:val="74"/>
          <w:tblHeader/>
        </w:trPr>
        <w:tc>
          <w:tcPr>
            <w:tcW w:w="1955" w:type="pct"/>
          </w:tcPr>
          <w:p w14:paraId="7971944E" w14:textId="77777777" w:rsidR="00ED669B" w:rsidRPr="00E84424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10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62" w:type="pct"/>
            <w:tcBorders>
              <w:bottom w:val="single" w:sz="4" w:space="0" w:color="auto"/>
            </w:tcBorders>
          </w:tcPr>
          <w:p w14:paraId="15536A33" w14:textId="77777777" w:rsidR="00ED669B" w:rsidRPr="00E84424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vAlign w:val="center"/>
          </w:tcPr>
          <w:p w14:paraId="3C1DF5BA" w14:textId="77777777" w:rsidR="00ED669B" w:rsidRPr="00E84424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61" w:type="pct"/>
            <w:tcBorders>
              <w:bottom w:val="single" w:sz="4" w:space="0" w:color="auto"/>
            </w:tcBorders>
          </w:tcPr>
          <w:p w14:paraId="6468BA2F" w14:textId="77777777" w:rsidR="00ED669B" w:rsidRPr="00E84424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vAlign w:val="center"/>
          </w:tcPr>
          <w:p w14:paraId="20BB8035" w14:textId="77777777" w:rsidR="00ED669B" w:rsidRPr="00E84424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ED669B" w:rsidRPr="00E84424" w14:paraId="310D5F5D" w14:textId="77777777" w:rsidTr="00C01580">
        <w:trPr>
          <w:cantSplit/>
        </w:trPr>
        <w:tc>
          <w:tcPr>
            <w:tcW w:w="1955" w:type="pct"/>
          </w:tcPr>
          <w:p w14:paraId="2480F70B" w14:textId="77777777" w:rsidR="00ED669B" w:rsidRPr="00E84424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10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FAFAFA"/>
          </w:tcPr>
          <w:p w14:paraId="02923751" w14:textId="77777777" w:rsidR="00ED669B" w:rsidRPr="00E84424" w:rsidRDefault="00ED669B" w:rsidP="00C01580">
            <w:pPr>
              <w:pStyle w:val="3"/>
              <w:tabs>
                <w:tab w:val="clear" w:pos="360"/>
                <w:tab w:val="clear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61" w:type="pct"/>
            <w:tcBorders>
              <w:top w:val="single" w:sz="4" w:space="0" w:color="auto"/>
            </w:tcBorders>
          </w:tcPr>
          <w:p w14:paraId="3E60DB7E" w14:textId="77777777" w:rsidR="00ED669B" w:rsidRPr="00E84424" w:rsidRDefault="00ED669B" w:rsidP="00C01580">
            <w:pPr>
              <w:pStyle w:val="3"/>
              <w:tabs>
                <w:tab w:val="clear" w:pos="360"/>
                <w:tab w:val="clear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61" w:type="pct"/>
            <w:tcBorders>
              <w:top w:val="single" w:sz="4" w:space="0" w:color="auto"/>
            </w:tcBorders>
            <w:shd w:val="clear" w:color="auto" w:fill="FAFAFA"/>
          </w:tcPr>
          <w:p w14:paraId="24D14C0A" w14:textId="77777777" w:rsidR="00ED669B" w:rsidRPr="00E84424" w:rsidRDefault="00ED669B" w:rsidP="00C01580">
            <w:pPr>
              <w:pStyle w:val="3"/>
              <w:tabs>
                <w:tab w:val="clear" w:pos="360"/>
                <w:tab w:val="clear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61" w:type="pct"/>
            <w:tcBorders>
              <w:top w:val="single" w:sz="4" w:space="0" w:color="auto"/>
            </w:tcBorders>
          </w:tcPr>
          <w:p w14:paraId="0C5EEF42" w14:textId="77777777" w:rsidR="00ED669B" w:rsidRPr="00E84424" w:rsidRDefault="00ED669B" w:rsidP="00C01580">
            <w:pPr>
              <w:pStyle w:val="3"/>
              <w:tabs>
                <w:tab w:val="clear" w:pos="360"/>
                <w:tab w:val="clear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</w:tr>
      <w:tr w:rsidR="00ED669B" w:rsidRPr="00E84424" w14:paraId="72E596B6" w14:textId="77777777" w:rsidTr="00C01580">
        <w:trPr>
          <w:cantSplit/>
        </w:trPr>
        <w:tc>
          <w:tcPr>
            <w:tcW w:w="1955" w:type="pct"/>
          </w:tcPr>
          <w:p w14:paraId="691048F3" w14:textId="77777777" w:rsidR="00ED669B" w:rsidRPr="00E84424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10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762" w:type="pct"/>
            <w:shd w:val="clear" w:color="auto" w:fill="FAFAFA"/>
          </w:tcPr>
          <w:p w14:paraId="30CB8E23" w14:textId="77777777" w:rsidR="00ED669B" w:rsidRPr="00E84424" w:rsidRDefault="00ED669B" w:rsidP="00C01580">
            <w:pPr>
              <w:pStyle w:val="3"/>
              <w:tabs>
                <w:tab w:val="clear" w:pos="360"/>
                <w:tab w:val="clear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61" w:type="pct"/>
          </w:tcPr>
          <w:p w14:paraId="0C1891DC" w14:textId="77777777" w:rsidR="00ED669B" w:rsidRPr="00E84424" w:rsidRDefault="00ED669B" w:rsidP="00C01580">
            <w:pPr>
              <w:pStyle w:val="3"/>
              <w:tabs>
                <w:tab w:val="clear" w:pos="360"/>
                <w:tab w:val="clear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61" w:type="pct"/>
            <w:shd w:val="clear" w:color="auto" w:fill="FAFAFA"/>
          </w:tcPr>
          <w:p w14:paraId="25A060CB" w14:textId="77777777" w:rsidR="00ED669B" w:rsidRPr="00E84424" w:rsidRDefault="00ED669B" w:rsidP="00C01580">
            <w:pPr>
              <w:pStyle w:val="3"/>
              <w:tabs>
                <w:tab w:val="clear" w:pos="360"/>
                <w:tab w:val="clear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61" w:type="pct"/>
          </w:tcPr>
          <w:p w14:paraId="14AE043F" w14:textId="77777777" w:rsidR="00ED669B" w:rsidRPr="00E84424" w:rsidRDefault="00ED669B" w:rsidP="00C01580">
            <w:pPr>
              <w:pStyle w:val="3"/>
              <w:tabs>
                <w:tab w:val="clear" w:pos="360"/>
                <w:tab w:val="clear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</w:tr>
      <w:tr w:rsidR="00ED669B" w:rsidRPr="00E84424" w14:paraId="23DF4622" w14:textId="77777777" w:rsidTr="00C01580">
        <w:trPr>
          <w:cantSplit/>
        </w:trPr>
        <w:tc>
          <w:tcPr>
            <w:tcW w:w="1955" w:type="pct"/>
          </w:tcPr>
          <w:p w14:paraId="6CD3BC4D" w14:textId="77777777" w:rsidR="00ED669B" w:rsidRPr="00E84424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10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รายได้จากการขายและการให้บริการ</w:t>
            </w:r>
          </w:p>
        </w:tc>
        <w:tc>
          <w:tcPr>
            <w:tcW w:w="762" w:type="pct"/>
            <w:shd w:val="clear" w:color="auto" w:fill="FAFAFA"/>
          </w:tcPr>
          <w:p w14:paraId="11EBBD4D" w14:textId="06B24711" w:rsidR="00ED669B" w:rsidRPr="00E84424" w:rsidRDefault="00CF1017" w:rsidP="00C01580">
            <w:pPr>
              <w:pStyle w:val="3"/>
              <w:tabs>
                <w:tab w:val="clear" w:pos="360"/>
                <w:tab w:val="clear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</w:p>
        </w:tc>
        <w:tc>
          <w:tcPr>
            <w:tcW w:w="761" w:type="pct"/>
          </w:tcPr>
          <w:p w14:paraId="1BC9F908" w14:textId="56A622B6" w:rsidR="00ED669B" w:rsidRPr="00E84424" w:rsidRDefault="00CF1017" w:rsidP="00C01580">
            <w:pPr>
              <w:pStyle w:val="3"/>
              <w:tabs>
                <w:tab w:val="clear" w:pos="360"/>
                <w:tab w:val="clear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ED669B" w:rsidRPr="00E8442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938</w:t>
            </w:r>
          </w:p>
        </w:tc>
        <w:tc>
          <w:tcPr>
            <w:tcW w:w="761" w:type="pct"/>
            <w:shd w:val="clear" w:color="auto" w:fill="FAFAFA"/>
          </w:tcPr>
          <w:p w14:paraId="2E637B61" w14:textId="77777777" w:rsidR="00ED669B" w:rsidRPr="00E84424" w:rsidRDefault="00ED669B" w:rsidP="00C01580">
            <w:pPr>
              <w:pStyle w:val="3"/>
              <w:tabs>
                <w:tab w:val="clear" w:pos="360"/>
                <w:tab w:val="clear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761" w:type="pct"/>
          </w:tcPr>
          <w:p w14:paraId="3980F90D" w14:textId="0F390FF3" w:rsidR="00ED669B" w:rsidRPr="00E84424" w:rsidRDefault="00CF1017" w:rsidP="00C01580">
            <w:pPr>
              <w:pStyle w:val="3"/>
              <w:tabs>
                <w:tab w:val="clear" w:pos="360"/>
                <w:tab w:val="clear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ED669B" w:rsidRPr="00E8442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929</w:t>
            </w:r>
          </w:p>
        </w:tc>
      </w:tr>
      <w:tr w:rsidR="00ED669B" w:rsidRPr="00E84424" w14:paraId="35A738BB" w14:textId="77777777" w:rsidTr="00C01580">
        <w:trPr>
          <w:cantSplit/>
        </w:trPr>
        <w:tc>
          <w:tcPr>
            <w:tcW w:w="1955" w:type="pct"/>
          </w:tcPr>
          <w:p w14:paraId="47925B18" w14:textId="77777777" w:rsidR="00ED669B" w:rsidRPr="00E84424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10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ซื้อน้ำมันปิโตรเลียมดิบและวัตถุดิบ</w:t>
            </w:r>
          </w:p>
        </w:tc>
        <w:tc>
          <w:tcPr>
            <w:tcW w:w="762" w:type="pct"/>
            <w:shd w:val="clear" w:color="auto" w:fill="FAFAFA"/>
          </w:tcPr>
          <w:p w14:paraId="54BD9244" w14:textId="480B922D" w:rsidR="00ED669B" w:rsidRPr="00E84424" w:rsidRDefault="00CF1017" w:rsidP="00C01580">
            <w:pPr>
              <w:pStyle w:val="3"/>
              <w:tabs>
                <w:tab w:val="clear" w:pos="360"/>
                <w:tab w:val="clear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</w:t>
            </w:r>
            <w:r w:rsidR="00ED669B" w:rsidRPr="00E8442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773</w:t>
            </w:r>
          </w:p>
        </w:tc>
        <w:tc>
          <w:tcPr>
            <w:tcW w:w="761" w:type="pct"/>
          </w:tcPr>
          <w:p w14:paraId="07A11FC9" w14:textId="0EAD0591" w:rsidR="00ED669B" w:rsidRPr="00E84424" w:rsidRDefault="00CF1017" w:rsidP="00C01580">
            <w:pPr>
              <w:pStyle w:val="3"/>
              <w:tabs>
                <w:tab w:val="clear" w:pos="360"/>
                <w:tab w:val="clear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124</w:t>
            </w:r>
            <w:r w:rsidR="00ED669B" w:rsidRPr="00E8442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769</w:t>
            </w:r>
          </w:p>
        </w:tc>
        <w:tc>
          <w:tcPr>
            <w:tcW w:w="761" w:type="pct"/>
            <w:shd w:val="clear" w:color="auto" w:fill="FAFAFA"/>
          </w:tcPr>
          <w:p w14:paraId="4B4D16C5" w14:textId="1A61DE77" w:rsidR="00ED669B" w:rsidRPr="00E84424" w:rsidRDefault="00CF1017" w:rsidP="00C01580">
            <w:pPr>
              <w:pStyle w:val="3"/>
              <w:tabs>
                <w:tab w:val="clear" w:pos="360"/>
                <w:tab w:val="clear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</w:t>
            </w:r>
            <w:r w:rsidR="00ED669B" w:rsidRPr="00E8442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462</w:t>
            </w:r>
          </w:p>
        </w:tc>
        <w:tc>
          <w:tcPr>
            <w:tcW w:w="761" w:type="pct"/>
          </w:tcPr>
          <w:p w14:paraId="676F589C" w14:textId="13C8466F" w:rsidR="00ED669B" w:rsidRPr="00E84424" w:rsidRDefault="00CF1017" w:rsidP="00C01580">
            <w:pPr>
              <w:pStyle w:val="3"/>
              <w:tabs>
                <w:tab w:val="clear" w:pos="360"/>
                <w:tab w:val="clear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116</w:t>
            </w:r>
            <w:r w:rsidR="00ED669B" w:rsidRPr="00E8442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149</w:t>
            </w:r>
          </w:p>
        </w:tc>
      </w:tr>
      <w:tr w:rsidR="00ED669B" w:rsidRPr="00E84424" w14:paraId="4BFAB3DC" w14:textId="77777777" w:rsidTr="00C01580">
        <w:trPr>
          <w:cantSplit/>
        </w:trPr>
        <w:tc>
          <w:tcPr>
            <w:tcW w:w="1955" w:type="pct"/>
          </w:tcPr>
          <w:p w14:paraId="6B383286" w14:textId="77777777" w:rsidR="00ED669B" w:rsidRPr="00E84424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10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762" w:type="pct"/>
            <w:shd w:val="clear" w:color="auto" w:fill="FAFAFA"/>
          </w:tcPr>
          <w:p w14:paraId="65F741A7" w14:textId="720DAF92" w:rsidR="00ED669B" w:rsidRPr="00E84424" w:rsidRDefault="00CF1017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</w:p>
        </w:tc>
        <w:tc>
          <w:tcPr>
            <w:tcW w:w="761" w:type="pct"/>
          </w:tcPr>
          <w:p w14:paraId="599E90FD" w14:textId="1541F9ED" w:rsidR="00ED669B" w:rsidRPr="00E84424" w:rsidRDefault="00CF1017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761" w:type="pct"/>
            <w:shd w:val="clear" w:color="auto" w:fill="FAFAFA"/>
          </w:tcPr>
          <w:p w14:paraId="332D1446" w14:textId="57F76FDC" w:rsidR="00ED669B" w:rsidRPr="00E84424" w:rsidRDefault="00CF1017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</w:p>
        </w:tc>
        <w:tc>
          <w:tcPr>
            <w:tcW w:w="761" w:type="pct"/>
          </w:tcPr>
          <w:p w14:paraId="636F9D84" w14:textId="50B1923A" w:rsidR="00ED669B" w:rsidRPr="00E84424" w:rsidRDefault="00CF1017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</w:tr>
      <w:tr w:rsidR="00BB31A1" w:rsidRPr="00E84424" w14:paraId="5EB072D2" w14:textId="77777777" w:rsidTr="00C01580">
        <w:trPr>
          <w:cantSplit/>
        </w:trPr>
        <w:tc>
          <w:tcPr>
            <w:tcW w:w="1955" w:type="pct"/>
          </w:tcPr>
          <w:p w14:paraId="023052EE" w14:textId="6EEC0D28" w:rsidR="00BB31A1" w:rsidRPr="00E84424" w:rsidRDefault="001C55E7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10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กำไร</w:t>
            </w:r>
            <w:r w:rsidR="00BB31A1"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จากการขายเงินลงทุนในบริษัทร่วม</w:t>
            </w:r>
          </w:p>
        </w:tc>
        <w:tc>
          <w:tcPr>
            <w:tcW w:w="762" w:type="pct"/>
            <w:shd w:val="clear" w:color="auto" w:fill="FAFAFA"/>
          </w:tcPr>
          <w:p w14:paraId="12EA3786" w14:textId="48C69401" w:rsidR="00BB31A1" w:rsidRPr="00E84424" w:rsidRDefault="00CF1017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BB31A1"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801</w:t>
            </w:r>
          </w:p>
        </w:tc>
        <w:tc>
          <w:tcPr>
            <w:tcW w:w="761" w:type="pct"/>
          </w:tcPr>
          <w:p w14:paraId="3E60D8F6" w14:textId="25E210CC" w:rsidR="00BB31A1" w:rsidRPr="00E84424" w:rsidRDefault="00BB31A1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761" w:type="pct"/>
            <w:shd w:val="clear" w:color="auto" w:fill="FAFAFA"/>
          </w:tcPr>
          <w:p w14:paraId="24703893" w14:textId="6DD9FB95" w:rsidR="00BB31A1" w:rsidRPr="00E84424" w:rsidRDefault="00CF1017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BB31A1" w:rsidRPr="00E844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965</w:t>
            </w:r>
          </w:p>
        </w:tc>
        <w:tc>
          <w:tcPr>
            <w:tcW w:w="761" w:type="pct"/>
          </w:tcPr>
          <w:p w14:paraId="003725C4" w14:textId="571CE3DC" w:rsidR="00BB31A1" w:rsidRPr="00E84424" w:rsidRDefault="00BB31A1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ED669B" w:rsidRPr="00E84424" w14:paraId="74F6D8FA" w14:textId="77777777" w:rsidTr="00C01580">
        <w:trPr>
          <w:cantSplit/>
        </w:trPr>
        <w:tc>
          <w:tcPr>
            <w:tcW w:w="1955" w:type="pct"/>
          </w:tcPr>
          <w:p w14:paraId="6BD2CFC4" w14:textId="77777777" w:rsidR="00ED669B" w:rsidRPr="00E84424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10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762" w:type="pct"/>
            <w:shd w:val="clear" w:color="auto" w:fill="FAFAFA"/>
          </w:tcPr>
          <w:p w14:paraId="11799209" w14:textId="39ED04E5" w:rsidR="00ED669B" w:rsidRPr="00E84424" w:rsidRDefault="00CF1017" w:rsidP="00C01580">
            <w:pPr>
              <w:pStyle w:val="3"/>
              <w:tabs>
                <w:tab w:val="clear" w:pos="360"/>
                <w:tab w:val="clear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</w:t>
            </w:r>
          </w:p>
        </w:tc>
        <w:tc>
          <w:tcPr>
            <w:tcW w:w="761" w:type="pct"/>
          </w:tcPr>
          <w:p w14:paraId="7FE4123F" w14:textId="6E9BEB77" w:rsidR="00ED669B" w:rsidRPr="00E84424" w:rsidRDefault="00CF1017" w:rsidP="00C01580">
            <w:pPr>
              <w:pStyle w:val="3"/>
              <w:tabs>
                <w:tab w:val="clear" w:pos="360"/>
                <w:tab w:val="clear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124</w:t>
            </w:r>
          </w:p>
        </w:tc>
        <w:tc>
          <w:tcPr>
            <w:tcW w:w="761" w:type="pct"/>
            <w:shd w:val="clear" w:color="auto" w:fill="FAFAFA"/>
          </w:tcPr>
          <w:p w14:paraId="6B9CF6D1" w14:textId="6B79EBC9" w:rsidR="00ED669B" w:rsidRPr="00E84424" w:rsidRDefault="00CF1017" w:rsidP="00C01580">
            <w:pPr>
              <w:pStyle w:val="3"/>
              <w:tabs>
                <w:tab w:val="clear" w:pos="360"/>
                <w:tab w:val="clear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</w:t>
            </w:r>
          </w:p>
        </w:tc>
        <w:tc>
          <w:tcPr>
            <w:tcW w:w="761" w:type="pct"/>
          </w:tcPr>
          <w:p w14:paraId="7FB59A8C" w14:textId="4E446D09" w:rsidR="00ED669B" w:rsidRPr="00E84424" w:rsidRDefault="00CF1017" w:rsidP="00C01580">
            <w:pPr>
              <w:pStyle w:val="3"/>
              <w:tabs>
                <w:tab w:val="clear" w:pos="360"/>
                <w:tab w:val="clear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121</w:t>
            </w:r>
          </w:p>
        </w:tc>
      </w:tr>
      <w:tr w:rsidR="00ED669B" w:rsidRPr="00E84424" w14:paraId="172B1FB1" w14:textId="77777777" w:rsidTr="00C01580">
        <w:trPr>
          <w:cantSplit/>
        </w:trPr>
        <w:tc>
          <w:tcPr>
            <w:tcW w:w="1955" w:type="pct"/>
          </w:tcPr>
          <w:p w14:paraId="3CEEF338" w14:textId="77777777" w:rsidR="00ED669B" w:rsidRPr="00E84424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10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762" w:type="pct"/>
            <w:shd w:val="clear" w:color="auto" w:fill="FAFAFA"/>
          </w:tcPr>
          <w:p w14:paraId="35F583AF" w14:textId="0A8CFEF3" w:rsidR="00ED669B" w:rsidRPr="00E84424" w:rsidRDefault="00CF1017" w:rsidP="00C01580">
            <w:pPr>
              <w:pStyle w:val="3"/>
              <w:tabs>
                <w:tab w:val="clear" w:pos="360"/>
                <w:tab w:val="clear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</w:p>
        </w:tc>
        <w:tc>
          <w:tcPr>
            <w:tcW w:w="761" w:type="pct"/>
          </w:tcPr>
          <w:p w14:paraId="26C9B056" w14:textId="50B7FC57" w:rsidR="00ED669B" w:rsidRPr="00E84424" w:rsidRDefault="00CF1017" w:rsidP="00C01580">
            <w:pPr>
              <w:pStyle w:val="3"/>
              <w:tabs>
                <w:tab w:val="clear" w:pos="360"/>
                <w:tab w:val="clear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761" w:type="pct"/>
            <w:shd w:val="clear" w:color="auto" w:fill="FAFAFA"/>
          </w:tcPr>
          <w:p w14:paraId="227E8BF7" w14:textId="26B9E99C" w:rsidR="00ED669B" w:rsidRPr="00E84424" w:rsidRDefault="00CF1017" w:rsidP="00C01580">
            <w:pPr>
              <w:pStyle w:val="3"/>
              <w:tabs>
                <w:tab w:val="clear" w:pos="360"/>
                <w:tab w:val="clear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</w:p>
        </w:tc>
        <w:tc>
          <w:tcPr>
            <w:tcW w:w="761" w:type="pct"/>
          </w:tcPr>
          <w:p w14:paraId="6BCC4976" w14:textId="084A50F7" w:rsidR="00ED669B" w:rsidRPr="00E84424" w:rsidRDefault="00CF1017" w:rsidP="00C01580">
            <w:pPr>
              <w:pStyle w:val="3"/>
              <w:tabs>
                <w:tab w:val="clear" w:pos="360"/>
                <w:tab w:val="clear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</w:p>
        </w:tc>
      </w:tr>
      <w:tr w:rsidR="00ED669B" w:rsidRPr="00E84424" w14:paraId="65ECE131" w14:textId="77777777" w:rsidTr="00C01580">
        <w:trPr>
          <w:cantSplit/>
        </w:trPr>
        <w:tc>
          <w:tcPr>
            <w:tcW w:w="1955" w:type="pct"/>
          </w:tcPr>
          <w:p w14:paraId="6C6B8B76" w14:textId="77777777" w:rsidR="00ED669B" w:rsidRPr="00E84424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10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62" w:type="pct"/>
            <w:shd w:val="clear" w:color="auto" w:fill="FAFAFA"/>
          </w:tcPr>
          <w:p w14:paraId="74D2169D" w14:textId="77777777" w:rsidR="00ED669B" w:rsidRPr="00E84424" w:rsidRDefault="00ED669B" w:rsidP="00C01580">
            <w:pPr>
              <w:pStyle w:val="3"/>
              <w:tabs>
                <w:tab w:val="clear" w:pos="360"/>
                <w:tab w:val="clear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61" w:type="pct"/>
          </w:tcPr>
          <w:p w14:paraId="3ABA82D7" w14:textId="77777777" w:rsidR="00ED669B" w:rsidRPr="00E84424" w:rsidRDefault="00ED669B" w:rsidP="00C01580">
            <w:pPr>
              <w:pStyle w:val="3"/>
              <w:tabs>
                <w:tab w:val="clear" w:pos="360"/>
                <w:tab w:val="clear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61" w:type="pct"/>
            <w:shd w:val="clear" w:color="auto" w:fill="FAFAFA"/>
          </w:tcPr>
          <w:p w14:paraId="203A4B0C" w14:textId="77777777" w:rsidR="00ED669B" w:rsidRPr="00E84424" w:rsidRDefault="00ED669B" w:rsidP="00C01580">
            <w:pPr>
              <w:pStyle w:val="3"/>
              <w:tabs>
                <w:tab w:val="clear" w:pos="360"/>
                <w:tab w:val="clear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61" w:type="pct"/>
          </w:tcPr>
          <w:p w14:paraId="775DD622" w14:textId="77777777" w:rsidR="00ED669B" w:rsidRPr="00E84424" w:rsidRDefault="00ED669B" w:rsidP="00C01580">
            <w:pPr>
              <w:pStyle w:val="3"/>
              <w:tabs>
                <w:tab w:val="clear" w:pos="360"/>
                <w:tab w:val="clear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ED669B" w:rsidRPr="00E84424" w14:paraId="3BF634F4" w14:textId="77777777" w:rsidTr="00C01580">
        <w:trPr>
          <w:cantSplit/>
        </w:trPr>
        <w:tc>
          <w:tcPr>
            <w:tcW w:w="1955" w:type="pct"/>
          </w:tcPr>
          <w:p w14:paraId="4B8804F8" w14:textId="77777777" w:rsidR="00ED669B" w:rsidRPr="00E84424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10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762" w:type="pct"/>
            <w:shd w:val="clear" w:color="auto" w:fill="FAFAFA"/>
          </w:tcPr>
          <w:p w14:paraId="3C3374B6" w14:textId="77777777" w:rsidR="00ED669B" w:rsidRPr="00E84424" w:rsidRDefault="00ED669B" w:rsidP="00C01580">
            <w:pPr>
              <w:pStyle w:val="3"/>
              <w:tabs>
                <w:tab w:val="clear" w:pos="360"/>
                <w:tab w:val="clear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61" w:type="pct"/>
          </w:tcPr>
          <w:p w14:paraId="1D11430F" w14:textId="77777777" w:rsidR="00ED669B" w:rsidRPr="00E84424" w:rsidRDefault="00ED669B" w:rsidP="00C01580">
            <w:pPr>
              <w:pStyle w:val="3"/>
              <w:tabs>
                <w:tab w:val="clear" w:pos="360"/>
                <w:tab w:val="clear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61" w:type="pct"/>
            <w:shd w:val="clear" w:color="auto" w:fill="FAFAFA"/>
          </w:tcPr>
          <w:p w14:paraId="3A46613A" w14:textId="77777777" w:rsidR="00ED669B" w:rsidRPr="00E84424" w:rsidRDefault="00ED669B" w:rsidP="00C01580">
            <w:pPr>
              <w:pStyle w:val="3"/>
              <w:tabs>
                <w:tab w:val="clear" w:pos="360"/>
                <w:tab w:val="clear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61" w:type="pct"/>
          </w:tcPr>
          <w:p w14:paraId="390CD28D" w14:textId="77777777" w:rsidR="00ED669B" w:rsidRPr="00E84424" w:rsidRDefault="00ED669B" w:rsidP="00C01580">
            <w:pPr>
              <w:pStyle w:val="3"/>
              <w:tabs>
                <w:tab w:val="clear" w:pos="360"/>
                <w:tab w:val="clear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</w:tr>
      <w:tr w:rsidR="00ED669B" w:rsidRPr="00E84424" w14:paraId="56BE6FE5" w14:textId="77777777" w:rsidTr="00C01580">
        <w:trPr>
          <w:cantSplit/>
        </w:trPr>
        <w:tc>
          <w:tcPr>
            <w:tcW w:w="1955" w:type="pct"/>
          </w:tcPr>
          <w:p w14:paraId="6F5A4449" w14:textId="77777777" w:rsidR="00ED669B" w:rsidRPr="00E84424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10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รายได้จากการขายและการให้บริการ</w:t>
            </w:r>
          </w:p>
        </w:tc>
        <w:tc>
          <w:tcPr>
            <w:tcW w:w="762" w:type="pct"/>
            <w:shd w:val="clear" w:color="auto" w:fill="FAFAFA"/>
          </w:tcPr>
          <w:p w14:paraId="74FAA7F1" w14:textId="77777777" w:rsidR="00ED669B" w:rsidRPr="00E84424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61" w:type="pct"/>
          </w:tcPr>
          <w:p w14:paraId="4F09B978" w14:textId="77777777" w:rsidR="00ED669B" w:rsidRPr="00E84424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61" w:type="pct"/>
            <w:shd w:val="clear" w:color="auto" w:fill="FAFAFA"/>
          </w:tcPr>
          <w:p w14:paraId="431D003E" w14:textId="1AF3DE0F" w:rsidR="00ED669B" w:rsidRPr="00E84424" w:rsidRDefault="00CF1017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</w:t>
            </w:r>
            <w:r w:rsidR="00ED669B"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048</w:t>
            </w:r>
          </w:p>
        </w:tc>
        <w:tc>
          <w:tcPr>
            <w:tcW w:w="761" w:type="pct"/>
          </w:tcPr>
          <w:p w14:paraId="4A9F2796" w14:textId="253BAF53" w:rsidR="00ED669B" w:rsidRPr="00E84424" w:rsidRDefault="00CF1017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</w:t>
            </w:r>
            <w:r w:rsidR="00ED669B"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096</w:t>
            </w:r>
          </w:p>
        </w:tc>
      </w:tr>
      <w:tr w:rsidR="00ED669B" w:rsidRPr="00E84424" w14:paraId="47CB6006" w14:textId="77777777" w:rsidTr="00C01580">
        <w:trPr>
          <w:cantSplit/>
        </w:trPr>
        <w:tc>
          <w:tcPr>
            <w:tcW w:w="1955" w:type="pct"/>
          </w:tcPr>
          <w:p w14:paraId="62D78C31" w14:textId="77777777" w:rsidR="00ED669B" w:rsidRPr="00E84424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10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ซื้อน้ำมันปิโตรเลียมดิบและวัตถุดิบ</w:t>
            </w:r>
          </w:p>
        </w:tc>
        <w:tc>
          <w:tcPr>
            <w:tcW w:w="762" w:type="pct"/>
            <w:shd w:val="clear" w:color="auto" w:fill="FAFAFA"/>
          </w:tcPr>
          <w:p w14:paraId="022A1224" w14:textId="77777777" w:rsidR="00ED669B" w:rsidRPr="00E84424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61" w:type="pct"/>
          </w:tcPr>
          <w:p w14:paraId="2306967E" w14:textId="77777777" w:rsidR="00ED669B" w:rsidRPr="00E84424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61" w:type="pct"/>
            <w:shd w:val="clear" w:color="auto" w:fill="FAFAFA"/>
          </w:tcPr>
          <w:p w14:paraId="4EC82815" w14:textId="00E34B81" w:rsidR="00ED669B" w:rsidRPr="00E84424" w:rsidRDefault="00CF1017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</w:t>
            </w:r>
            <w:r w:rsidR="00ED669B"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735</w:t>
            </w:r>
          </w:p>
        </w:tc>
        <w:tc>
          <w:tcPr>
            <w:tcW w:w="761" w:type="pct"/>
          </w:tcPr>
          <w:p w14:paraId="6FB682F8" w14:textId="0F7902C5" w:rsidR="00ED669B" w:rsidRPr="00E84424" w:rsidRDefault="00CF1017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</w:t>
            </w:r>
            <w:r w:rsidR="00ED669B"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948</w:t>
            </w:r>
          </w:p>
        </w:tc>
      </w:tr>
      <w:tr w:rsidR="00ED669B" w:rsidRPr="00E84424" w14:paraId="44D750C0" w14:textId="77777777" w:rsidTr="00C01580">
        <w:trPr>
          <w:cantSplit/>
        </w:trPr>
        <w:tc>
          <w:tcPr>
            <w:tcW w:w="1955" w:type="pct"/>
          </w:tcPr>
          <w:p w14:paraId="602FB0CD" w14:textId="77777777" w:rsidR="00ED669B" w:rsidRPr="00E84424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10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762" w:type="pct"/>
            <w:shd w:val="clear" w:color="auto" w:fill="FAFAFA"/>
          </w:tcPr>
          <w:p w14:paraId="209E9486" w14:textId="77777777" w:rsidR="00ED669B" w:rsidRPr="00E84424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61" w:type="pct"/>
          </w:tcPr>
          <w:p w14:paraId="7EB4894E" w14:textId="77777777" w:rsidR="00ED669B" w:rsidRPr="00E84424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61" w:type="pct"/>
            <w:shd w:val="clear" w:color="auto" w:fill="FAFAFA"/>
          </w:tcPr>
          <w:p w14:paraId="6F04711D" w14:textId="796E79D3" w:rsidR="00ED669B" w:rsidRPr="00E84424" w:rsidRDefault="00CF1017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402</w:t>
            </w:r>
          </w:p>
        </w:tc>
        <w:tc>
          <w:tcPr>
            <w:tcW w:w="761" w:type="pct"/>
          </w:tcPr>
          <w:p w14:paraId="18746870" w14:textId="58770D1A" w:rsidR="00ED669B" w:rsidRPr="00E84424" w:rsidRDefault="00CF1017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211</w:t>
            </w:r>
          </w:p>
        </w:tc>
      </w:tr>
      <w:tr w:rsidR="00ED669B" w:rsidRPr="00E84424" w14:paraId="73AAEA4B" w14:textId="77777777" w:rsidTr="00C01580">
        <w:trPr>
          <w:cantSplit/>
        </w:trPr>
        <w:tc>
          <w:tcPr>
            <w:tcW w:w="1955" w:type="pct"/>
          </w:tcPr>
          <w:p w14:paraId="1341BB35" w14:textId="77777777" w:rsidR="00ED669B" w:rsidRPr="00E84424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10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รายได้เงินปันผล</w:t>
            </w:r>
          </w:p>
        </w:tc>
        <w:tc>
          <w:tcPr>
            <w:tcW w:w="762" w:type="pct"/>
            <w:shd w:val="clear" w:color="auto" w:fill="FAFAFA"/>
          </w:tcPr>
          <w:p w14:paraId="5BB7917B" w14:textId="77777777" w:rsidR="00ED669B" w:rsidRPr="00E84424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61" w:type="pct"/>
          </w:tcPr>
          <w:p w14:paraId="2C55027D" w14:textId="77777777" w:rsidR="00ED669B" w:rsidRPr="00E84424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61" w:type="pct"/>
            <w:shd w:val="clear" w:color="auto" w:fill="FAFAFA"/>
          </w:tcPr>
          <w:p w14:paraId="544D30FA" w14:textId="39FB6BC9" w:rsidR="00ED669B" w:rsidRPr="00E84424" w:rsidRDefault="00CF1017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ED669B"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095</w:t>
            </w:r>
          </w:p>
        </w:tc>
        <w:tc>
          <w:tcPr>
            <w:tcW w:w="761" w:type="pct"/>
          </w:tcPr>
          <w:p w14:paraId="305CD02C" w14:textId="38C62A9E" w:rsidR="00ED669B" w:rsidRPr="00E84424" w:rsidRDefault="00CF1017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ED669B"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136</w:t>
            </w:r>
          </w:p>
        </w:tc>
      </w:tr>
      <w:tr w:rsidR="00ED669B" w:rsidRPr="00E84424" w14:paraId="0B79458F" w14:textId="77777777" w:rsidTr="00C01580">
        <w:trPr>
          <w:cantSplit/>
        </w:trPr>
        <w:tc>
          <w:tcPr>
            <w:tcW w:w="1955" w:type="pct"/>
          </w:tcPr>
          <w:p w14:paraId="7EEB35EE" w14:textId="77777777" w:rsidR="00ED669B" w:rsidRPr="00E84424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10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รายได้ค่าเช่าที่ดิน</w:t>
            </w:r>
          </w:p>
        </w:tc>
        <w:tc>
          <w:tcPr>
            <w:tcW w:w="762" w:type="pct"/>
            <w:shd w:val="clear" w:color="auto" w:fill="FAFAFA"/>
          </w:tcPr>
          <w:p w14:paraId="2080E0E0" w14:textId="77777777" w:rsidR="00ED669B" w:rsidRPr="00E84424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61" w:type="pct"/>
          </w:tcPr>
          <w:p w14:paraId="0B3FBD22" w14:textId="77777777" w:rsidR="00ED669B" w:rsidRPr="00E84424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61" w:type="pct"/>
            <w:shd w:val="clear" w:color="auto" w:fill="FAFAFA"/>
          </w:tcPr>
          <w:p w14:paraId="274766F8" w14:textId="54330045" w:rsidR="00ED669B" w:rsidRPr="00E84424" w:rsidRDefault="00CF1017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</w:t>
            </w:r>
          </w:p>
        </w:tc>
        <w:tc>
          <w:tcPr>
            <w:tcW w:w="761" w:type="pct"/>
          </w:tcPr>
          <w:p w14:paraId="7945F29C" w14:textId="26C14637" w:rsidR="00ED669B" w:rsidRPr="00E84424" w:rsidRDefault="00CF1017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</w:t>
            </w:r>
          </w:p>
        </w:tc>
      </w:tr>
      <w:tr w:rsidR="00ED669B" w:rsidRPr="00E84424" w14:paraId="1B200D28" w14:textId="77777777" w:rsidTr="00C01580">
        <w:trPr>
          <w:cantSplit/>
        </w:trPr>
        <w:tc>
          <w:tcPr>
            <w:tcW w:w="1955" w:type="pct"/>
          </w:tcPr>
          <w:p w14:paraId="466E2E3B" w14:textId="77777777" w:rsidR="00ED669B" w:rsidRPr="00E84424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10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762" w:type="pct"/>
            <w:shd w:val="clear" w:color="auto" w:fill="FAFAFA"/>
          </w:tcPr>
          <w:p w14:paraId="0BF05884" w14:textId="77777777" w:rsidR="00ED669B" w:rsidRPr="00E84424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61" w:type="pct"/>
          </w:tcPr>
          <w:p w14:paraId="1E807395" w14:textId="77777777" w:rsidR="00ED669B" w:rsidRPr="00E84424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61" w:type="pct"/>
            <w:shd w:val="clear" w:color="auto" w:fill="FAFAFA"/>
          </w:tcPr>
          <w:p w14:paraId="40DED460" w14:textId="6718CFB9" w:rsidR="00ED669B" w:rsidRPr="00E84424" w:rsidRDefault="00CF1017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ED669B"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735</w:t>
            </w:r>
          </w:p>
        </w:tc>
        <w:tc>
          <w:tcPr>
            <w:tcW w:w="761" w:type="pct"/>
          </w:tcPr>
          <w:p w14:paraId="3F863806" w14:textId="3E7412C5" w:rsidR="00ED669B" w:rsidRPr="00E84424" w:rsidRDefault="00CF1017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ED669B"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812</w:t>
            </w:r>
          </w:p>
        </w:tc>
      </w:tr>
      <w:tr w:rsidR="00ED669B" w:rsidRPr="00E84424" w14:paraId="25519A57" w14:textId="77777777" w:rsidTr="00C01580">
        <w:trPr>
          <w:cantSplit/>
        </w:trPr>
        <w:tc>
          <w:tcPr>
            <w:tcW w:w="1955" w:type="pct"/>
          </w:tcPr>
          <w:p w14:paraId="37A57C3E" w14:textId="77777777" w:rsidR="00ED669B" w:rsidRPr="00E84424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10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762" w:type="pct"/>
            <w:shd w:val="clear" w:color="auto" w:fill="FAFAFA"/>
          </w:tcPr>
          <w:p w14:paraId="629C1FA7" w14:textId="77777777" w:rsidR="00ED669B" w:rsidRPr="00E84424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61" w:type="pct"/>
          </w:tcPr>
          <w:p w14:paraId="1A772E4D" w14:textId="77777777" w:rsidR="00ED669B" w:rsidRPr="00E84424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61" w:type="pct"/>
            <w:shd w:val="clear" w:color="auto" w:fill="FAFAFA"/>
          </w:tcPr>
          <w:p w14:paraId="6937F146" w14:textId="3BF2B24F" w:rsidR="00ED669B" w:rsidRPr="00E84424" w:rsidRDefault="004D1A95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1,</w:t>
            </w:r>
            <w:r w:rsidR="00CF1017"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705</w:t>
            </w:r>
          </w:p>
        </w:tc>
        <w:tc>
          <w:tcPr>
            <w:tcW w:w="761" w:type="pct"/>
            <w:shd w:val="clear" w:color="auto" w:fill="auto"/>
          </w:tcPr>
          <w:p w14:paraId="222FF834" w14:textId="30C23205" w:rsidR="00ED669B" w:rsidRPr="00E84424" w:rsidRDefault="00CF1017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ED669B"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051</w:t>
            </w:r>
          </w:p>
        </w:tc>
      </w:tr>
      <w:tr w:rsidR="00ED669B" w:rsidRPr="00E84424" w14:paraId="1D18DF9D" w14:textId="77777777" w:rsidTr="00C01580">
        <w:trPr>
          <w:cantSplit/>
        </w:trPr>
        <w:tc>
          <w:tcPr>
            <w:tcW w:w="1955" w:type="pct"/>
          </w:tcPr>
          <w:p w14:paraId="469ABEF7" w14:textId="77777777" w:rsidR="00ED669B" w:rsidRPr="00E84424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10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ดอกเบี้ยจ่ายที่รวมเป็นต้นทุนของสินทรัพย์</w:t>
            </w:r>
          </w:p>
        </w:tc>
        <w:tc>
          <w:tcPr>
            <w:tcW w:w="762" w:type="pct"/>
            <w:shd w:val="clear" w:color="auto" w:fill="FAFAFA"/>
          </w:tcPr>
          <w:p w14:paraId="399CEEE2" w14:textId="77777777" w:rsidR="00ED669B" w:rsidRPr="00E84424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761" w:type="pct"/>
          </w:tcPr>
          <w:p w14:paraId="5485362F" w14:textId="77777777" w:rsidR="00ED669B" w:rsidRPr="00E84424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761" w:type="pct"/>
            <w:shd w:val="clear" w:color="auto" w:fill="FAFAFA"/>
          </w:tcPr>
          <w:p w14:paraId="157C7A00" w14:textId="47A65D02" w:rsidR="00ED669B" w:rsidRPr="00E84424" w:rsidRDefault="00CF1017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ED669B"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277</w:t>
            </w:r>
          </w:p>
        </w:tc>
        <w:tc>
          <w:tcPr>
            <w:tcW w:w="761" w:type="pct"/>
          </w:tcPr>
          <w:p w14:paraId="63610C11" w14:textId="577F7A3F" w:rsidR="00ED669B" w:rsidRPr="00E84424" w:rsidRDefault="00CF1017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ED669B" w:rsidRPr="00E844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722</w:t>
            </w:r>
          </w:p>
        </w:tc>
      </w:tr>
      <w:tr w:rsidR="00ED669B" w:rsidRPr="00E84424" w14:paraId="74430168" w14:textId="77777777" w:rsidTr="00C01580">
        <w:trPr>
          <w:cantSplit/>
        </w:trPr>
        <w:tc>
          <w:tcPr>
            <w:tcW w:w="1955" w:type="pct"/>
          </w:tcPr>
          <w:p w14:paraId="5E47520A" w14:textId="77777777" w:rsidR="00ED669B" w:rsidRPr="00E84424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10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762" w:type="pct"/>
            <w:shd w:val="clear" w:color="auto" w:fill="FAFAFA"/>
          </w:tcPr>
          <w:p w14:paraId="712338D3" w14:textId="77777777" w:rsidR="00ED669B" w:rsidRPr="00E84424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61" w:type="pct"/>
          </w:tcPr>
          <w:p w14:paraId="6F47E5C5" w14:textId="77777777" w:rsidR="00ED669B" w:rsidRPr="00E84424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61" w:type="pct"/>
            <w:shd w:val="clear" w:color="auto" w:fill="FAFAFA"/>
          </w:tcPr>
          <w:p w14:paraId="34469ECB" w14:textId="194F0742" w:rsidR="00ED669B" w:rsidRPr="00E84424" w:rsidRDefault="00CF1017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ED669B"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764</w:t>
            </w:r>
          </w:p>
        </w:tc>
        <w:tc>
          <w:tcPr>
            <w:tcW w:w="761" w:type="pct"/>
          </w:tcPr>
          <w:p w14:paraId="14469EB3" w14:textId="55C0506B" w:rsidR="00ED669B" w:rsidRPr="00E84424" w:rsidRDefault="00CF1017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ED669B"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925</w:t>
            </w:r>
          </w:p>
        </w:tc>
      </w:tr>
      <w:tr w:rsidR="00ED669B" w:rsidRPr="00E84424" w14:paraId="3BCB132D" w14:textId="77777777" w:rsidTr="00C01580">
        <w:trPr>
          <w:cantSplit/>
        </w:trPr>
        <w:tc>
          <w:tcPr>
            <w:tcW w:w="1955" w:type="pct"/>
          </w:tcPr>
          <w:p w14:paraId="4999DE74" w14:textId="77777777" w:rsidR="00ED669B" w:rsidRPr="00E84424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10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762" w:type="pct"/>
            <w:shd w:val="clear" w:color="auto" w:fill="FAFAFA"/>
          </w:tcPr>
          <w:p w14:paraId="2EF7E2BB" w14:textId="77777777" w:rsidR="00ED669B" w:rsidRPr="00E84424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61" w:type="pct"/>
          </w:tcPr>
          <w:p w14:paraId="76C1EA8F" w14:textId="77777777" w:rsidR="00ED669B" w:rsidRPr="00E84424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61" w:type="pct"/>
            <w:shd w:val="clear" w:color="auto" w:fill="FAFAFA"/>
          </w:tcPr>
          <w:p w14:paraId="08506CDC" w14:textId="14390D00" w:rsidR="00ED669B" w:rsidRPr="00E84424" w:rsidRDefault="00CF1017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135</w:t>
            </w:r>
          </w:p>
        </w:tc>
        <w:tc>
          <w:tcPr>
            <w:tcW w:w="761" w:type="pct"/>
          </w:tcPr>
          <w:p w14:paraId="106CDF9C" w14:textId="500B6D5E" w:rsidR="00ED669B" w:rsidRPr="00E84424" w:rsidRDefault="00CF1017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ED669B"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056</w:t>
            </w:r>
          </w:p>
        </w:tc>
      </w:tr>
      <w:tr w:rsidR="00ED669B" w:rsidRPr="00E84424" w14:paraId="58E962C5" w14:textId="77777777" w:rsidTr="00C01580">
        <w:trPr>
          <w:cantSplit/>
        </w:trPr>
        <w:tc>
          <w:tcPr>
            <w:tcW w:w="1955" w:type="pct"/>
          </w:tcPr>
          <w:p w14:paraId="78AB8554" w14:textId="77777777" w:rsidR="00ED669B" w:rsidRPr="00E84424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10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62" w:type="pct"/>
            <w:shd w:val="clear" w:color="auto" w:fill="FAFAFA"/>
          </w:tcPr>
          <w:p w14:paraId="6726DB81" w14:textId="77777777" w:rsidR="00ED669B" w:rsidRPr="00E84424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61" w:type="pct"/>
          </w:tcPr>
          <w:p w14:paraId="58BFC498" w14:textId="77777777" w:rsidR="00ED669B" w:rsidRPr="00E84424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61" w:type="pct"/>
            <w:shd w:val="clear" w:color="auto" w:fill="FAFAFA"/>
          </w:tcPr>
          <w:p w14:paraId="4FE5E82A" w14:textId="77777777" w:rsidR="00ED669B" w:rsidRPr="00E84424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61" w:type="pct"/>
          </w:tcPr>
          <w:p w14:paraId="42087125" w14:textId="77777777" w:rsidR="00ED669B" w:rsidRPr="00E84424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D669B" w:rsidRPr="00E84424" w14:paraId="2F60BB32" w14:textId="77777777" w:rsidTr="00C01580">
        <w:trPr>
          <w:cantSplit/>
        </w:trPr>
        <w:tc>
          <w:tcPr>
            <w:tcW w:w="1955" w:type="pct"/>
          </w:tcPr>
          <w:p w14:paraId="0C7F009A" w14:textId="77777777" w:rsidR="00ED669B" w:rsidRPr="00E84424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41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กิจการร่วมค้า</w:t>
            </w:r>
          </w:p>
        </w:tc>
        <w:tc>
          <w:tcPr>
            <w:tcW w:w="762" w:type="pct"/>
            <w:shd w:val="clear" w:color="auto" w:fill="FAFAFA"/>
          </w:tcPr>
          <w:p w14:paraId="7F46D009" w14:textId="77777777" w:rsidR="00ED669B" w:rsidRPr="00E84424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61" w:type="pct"/>
          </w:tcPr>
          <w:p w14:paraId="5AA7DD08" w14:textId="77777777" w:rsidR="00ED669B" w:rsidRPr="00E84424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61" w:type="pct"/>
            <w:shd w:val="clear" w:color="auto" w:fill="FAFAFA"/>
          </w:tcPr>
          <w:p w14:paraId="74D76E2B" w14:textId="77777777" w:rsidR="00ED669B" w:rsidRPr="00E84424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61" w:type="pct"/>
          </w:tcPr>
          <w:p w14:paraId="07AA67E7" w14:textId="77777777" w:rsidR="00ED669B" w:rsidRPr="00E84424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D669B" w:rsidRPr="00E84424" w14:paraId="10847BA4" w14:textId="77777777" w:rsidTr="00C01580">
        <w:trPr>
          <w:cantSplit/>
        </w:trPr>
        <w:tc>
          <w:tcPr>
            <w:tcW w:w="1955" w:type="pct"/>
          </w:tcPr>
          <w:p w14:paraId="2CFA426F" w14:textId="77777777" w:rsidR="00ED669B" w:rsidRPr="00E84424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41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รายได้จากการขายและการให้บริการ</w:t>
            </w:r>
          </w:p>
        </w:tc>
        <w:tc>
          <w:tcPr>
            <w:tcW w:w="762" w:type="pct"/>
            <w:shd w:val="clear" w:color="auto" w:fill="FAFAFA"/>
          </w:tcPr>
          <w:p w14:paraId="17D36AED" w14:textId="44E145A2" w:rsidR="00ED669B" w:rsidRPr="00E84424" w:rsidRDefault="00CF1017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761" w:type="pct"/>
          </w:tcPr>
          <w:p w14:paraId="24B9CE55" w14:textId="77777777" w:rsidR="00ED669B" w:rsidRPr="00E84424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61" w:type="pct"/>
            <w:shd w:val="clear" w:color="auto" w:fill="FAFAFA"/>
          </w:tcPr>
          <w:p w14:paraId="072D4A41" w14:textId="77777777" w:rsidR="00ED669B" w:rsidRPr="00E84424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61" w:type="pct"/>
          </w:tcPr>
          <w:p w14:paraId="6F865C01" w14:textId="77777777" w:rsidR="00ED669B" w:rsidRPr="00E84424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A00761" w:rsidRPr="00E84424" w14:paraId="66154D02" w14:textId="77777777" w:rsidTr="00C01580">
        <w:trPr>
          <w:cantSplit/>
        </w:trPr>
        <w:tc>
          <w:tcPr>
            <w:tcW w:w="1955" w:type="pct"/>
          </w:tcPr>
          <w:p w14:paraId="1A74CE92" w14:textId="2663B651" w:rsidR="00A00761" w:rsidRPr="00E84424" w:rsidRDefault="00A00761" w:rsidP="00A00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41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ซื้อน้ำมันปิโตรเลียมดิบและวัตถุดิบ</w:t>
            </w:r>
          </w:p>
        </w:tc>
        <w:tc>
          <w:tcPr>
            <w:tcW w:w="762" w:type="pct"/>
            <w:shd w:val="clear" w:color="auto" w:fill="FAFAFA"/>
          </w:tcPr>
          <w:p w14:paraId="0E257B14" w14:textId="3E99F245" w:rsidR="00A00761" w:rsidRPr="00E84424" w:rsidRDefault="00CF1017" w:rsidP="00A00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906</w:t>
            </w:r>
          </w:p>
        </w:tc>
        <w:tc>
          <w:tcPr>
            <w:tcW w:w="761" w:type="pct"/>
          </w:tcPr>
          <w:p w14:paraId="4EEF5F0B" w14:textId="1337AA8A" w:rsidR="00A00761" w:rsidRPr="00E84424" w:rsidRDefault="00CF1017" w:rsidP="00A00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A00761"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253</w:t>
            </w:r>
          </w:p>
        </w:tc>
        <w:tc>
          <w:tcPr>
            <w:tcW w:w="761" w:type="pct"/>
            <w:shd w:val="clear" w:color="auto" w:fill="FAFAFA"/>
          </w:tcPr>
          <w:p w14:paraId="501E0C5A" w14:textId="40D4C17D" w:rsidR="00A00761" w:rsidRPr="00E84424" w:rsidRDefault="00CF1017" w:rsidP="00A00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906</w:t>
            </w:r>
          </w:p>
        </w:tc>
        <w:tc>
          <w:tcPr>
            <w:tcW w:w="761" w:type="pct"/>
          </w:tcPr>
          <w:p w14:paraId="2BCCACFE" w14:textId="702BA5FB" w:rsidR="00A00761" w:rsidRPr="00E84424" w:rsidRDefault="00CF1017" w:rsidP="00A00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A00761"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253</w:t>
            </w:r>
          </w:p>
        </w:tc>
      </w:tr>
      <w:tr w:rsidR="00ED669B" w:rsidRPr="00E84424" w14:paraId="5AC8BC0C" w14:textId="77777777" w:rsidTr="00C01580">
        <w:trPr>
          <w:cantSplit/>
        </w:trPr>
        <w:tc>
          <w:tcPr>
            <w:tcW w:w="1955" w:type="pct"/>
          </w:tcPr>
          <w:p w14:paraId="4587FDFF" w14:textId="77777777" w:rsidR="00ED669B" w:rsidRPr="00E84424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41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762" w:type="pct"/>
            <w:shd w:val="clear" w:color="auto" w:fill="FAFAFA"/>
          </w:tcPr>
          <w:p w14:paraId="0D27FB0D" w14:textId="2F553202" w:rsidR="00ED669B" w:rsidRPr="00E84424" w:rsidRDefault="00CF1017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761" w:type="pct"/>
          </w:tcPr>
          <w:p w14:paraId="51D6EC47" w14:textId="77777777" w:rsidR="00ED669B" w:rsidRPr="00E84424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61" w:type="pct"/>
            <w:shd w:val="clear" w:color="auto" w:fill="FAFAFA"/>
          </w:tcPr>
          <w:p w14:paraId="3D332F5E" w14:textId="01016590" w:rsidR="00ED669B" w:rsidRPr="00E84424" w:rsidRDefault="00CF1017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761" w:type="pct"/>
          </w:tcPr>
          <w:p w14:paraId="6FACFF3D" w14:textId="77777777" w:rsidR="00ED669B" w:rsidRPr="00E84424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ED669B" w:rsidRPr="00E84424" w14:paraId="417DB914" w14:textId="77777777" w:rsidTr="00C01580">
        <w:trPr>
          <w:cantSplit/>
        </w:trPr>
        <w:tc>
          <w:tcPr>
            <w:tcW w:w="1955" w:type="pct"/>
          </w:tcPr>
          <w:p w14:paraId="61E2FFFC" w14:textId="77777777" w:rsidR="00ED669B" w:rsidRPr="00E84424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41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762" w:type="pct"/>
            <w:shd w:val="clear" w:color="auto" w:fill="FAFAFA"/>
          </w:tcPr>
          <w:p w14:paraId="5C834867" w14:textId="5E09ECA7" w:rsidR="00ED669B" w:rsidRPr="00E84424" w:rsidRDefault="00CF1017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110</w:t>
            </w:r>
          </w:p>
        </w:tc>
        <w:tc>
          <w:tcPr>
            <w:tcW w:w="761" w:type="pct"/>
          </w:tcPr>
          <w:p w14:paraId="337D79CD" w14:textId="77777777" w:rsidR="00ED669B" w:rsidRPr="00E84424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761" w:type="pct"/>
            <w:shd w:val="clear" w:color="auto" w:fill="FAFAFA"/>
          </w:tcPr>
          <w:p w14:paraId="6FB673E7" w14:textId="26532E6B" w:rsidR="00ED669B" w:rsidRPr="00E84424" w:rsidRDefault="00CF1017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110</w:t>
            </w:r>
          </w:p>
        </w:tc>
        <w:tc>
          <w:tcPr>
            <w:tcW w:w="761" w:type="pct"/>
          </w:tcPr>
          <w:p w14:paraId="45895B3B" w14:textId="77777777" w:rsidR="00ED669B" w:rsidRPr="00E84424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ED669B" w:rsidRPr="00E84424" w14:paraId="3DC02A39" w14:textId="77777777" w:rsidTr="00C01580">
        <w:trPr>
          <w:cantSplit/>
        </w:trPr>
        <w:tc>
          <w:tcPr>
            <w:tcW w:w="1955" w:type="pct"/>
          </w:tcPr>
          <w:p w14:paraId="3ABB7446" w14:textId="77777777" w:rsidR="00ED669B" w:rsidRPr="00E84424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10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62" w:type="pct"/>
            <w:shd w:val="clear" w:color="auto" w:fill="FAFAFA"/>
          </w:tcPr>
          <w:p w14:paraId="446867A3" w14:textId="77777777" w:rsidR="00ED669B" w:rsidRPr="00E84424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61" w:type="pct"/>
          </w:tcPr>
          <w:p w14:paraId="745CB99E" w14:textId="77777777" w:rsidR="00ED669B" w:rsidRPr="00E84424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61" w:type="pct"/>
            <w:shd w:val="clear" w:color="auto" w:fill="FAFAFA"/>
          </w:tcPr>
          <w:p w14:paraId="2449E7B3" w14:textId="77777777" w:rsidR="00ED669B" w:rsidRPr="00E84424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61" w:type="pct"/>
          </w:tcPr>
          <w:p w14:paraId="424A76E6" w14:textId="77777777" w:rsidR="00ED669B" w:rsidRPr="00E84424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D669B" w:rsidRPr="00E84424" w14:paraId="48FAEE73" w14:textId="77777777" w:rsidTr="00C01580">
        <w:trPr>
          <w:cantSplit/>
        </w:trPr>
        <w:tc>
          <w:tcPr>
            <w:tcW w:w="1955" w:type="pct"/>
          </w:tcPr>
          <w:p w14:paraId="1020B04A" w14:textId="77777777" w:rsidR="00ED669B" w:rsidRPr="00E84424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10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762" w:type="pct"/>
            <w:shd w:val="clear" w:color="auto" w:fill="FAFAFA"/>
          </w:tcPr>
          <w:p w14:paraId="5117C9B8" w14:textId="77777777" w:rsidR="00ED669B" w:rsidRPr="00E84424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61" w:type="pct"/>
          </w:tcPr>
          <w:p w14:paraId="18A27296" w14:textId="77777777" w:rsidR="00ED669B" w:rsidRPr="00E84424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61" w:type="pct"/>
            <w:shd w:val="clear" w:color="auto" w:fill="FAFAFA"/>
          </w:tcPr>
          <w:p w14:paraId="2B1296B2" w14:textId="77777777" w:rsidR="00ED669B" w:rsidRPr="00E84424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61" w:type="pct"/>
          </w:tcPr>
          <w:p w14:paraId="032BF8F8" w14:textId="77777777" w:rsidR="00ED669B" w:rsidRPr="00E84424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D669B" w:rsidRPr="00E84424" w14:paraId="66E49B1C" w14:textId="77777777" w:rsidTr="00C01580">
        <w:trPr>
          <w:cantSplit/>
        </w:trPr>
        <w:tc>
          <w:tcPr>
            <w:tcW w:w="1955" w:type="pct"/>
          </w:tcPr>
          <w:p w14:paraId="5D9A9FFF" w14:textId="77777777" w:rsidR="00ED669B" w:rsidRPr="00E84424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10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รายได้จากการขายและการให้บริการ</w:t>
            </w:r>
          </w:p>
        </w:tc>
        <w:tc>
          <w:tcPr>
            <w:tcW w:w="762" w:type="pct"/>
            <w:shd w:val="clear" w:color="auto" w:fill="FAFAFA"/>
          </w:tcPr>
          <w:p w14:paraId="0FF8F1E6" w14:textId="0D527401" w:rsidR="00ED669B" w:rsidRPr="00E84424" w:rsidRDefault="00CF1017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761" w:type="pct"/>
          </w:tcPr>
          <w:p w14:paraId="5C64CC7C" w14:textId="201EAE7D" w:rsidR="00ED669B" w:rsidRPr="00E84424" w:rsidRDefault="00CF1017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</w:p>
        </w:tc>
        <w:tc>
          <w:tcPr>
            <w:tcW w:w="761" w:type="pct"/>
            <w:shd w:val="clear" w:color="auto" w:fill="FAFAFA"/>
          </w:tcPr>
          <w:p w14:paraId="22059946" w14:textId="77777777" w:rsidR="00ED669B" w:rsidRPr="00E84424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61" w:type="pct"/>
          </w:tcPr>
          <w:p w14:paraId="4BD5DF4E" w14:textId="5F7D4E19" w:rsidR="00ED669B" w:rsidRPr="00E84424" w:rsidRDefault="00CF1017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</w:p>
        </w:tc>
      </w:tr>
      <w:tr w:rsidR="00ED669B" w:rsidRPr="00E84424" w14:paraId="0F9A4E93" w14:textId="77777777" w:rsidTr="00C01580">
        <w:trPr>
          <w:cantSplit/>
        </w:trPr>
        <w:tc>
          <w:tcPr>
            <w:tcW w:w="1955" w:type="pct"/>
          </w:tcPr>
          <w:p w14:paraId="6B1F70F6" w14:textId="77777777" w:rsidR="00ED669B" w:rsidRPr="00E84424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10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ซื้อน้ำมันปิโตรเลียมดิบและวัตถุดิบ</w:t>
            </w:r>
          </w:p>
        </w:tc>
        <w:tc>
          <w:tcPr>
            <w:tcW w:w="762" w:type="pct"/>
            <w:shd w:val="clear" w:color="auto" w:fill="FAFAFA"/>
          </w:tcPr>
          <w:p w14:paraId="303D8DDF" w14:textId="4121DDB4" w:rsidR="00ED669B" w:rsidRPr="00E84424" w:rsidRDefault="00CF1017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676</w:t>
            </w:r>
          </w:p>
        </w:tc>
        <w:tc>
          <w:tcPr>
            <w:tcW w:w="761" w:type="pct"/>
          </w:tcPr>
          <w:p w14:paraId="44786B45" w14:textId="0B352863" w:rsidR="00ED669B" w:rsidRPr="00E84424" w:rsidRDefault="00CF1017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434</w:t>
            </w:r>
          </w:p>
        </w:tc>
        <w:tc>
          <w:tcPr>
            <w:tcW w:w="761" w:type="pct"/>
            <w:shd w:val="clear" w:color="auto" w:fill="FAFAFA"/>
          </w:tcPr>
          <w:p w14:paraId="5AB805F0" w14:textId="68C7134B" w:rsidR="00ED669B" w:rsidRPr="00E84424" w:rsidRDefault="00CF1017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676</w:t>
            </w:r>
          </w:p>
        </w:tc>
        <w:tc>
          <w:tcPr>
            <w:tcW w:w="761" w:type="pct"/>
          </w:tcPr>
          <w:p w14:paraId="60C8BA27" w14:textId="6F5C9AD7" w:rsidR="00ED669B" w:rsidRPr="00E84424" w:rsidRDefault="00CF1017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412</w:t>
            </w:r>
          </w:p>
        </w:tc>
      </w:tr>
      <w:tr w:rsidR="00ED669B" w:rsidRPr="00E84424" w14:paraId="2EE38C1D" w14:textId="77777777" w:rsidTr="00C01580">
        <w:trPr>
          <w:cantSplit/>
        </w:trPr>
        <w:tc>
          <w:tcPr>
            <w:tcW w:w="1955" w:type="pct"/>
          </w:tcPr>
          <w:p w14:paraId="2DC5202A" w14:textId="77777777" w:rsidR="00ED669B" w:rsidRPr="00E84424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10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762" w:type="pct"/>
            <w:shd w:val="clear" w:color="auto" w:fill="FAFAFA"/>
          </w:tcPr>
          <w:p w14:paraId="7E6FBF06" w14:textId="3735CB5F" w:rsidR="00ED669B" w:rsidRPr="00E84424" w:rsidRDefault="00CF1017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761" w:type="pct"/>
          </w:tcPr>
          <w:p w14:paraId="20004C3B" w14:textId="77777777" w:rsidR="00ED669B" w:rsidRPr="00E84424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761" w:type="pct"/>
            <w:shd w:val="clear" w:color="auto" w:fill="FAFAFA"/>
          </w:tcPr>
          <w:p w14:paraId="4679416F" w14:textId="7FA3E01A" w:rsidR="00ED669B" w:rsidRPr="00E84424" w:rsidRDefault="00CF1017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761" w:type="pct"/>
          </w:tcPr>
          <w:p w14:paraId="34D01C89" w14:textId="77777777" w:rsidR="00ED669B" w:rsidRPr="00E84424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ED669B" w:rsidRPr="00E84424" w14:paraId="67879964" w14:textId="77777777" w:rsidTr="00C01580">
        <w:trPr>
          <w:cantSplit/>
        </w:trPr>
        <w:tc>
          <w:tcPr>
            <w:tcW w:w="1955" w:type="pct"/>
          </w:tcPr>
          <w:p w14:paraId="6A82EDEE" w14:textId="77777777" w:rsidR="00ED669B" w:rsidRPr="00E84424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10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รายได้เงินปันผล</w:t>
            </w:r>
          </w:p>
        </w:tc>
        <w:tc>
          <w:tcPr>
            <w:tcW w:w="762" w:type="pct"/>
            <w:shd w:val="clear" w:color="auto" w:fill="FAFAFA"/>
          </w:tcPr>
          <w:p w14:paraId="3BEEA28C" w14:textId="77777777" w:rsidR="00ED669B" w:rsidRPr="00E84424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61" w:type="pct"/>
          </w:tcPr>
          <w:p w14:paraId="4CDE9B97" w14:textId="77777777" w:rsidR="00ED669B" w:rsidRPr="00E84424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61" w:type="pct"/>
            <w:shd w:val="clear" w:color="auto" w:fill="FAFAFA"/>
          </w:tcPr>
          <w:p w14:paraId="1303DBAE" w14:textId="6141F2FE" w:rsidR="00ED669B" w:rsidRPr="00E84424" w:rsidRDefault="00CF1017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502</w:t>
            </w:r>
          </w:p>
        </w:tc>
        <w:tc>
          <w:tcPr>
            <w:tcW w:w="761" w:type="pct"/>
          </w:tcPr>
          <w:p w14:paraId="160F644D" w14:textId="1C02AC46" w:rsidR="00ED669B" w:rsidRPr="00E84424" w:rsidRDefault="00CF1017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192</w:t>
            </w:r>
          </w:p>
        </w:tc>
      </w:tr>
      <w:tr w:rsidR="00ED669B" w:rsidRPr="00E84424" w14:paraId="19943CDA" w14:textId="77777777" w:rsidTr="00C01580">
        <w:trPr>
          <w:cantSplit/>
        </w:trPr>
        <w:tc>
          <w:tcPr>
            <w:tcW w:w="1955" w:type="pct"/>
          </w:tcPr>
          <w:p w14:paraId="58146CBD" w14:textId="77777777" w:rsidR="00ED669B" w:rsidRPr="00E84424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10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รายได้ค่าเช่าที่ดิน</w:t>
            </w:r>
          </w:p>
        </w:tc>
        <w:tc>
          <w:tcPr>
            <w:tcW w:w="762" w:type="pct"/>
            <w:shd w:val="clear" w:color="auto" w:fill="FAFAFA"/>
          </w:tcPr>
          <w:p w14:paraId="229C7F94" w14:textId="77777777" w:rsidR="00ED669B" w:rsidRPr="00E84424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61" w:type="pct"/>
          </w:tcPr>
          <w:p w14:paraId="68D72056" w14:textId="6CCBF38E" w:rsidR="00ED669B" w:rsidRPr="00E84424" w:rsidRDefault="00CF1017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</w:p>
        </w:tc>
        <w:tc>
          <w:tcPr>
            <w:tcW w:w="761" w:type="pct"/>
            <w:shd w:val="clear" w:color="auto" w:fill="FAFAFA"/>
          </w:tcPr>
          <w:p w14:paraId="20007FB3" w14:textId="77777777" w:rsidR="00ED669B" w:rsidRPr="00E84424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61" w:type="pct"/>
          </w:tcPr>
          <w:p w14:paraId="4E2FC48D" w14:textId="560B4BA6" w:rsidR="00ED669B" w:rsidRPr="00E84424" w:rsidRDefault="00CF1017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</w:p>
        </w:tc>
      </w:tr>
      <w:tr w:rsidR="00ED669B" w:rsidRPr="00E84424" w14:paraId="3D7BCB69" w14:textId="77777777" w:rsidTr="00C01580">
        <w:trPr>
          <w:cantSplit/>
        </w:trPr>
        <w:tc>
          <w:tcPr>
            <w:tcW w:w="1955" w:type="pct"/>
          </w:tcPr>
          <w:p w14:paraId="66EF32B0" w14:textId="77777777" w:rsidR="00ED669B" w:rsidRPr="00E84424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10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762" w:type="pct"/>
            <w:shd w:val="clear" w:color="auto" w:fill="FAFAFA"/>
          </w:tcPr>
          <w:p w14:paraId="01786C53" w14:textId="55060015" w:rsidR="00ED669B" w:rsidRPr="00E84424" w:rsidRDefault="00CF1017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</w:p>
        </w:tc>
        <w:tc>
          <w:tcPr>
            <w:tcW w:w="761" w:type="pct"/>
          </w:tcPr>
          <w:p w14:paraId="03E04C3A" w14:textId="0221F1E1" w:rsidR="00ED669B" w:rsidRPr="00E84424" w:rsidRDefault="00CF1017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</w:t>
            </w:r>
          </w:p>
        </w:tc>
        <w:tc>
          <w:tcPr>
            <w:tcW w:w="761" w:type="pct"/>
            <w:shd w:val="clear" w:color="auto" w:fill="FAFAFA"/>
          </w:tcPr>
          <w:p w14:paraId="4ED8F6A8" w14:textId="6E9F4F95" w:rsidR="00ED669B" w:rsidRPr="00E84424" w:rsidRDefault="00CF1017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</w:p>
        </w:tc>
        <w:tc>
          <w:tcPr>
            <w:tcW w:w="761" w:type="pct"/>
          </w:tcPr>
          <w:p w14:paraId="747B6919" w14:textId="67EE9898" w:rsidR="00ED669B" w:rsidRPr="00E84424" w:rsidRDefault="00CF1017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</w:p>
        </w:tc>
      </w:tr>
      <w:tr w:rsidR="00ED669B" w:rsidRPr="00E84424" w14:paraId="45D1B300" w14:textId="77777777" w:rsidTr="00C01580">
        <w:trPr>
          <w:cantSplit/>
        </w:trPr>
        <w:tc>
          <w:tcPr>
            <w:tcW w:w="1955" w:type="pct"/>
          </w:tcPr>
          <w:p w14:paraId="51374134" w14:textId="77777777" w:rsidR="00ED669B" w:rsidRPr="00E84424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10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762" w:type="pct"/>
            <w:shd w:val="clear" w:color="auto" w:fill="FAFAFA"/>
          </w:tcPr>
          <w:p w14:paraId="4FCD3B5C" w14:textId="73584397" w:rsidR="00ED669B" w:rsidRPr="00E84424" w:rsidRDefault="00CF1017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457</w:t>
            </w:r>
          </w:p>
        </w:tc>
        <w:tc>
          <w:tcPr>
            <w:tcW w:w="761" w:type="pct"/>
          </w:tcPr>
          <w:p w14:paraId="0F6B1F9A" w14:textId="68DFBE10" w:rsidR="00ED669B" w:rsidRPr="00E84424" w:rsidRDefault="00CF1017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363</w:t>
            </w:r>
          </w:p>
        </w:tc>
        <w:tc>
          <w:tcPr>
            <w:tcW w:w="761" w:type="pct"/>
            <w:shd w:val="clear" w:color="auto" w:fill="FAFAFA"/>
          </w:tcPr>
          <w:p w14:paraId="1BA80EFF" w14:textId="13E0A8DA" w:rsidR="00ED669B" w:rsidRPr="00E84424" w:rsidRDefault="00CF1017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432</w:t>
            </w:r>
          </w:p>
        </w:tc>
        <w:tc>
          <w:tcPr>
            <w:tcW w:w="761" w:type="pct"/>
          </w:tcPr>
          <w:p w14:paraId="1953FB05" w14:textId="07DBF0D2" w:rsidR="00ED669B" w:rsidRPr="00E84424" w:rsidRDefault="00CF1017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342</w:t>
            </w:r>
          </w:p>
        </w:tc>
      </w:tr>
      <w:tr w:rsidR="00ED669B" w:rsidRPr="00E84424" w14:paraId="1D333404" w14:textId="77777777" w:rsidTr="00C01580">
        <w:trPr>
          <w:cantSplit/>
        </w:trPr>
        <w:tc>
          <w:tcPr>
            <w:tcW w:w="1955" w:type="pct"/>
          </w:tcPr>
          <w:p w14:paraId="18CCEC15" w14:textId="77777777" w:rsidR="00ED669B" w:rsidRPr="00E84424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10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762" w:type="pct"/>
            <w:shd w:val="clear" w:color="auto" w:fill="FAFAFA"/>
          </w:tcPr>
          <w:p w14:paraId="08899662" w14:textId="1AD2A777" w:rsidR="00ED669B" w:rsidRPr="00E84424" w:rsidRDefault="00CF1017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</w:t>
            </w:r>
          </w:p>
        </w:tc>
        <w:tc>
          <w:tcPr>
            <w:tcW w:w="761" w:type="pct"/>
          </w:tcPr>
          <w:p w14:paraId="215ADC49" w14:textId="2F104F1C" w:rsidR="00ED669B" w:rsidRPr="00E84424" w:rsidRDefault="00CF1017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</w:t>
            </w:r>
          </w:p>
        </w:tc>
        <w:tc>
          <w:tcPr>
            <w:tcW w:w="761" w:type="pct"/>
            <w:shd w:val="clear" w:color="auto" w:fill="FAFAFA"/>
          </w:tcPr>
          <w:p w14:paraId="35C19637" w14:textId="2BD77027" w:rsidR="00ED669B" w:rsidRPr="00E84424" w:rsidRDefault="00CF1017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</w:t>
            </w:r>
          </w:p>
        </w:tc>
        <w:tc>
          <w:tcPr>
            <w:tcW w:w="761" w:type="pct"/>
          </w:tcPr>
          <w:p w14:paraId="5EAC9093" w14:textId="64FFC097" w:rsidR="00ED669B" w:rsidRPr="00E84424" w:rsidRDefault="00CF1017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</w:t>
            </w:r>
          </w:p>
        </w:tc>
      </w:tr>
    </w:tbl>
    <w:p w14:paraId="505F4469" w14:textId="77777777" w:rsidR="00ED669B" w:rsidRPr="00E84424" w:rsidRDefault="00ED669B" w:rsidP="00ED66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6"/>
          <w:szCs w:val="26"/>
        </w:rPr>
      </w:pPr>
      <w:r w:rsidRPr="00E84424">
        <w:rPr>
          <w:rFonts w:ascii="Browallia New" w:hAnsi="Browallia New" w:cs="Browallia New"/>
          <w:sz w:val="26"/>
          <w:szCs w:val="26"/>
        </w:rPr>
        <w:br w:type="page"/>
      </w:r>
    </w:p>
    <w:p w14:paraId="71D04A81" w14:textId="77777777" w:rsidR="00ED669B" w:rsidRPr="00E84424" w:rsidRDefault="00ED669B" w:rsidP="00ED66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6"/>
          <w:szCs w:val="26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3699"/>
        <w:gridCol w:w="1442"/>
        <w:gridCol w:w="1440"/>
        <w:gridCol w:w="1440"/>
        <w:gridCol w:w="1440"/>
      </w:tblGrid>
      <w:tr w:rsidR="00ED669B" w:rsidRPr="00E84424" w14:paraId="535166E8" w14:textId="77777777" w:rsidTr="00C01580">
        <w:trPr>
          <w:cantSplit/>
          <w:trHeight w:val="64"/>
          <w:tblHeader/>
        </w:trPr>
        <w:tc>
          <w:tcPr>
            <w:tcW w:w="1955" w:type="pct"/>
          </w:tcPr>
          <w:p w14:paraId="5EC73950" w14:textId="77777777" w:rsidR="00ED669B" w:rsidRPr="00E84424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10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2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EE950C" w14:textId="77777777" w:rsidR="00ED669B" w:rsidRPr="00E84424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522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D89ED0" w14:textId="77777777" w:rsidR="00ED669B" w:rsidRPr="00E84424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D669B" w:rsidRPr="00E84424" w14:paraId="00FC7C3E" w14:textId="77777777" w:rsidTr="00C01580">
        <w:trPr>
          <w:cantSplit/>
          <w:trHeight w:val="242"/>
          <w:tblHeader/>
        </w:trPr>
        <w:tc>
          <w:tcPr>
            <w:tcW w:w="1955" w:type="pct"/>
          </w:tcPr>
          <w:p w14:paraId="74E5A7D9" w14:textId="6F3C3878" w:rsidR="00ED669B" w:rsidRPr="00E84424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10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CF1017" w:rsidRPr="00CF10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762" w:type="pct"/>
            <w:tcBorders>
              <w:top w:val="single" w:sz="4" w:space="0" w:color="auto"/>
            </w:tcBorders>
            <w:vAlign w:val="center"/>
          </w:tcPr>
          <w:p w14:paraId="29651A4F" w14:textId="32C5FED8" w:rsidR="00ED669B" w:rsidRPr="00E84424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พ.ศ.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color w:val="7030A0"/>
                <w:sz w:val="26"/>
                <w:szCs w:val="26"/>
                <w:cs/>
              </w:rPr>
              <w:t xml:space="preserve"> </w:t>
            </w:r>
            <w:r w:rsidR="00CF1017" w:rsidRPr="00CF10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761" w:type="pct"/>
            <w:tcBorders>
              <w:top w:val="single" w:sz="4" w:space="0" w:color="auto"/>
            </w:tcBorders>
            <w:vAlign w:val="center"/>
          </w:tcPr>
          <w:p w14:paraId="26AF0086" w14:textId="3BE4B8FA" w:rsidR="00ED669B" w:rsidRPr="00E84424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พ.ศ.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color w:val="7030A0"/>
                <w:sz w:val="26"/>
                <w:szCs w:val="26"/>
                <w:cs/>
              </w:rPr>
              <w:t xml:space="preserve"> </w:t>
            </w:r>
            <w:r w:rsidR="00CF1017" w:rsidRPr="00CF10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761" w:type="pct"/>
            <w:tcBorders>
              <w:top w:val="single" w:sz="4" w:space="0" w:color="auto"/>
            </w:tcBorders>
            <w:vAlign w:val="center"/>
          </w:tcPr>
          <w:p w14:paraId="22B3D485" w14:textId="1D8EBA85" w:rsidR="00ED669B" w:rsidRPr="00E84424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พ.ศ.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color w:val="7030A0"/>
                <w:sz w:val="26"/>
                <w:szCs w:val="26"/>
                <w:cs/>
              </w:rPr>
              <w:t xml:space="preserve"> </w:t>
            </w:r>
            <w:r w:rsidR="00CF1017" w:rsidRPr="00CF10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761" w:type="pct"/>
            <w:tcBorders>
              <w:top w:val="single" w:sz="4" w:space="0" w:color="auto"/>
            </w:tcBorders>
            <w:vAlign w:val="center"/>
          </w:tcPr>
          <w:p w14:paraId="67ECC2DD" w14:textId="293979D1" w:rsidR="00ED669B" w:rsidRPr="00E84424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พ.ศ.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color w:val="7030A0"/>
                <w:sz w:val="26"/>
                <w:szCs w:val="26"/>
                <w:cs/>
              </w:rPr>
              <w:t xml:space="preserve"> </w:t>
            </w:r>
            <w:r w:rsidR="00CF1017" w:rsidRPr="00CF10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ED669B" w:rsidRPr="00E84424" w14:paraId="0FADC174" w14:textId="77777777" w:rsidTr="00C01580">
        <w:trPr>
          <w:cantSplit/>
          <w:trHeight w:val="74"/>
          <w:tblHeader/>
        </w:trPr>
        <w:tc>
          <w:tcPr>
            <w:tcW w:w="1955" w:type="pct"/>
          </w:tcPr>
          <w:p w14:paraId="713715D6" w14:textId="77777777" w:rsidR="00ED669B" w:rsidRPr="00E84424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10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62" w:type="pct"/>
            <w:tcBorders>
              <w:bottom w:val="single" w:sz="4" w:space="0" w:color="auto"/>
            </w:tcBorders>
          </w:tcPr>
          <w:p w14:paraId="694D9F3D" w14:textId="77777777" w:rsidR="00ED669B" w:rsidRPr="00E84424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vAlign w:val="center"/>
          </w:tcPr>
          <w:p w14:paraId="61E2CD23" w14:textId="77777777" w:rsidR="00ED669B" w:rsidRPr="00E84424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61" w:type="pct"/>
            <w:tcBorders>
              <w:bottom w:val="single" w:sz="4" w:space="0" w:color="auto"/>
            </w:tcBorders>
          </w:tcPr>
          <w:p w14:paraId="54E499B8" w14:textId="77777777" w:rsidR="00ED669B" w:rsidRPr="00E84424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vAlign w:val="center"/>
          </w:tcPr>
          <w:p w14:paraId="60EA1829" w14:textId="77777777" w:rsidR="00ED669B" w:rsidRPr="00E84424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ED669B" w:rsidRPr="00E84424" w14:paraId="5A3F32E1" w14:textId="77777777" w:rsidTr="00C01580">
        <w:trPr>
          <w:cantSplit/>
        </w:trPr>
        <w:tc>
          <w:tcPr>
            <w:tcW w:w="1955" w:type="pct"/>
          </w:tcPr>
          <w:p w14:paraId="17E3297A" w14:textId="77777777" w:rsidR="00ED669B" w:rsidRPr="00E84424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108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762" w:type="pct"/>
            <w:shd w:val="clear" w:color="auto" w:fill="FAFAFA"/>
          </w:tcPr>
          <w:p w14:paraId="00BAF8DA" w14:textId="77777777" w:rsidR="00ED669B" w:rsidRPr="00E84424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761" w:type="pct"/>
          </w:tcPr>
          <w:p w14:paraId="1FE97A45" w14:textId="77777777" w:rsidR="00ED669B" w:rsidRPr="00E84424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761" w:type="pct"/>
            <w:shd w:val="clear" w:color="auto" w:fill="FAFAFA"/>
          </w:tcPr>
          <w:p w14:paraId="5B046FF3" w14:textId="77777777" w:rsidR="00ED669B" w:rsidRPr="00E84424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761" w:type="pct"/>
          </w:tcPr>
          <w:p w14:paraId="54479C2C" w14:textId="77777777" w:rsidR="00ED669B" w:rsidRPr="00E84424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ED669B" w:rsidRPr="00E84424" w14:paraId="009E5BA5" w14:textId="77777777" w:rsidTr="00C01580">
        <w:trPr>
          <w:cantSplit/>
        </w:trPr>
        <w:tc>
          <w:tcPr>
            <w:tcW w:w="1955" w:type="pct"/>
          </w:tcPr>
          <w:p w14:paraId="458FB4FC" w14:textId="77777777" w:rsidR="00ED669B" w:rsidRPr="00E84424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10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บริษัทย่อยของบริษัทใหญ่</w:t>
            </w:r>
          </w:p>
        </w:tc>
        <w:tc>
          <w:tcPr>
            <w:tcW w:w="762" w:type="pct"/>
            <w:shd w:val="clear" w:color="auto" w:fill="FAFAFA"/>
          </w:tcPr>
          <w:p w14:paraId="351EF9D2" w14:textId="77777777" w:rsidR="00ED669B" w:rsidRPr="00E84424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61" w:type="pct"/>
          </w:tcPr>
          <w:p w14:paraId="0062B1B4" w14:textId="77777777" w:rsidR="00ED669B" w:rsidRPr="00E84424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61" w:type="pct"/>
            <w:shd w:val="clear" w:color="auto" w:fill="FAFAFA"/>
          </w:tcPr>
          <w:p w14:paraId="6547F3A5" w14:textId="77777777" w:rsidR="00ED669B" w:rsidRPr="00E84424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61" w:type="pct"/>
          </w:tcPr>
          <w:p w14:paraId="145AF60F" w14:textId="77777777" w:rsidR="00ED669B" w:rsidRPr="00E84424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D669B" w:rsidRPr="00E84424" w14:paraId="7D5DC47F" w14:textId="77777777" w:rsidTr="00C01580">
        <w:trPr>
          <w:cantSplit/>
        </w:trPr>
        <w:tc>
          <w:tcPr>
            <w:tcW w:w="1955" w:type="pct"/>
          </w:tcPr>
          <w:p w14:paraId="562E7346" w14:textId="77777777" w:rsidR="00ED669B" w:rsidRPr="00E84424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10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รายได้จากการขายและการให้บริการ</w:t>
            </w:r>
          </w:p>
        </w:tc>
        <w:tc>
          <w:tcPr>
            <w:tcW w:w="762" w:type="pct"/>
            <w:shd w:val="clear" w:color="auto" w:fill="FAFAFA"/>
          </w:tcPr>
          <w:p w14:paraId="4F093652" w14:textId="73EA1463" w:rsidR="00ED669B" w:rsidRPr="00E84424" w:rsidRDefault="00CF1017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115</w:t>
            </w:r>
            <w:r w:rsidR="00ED669B"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273</w:t>
            </w:r>
          </w:p>
        </w:tc>
        <w:tc>
          <w:tcPr>
            <w:tcW w:w="761" w:type="pct"/>
          </w:tcPr>
          <w:p w14:paraId="2F75D0B1" w14:textId="3C01B31D" w:rsidR="00ED669B" w:rsidRPr="00E84424" w:rsidRDefault="00CF1017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173</w:t>
            </w:r>
            <w:r w:rsidR="00ED669B"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782</w:t>
            </w:r>
          </w:p>
        </w:tc>
        <w:tc>
          <w:tcPr>
            <w:tcW w:w="761" w:type="pct"/>
            <w:shd w:val="clear" w:color="auto" w:fill="FAFAFA"/>
          </w:tcPr>
          <w:p w14:paraId="55D3D52A" w14:textId="1C3B27BB" w:rsidR="00ED669B" w:rsidRPr="00E84424" w:rsidRDefault="00CF1017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109</w:t>
            </w:r>
            <w:r w:rsidR="00ED669B"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707</w:t>
            </w:r>
          </w:p>
        </w:tc>
        <w:tc>
          <w:tcPr>
            <w:tcW w:w="761" w:type="pct"/>
          </w:tcPr>
          <w:p w14:paraId="3AA5954F" w14:textId="03E07DC5" w:rsidR="00ED669B" w:rsidRPr="00E84424" w:rsidRDefault="00CF1017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164</w:t>
            </w:r>
            <w:r w:rsidR="00ED669B"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868</w:t>
            </w:r>
          </w:p>
        </w:tc>
      </w:tr>
      <w:tr w:rsidR="00ED669B" w:rsidRPr="00E84424" w14:paraId="50D403D9" w14:textId="77777777" w:rsidTr="00C01580">
        <w:trPr>
          <w:cantSplit/>
        </w:trPr>
        <w:tc>
          <w:tcPr>
            <w:tcW w:w="1955" w:type="pct"/>
          </w:tcPr>
          <w:p w14:paraId="1148434F" w14:textId="77777777" w:rsidR="00ED669B" w:rsidRPr="00E84424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10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ซื้อน้ำมันปิโตรเลียมดิบและวัตถุดิบ</w:t>
            </w:r>
          </w:p>
        </w:tc>
        <w:tc>
          <w:tcPr>
            <w:tcW w:w="762" w:type="pct"/>
            <w:shd w:val="clear" w:color="auto" w:fill="FAFAFA"/>
          </w:tcPr>
          <w:p w14:paraId="1C4AFB41" w14:textId="5296A5C8" w:rsidR="00ED669B" w:rsidRPr="00E84424" w:rsidRDefault="00CF1017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0611C8"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655</w:t>
            </w:r>
          </w:p>
        </w:tc>
        <w:tc>
          <w:tcPr>
            <w:tcW w:w="761" w:type="pct"/>
          </w:tcPr>
          <w:p w14:paraId="0395A005" w14:textId="487A70C3" w:rsidR="00ED669B" w:rsidRPr="00E84424" w:rsidRDefault="00CF1017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  <w:r w:rsidR="00ED669B"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865</w:t>
            </w:r>
          </w:p>
        </w:tc>
        <w:tc>
          <w:tcPr>
            <w:tcW w:w="761" w:type="pct"/>
            <w:shd w:val="clear" w:color="auto" w:fill="FAFAFA"/>
          </w:tcPr>
          <w:p w14:paraId="1E288429" w14:textId="3F1C323E" w:rsidR="00ED669B" w:rsidRPr="00E84424" w:rsidRDefault="00CF1017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ED669B"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600</w:t>
            </w:r>
          </w:p>
        </w:tc>
        <w:tc>
          <w:tcPr>
            <w:tcW w:w="761" w:type="pct"/>
          </w:tcPr>
          <w:p w14:paraId="1362D00B" w14:textId="74D14691" w:rsidR="00ED669B" w:rsidRPr="00E84424" w:rsidRDefault="00CF1017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ED669B"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102</w:t>
            </w:r>
          </w:p>
        </w:tc>
      </w:tr>
      <w:tr w:rsidR="00ED669B" w:rsidRPr="00E84424" w14:paraId="242F1587" w14:textId="77777777" w:rsidTr="00C01580">
        <w:trPr>
          <w:cantSplit/>
        </w:trPr>
        <w:tc>
          <w:tcPr>
            <w:tcW w:w="1955" w:type="pct"/>
          </w:tcPr>
          <w:p w14:paraId="70A46B1B" w14:textId="77777777" w:rsidR="00ED669B" w:rsidRPr="00E84424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10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ซื้อขายน้ำมันปิโตรเลียมดิบและวัตถุดิบเพื่อ</w:t>
            </w:r>
          </w:p>
        </w:tc>
        <w:tc>
          <w:tcPr>
            <w:tcW w:w="762" w:type="pct"/>
            <w:shd w:val="clear" w:color="auto" w:fill="FAFAFA"/>
          </w:tcPr>
          <w:p w14:paraId="6EADCB63" w14:textId="77777777" w:rsidR="00ED669B" w:rsidRPr="00E84424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61" w:type="pct"/>
          </w:tcPr>
          <w:p w14:paraId="1C609A6A" w14:textId="77777777" w:rsidR="00ED669B" w:rsidRPr="00E84424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61" w:type="pct"/>
            <w:shd w:val="clear" w:color="auto" w:fill="FAFAFA"/>
          </w:tcPr>
          <w:p w14:paraId="41109B51" w14:textId="77777777" w:rsidR="00ED669B" w:rsidRPr="00E84424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61" w:type="pct"/>
          </w:tcPr>
          <w:p w14:paraId="35233EDB" w14:textId="77777777" w:rsidR="00ED669B" w:rsidRPr="00E84424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D669B" w:rsidRPr="00E84424" w14:paraId="246881E6" w14:textId="77777777" w:rsidTr="00C01580">
        <w:trPr>
          <w:cantSplit/>
        </w:trPr>
        <w:tc>
          <w:tcPr>
            <w:tcW w:w="1955" w:type="pct"/>
          </w:tcPr>
          <w:p w14:paraId="3D5997D6" w14:textId="77777777" w:rsidR="00ED669B" w:rsidRPr="00E84424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10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สำรองน้ำมันตามกฎหมาย</w:t>
            </w:r>
          </w:p>
        </w:tc>
        <w:tc>
          <w:tcPr>
            <w:tcW w:w="762" w:type="pct"/>
            <w:shd w:val="clear" w:color="auto" w:fill="FAFAFA"/>
          </w:tcPr>
          <w:p w14:paraId="3122C4A2" w14:textId="77777777" w:rsidR="00ED669B" w:rsidRPr="00E84424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61" w:type="pct"/>
          </w:tcPr>
          <w:p w14:paraId="1DDE572A" w14:textId="482471CD" w:rsidR="00ED669B" w:rsidRPr="00E84424" w:rsidRDefault="00CF1017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ED669B"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240</w:t>
            </w:r>
          </w:p>
        </w:tc>
        <w:tc>
          <w:tcPr>
            <w:tcW w:w="761" w:type="pct"/>
            <w:shd w:val="clear" w:color="auto" w:fill="FAFAFA"/>
          </w:tcPr>
          <w:p w14:paraId="75C2B7B4" w14:textId="77777777" w:rsidR="00ED669B" w:rsidRPr="00E84424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61" w:type="pct"/>
          </w:tcPr>
          <w:p w14:paraId="4A0E5F3D" w14:textId="4E0421D4" w:rsidR="00ED669B" w:rsidRPr="00E84424" w:rsidRDefault="00CF1017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ED669B"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240</w:t>
            </w:r>
          </w:p>
        </w:tc>
      </w:tr>
      <w:tr w:rsidR="00ED669B" w:rsidRPr="00E84424" w14:paraId="6CD0A319" w14:textId="77777777" w:rsidTr="00C01580">
        <w:trPr>
          <w:cantSplit/>
        </w:trPr>
        <w:tc>
          <w:tcPr>
            <w:tcW w:w="1955" w:type="pct"/>
          </w:tcPr>
          <w:p w14:paraId="584C2D1E" w14:textId="77777777" w:rsidR="00ED669B" w:rsidRPr="00E84424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10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762" w:type="pct"/>
            <w:shd w:val="clear" w:color="auto" w:fill="FAFAFA"/>
          </w:tcPr>
          <w:p w14:paraId="7D6BCC8F" w14:textId="726319F8" w:rsidR="00ED669B" w:rsidRPr="00E84424" w:rsidRDefault="00CF1017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</w:p>
        </w:tc>
        <w:tc>
          <w:tcPr>
            <w:tcW w:w="761" w:type="pct"/>
          </w:tcPr>
          <w:p w14:paraId="2B938309" w14:textId="071CCD51" w:rsidR="00ED669B" w:rsidRPr="00E84424" w:rsidRDefault="00CF1017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</w:t>
            </w:r>
          </w:p>
        </w:tc>
        <w:tc>
          <w:tcPr>
            <w:tcW w:w="761" w:type="pct"/>
            <w:shd w:val="clear" w:color="auto" w:fill="FAFAFA"/>
          </w:tcPr>
          <w:p w14:paraId="5516B820" w14:textId="67D0145A" w:rsidR="00ED669B" w:rsidRPr="00E84424" w:rsidRDefault="00CF1017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</w:p>
        </w:tc>
        <w:tc>
          <w:tcPr>
            <w:tcW w:w="761" w:type="pct"/>
          </w:tcPr>
          <w:p w14:paraId="63A284E1" w14:textId="72EDB5BA" w:rsidR="00ED669B" w:rsidRPr="00E84424" w:rsidRDefault="00CF1017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</w:t>
            </w:r>
          </w:p>
        </w:tc>
      </w:tr>
      <w:tr w:rsidR="00ED669B" w:rsidRPr="00E84424" w14:paraId="591BC448" w14:textId="77777777" w:rsidTr="00C01580">
        <w:trPr>
          <w:cantSplit/>
        </w:trPr>
        <w:tc>
          <w:tcPr>
            <w:tcW w:w="1955" w:type="pct"/>
          </w:tcPr>
          <w:p w14:paraId="1B0DDD7C" w14:textId="77777777" w:rsidR="00ED669B" w:rsidRPr="00E84424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10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762" w:type="pct"/>
            <w:shd w:val="clear" w:color="auto" w:fill="FAFAFA"/>
          </w:tcPr>
          <w:p w14:paraId="7DF6AAFF" w14:textId="59ED2CF9" w:rsidR="00ED669B" w:rsidRPr="00E84424" w:rsidRDefault="00CF1017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115</w:t>
            </w:r>
          </w:p>
        </w:tc>
        <w:tc>
          <w:tcPr>
            <w:tcW w:w="761" w:type="pct"/>
          </w:tcPr>
          <w:p w14:paraId="7B0AE761" w14:textId="0ECB589E" w:rsidR="00ED669B" w:rsidRPr="00E84424" w:rsidRDefault="00CF1017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</w:t>
            </w:r>
          </w:p>
        </w:tc>
        <w:tc>
          <w:tcPr>
            <w:tcW w:w="761" w:type="pct"/>
            <w:shd w:val="clear" w:color="auto" w:fill="FAFAFA"/>
          </w:tcPr>
          <w:p w14:paraId="6C5B600F" w14:textId="0AD588D0" w:rsidR="00ED669B" w:rsidRPr="00E84424" w:rsidRDefault="00CF1017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761" w:type="pct"/>
          </w:tcPr>
          <w:p w14:paraId="088107FA" w14:textId="77777777" w:rsidR="00ED669B" w:rsidRPr="00E84424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ED669B" w:rsidRPr="00E84424" w14:paraId="4B879B8F" w14:textId="77777777" w:rsidTr="00C01580">
        <w:trPr>
          <w:cantSplit/>
        </w:trPr>
        <w:tc>
          <w:tcPr>
            <w:tcW w:w="1955" w:type="pct"/>
          </w:tcPr>
          <w:p w14:paraId="1945DC6B" w14:textId="77777777" w:rsidR="00ED669B" w:rsidRPr="00E84424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10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762" w:type="pct"/>
            <w:shd w:val="clear" w:color="auto" w:fill="FAFAFA"/>
          </w:tcPr>
          <w:p w14:paraId="2825BBAE" w14:textId="6C06578F" w:rsidR="00ED669B" w:rsidRPr="00E84424" w:rsidRDefault="00CF1017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244</w:t>
            </w:r>
          </w:p>
        </w:tc>
        <w:tc>
          <w:tcPr>
            <w:tcW w:w="761" w:type="pct"/>
          </w:tcPr>
          <w:p w14:paraId="4A9DCEA3" w14:textId="76750482" w:rsidR="00ED669B" w:rsidRPr="00E84424" w:rsidRDefault="00CF1017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314</w:t>
            </w:r>
          </w:p>
        </w:tc>
        <w:tc>
          <w:tcPr>
            <w:tcW w:w="761" w:type="pct"/>
            <w:shd w:val="clear" w:color="auto" w:fill="FAFAFA"/>
          </w:tcPr>
          <w:p w14:paraId="230D278C" w14:textId="7515D0BE" w:rsidR="00ED669B" w:rsidRPr="00E84424" w:rsidRDefault="00CF1017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189</w:t>
            </w:r>
          </w:p>
        </w:tc>
        <w:tc>
          <w:tcPr>
            <w:tcW w:w="761" w:type="pct"/>
          </w:tcPr>
          <w:p w14:paraId="4AB2E1A7" w14:textId="457BA192" w:rsidR="00ED669B" w:rsidRPr="00E84424" w:rsidRDefault="00CF1017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276</w:t>
            </w:r>
          </w:p>
        </w:tc>
      </w:tr>
      <w:tr w:rsidR="00ED669B" w:rsidRPr="00E84424" w14:paraId="287985ED" w14:textId="77777777" w:rsidTr="00C01580">
        <w:trPr>
          <w:cantSplit/>
        </w:trPr>
        <w:tc>
          <w:tcPr>
            <w:tcW w:w="1955" w:type="pct"/>
          </w:tcPr>
          <w:p w14:paraId="2C679943" w14:textId="77777777" w:rsidR="00ED669B" w:rsidRPr="00E84424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108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762" w:type="pct"/>
            <w:shd w:val="clear" w:color="auto" w:fill="FAFAFA"/>
          </w:tcPr>
          <w:p w14:paraId="1D6F70CA" w14:textId="77777777" w:rsidR="00ED669B" w:rsidRPr="00E84424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761" w:type="pct"/>
          </w:tcPr>
          <w:p w14:paraId="5746B9DE" w14:textId="77777777" w:rsidR="00ED669B" w:rsidRPr="00E84424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761" w:type="pct"/>
            <w:shd w:val="clear" w:color="auto" w:fill="FAFAFA"/>
          </w:tcPr>
          <w:p w14:paraId="4F55543C" w14:textId="77777777" w:rsidR="00ED669B" w:rsidRPr="00E84424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761" w:type="pct"/>
          </w:tcPr>
          <w:p w14:paraId="178D72CB" w14:textId="77777777" w:rsidR="00ED669B" w:rsidRPr="00E84424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ED669B" w:rsidRPr="00E84424" w14:paraId="6E3BB803" w14:textId="77777777" w:rsidTr="00C01580">
        <w:trPr>
          <w:cantSplit/>
        </w:trPr>
        <w:tc>
          <w:tcPr>
            <w:tcW w:w="1955" w:type="pct"/>
          </w:tcPr>
          <w:p w14:paraId="5913A711" w14:textId="77777777" w:rsidR="00ED669B" w:rsidRPr="00E84424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10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กิจการอื่นที่เกี่ยวข้องกัน</w:t>
            </w:r>
          </w:p>
        </w:tc>
        <w:tc>
          <w:tcPr>
            <w:tcW w:w="762" w:type="pct"/>
            <w:shd w:val="clear" w:color="auto" w:fill="FAFAFA"/>
          </w:tcPr>
          <w:p w14:paraId="61FD2C70" w14:textId="77777777" w:rsidR="00ED669B" w:rsidRPr="00E84424" w:rsidRDefault="00ED669B" w:rsidP="00C01580">
            <w:pPr>
              <w:pStyle w:val="3"/>
              <w:tabs>
                <w:tab w:val="clear" w:pos="360"/>
                <w:tab w:val="clear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61" w:type="pct"/>
          </w:tcPr>
          <w:p w14:paraId="489EA8CB" w14:textId="77777777" w:rsidR="00ED669B" w:rsidRPr="00E84424" w:rsidRDefault="00ED669B" w:rsidP="00C01580">
            <w:pPr>
              <w:pStyle w:val="3"/>
              <w:tabs>
                <w:tab w:val="clear" w:pos="360"/>
                <w:tab w:val="clear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61" w:type="pct"/>
            <w:shd w:val="clear" w:color="auto" w:fill="FAFAFA"/>
          </w:tcPr>
          <w:p w14:paraId="09BE4100" w14:textId="77777777" w:rsidR="00ED669B" w:rsidRPr="00E84424" w:rsidRDefault="00ED669B" w:rsidP="00C01580">
            <w:pPr>
              <w:pStyle w:val="3"/>
              <w:tabs>
                <w:tab w:val="clear" w:pos="360"/>
                <w:tab w:val="clear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61" w:type="pct"/>
          </w:tcPr>
          <w:p w14:paraId="62D05AE4" w14:textId="77777777" w:rsidR="00ED669B" w:rsidRPr="00E84424" w:rsidRDefault="00ED669B" w:rsidP="00C01580">
            <w:pPr>
              <w:pStyle w:val="3"/>
              <w:tabs>
                <w:tab w:val="clear" w:pos="360"/>
                <w:tab w:val="clear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</w:tr>
      <w:tr w:rsidR="00ED669B" w:rsidRPr="00E84424" w14:paraId="46623198" w14:textId="77777777" w:rsidTr="00C01580">
        <w:trPr>
          <w:cantSplit/>
        </w:trPr>
        <w:tc>
          <w:tcPr>
            <w:tcW w:w="1955" w:type="pct"/>
          </w:tcPr>
          <w:p w14:paraId="040F4D78" w14:textId="77777777" w:rsidR="00ED669B" w:rsidRPr="00E84424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10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รายได้จากการขายและการให้บริการ</w:t>
            </w:r>
          </w:p>
        </w:tc>
        <w:tc>
          <w:tcPr>
            <w:tcW w:w="762" w:type="pct"/>
            <w:shd w:val="clear" w:color="auto" w:fill="FAFAFA"/>
          </w:tcPr>
          <w:p w14:paraId="5A1BAA2B" w14:textId="1056AFEC" w:rsidR="00ED669B" w:rsidRPr="00E84424" w:rsidRDefault="00CF1017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</w:p>
        </w:tc>
        <w:tc>
          <w:tcPr>
            <w:tcW w:w="761" w:type="pct"/>
          </w:tcPr>
          <w:p w14:paraId="725C0896" w14:textId="77777777" w:rsidR="00ED669B" w:rsidRPr="00E84424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761" w:type="pct"/>
            <w:shd w:val="clear" w:color="auto" w:fill="FAFAFA"/>
          </w:tcPr>
          <w:p w14:paraId="4FC261F2" w14:textId="77777777" w:rsidR="00ED669B" w:rsidRPr="00E84424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61" w:type="pct"/>
          </w:tcPr>
          <w:p w14:paraId="6F3459B4" w14:textId="77777777" w:rsidR="00ED669B" w:rsidRPr="00E84424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ED669B" w:rsidRPr="00E84424" w14:paraId="4FE1B964" w14:textId="77777777" w:rsidTr="00C01580">
        <w:trPr>
          <w:cantSplit/>
        </w:trPr>
        <w:tc>
          <w:tcPr>
            <w:tcW w:w="1955" w:type="pct"/>
          </w:tcPr>
          <w:p w14:paraId="401580F1" w14:textId="142312DC" w:rsidR="00ED669B" w:rsidRPr="00E84424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10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ซื้อ</w:t>
            </w:r>
            <w:r w:rsidR="00C82352"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น้ำมันปิโตรเลียมดิบและวัตถุดิบ</w:t>
            </w:r>
          </w:p>
        </w:tc>
        <w:tc>
          <w:tcPr>
            <w:tcW w:w="762" w:type="pct"/>
            <w:shd w:val="clear" w:color="auto" w:fill="FAFAFA"/>
          </w:tcPr>
          <w:p w14:paraId="14006689" w14:textId="2784DD5E" w:rsidR="00ED669B" w:rsidRPr="00E84424" w:rsidRDefault="00CF1017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</w:p>
        </w:tc>
        <w:tc>
          <w:tcPr>
            <w:tcW w:w="761" w:type="pct"/>
          </w:tcPr>
          <w:p w14:paraId="6E6A4619" w14:textId="6FB786B8" w:rsidR="00ED669B" w:rsidRPr="00E84424" w:rsidRDefault="00CF1017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</w:p>
        </w:tc>
        <w:tc>
          <w:tcPr>
            <w:tcW w:w="761" w:type="pct"/>
            <w:shd w:val="clear" w:color="auto" w:fill="FAFAFA"/>
          </w:tcPr>
          <w:p w14:paraId="7E100CFD" w14:textId="77777777" w:rsidR="00ED669B" w:rsidRPr="00E84424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61" w:type="pct"/>
          </w:tcPr>
          <w:p w14:paraId="48CF32EE" w14:textId="77777777" w:rsidR="00ED669B" w:rsidRPr="00E84424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ED669B" w:rsidRPr="00E84424" w14:paraId="687BB49F" w14:textId="77777777" w:rsidTr="00C01580">
        <w:trPr>
          <w:cantSplit/>
        </w:trPr>
        <w:tc>
          <w:tcPr>
            <w:tcW w:w="1955" w:type="pct"/>
          </w:tcPr>
          <w:p w14:paraId="2191FE82" w14:textId="77777777" w:rsidR="00ED669B" w:rsidRPr="00E84424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10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รายได้เงินปันผล</w:t>
            </w:r>
          </w:p>
        </w:tc>
        <w:tc>
          <w:tcPr>
            <w:tcW w:w="762" w:type="pct"/>
            <w:shd w:val="clear" w:color="auto" w:fill="FAFAFA"/>
            <w:vAlign w:val="bottom"/>
          </w:tcPr>
          <w:p w14:paraId="78DD7825" w14:textId="77777777" w:rsidR="00ED669B" w:rsidRPr="00E84424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61" w:type="pct"/>
          </w:tcPr>
          <w:p w14:paraId="6357291D" w14:textId="5DBD12EE" w:rsidR="00ED669B" w:rsidRPr="00E84424" w:rsidRDefault="00CF1017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160</w:t>
            </w:r>
          </w:p>
        </w:tc>
        <w:tc>
          <w:tcPr>
            <w:tcW w:w="761" w:type="pct"/>
            <w:shd w:val="clear" w:color="auto" w:fill="FAFAFA"/>
          </w:tcPr>
          <w:p w14:paraId="21D1192D" w14:textId="77777777" w:rsidR="00ED669B" w:rsidRPr="00E84424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61" w:type="pct"/>
          </w:tcPr>
          <w:p w14:paraId="6DBF8C71" w14:textId="5023EE14" w:rsidR="00ED669B" w:rsidRPr="00E84424" w:rsidRDefault="00CF1017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160</w:t>
            </w:r>
          </w:p>
        </w:tc>
      </w:tr>
      <w:tr w:rsidR="00ED669B" w:rsidRPr="00E84424" w14:paraId="6FBF45DA" w14:textId="77777777" w:rsidTr="00C01580">
        <w:trPr>
          <w:cantSplit/>
        </w:trPr>
        <w:tc>
          <w:tcPr>
            <w:tcW w:w="1955" w:type="pct"/>
          </w:tcPr>
          <w:p w14:paraId="6CCD356A" w14:textId="77777777" w:rsidR="00ED669B" w:rsidRPr="00E84424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10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762" w:type="pct"/>
            <w:shd w:val="clear" w:color="auto" w:fill="FAFAFA"/>
            <w:vAlign w:val="bottom"/>
          </w:tcPr>
          <w:p w14:paraId="178714CD" w14:textId="568C2B60" w:rsidR="00ED669B" w:rsidRPr="00E84424" w:rsidRDefault="00CF1017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761" w:type="pct"/>
          </w:tcPr>
          <w:p w14:paraId="3435C887" w14:textId="7AFB5857" w:rsidR="00ED669B" w:rsidRPr="00E84424" w:rsidRDefault="00CF1017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</w:t>
            </w:r>
          </w:p>
        </w:tc>
        <w:tc>
          <w:tcPr>
            <w:tcW w:w="761" w:type="pct"/>
            <w:shd w:val="clear" w:color="auto" w:fill="FAFAFA"/>
          </w:tcPr>
          <w:p w14:paraId="0E5AA489" w14:textId="77777777" w:rsidR="00ED669B" w:rsidRPr="00E84424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61" w:type="pct"/>
          </w:tcPr>
          <w:p w14:paraId="4666C5CE" w14:textId="1A2A1E39" w:rsidR="00ED669B" w:rsidRPr="00E84424" w:rsidRDefault="00CF1017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</w:t>
            </w:r>
          </w:p>
        </w:tc>
      </w:tr>
      <w:tr w:rsidR="00ED669B" w:rsidRPr="00E84424" w14:paraId="25BD59A2" w14:textId="77777777" w:rsidTr="00C01580">
        <w:trPr>
          <w:cantSplit/>
        </w:trPr>
        <w:tc>
          <w:tcPr>
            <w:tcW w:w="1955" w:type="pct"/>
          </w:tcPr>
          <w:p w14:paraId="17E7AA1E" w14:textId="77777777" w:rsidR="00ED669B" w:rsidRPr="00E84424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10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62" w:type="pct"/>
            <w:shd w:val="clear" w:color="auto" w:fill="FAFAFA"/>
            <w:vAlign w:val="bottom"/>
          </w:tcPr>
          <w:p w14:paraId="2D76065C" w14:textId="77777777" w:rsidR="00ED669B" w:rsidRPr="00E84424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61" w:type="pct"/>
            <w:vAlign w:val="bottom"/>
          </w:tcPr>
          <w:p w14:paraId="23DEB983" w14:textId="77777777" w:rsidR="00ED669B" w:rsidRPr="00E84424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761" w:type="pct"/>
            <w:shd w:val="clear" w:color="auto" w:fill="FAFAFA"/>
            <w:vAlign w:val="bottom"/>
          </w:tcPr>
          <w:p w14:paraId="327F9202" w14:textId="77777777" w:rsidR="00ED669B" w:rsidRPr="00E84424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61" w:type="pct"/>
            <w:vAlign w:val="bottom"/>
          </w:tcPr>
          <w:p w14:paraId="63113223" w14:textId="77777777" w:rsidR="00ED669B" w:rsidRPr="00E84424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ED669B" w:rsidRPr="00E84424" w14:paraId="756B67F6" w14:textId="77777777" w:rsidTr="00C01580">
        <w:trPr>
          <w:cantSplit/>
          <w:trHeight w:val="99"/>
        </w:trPr>
        <w:tc>
          <w:tcPr>
            <w:tcW w:w="1955" w:type="pct"/>
            <w:vAlign w:val="bottom"/>
          </w:tcPr>
          <w:p w14:paraId="6C246B6C" w14:textId="77777777" w:rsidR="00ED669B" w:rsidRPr="00E84424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11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ค่าตอบแทนกรรมการ</w:t>
            </w:r>
          </w:p>
        </w:tc>
        <w:tc>
          <w:tcPr>
            <w:tcW w:w="762" w:type="pct"/>
            <w:shd w:val="clear" w:color="auto" w:fill="FAFAFA"/>
            <w:vAlign w:val="bottom"/>
          </w:tcPr>
          <w:p w14:paraId="4C3A0AB1" w14:textId="5186D2DD" w:rsidR="00ED669B" w:rsidRPr="00E84424" w:rsidRDefault="00CF1017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</w:t>
            </w:r>
          </w:p>
        </w:tc>
        <w:tc>
          <w:tcPr>
            <w:tcW w:w="761" w:type="pct"/>
            <w:vAlign w:val="bottom"/>
          </w:tcPr>
          <w:p w14:paraId="69B8F6E6" w14:textId="09B59D91" w:rsidR="00ED669B" w:rsidRPr="00E84424" w:rsidRDefault="00CF1017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</w:t>
            </w:r>
          </w:p>
        </w:tc>
        <w:tc>
          <w:tcPr>
            <w:tcW w:w="761" w:type="pct"/>
            <w:shd w:val="clear" w:color="auto" w:fill="FAFAFA"/>
            <w:vAlign w:val="bottom"/>
          </w:tcPr>
          <w:p w14:paraId="77E4C425" w14:textId="4818E188" w:rsidR="00ED669B" w:rsidRPr="00E84424" w:rsidRDefault="00CF1017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</w:t>
            </w:r>
          </w:p>
        </w:tc>
        <w:tc>
          <w:tcPr>
            <w:tcW w:w="761" w:type="pct"/>
            <w:vAlign w:val="bottom"/>
          </w:tcPr>
          <w:p w14:paraId="1E45C38B" w14:textId="1EEC089A" w:rsidR="00ED669B" w:rsidRPr="00E84424" w:rsidRDefault="00CF1017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</w:t>
            </w:r>
          </w:p>
        </w:tc>
      </w:tr>
    </w:tbl>
    <w:p w14:paraId="4D872436" w14:textId="77777777" w:rsidR="00ED669B" w:rsidRPr="00E84424" w:rsidRDefault="00ED669B" w:rsidP="000838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48507B4" w14:textId="712AAF02" w:rsidR="00ED669B" w:rsidRPr="00E84424" w:rsidRDefault="00ED669B" w:rsidP="00ED66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" w:right="-43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84424">
        <w:rPr>
          <w:rFonts w:ascii="Browallia New" w:eastAsia="Arial Unicode MS" w:hAnsi="Browallia New" w:cs="Browallia New"/>
          <w:sz w:val="26"/>
          <w:szCs w:val="26"/>
          <w:cs/>
        </w:rPr>
        <w:t xml:space="preserve">ยอดคงเหลือกับบุคคลหรือกิจการที่เกี่ยวข้องกัน ณ วันที่ </w:t>
      </w:r>
      <w:r w:rsidR="00CF1017" w:rsidRPr="00CF1017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E8442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84424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</w:t>
      </w:r>
      <w:r w:rsidRPr="00E8442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พ.ศ.</w:t>
      </w:r>
      <w:r w:rsidRPr="00E84424">
        <w:rPr>
          <w:rFonts w:ascii="Browallia New" w:eastAsia="Arial Unicode MS" w:hAnsi="Browallia New" w:cs="Browallia New"/>
          <w:color w:val="7030A0"/>
          <w:sz w:val="26"/>
          <w:szCs w:val="26"/>
          <w:cs/>
        </w:rPr>
        <w:t xml:space="preserve"> </w:t>
      </w:r>
      <w:r w:rsidR="00CF1017" w:rsidRPr="00CF1017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E8442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8442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และ พ.ศ.</w:t>
      </w:r>
      <w:r w:rsidRPr="00E84424">
        <w:rPr>
          <w:rFonts w:ascii="Browallia New" w:eastAsia="Arial Unicode MS" w:hAnsi="Browallia New" w:cs="Browallia New"/>
          <w:color w:val="7030A0"/>
          <w:sz w:val="26"/>
          <w:szCs w:val="26"/>
          <w:cs/>
          <w:lang w:val="en-GB"/>
        </w:rPr>
        <w:t xml:space="preserve"> </w:t>
      </w:r>
      <w:r w:rsidR="00CF1017" w:rsidRPr="00CF1017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E8442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84424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0E85674D" w14:textId="77777777" w:rsidR="00ED669B" w:rsidRPr="00E84424" w:rsidRDefault="00ED669B" w:rsidP="00ED66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" w:right="-43"/>
        <w:jc w:val="thaiDistribute"/>
        <w:rPr>
          <w:rFonts w:ascii="Browallia New" w:eastAsia="Arial Unicode MS" w:hAnsi="Browallia New" w:cs="Browallia New"/>
          <w:b/>
          <w:bCs/>
          <w:sz w:val="20"/>
          <w:szCs w:val="20"/>
        </w:rPr>
      </w:pPr>
    </w:p>
    <w:p w14:paraId="2ED89F75" w14:textId="77777777" w:rsidR="00ED669B" w:rsidRPr="00E84424" w:rsidRDefault="00ED669B" w:rsidP="00ED669B">
      <w:pPr>
        <w:spacing w:line="240" w:lineRule="auto"/>
        <w:ind w:right="-45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E8442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ลูกหนี้การค้ากิจการที่เกี่ยวข้องกัน</w:t>
      </w:r>
    </w:p>
    <w:p w14:paraId="476A24F8" w14:textId="77777777" w:rsidR="00ED669B" w:rsidRPr="00E84424" w:rsidRDefault="00ED669B" w:rsidP="00ED669B">
      <w:pPr>
        <w:spacing w:line="240" w:lineRule="auto"/>
        <w:ind w:right="-45"/>
        <w:jc w:val="thaiDistribute"/>
        <w:rPr>
          <w:rFonts w:ascii="Browallia New" w:eastAsia="Arial Unicode MS" w:hAnsi="Browallia New" w:cs="Browallia New"/>
          <w:b/>
          <w:bCs/>
          <w:color w:val="CF4A02"/>
          <w:sz w:val="20"/>
          <w:szCs w:val="20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3693"/>
        <w:gridCol w:w="1442"/>
        <w:gridCol w:w="1442"/>
        <w:gridCol w:w="1442"/>
        <w:gridCol w:w="1442"/>
      </w:tblGrid>
      <w:tr w:rsidR="00ED669B" w:rsidRPr="00E84424" w14:paraId="18DEFEB3" w14:textId="77777777" w:rsidTr="00C01580">
        <w:trPr>
          <w:trHeight w:val="20"/>
        </w:trPr>
        <w:tc>
          <w:tcPr>
            <w:tcW w:w="1952" w:type="pct"/>
            <w:shd w:val="clear" w:color="auto" w:fill="auto"/>
            <w:vAlign w:val="center"/>
          </w:tcPr>
          <w:p w14:paraId="4E191349" w14:textId="77777777" w:rsidR="00ED669B" w:rsidRPr="00E84424" w:rsidRDefault="00ED669B" w:rsidP="00C01580">
            <w:pPr>
              <w:spacing w:line="240" w:lineRule="auto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24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05C584" w14:textId="77777777" w:rsidR="00ED669B" w:rsidRPr="00E84424" w:rsidRDefault="00ED669B" w:rsidP="00C01580">
            <w:pPr>
              <w:pStyle w:val="Heading1"/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</w:rPr>
            </w:pPr>
            <w:r w:rsidRPr="00E84424">
              <w:rPr>
                <w:rFonts w:ascii="Browallia New" w:eastAsia="Arial Unicode MS" w:hAnsi="Browallia New" w:cs="Browallia New"/>
                <w:cs/>
              </w:rPr>
              <w:t>งบการเงินรวม</w:t>
            </w:r>
          </w:p>
        </w:tc>
        <w:tc>
          <w:tcPr>
            <w:tcW w:w="1524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77254D" w14:textId="77777777" w:rsidR="00ED669B" w:rsidRPr="00E84424" w:rsidRDefault="00ED669B" w:rsidP="00C01580">
            <w:pPr>
              <w:pStyle w:val="Heading1"/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</w:rPr>
            </w:pPr>
            <w:r w:rsidRPr="00E84424">
              <w:rPr>
                <w:rFonts w:ascii="Browallia New" w:eastAsia="Arial Unicode MS" w:hAnsi="Browallia New" w:cs="Browallia New"/>
                <w:cs/>
              </w:rPr>
              <w:t>งบการเงินเฉพาะกิจการ</w:t>
            </w:r>
          </w:p>
        </w:tc>
      </w:tr>
      <w:tr w:rsidR="00ED669B" w:rsidRPr="00E84424" w14:paraId="4D1D6502" w14:textId="77777777" w:rsidTr="00C01580">
        <w:trPr>
          <w:trHeight w:val="20"/>
        </w:trPr>
        <w:tc>
          <w:tcPr>
            <w:tcW w:w="1952" w:type="pct"/>
            <w:shd w:val="clear" w:color="auto" w:fill="auto"/>
            <w:vAlign w:val="center"/>
          </w:tcPr>
          <w:p w14:paraId="3DDDD917" w14:textId="77F2A6A3" w:rsidR="00ED669B" w:rsidRPr="00E84424" w:rsidRDefault="00ED669B" w:rsidP="00C01580">
            <w:pPr>
              <w:spacing w:line="240" w:lineRule="auto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CF1017" w:rsidRPr="00CF10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762" w:type="pct"/>
            <w:shd w:val="clear" w:color="auto" w:fill="auto"/>
            <w:vAlign w:val="center"/>
          </w:tcPr>
          <w:p w14:paraId="02DE2CD0" w14:textId="5670E5BA" w:rsidR="00ED669B" w:rsidRPr="00E84424" w:rsidRDefault="00ED669B" w:rsidP="00C0158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พ.ศ.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color w:val="7030A0"/>
                <w:sz w:val="26"/>
                <w:szCs w:val="26"/>
                <w:cs/>
              </w:rPr>
              <w:t xml:space="preserve"> </w:t>
            </w:r>
            <w:r w:rsidR="00CF1017" w:rsidRPr="00CF10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762" w:type="pct"/>
            <w:shd w:val="clear" w:color="auto" w:fill="auto"/>
            <w:vAlign w:val="center"/>
          </w:tcPr>
          <w:p w14:paraId="2069D8CB" w14:textId="19C190E9" w:rsidR="00ED669B" w:rsidRPr="00E84424" w:rsidRDefault="00ED669B" w:rsidP="00C0158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พ.ศ.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color w:val="7030A0"/>
                <w:sz w:val="26"/>
                <w:szCs w:val="26"/>
                <w:cs/>
              </w:rPr>
              <w:t xml:space="preserve"> </w:t>
            </w:r>
            <w:r w:rsidR="00CF1017" w:rsidRPr="00CF10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762" w:type="pct"/>
            <w:shd w:val="clear" w:color="auto" w:fill="auto"/>
            <w:vAlign w:val="center"/>
          </w:tcPr>
          <w:p w14:paraId="17AEA431" w14:textId="1EEAB81D" w:rsidR="00ED669B" w:rsidRPr="00E84424" w:rsidRDefault="00ED669B" w:rsidP="00C0158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พ.ศ.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color w:val="7030A0"/>
                <w:sz w:val="26"/>
                <w:szCs w:val="26"/>
                <w:cs/>
              </w:rPr>
              <w:t xml:space="preserve"> </w:t>
            </w:r>
            <w:r w:rsidR="00CF1017" w:rsidRPr="00CF10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762" w:type="pct"/>
            <w:shd w:val="clear" w:color="auto" w:fill="auto"/>
            <w:vAlign w:val="center"/>
          </w:tcPr>
          <w:p w14:paraId="21DD9803" w14:textId="54258ADA" w:rsidR="00ED669B" w:rsidRPr="00E84424" w:rsidRDefault="00ED669B" w:rsidP="00C0158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พ.ศ.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color w:val="7030A0"/>
                <w:sz w:val="26"/>
                <w:szCs w:val="26"/>
                <w:cs/>
              </w:rPr>
              <w:t xml:space="preserve"> </w:t>
            </w:r>
            <w:r w:rsidR="00CF1017" w:rsidRPr="00CF10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ED669B" w:rsidRPr="00E84424" w14:paraId="08675BC9" w14:textId="77777777" w:rsidTr="00C01580">
        <w:trPr>
          <w:trHeight w:val="20"/>
        </w:trPr>
        <w:tc>
          <w:tcPr>
            <w:tcW w:w="1952" w:type="pct"/>
            <w:shd w:val="clear" w:color="auto" w:fill="auto"/>
            <w:vAlign w:val="center"/>
          </w:tcPr>
          <w:p w14:paraId="7BB8E739" w14:textId="77777777" w:rsidR="00ED669B" w:rsidRPr="00E84424" w:rsidRDefault="00ED669B" w:rsidP="00C01580">
            <w:pPr>
              <w:spacing w:line="240" w:lineRule="auto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</w:tcPr>
          <w:p w14:paraId="7F8B6C51" w14:textId="77777777" w:rsidR="00ED669B" w:rsidRPr="00E84424" w:rsidRDefault="00ED669B" w:rsidP="00C0158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</w:tcPr>
          <w:p w14:paraId="22C74DF2" w14:textId="77777777" w:rsidR="00ED669B" w:rsidRPr="00E84424" w:rsidRDefault="00ED669B" w:rsidP="00C0158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</w:tcPr>
          <w:p w14:paraId="530613C1" w14:textId="77777777" w:rsidR="00ED669B" w:rsidRPr="00E84424" w:rsidRDefault="00ED669B" w:rsidP="00C0158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</w:tcPr>
          <w:p w14:paraId="2B30C0F6" w14:textId="77777777" w:rsidR="00ED669B" w:rsidRPr="00E84424" w:rsidRDefault="00ED669B" w:rsidP="00C0158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ED669B" w:rsidRPr="00E84424" w14:paraId="76766EE5" w14:textId="77777777" w:rsidTr="00C01580">
        <w:trPr>
          <w:trHeight w:val="20"/>
        </w:trPr>
        <w:tc>
          <w:tcPr>
            <w:tcW w:w="1952" w:type="pct"/>
            <w:shd w:val="clear" w:color="auto" w:fill="auto"/>
          </w:tcPr>
          <w:p w14:paraId="0038ED43" w14:textId="77777777" w:rsidR="00ED669B" w:rsidRPr="00E84424" w:rsidRDefault="00ED669B" w:rsidP="00C01580">
            <w:pPr>
              <w:spacing w:line="240" w:lineRule="auto"/>
              <w:ind w:left="-72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FAFAFA"/>
          </w:tcPr>
          <w:p w14:paraId="22F2E282" w14:textId="77777777" w:rsidR="00ED669B" w:rsidRPr="00E84424" w:rsidRDefault="00ED669B" w:rsidP="00C01580">
            <w:pPr>
              <w:pStyle w:val="BodyText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</w:tcPr>
          <w:p w14:paraId="5AE84D6C" w14:textId="77777777" w:rsidR="00ED669B" w:rsidRPr="00E84424" w:rsidRDefault="00ED669B" w:rsidP="00C01580">
            <w:pPr>
              <w:pStyle w:val="BodyText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FAFAFA"/>
          </w:tcPr>
          <w:p w14:paraId="1CEF194E" w14:textId="77777777" w:rsidR="00ED669B" w:rsidRPr="00E84424" w:rsidRDefault="00ED669B" w:rsidP="00C01580">
            <w:pPr>
              <w:pStyle w:val="BodyText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</w:tcPr>
          <w:p w14:paraId="1BAA7C7C" w14:textId="77777777" w:rsidR="00ED669B" w:rsidRPr="00E84424" w:rsidRDefault="00ED669B" w:rsidP="00C01580">
            <w:pPr>
              <w:pStyle w:val="BodyText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</w:tr>
      <w:tr w:rsidR="00ED669B" w:rsidRPr="00E84424" w14:paraId="1A263F23" w14:textId="77777777" w:rsidTr="00C01580">
        <w:trPr>
          <w:trHeight w:val="20"/>
        </w:trPr>
        <w:tc>
          <w:tcPr>
            <w:tcW w:w="1952" w:type="pct"/>
            <w:shd w:val="clear" w:color="auto" w:fill="auto"/>
          </w:tcPr>
          <w:p w14:paraId="1514C139" w14:textId="77777777" w:rsidR="00ED669B" w:rsidRPr="00E84424" w:rsidRDefault="00ED669B" w:rsidP="00C01580">
            <w:pPr>
              <w:spacing w:line="240" w:lineRule="auto"/>
              <w:ind w:left="-72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762" w:type="pct"/>
            <w:shd w:val="clear" w:color="auto" w:fill="FAFAFA"/>
          </w:tcPr>
          <w:p w14:paraId="584555B6" w14:textId="77777777" w:rsidR="00ED669B" w:rsidRPr="00E84424" w:rsidRDefault="00ED669B" w:rsidP="00C01580">
            <w:pPr>
              <w:tabs>
                <w:tab w:val="clear" w:pos="907"/>
                <w:tab w:val="decimal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762" w:type="pct"/>
            <w:shd w:val="clear" w:color="auto" w:fill="auto"/>
          </w:tcPr>
          <w:p w14:paraId="76F6152F" w14:textId="77777777" w:rsidR="00ED669B" w:rsidRPr="00E84424" w:rsidRDefault="00ED669B" w:rsidP="00C01580">
            <w:pPr>
              <w:tabs>
                <w:tab w:val="clear" w:pos="907"/>
                <w:tab w:val="decimal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62" w:type="pct"/>
            <w:shd w:val="clear" w:color="auto" w:fill="FAFAFA"/>
          </w:tcPr>
          <w:p w14:paraId="5997A5C2" w14:textId="58B3147D" w:rsidR="00ED669B" w:rsidRPr="00E84424" w:rsidRDefault="00CF1017" w:rsidP="00C01580">
            <w:pPr>
              <w:tabs>
                <w:tab w:val="clear" w:pos="907"/>
                <w:tab w:val="decimal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ED669B"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089</w:t>
            </w:r>
          </w:p>
        </w:tc>
        <w:tc>
          <w:tcPr>
            <w:tcW w:w="762" w:type="pct"/>
            <w:shd w:val="clear" w:color="auto" w:fill="auto"/>
          </w:tcPr>
          <w:p w14:paraId="29BEDCB8" w14:textId="13137340" w:rsidR="00ED669B" w:rsidRPr="00E84424" w:rsidRDefault="00CF1017" w:rsidP="00C01580">
            <w:pPr>
              <w:tabs>
                <w:tab w:val="clear" w:pos="907"/>
                <w:tab w:val="decimal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ED669B"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282</w:t>
            </w:r>
          </w:p>
        </w:tc>
      </w:tr>
      <w:tr w:rsidR="00ED669B" w:rsidRPr="00E84424" w14:paraId="75E6ECAA" w14:textId="77777777" w:rsidTr="00C01580">
        <w:trPr>
          <w:trHeight w:val="20"/>
        </w:trPr>
        <w:tc>
          <w:tcPr>
            <w:tcW w:w="1952" w:type="pct"/>
            <w:shd w:val="clear" w:color="auto" w:fill="auto"/>
          </w:tcPr>
          <w:p w14:paraId="4850CF59" w14:textId="77777777" w:rsidR="00ED669B" w:rsidRPr="00E84424" w:rsidRDefault="00ED669B" w:rsidP="00C01580">
            <w:pPr>
              <w:spacing w:line="240" w:lineRule="auto"/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762" w:type="pct"/>
            <w:shd w:val="clear" w:color="auto" w:fill="FAFAFA"/>
          </w:tcPr>
          <w:p w14:paraId="5F2F548F" w14:textId="77777777" w:rsidR="00ED669B" w:rsidRPr="00E84424" w:rsidRDefault="00ED669B" w:rsidP="00C01580">
            <w:pPr>
              <w:tabs>
                <w:tab w:val="clear" w:pos="907"/>
                <w:tab w:val="decimal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62" w:type="pct"/>
            <w:shd w:val="clear" w:color="auto" w:fill="auto"/>
          </w:tcPr>
          <w:p w14:paraId="35CBD9E0" w14:textId="35E5E6A5" w:rsidR="00ED669B" w:rsidRPr="00E84424" w:rsidRDefault="00CF1017" w:rsidP="00C01580">
            <w:pPr>
              <w:tabs>
                <w:tab w:val="clear" w:pos="907"/>
                <w:tab w:val="decimal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</w:p>
        </w:tc>
        <w:tc>
          <w:tcPr>
            <w:tcW w:w="762" w:type="pct"/>
            <w:shd w:val="clear" w:color="auto" w:fill="FAFAFA"/>
          </w:tcPr>
          <w:p w14:paraId="68723DBD" w14:textId="77777777" w:rsidR="00ED669B" w:rsidRPr="00E84424" w:rsidRDefault="00ED669B" w:rsidP="00C01580">
            <w:pPr>
              <w:tabs>
                <w:tab w:val="clear" w:pos="907"/>
                <w:tab w:val="decimal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62" w:type="pct"/>
            <w:shd w:val="clear" w:color="auto" w:fill="auto"/>
          </w:tcPr>
          <w:p w14:paraId="01B773ED" w14:textId="2E359265" w:rsidR="00ED669B" w:rsidRPr="00E84424" w:rsidRDefault="00CF1017" w:rsidP="00C01580">
            <w:pPr>
              <w:tabs>
                <w:tab w:val="clear" w:pos="907"/>
                <w:tab w:val="decimal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</w:p>
        </w:tc>
      </w:tr>
      <w:tr w:rsidR="00ED669B" w:rsidRPr="00E84424" w14:paraId="4F1B35F8" w14:textId="77777777" w:rsidTr="00C01580">
        <w:trPr>
          <w:trHeight w:val="20"/>
        </w:trPr>
        <w:tc>
          <w:tcPr>
            <w:tcW w:w="1952" w:type="pct"/>
            <w:shd w:val="clear" w:color="auto" w:fill="auto"/>
          </w:tcPr>
          <w:p w14:paraId="37121DFC" w14:textId="77777777" w:rsidR="00ED669B" w:rsidRPr="00E84424" w:rsidRDefault="00ED669B" w:rsidP="00C01580">
            <w:pPr>
              <w:spacing w:line="240" w:lineRule="auto"/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บริษัทย่อยของบริษัทใหญ่</w:t>
            </w:r>
          </w:p>
        </w:tc>
        <w:tc>
          <w:tcPr>
            <w:tcW w:w="762" w:type="pct"/>
            <w:shd w:val="clear" w:color="auto" w:fill="FAFAFA"/>
          </w:tcPr>
          <w:p w14:paraId="4D15306D" w14:textId="6372A95D" w:rsidR="00ED669B" w:rsidRPr="00E84424" w:rsidRDefault="00CF1017" w:rsidP="00C01580">
            <w:pPr>
              <w:tabs>
                <w:tab w:val="clear" w:pos="907"/>
                <w:tab w:val="decimal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ED669B"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568</w:t>
            </w:r>
          </w:p>
        </w:tc>
        <w:tc>
          <w:tcPr>
            <w:tcW w:w="762" w:type="pct"/>
            <w:shd w:val="clear" w:color="auto" w:fill="auto"/>
          </w:tcPr>
          <w:p w14:paraId="40EFA44F" w14:textId="700E6FC0" w:rsidR="00ED669B" w:rsidRPr="00E84424" w:rsidRDefault="00CF1017" w:rsidP="00C01580">
            <w:pPr>
              <w:tabs>
                <w:tab w:val="clear" w:pos="907"/>
                <w:tab w:val="decimal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ED669B" w:rsidRPr="00E844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480</w:t>
            </w:r>
          </w:p>
        </w:tc>
        <w:tc>
          <w:tcPr>
            <w:tcW w:w="762" w:type="pct"/>
            <w:shd w:val="clear" w:color="auto" w:fill="FAFAFA"/>
          </w:tcPr>
          <w:p w14:paraId="447F34F4" w14:textId="1ED05264" w:rsidR="00ED669B" w:rsidRPr="00E84424" w:rsidRDefault="00CF1017" w:rsidP="00C01580">
            <w:pPr>
              <w:tabs>
                <w:tab w:val="clear" w:pos="907"/>
                <w:tab w:val="decimal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ED669B"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965</w:t>
            </w:r>
          </w:p>
        </w:tc>
        <w:tc>
          <w:tcPr>
            <w:tcW w:w="762" w:type="pct"/>
            <w:shd w:val="clear" w:color="auto" w:fill="auto"/>
          </w:tcPr>
          <w:p w14:paraId="5F1F4EB4" w14:textId="3D9C1682" w:rsidR="00ED669B" w:rsidRPr="00E84424" w:rsidRDefault="00CF1017" w:rsidP="00C01580">
            <w:pPr>
              <w:tabs>
                <w:tab w:val="clear" w:pos="907"/>
                <w:tab w:val="decimal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ED669B" w:rsidRPr="00E844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955</w:t>
            </w:r>
          </w:p>
        </w:tc>
      </w:tr>
      <w:tr w:rsidR="00ED669B" w:rsidRPr="00E84424" w14:paraId="1E7B85A5" w14:textId="77777777" w:rsidTr="00C01580">
        <w:trPr>
          <w:trHeight w:val="20"/>
        </w:trPr>
        <w:tc>
          <w:tcPr>
            <w:tcW w:w="1952" w:type="pct"/>
            <w:shd w:val="clear" w:color="auto" w:fill="auto"/>
          </w:tcPr>
          <w:p w14:paraId="21CC992D" w14:textId="77777777" w:rsidR="00ED669B" w:rsidRPr="00E84424" w:rsidRDefault="00ED669B" w:rsidP="00C01580">
            <w:pPr>
              <w:spacing w:line="240" w:lineRule="auto"/>
              <w:ind w:left="-72" w:right="-72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FAFAFA"/>
          </w:tcPr>
          <w:p w14:paraId="411D1429" w14:textId="46D2F05A" w:rsidR="00ED669B" w:rsidRPr="00E84424" w:rsidRDefault="00CF1017" w:rsidP="00C01580">
            <w:pPr>
              <w:tabs>
                <w:tab w:val="clear" w:pos="907"/>
                <w:tab w:val="decimal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ED669B"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568</w:t>
            </w: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</w:tcPr>
          <w:p w14:paraId="139B474F" w14:textId="457FE425" w:rsidR="00ED669B" w:rsidRPr="00E84424" w:rsidRDefault="00CF1017" w:rsidP="00C01580">
            <w:pPr>
              <w:tabs>
                <w:tab w:val="clear" w:pos="907"/>
                <w:tab w:val="decimal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ED669B"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484</w:t>
            </w: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FAFAFA"/>
          </w:tcPr>
          <w:p w14:paraId="470B5014" w14:textId="7D3DA934" w:rsidR="00ED669B" w:rsidRPr="00E84424" w:rsidRDefault="00CF1017" w:rsidP="00C01580">
            <w:pPr>
              <w:tabs>
                <w:tab w:val="clear" w:pos="907"/>
                <w:tab w:val="decimal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ED669B"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054</w:t>
            </w: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</w:tcPr>
          <w:p w14:paraId="180BF9D1" w14:textId="61B037E8" w:rsidR="00ED669B" w:rsidRPr="00E84424" w:rsidRDefault="00CF1017" w:rsidP="00C01580">
            <w:pPr>
              <w:tabs>
                <w:tab w:val="clear" w:pos="907"/>
                <w:tab w:val="decimal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ED669B"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241</w:t>
            </w:r>
          </w:p>
        </w:tc>
      </w:tr>
      <w:tr w:rsidR="00ED669B" w:rsidRPr="00E84424" w14:paraId="43014379" w14:textId="77777777" w:rsidTr="00C01580">
        <w:trPr>
          <w:trHeight w:val="20"/>
        </w:trPr>
        <w:tc>
          <w:tcPr>
            <w:tcW w:w="1952" w:type="pct"/>
            <w:shd w:val="clear" w:color="auto" w:fill="auto"/>
          </w:tcPr>
          <w:p w14:paraId="3D4F6BCC" w14:textId="77777777" w:rsidR="00ED669B" w:rsidRPr="00E84424" w:rsidRDefault="00ED669B" w:rsidP="00C01580">
            <w:pPr>
              <w:spacing w:line="240" w:lineRule="auto"/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E84424"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</w:rPr>
              <w:t xml:space="preserve">  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ค่าเผื่อผลขาดทุนที่คาดว่าจะเกิดขึ้น</w:t>
            </w:r>
          </w:p>
          <w:p w14:paraId="03C2BFB2" w14:textId="0A024E1A" w:rsidR="00EC0EB7" w:rsidRPr="00E84424" w:rsidRDefault="00EC0EB7" w:rsidP="00C01580">
            <w:pPr>
              <w:spacing w:line="240" w:lineRule="auto"/>
              <w:ind w:left="-72" w:right="-72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 xml:space="preserve">     (</w:t>
            </w:r>
            <w:r w:rsidRPr="00E84424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 xml:space="preserve">พ.ศ. </w:t>
            </w:r>
            <w:r w:rsidR="00CF1017" w:rsidRPr="00CF1017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  <w:t>2562</w:t>
            </w:r>
            <w:r w:rsidRPr="00E84424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  <w:t xml:space="preserve"> </w:t>
            </w:r>
            <w:r w:rsidRPr="00E84424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  <w:lang w:val="en-GB"/>
              </w:rPr>
              <w:t>ค่าเผื่อหนี้สงสัยจะสูญ)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FAFAFA"/>
          </w:tcPr>
          <w:p w14:paraId="65BC93E9" w14:textId="77777777" w:rsidR="00EC0EB7" w:rsidRPr="00E84424" w:rsidRDefault="00EC0EB7" w:rsidP="00C01580">
            <w:pPr>
              <w:tabs>
                <w:tab w:val="clear" w:pos="907"/>
                <w:tab w:val="decimal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6140BE58" w14:textId="2126BA0F" w:rsidR="00ED669B" w:rsidRPr="00E84424" w:rsidRDefault="00E95CB2" w:rsidP="00C01580">
            <w:pPr>
              <w:tabs>
                <w:tab w:val="clear" w:pos="907"/>
                <w:tab w:val="decimal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</w:tcPr>
          <w:p w14:paraId="59D19E16" w14:textId="77777777" w:rsidR="00EC0EB7" w:rsidRPr="00E84424" w:rsidRDefault="00EC0EB7" w:rsidP="00C01580">
            <w:pPr>
              <w:tabs>
                <w:tab w:val="clear" w:pos="907"/>
                <w:tab w:val="decimal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0BD31608" w14:textId="0E832FE8" w:rsidR="00ED669B" w:rsidRPr="00E84424" w:rsidRDefault="00ED669B" w:rsidP="00C01580">
            <w:pPr>
              <w:tabs>
                <w:tab w:val="clear" w:pos="907"/>
                <w:tab w:val="decimal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FAFAFA"/>
          </w:tcPr>
          <w:p w14:paraId="028070FD" w14:textId="77777777" w:rsidR="00EC0EB7" w:rsidRPr="00E84424" w:rsidRDefault="00EC0EB7" w:rsidP="00C01580">
            <w:pPr>
              <w:tabs>
                <w:tab w:val="clear" w:pos="907"/>
                <w:tab w:val="decimal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3C00DF23" w14:textId="59AAA4C8" w:rsidR="00ED669B" w:rsidRPr="00E84424" w:rsidRDefault="00E95CB2" w:rsidP="00C01580">
            <w:pPr>
              <w:tabs>
                <w:tab w:val="clear" w:pos="907"/>
                <w:tab w:val="decimal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</w:tcPr>
          <w:p w14:paraId="5A93B248" w14:textId="77777777" w:rsidR="00EC0EB7" w:rsidRPr="00E84424" w:rsidRDefault="00EC0EB7" w:rsidP="00C01580">
            <w:pPr>
              <w:tabs>
                <w:tab w:val="clear" w:pos="907"/>
                <w:tab w:val="decimal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087D1E54" w14:textId="147B55B5" w:rsidR="00ED669B" w:rsidRPr="00E84424" w:rsidRDefault="00ED669B" w:rsidP="00C01580">
            <w:pPr>
              <w:tabs>
                <w:tab w:val="clear" w:pos="907"/>
                <w:tab w:val="decimal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ED669B" w:rsidRPr="00E84424" w14:paraId="05F84037" w14:textId="77777777" w:rsidTr="00C01580">
        <w:trPr>
          <w:trHeight w:val="20"/>
        </w:trPr>
        <w:tc>
          <w:tcPr>
            <w:tcW w:w="1952" w:type="pct"/>
            <w:shd w:val="clear" w:color="auto" w:fill="auto"/>
          </w:tcPr>
          <w:p w14:paraId="22865353" w14:textId="77777777" w:rsidR="00ED669B" w:rsidRPr="00E84424" w:rsidRDefault="00ED669B" w:rsidP="00C01580">
            <w:pPr>
              <w:spacing w:line="240" w:lineRule="auto"/>
              <w:ind w:left="-72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ลูกหนี้การค้ากิจการที่เกี่ยวข้องกัน สุทธิ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6374CE1" w14:textId="12759752" w:rsidR="00ED669B" w:rsidRPr="00E84424" w:rsidRDefault="00CF1017" w:rsidP="00C01580">
            <w:pPr>
              <w:tabs>
                <w:tab w:val="clear" w:pos="907"/>
                <w:tab w:val="decimal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ED669B"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568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8D1047" w14:textId="446B51DD" w:rsidR="00ED669B" w:rsidRPr="00E84424" w:rsidRDefault="00CF1017" w:rsidP="00C01580">
            <w:pPr>
              <w:tabs>
                <w:tab w:val="clear" w:pos="907"/>
                <w:tab w:val="decimal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ED669B"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484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8B66B01" w14:textId="5B5D4EFA" w:rsidR="00ED669B" w:rsidRPr="00E84424" w:rsidRDefault="00CF1017" w:rsidP="00C01580">
            <w:pPr>
              <w:tabs>
                <w:tab w:val="clear" w:pos="907"/>
                <w:tab w:val="decimal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ED669B"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054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33DED3" w14:textId="543061EB" w:rsidR="00ED669B" w:rsidRPr="00E84424" w:rsidRDefault="00CF1017" w:rsidP="00C01580">
            <w:pPr>
              <w:tabs>
                <w:tab w:val="clear" w:pos="907"/>
                <w:tab w:val="decimal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ED669B"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241</w:t>
            </w:r>
          </w:p>
        </w:tc>
      </w:tr>
    </w:tbl>
    <w:p w14:paraId="1FC41F40" w14:textId="722236F5" w:rsidR="00D62610" w:rsidRDefault="00D62610" w:rsidP="00ED66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25A34FBD" w14:textId="77777777" w:rsidR="00D62610" w:rsidRDefault="00D626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eastAsia="Arial Unicode MS" w:hAnsi="Browallia New" w:cs="Browallia New"/>
          <w:b/>
          <w:bCs/>
          <w:sz w:val="26"/>
          <w:szCs w:val="26"/>
        </w:rPr>
      </w:pPr>
      <w:r>
        <w:rPr>
          <w:rFonts w:ascii="Browallia New" w:eastAsia="Arial Unicode MS" w:hAnsi="Browallia New" w:cs="Browallia New"/>
          <w:b/>
          <w:bCs/>
          <w:sz w:val="26"/>
          <w:szCs w:val="26"/>
        </w:rPr>
        <w:br w:type="page"/>
      </w:r>
    </w:p>
    <w:p w14:paraId="1FFAC347" w14:textId="77777777" w:rsidR="00ED669B" w:rsidRPr="00E84424" w:rsidRDefault="00ED669B" w:rsidP="00ED66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41EFA69A" w14:textId="77777777" w:rsidR="00ED669B" w:rsidRPr="00E84424" w:rsidRDefault="00ED669B" w:rsidP="00ED66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E8442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ลูกหนี้อื่นกิจการที่เกี่ยวข้องกัน</w:t>
      </w:r>
    </w:p>
    <w:p w14:paraId="21D73F4F" w14:textId="77777777" w:rsidR="00ED669B" w:rsidRPr="00E84424" w:rsidRDefault="00ED669B" w:rsidP="00ED66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" w:right="-43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3693"/>
        <w:gridCol w:w="1442"/>
        <w:gridCol w:w="1442"/>
        <w:gridCol w:w="1442"/>
        <w:gridCol w:w="1442"/>
      </w:tblGrid>
      <w:tr w:rsidR="00ED669B" w:rsidRPr="00E84424" w14:paraId="47418723" w14:textId="77777777" w:rsidTr="00C01580">
        <w:trPr>
          <w:trHeight w:val="20"/>
        </w:trPr>
        <w:tc>
          <w:tcPr>
            <w:tcW w:w="1952" w:type="pct"/>
            <w:shd w:val="clear" w:color="auto" w:fill="auto"/>
            <w:vAlign w:val="center"/>
          </w:tcPr>
          <w:p w14:paraId="59A4799D" w14:textId="77777777" w:rsidR="00ED669B" w:rsidRPr="00E84424" w:rsidRDefault="00ED669B" w:rsidP="00C01580">
            <w:pPr>
              <w:spacing w:line="240" w:lineRule="auto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24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DA538E" w14:textId="77777777" w:rsidR="00ED669B" w:rsidRPr="00E84424" w:rsidRDefault="00ED669B" w:rsidP="00C01580">
            <w:pPr>
              <w:pStyle w:val="Heading1"/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</w:rPr>
            </w:pPr>
            <w:r w:rsidRPr="00E84424">
              <w:rPr>
                <w:rFonts w:ascii="Browallia New" w:eastAsia="Arial Unicode MS" w:hAnsi="Browallia New" w:cs="Browallia New"/>
                <w:cs/>
              </w:rPr>
              <w:t>งบการเงินรวม</w:t>
            </w:r>
          </w:p>
        </w:tc>
        <w:tc>
          <w:tcPr>
            <w:tcW w:w="1524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C4280E" w14:textId="77777777" w:rsidR="00ED669B" w:rsidRPr="00E84424" w:rsidRDefault="00ED669B" w:rsidP="00C01580">
            <w:pPr>
              <w:pStyle w:val="Heading1"/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</w:rPr>
            </w:pPr>
            <w:r w:rsidRPr="00E84424">
              <w:rPr>
                <w:rFonts w:ascii="Browallia New" w:eastAsia="Arial Unicode MS" w:hAnsi="Browallia New" w:cs="Browallia New"/>
                <w:cs/>
              </w:rPr>
              <w:t>งบการเงินเฉพาะกิจการ</w:t>
            </w:r>
          </w:p>
        </w:tc>
      </w:tr>
      <w:tr w:rsidR="00ED669B" w:rsidRPr="00E84424" w14:paraId="7D3C7873" w14:textId="77777777" w:rsidTr="00C01580">
        <w:trPr>
          <w:trHeight w:val="20"/>
        </w:trPr>
        <w:tc>
          <w:tcPr>
            <w:tcW w:w="1952" w:type="pct"/>
            <w:shd w:val="clear" w:color="auto" w:fill="auto"/>
            <w:vAlign w:val="center"/>
          </w:tcPr>
          <w:p w14:paraId="37EA32D7" w14:textId="11016EA5" w:rsidR="00ED669B" w:rsidRPr="00E84424" w:rsidRDefault="00ED669B" w:rsidP="00C01580">
            <w:pPr>
              <w:spacing w:line="240" w:lineRule="auto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CF1017" w:rsidRPr="00CF10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762" w:type="pct"/>
            <w:shd w:val="clear" w:color="auto" w:fill="auto"/>
            <w:vAlign w:val="center"/>
          </w:tcPr>
          <w:p w14:paraId="2EAD35E0" w14:textId="77151D7A" w:rsidR="00ED669B" w:rsidRPr="00E84424" w:rsidRDefault="00ED669B" w:rsidP="00C0158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พ.ศ.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color w:val="7030A0"/>
                <w:sz w:val="26"/>
                <w:szCs w:val="26"/>
                <w:cs/>
              </w:rPr>
              <w:t xml:space="preserve"> </w:t>
            </w:r>
            <w:r w:rsidR="00CF1017" w:rsidRPr="00CF10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762" w:type="pct"/>
            <w:shd w:val="clear" w:color="auto" w:fill="auto"/>
            <w:vAlign w:val="center"/>
          </w:tcPr>
          <w:p w14:paraId="45F8AF10" w14:textId="51C66376" w:rsidR="00ED669B" w:rsidRPr="00E84424" w:rsidRDefault="00ED669B" w:rsidP="00C0158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พ.ศ.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color w:val="7030A0"/>
                <w:sz w:val="26"/>
                <w:szCs w:val="26"/>
                <w:cs/>
              </w:rPr>
              <w:t xml:space="preserve"> </w:t>
            </w:r>
            <w:r w:rsidR="00CF1017" w:rsidRPr="00CF10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762" w:type="pct"/>
            <w:shd w:val="clear" w:color="auto" w:fill="auto"/>
            <w:vAlign w:val="center"/>
          </w:tcPr>
          <w:p w14:paraId="7060C6BC" w14:textId="091BA19B" w:rsidR="00ED669B" w:rsidRPr="00E84424" w:rsidRDefault="00ED669B" w:rsidP="00C0158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พ.ศ.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color w:val="7030A0"/>
                <w:sz w:val="26"/>
                <w:szCs w:val="26"/>
                <w:cs/>
              </w:rPr>
              <w:t xml:space="preserve"> </w:t>
            </w:r>
            <w:r w:rsidR="00CF1017" w:rsidRPr="00CF10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762" w:type="pct"/>
            <w:shd w:val="clear" w:color="auto" w:fill="auto"/>
            <w:vAlign w:val="center"/>
          </w:tcPr>
          <w:p w14:paraId="4BB516E7" w14:textId="78700D21" w:rsidR="00ED669B" w:rsidRPr="00E84424" w:rsidRDefault="00ED669B" w:rsidP="00C0158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พ.ศ.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color w:val="7030A0"/>
                <w:sz w:val="26"/>
                <w:szCs w:val="26"/>
                <w:cs/>
              </w:rPr>
              <w:t xml:space="preserve"> </w:t>
            </w:r>
            <w:r w:rsidR="00CF1017" w:rsidRPr="00CF10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ED669B" w:rsidRPr="00E84424" w14:paraId="04EBB046" w14:textId="77777777" w:rsidTr="00C01580">
        <w:trPr>
          <w:trHeight w:val="20"/>
        </w:trPr>
        <w:tc>
          <w:tcPr>
            <w:tcW w:w="1952" w:type="pct"/>
            <w:shd w:val="clear" w:color="auto" w:fill="auto"/>
            <w:vAlign w:val="center"/>
          </w:tcPr>
          <w:p w14:paraId="13E5E07F" w14:textId="77777777" w:rsidR="00ED669B" w:rsidRPr="00E84424" w:rsidRDefault="00ED669B" w:rsidP="00C01580">
            <w:pPr>
              <w:spacing w:line="240" w:lineRule="auto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</w:tcPr>
          <w:p w14:paraId="74E22068" w14:textId="77777777" w:rsidR="00ED669B" w:rsidRPr="00E84424" w:rsidRDefault="00ED669B" w:rsidP="00C0158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</w:tcPr>
          <w:p w14:paraId="22021F6F" w14:textId="77777777" w:rsidR="00ED669B" w:rsidRPr="00E84424" w:rsidRDefault="00ED669B" w:rsidP="00C0158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</w:tcPr>
          <w:p w14:paraId="467C9D4C" w14:textId="77777777" w:rsidR="00ED669B" w:rsidRPr="00E84424" w:rsidRDefault="00ED669B" w:rsidP="00C0158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</w:tcPr>
          <w:p w14:paraId="35AB3A63" w14:textId="77777777" w:rsidR="00ED669B" w:rsidRPr="00E84424" w:rsidRDefault="00ED669B" w:rsidP="00C0158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ED669B" w:rsidRPr="00E84424" w14:paraId="0B619118" w14:textId="77777777" w:rsidTr="00C01580">
        <w:trPr>
          <w:trHeight w:val="20"/>
        </w:trPr>
        <w:tc>
          <w:tcPr>
            <w:tcW w:w="1952" w:type="pct"/>
            <w:shd w:val="clear" w:color="auto" w:fill="auto"/>
          </w:tcPr>
          <w:p w14:paraId="60D62BC5" w14:textId="77777777" w:rsidR="00ED669B" w:rsidRPr="00E84424" w:rsidRDefault="00ED669B" w:rsidP="00C01580">
            <w:pPr>
              <w:spacing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FAFAFA"/>
          </w:tcPr>
          <w:p w14:paraId="135A0334" w14:textId="77777777" w:rsidR="00ED669B" w:rsidRPr="00E84424" w:rsidRDefault="00ED669B" w:rsidP="00C01580">
            <w:pPr>
              <w:pStyle w:val="BodyText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</w:tcPr>
          <w:p w14:paraId="7F39A52C" w14:textId="77777777" w:rsidR="00ED669B" w:rsidRPr="00E84424" w:rsidRDefault="00ED669B" w:rsidP="00C01580">
            <w:pPr>
              <w:pStyle w:val="BodyText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FAFAFA"/>
          </w:tcPr>
          <w:p w14:paraId="61828D88" w14:textId="77777777" w:rsidR="00ED669B" w:rsidRPr="00E84424" w:rsidRDefault="00ED669B" w:rsidP="00C01580">
            <w:pPr>
              <w:pStyle w:val="BodyText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</w:tcPr>
          <w:p w14:paraId="687C80AE" w14:textId="77777777" w:rsidR="00ED669B" w:rsidRPr="00E84424" w:rsidRDefault="00ED669B" w:rsidP="00C01580">
            <w:pPr>
              <w:pStyle w:val="BodyText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ED669B" w:rsidRPr="00E84424" w14:paraId="3A21C142" w14:textId="77777777" w:rsidTr="00C01580">
        <w:trPr>
          <w:trHeight w:val="20"/>
        </w:trPr>
        <w:tc>
          <w:tcPr>
            <w:tcW w:w="1952" w:type="pct"/>
            <w:shd w:val="clear" w:color="auto" w:fill="auto"/>
          </w:tcPr>
          <w:p w14:paraId="3907FF31" w14:textId="77777777" w:rsidR="00ED669B" w:rsidRPr="00E84424" w:rsidRDefault="00ED669B" w:rsidP="00C01580">
            <w:pPr>
              <w:spacing w:line="240" w:lineRule="auto"/>
              <w:ind w:left="-72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762" w:type="pct"/>
            <w:shd w:val="clear" w:color="auto" w:fill="FAFAFA"/>
          </w:tcPr>
          <w:p w14:paraId="02D5BA7E" w14:textId="604B564F" w:rsidR="00ED669B" w:rsidRPr="00E84424" w:rsidRDefault="00CF1017" w:rsidP="00C01580">
            <w:pPr>
              <w:tabs>
                <w:tab w:val="clear" w:pos="907"/>
                <w:tab w:val="decimal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762" w:type="pct"/>
            <w:shd w:val="clear" w:color="auto" w:fill="auto"/>
          </w:tcPr>
          <w:p w14:paraId="5C603662" w14:textId="04D78807" w:rsidR="00ED669B" w:rsidRPr="00E84424" w:rsidRDefault="00CF1017" w:rsidP="00C01580">
            <w:pPr>
              <w:tabs>
                <w:tab w:val="clear" w:pos="907"/>
                <w:tab w:val="decimal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762" w:type="pct"/>
            <w:shd w:val="clear" w:color="auto" w:fill="FAFAFA"/>
          </w:tcPr>
          <w:p w14:paraId="721339CC" w14:textId="5DF49C13" w:rsidR="00ED669B" w:rsidRPr="00E84424" w:rsidRDefault="00CF1017" w:rsidP="00C01580">
            <w:pPr>
              <w:tabs>
                <w:tab w:val="clear" w:pos="907"/>
                <w:tab w:val="decimal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762" w:type="pct"/>
            <w:shd w:val="clear" w:color="auto" w:fill="auto"/>
          </w:tcPr>
          <w:p w14:paraId="669D430A" w14:textId="054CA7A5" w:rsidR="00ED669B" w:rsidRPr="00E84424" w:rsidRDefault="00CF1017" w:rsidP="00C01580">
            <w:pPr>
              <w:tabs>
                <w:tab w:val="clear" w:pos="907"/>
                <w:tab w:val="decimal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</w:p>
        </w:tc>
      </w:tr>
      <w:tr w:rsidR="00ED669B" w:rsidRPr="00E84424" w14:paraId="0584B6AA" w14:textId="77777777" w:rsidTr="00C01580">
        <w:trPr>
          <w:trHeight w:val="20"/>
        </w:trPr>
        <w:tc>
          <w:tcPr>
            <w:tcW w:w="1952" w:type="pct"/>
            <w:shd w:val="clear" w:color="auto" w:fill="auto"/>
          </w:tcPr>
          <w:p w14:paraId="3BFFC6A9" w14:textId="77777777" w:rsidR="00ED669B" w:rsidRPr="00E84424" w:rsidRDefault="00ED669B" w:rsidP="00C01580">
            <w:pPr>
              <w:spacing w:line="240" w:lineRule="auto"/>
              <w:ind w:left="-72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762" w:type="pct"/>
            <w:shd w:val="clear" w:color="auto" w:fill="FAFAFA"/>
          </w:tcPr>
          <w:p w14:paraId="5E751862" w14:textId="77777777" w:rsidR="00ED669B" w:rsidRPr="00E84424" w:rsidRDefault="00ED669B" w:rsidP="00C01580">
            <w:pPr>
              <w:tabs>
                <w:tab w:val="clear" w:pos="907"/>
                <w:tab w:val="decimal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62" w:type="pct"/>
            <w:shd w:val="clear" w:color="auto" w:fill="auto"/>
          </w:tcPr>
          <w:p w14:paraId="4D356362" w14:textId="77777777" w:rsidR="00ED669B" w:rsidRPr="00E84424" w:rsidRDefault="00ED669B" w:rsidP="00C01580">
            <w:pPr>
              <w:tabs>
                <w:tab w:val="clear" w:pos="907"/>
                <w:tab w:val="decimal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62" w:type="pct"/>
            <w:shd w:val="clear" w:color="auto" w:fill="FAFAFA"/>
          </w:tcPr>
          <w:p w14:paraId="14328324" w14:textId="44619F7E" w:rsidR="00ED669B" w:rsidRPr="00E84424" w:rsidRDefault="00CF1017" w:rsidP="00C01580">
            <w:pPr>
              <w:tabs>
                <w:tab w:val="clear" w:pos="907"/>
                <w:tab w:val="decimal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182</w:t>
            </w:r>
          </w:p>
        </w:tc>
        <w:tc>
          <w:tcPr>
            <w:tcW w:w="762" w:type="pct"/>
            <w:shd w:val="clear" w:color="auto" w:fill="auto"/>
          </w:tcPr>
          <w:p w14:paraId="70DDBC10" w14:textId="50790A78" w:rsidR="00ED669B" w:rsidRPr="00E84424" w:rsidRDefault="00CF1017" w:rsidP="00C01580">
            <w:pPr>
              <w:tabs>
                <w:tab w:val="clear" w:pos="907"/>
                <w:tab w:val="decimal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241</w:t>
            </w:r>
          </w:p>
        </w:tc>
      </w:tr>
      <w:tr w:rsidR="00ED669B" w:rsidRPr="00E84424" w14:paraId="49EC771E" w14:textId="77777777" w:rsidTr="00C01580">
        <w:trPr>
          <w:trHeight w:val="20"/>
        </w:trPr>
        <w:tc>
          <w:tcPr>
            <w:tcW w:w="1952" w:type="pct"/>
            <w:shd w:val="clear" w:color="auto" w:fill="auto"/>
          </w:tcPr>
          <w:p w14:paraId="4F604D2E" w14:textId="77777777" w:rsidR="00ED669B" w:rsidRPr="00E84424" w:rsidRDefault="00ED669B" w:rsidP="00C01580">
            <w:pPr>
              <w:spacing w:line="240" w:lineRule="auto"/>
              <w:ind w:left="-72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762" w:type="pct"/>
            <w:shd w:val="clear" w:color="auto" w:fill="FAFAFA"/>
          </w:tcPr>
          <w:p w14:paraId="3C7DCB1B" w14:textId="2EC41863" w:rsidR="00ED669B" w:rsidRPr="00E84424" w:rsidRDefault="00CF1017" w:rsidP="00C01580">
            <w:pPr>
              <w:tabs>
                <w:tab w:val="clear" w:pos="907"/>
                <w:tab w:val="decimal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</w:t>
            </w:r>
          </w:p>
        </w:tc>
        <w:tc>
          <w:tcPr>
            <w:tcW w:w="762" w:type="pct"/>
            <w:shd w:val="clear" w:color="auto" w:fill="auto"/>
          </w:tcPr>
          <w:p w14:paraId="40E5AC24" w14:textId="13245D7B" w:rsidR="00ED669B" w:rsidRPr="00E84424" w:rsidRDefault="00CF1017" w:rsidP="00C01580">
            <w:pPr>
              <w:tabs>
                <w:tab w:val="clear" w:pos="907"/>
                <w:tab w:val="decimal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762" w:type="pct"/>
            <w:shd w:val="clear" w:color="auto" w:fill="FAFAFA"/>
          </w:tcPr>
          <w:p w14:paraId="4609B90B" w14:textId="723FC568" w:rsidR="00ED669B" w:rsidRPr="00E84424" w:rsidRDefault="00CF1017" w:rsidP="00C01580">
            <w:pPr>
              <w:tabs>
                <w:tab w:val="clear" w:pos="907"/>
                <w:tab w:val="decimal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</w:t>
            </w:r>
          </w:p>
        </w:tc>
        <w:tc>
          <w:tcPr>
            <w:tcW w:w="762" w:type="pct"/>
            <w:shd w:val="clear" w:color="auto" w:fill="auto"/>
          </w:tcPr>
          <w:p w14:paraId="7E0CBE46" w14:textId="5AFFCEE6" w:rsidR="00ED669B" w:rsidRPr="00E84424" w:rsidRDefault="00CF1017" w:rsidP="00C01580">
            <w:pPr>
              <w:tabs>
                <w:tab w:val="clear" w:pos="907"/>
                <w:tab w:val="decimal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</w:tr>
      <w:tr w:rsidR="00ED669B" w:rsidRPr="00E84424" w14:paraId="2DC97309" w14:textId="77777777" w:rsidTr="00C01580">
        <w:trPr>
          <w:trHeight w:val="20"/>
        </w:trPr>
        <w:tc>
          <w:tcPr>
            <w:tcW w:w="1952" w:type="pct"/>
            <w:shd w:val="clear" w:color="auto" w:fill="auto"/>
          </w:tcPr>
          <w:p w14:paraId="0FA2A520" w14:textId="77777777" w:rsidR="00ED669B" w:rsidRPr="00E84424" w:rsidRDefault="00ED669B" w:rsidP="00C01580">
            <w:pPr>
              <w:spacing w:line="240" w:lineRule="auto"/>
              <w:ind w:left="-72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DA56D53" w14:textId="008367E7" w:rsidR="00ED669B" w:rsidRPr="00E84424" w:rsidRDefault="00CF1017" w:rsidP="00C01580">
            <w:pPr>
              <w:tabs>
                <w:tab w:val="clear" w:pos="907"/>
                <w:tab w:val="decimal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600BE6" w14:textId="6EFF73A4" w:rsidR="00ED669B" w:rsidRPr="00E84424" w:rsidRDefault="00CF1017" w:rsidP="00C01580">
            <w:pPr>
              <w:tabs>
                <w:tab w:val="clear" w:pos="907"/>
                <w:tab w:val="decimal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5B57569" w14:textId="574C25E5" w:rsidR="00ED669B" w:rsidRPr="00E84424" w:rsidRDefault="00CF1017" w:rsidP="00C01580">
            <w:pPr>
              <w:tabs>
                <w:tab w:val="clear" w:pos="907"/>
                <w:tab w:val="decimal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202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66048D" w14:textId="330D18EF" w:rsidR="00ED669B" w:rsidRPr="00E84424" w:rsidRDefault="00CF1017" w:rsidP="00C01580">
            <w:pPr>
              <w:tabs>
                <w:tab w:val="clear" w:pos="907"/>
                <w:tab w:val="decimal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244</w:t>
            </w:r>
          </w:p>
        </w:tc>
      </w:tr>
    </w:tbl>
    <w:p w14:paraId="244EE3A2" w14:textId="77777777" w:rsidR="00ED669B" w:rsidRPr="00E84424" w:rsidRDefault="00ED669B" w:rsidP="00ED66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6"/>
          <w:szCs w:val="26"/>
        </w:rPr>
      </w:pPr>
    </w:p>
    <w:p w14:paraId="3E087FCB" w14:textId="77777777" w:rsidR="00ED669B" w:rsidRPr="00E84424" w:rsidRDefault="00ED669B" w:rsidP="00ED669B">
      <w:pPr>
        <w:spacing w:line="240" w:lineRule="auto"/>
        <w:ind w:right="-45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E8442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ลูกหนี้ตามสัญญาเช่าการเงินกิจการที่เกี่ยวข้องกัน</w:t>
      </w:r>
    </w:p>
    <w:p w14:paraId="671B51BB" w14:textId="77777777" w:rsidR="00ED669B" w:rsidRPr="00E84424" w:rsidRDefault="00ED669B" w:rsidP="00ED669B">
      <w:pPr>
        <w:spacing w:line="240" w:lineRule="auto"/>
        <w:ind w:right="-43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tbl>
      <w:tblPr>
        <w:tblW w:w="9450" w:type="dxa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ED669B" w:rsidRPr="00E84424" w14:paraId="5CE8739D" w14:textId="77777777" w:rsidTr="00C01580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1E1B5B9C" w14:textId="77777777" w:rsidR="00ED669B" w:rsidRPr="00E84424" w:rsidRDefault="00ED669B" w:rsidP="00C01580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963FFF" w14:textId="77777777" w:rsidR="00ED669B" w:rsidRPr="00E84424" w:rsidRDefault="00ED669B" w:rsidP="00C01580">
            <w:pPr>
              <w:pStyle w:val="Heading1"/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</w:rPr>
            </w:pPr>
            <w:r w:rsidRPr="00E84424">
              <w:rPr>
                <w:rFonts w:ascii="Browallia New" w:hAnsi="Browallia New" w:cs="Browallia New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21E8B0" w14:textId="77777777" w:rsidR="00ED669B" w:rsidRPr="00E84424" w:rsidRDefault="00ED669B" w:rsidP="00C01580">
            <w:pPr>
              <w:pStyle w:val="Heading1"/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</w:rPr>
            </w:pPr>
            <w:r w:rsidRPr="00E84424">
              <w:rPr>
                <w:rFonts w:ascii="Browallia New" w:hAnsi="Browallia New" w:cs="Browallia New"/>
                <w:cs/>
              </w:rPr>
              <w:t>งบการเงินเฉพาะกิจการ</w:t>
            </w:r>
          </w:p>
        </w:tc>
      </w:tr>
      <w:tr w:rsidR="00ED669B" w:rsidRPr="00E84424" w14:paraId="4A0A877D" w14:textId="77777777" w:rsidTr="00C01580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5CA83968" w14:textId="14C42768" w:rsidR="00ED669B" w:rsidRPr="00E84424" w:rsidRDefault="00ED669B" w:rsidP="00C01580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CF1017" w:rsidRPr="00CF10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CAF2FC9" w14:textId="1377D23F" w:rsidR="00ED669B" w:rsidRPr="00E84424" w:rsidRDefault="00ED669B" w:rsidP="00C0158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F1017" w:rsidRPr="00CF10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7C9062A" w14:textId="2C8F89F0" w:rsidR="00ED669B" w:rsidRPr="00E84424" w:rsidRDefault="00ED669B" w:rsidP="00C0158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F1017" w:rsidRPr="00CF10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5FE526C" w14:textId="61F01288" w:rsidR="00ED669B" w:rsidRPr="00E84424" w:rsidRDefault="00ED669B" w:rsidP="00C0158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F1017" w:rsidRPr="00CF10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8ACD8EA" w14:textId="764E0C92" w:rsidR="00ED669B" w:rsidRPr="00E84424" w:rsidRDefault="00ED669B" w:rsidP="00C0158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F1017" w:rsidRPr="00CF10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ED669B" w:rsidRPr="00E84424" w14:paraId="38870AF8" w14:textId="77777777" w:rsidTr="00C01580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10FC9144" w14:textId="77777777" w:rsidR="00ED669B" w:rsidRPr="00E84424" w:rsidRDefault="00ED669B" w:rsidP="00C01580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45DA2C9" w14:textId="77777777" w:rsidR="00ED669B" w:rsidRPr="00E84424" w:rsidRDefault="00ED669B" w:rsidP="00C0158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73AE4FD" w14:textId="77777777" w:rsidR="00ED669B" w:rsidRPr="00E84424" w:rsidRDefault="00ED669B" w:rsidP="00C0158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96FB44D" w14:textId="77777777" w:rsidR="00ED669B" w:rsidRPr="00E84424" w:rsidRDefault="00ED669B" w:rsidP="00C0158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D64A127" w14:textId="77777777" w:rsidR="00ED669B" w:rsidRPr="00E84424" w:rsidRDefault="00ED669B" w:rsidP="00C0158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ED669B" w:rsidRPr="00E84424" w14:paraId="378B9F0A" w14:textId="77777777" w:rsidTr="00C01580">
        <w:trPr>
          <w:trHeight w:val="20"/>
        </w:trPr>
        <w:tc>
          <w:tcPr>
            <w:tcW w:w="3690" w:type="dxa"/>
            <w:shd w:val="clear" w:color="auto" w:fill="auto"/>
          </w:tcPr>
          <w:p w14:paraId="2FBC8F9B" w14:textId="77777777" w:rsidR="00ED669B" w:rsidRPr="00E84424" w:rsidRDefault="00ED669B" w:rsidP="00C01580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FDDFA08" w14:textId="77777777" w:rsidR="00ED669B" w:rsidRPr="00E84424" w:rsidRDefault="00ED669B" w:rsidP="00C01580">
            <w:pPr>
              <w:pStyle w:val="BodyText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1CE051C" w14:textId="77777777" w:rsidR="00ED669B" w:rsidRPr="00E84424" w:rsidRDefault="00ED669B" w:rsidP="00C01580">
            <w:pPr>
              <w:pStyle w:val="BodyText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7A6D4EB" w14:textId="77777777" w:rsidR="00ED669B" w:rsidRPr="00E84424" w:rsidRDefault="00ED669B" w:rsidP="00C01580">
            <w:pPr>
              <w:pStyle w:val="BodyText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6431BBA" w14:textId="77777777" w:rsidR="00ED669B" w:rsidRPr="00E84424" w:rsidRDefault="00ED669B" w:rsidP="00C01580">
            <w:pPr>
              <w:pStyle w:val="BodyText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ED669B" w:rsidRPr="00E84424" w14:paraId="72C15594" w14:textId="77777777" w:rsidTr="00C01580">
        <w:trPr>
          <w:trHeight w:val="20"/>
        </w:trPr>
        <w:tc>
          <w:tcPr>
            <w:tcW w:w="3690" w:type="dxa"/>
            <w:shd w:val="clear" w:color="auto" w:fill="auto"/>
          </w:tcPr>
          <w:p w14:paraId="02610EC4" w14:textId="77777777" w:rsidR="00ED669B" w:rsidRPr="00E84424" w:rsidRDefault="00ED669B" w:rsidP="00C01580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</w:tcPr>
          <w:p w14:paraId="6080174B" w14:textId="77777777" w:rsidR="00ED669B" w:rsidRPr="00E84424" w:rsidRDefault="00ED669B" w:rsidP="00C01580">
            <w:pPr>
              <w:tabs>
                <w:tab w:val="clear" w:pos="907"/>
                <w:tab w:val="decimal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2D0A8AE4" w14:textId="77777777" w:rsidR="00ED669B" w:rsidRPr="00E84424" w:rsidRDefault="00ED669B" w:rsidP="00C01580">
            <w:pPr>
              <w:tabs>
                <w:tab w:val="clear" w:pos="907"/>
                <w:tab w:val="decimal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087F13DD" w14:textId="1377954F" w:rsidR="00ED669B" w:rsidRPr="00E84424" w:rsidRDefault="00CF1017" w:rsidP="00C01580">
            <w:pPr>
              <w:tabs>
                <w:tab w:val="clear" w:pos="907"/>
                <w:tab w:val="decimal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ED669B"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022</w:t>
            </w:r>
          </w:p>
        </w:tc>
        <w:tc>
          <w:tcPr>
            <w:tcW w:w="1440" w:type="dxa"/>
            <w:shd w:val="clear" w:color="auto" w:fill="auto"/>
          </w:tcPr>
          <w:p w14:paraId="0E29C042" w14:textId="77777777" w:rsidR="00ED669B" w:rsidRPr="00E84424" w:rsidRDefault="00ED669B" w:rsidP="00C01580">
            <w:pPr>
              <w:tabs>
                <w:tab w:val="clear" w:pos="907"/>
                <w:tab w:val="decimal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ED669B" w:rsidRPr="00E84424" w14:paraId="4A33A02D" w14:textId="77777777" w:rsidTr="00C01580">
        <w:trPr>
          <w:trHeight w:val="20"/>
        </w:trPr>
        <w:tc>
          <w:tcPr>
            <w:tcW w:w="3690" w:type="dxa"/>
            <w:shd w:val="clear" w:color="auto" w:fill="auto"/>
          </w:tcPr>
          <w:p w14:paraId="7DFCF20B" w14:textId="77777777" w:rsidR="00ED669B" w:rsidRPr="00E84424" w:rsidRDefault="00ED669B" w:rsidP="00C01580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440" w:type="dxa"/>
            <w:shd w:val="clear" w:color="auto" w:fill="FAFAFA"/>
          </w:tcPr>
          <w:p w14:paraId="6BDE83C2" w14:textId="1B5F38DC" w:rsidR="00ED669B" w:rsidRPr="00E84424" w:rsidRDefault="00CF1017" w:rsidP="00C01580">
            <w:pPr>
              <w:tabs>
                <w:tab w:val="clear" w:pos="907"/>
                <w:tab w:val="decimal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</w:p>
        </w:tc>
        <w:tc>
          <w:tcPr>
            <w:tcW w:w="1440" w:type="dxa"/>
            <w:shd w:val="clear" w:color="auto" w:fill="auto"/>
          </w:tcPr>
          <w:p w14:paraId="52719BBE" w14:textId="77777777" w:rsidR="00ED669B" w:rsidRPr="00E84424" w:rsidRDefault="00ED669B" w:rsidP="00C01580">
            <w:pPr>
              <w:tabs>
                <w:tab w:val="clear" w:pos="907"/>
                <w:tab w:val="decimal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6B70A203" w14:textId="535E5B2B" w:rsidR="00ED669B" w:rsidRPr="00E84424" w:rsidRDefault="00CF1017" w:rsidP="00C01580">
            <w:pPr>
              <w:tabs>
                <w:tab w:val="clear" w:pos="907"/>
                <w:tab w:val="decimal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</w:p>
        </w:tc>
        <w:tc>
          <w:tcPr>
            <w:tcW w:w="1440" w:type="dxa"/>
            <w:shd w:val="clear" w:color="auto" w:fill="auto"/>
          </w:tcPr>
          <w:p w14:paraId="5B042CB2" w14:textId="77777777" w:rsidR="00ED669B" w:rsidRPr="00E84424" w:rsidRDefault="00ED669B" w:rsidP="00C01580">
            <w:pPr>
              <w:tabs>
                <w:tab w:val="clear" w:pos="907"/>
                <w:tab w:val="decimal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ED669B" w:rsidRPr="00E84424" w14:paraId="4201D402" w14:textId="77777777" w:rsidTr="00C01580">
        <w:trPr>
          <w:trHeight w:val="20"/>
        </w:trPr>
        <w:tc>
          <w:tcPr>
            <w:tcW w:w="3690" w:type="dxa"/>
            <w:shd w:val="clear" w:color="auto" w:fill="auto"/>
          </w:tcPr>
          <w:p w14:paraId="3994AD53" w14:textId="77777777" w:rsidR="00ED669B" w:rsidRPr="00E84424" w:rsidRDefault="00ED669B" w:rsidP="00C01580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7CA0DDD" w14:textId="508D1DCA" w:rsidR="00ED669B" w:rsidRPr="00E84424" w:rsidRDefault="00CF1017" w:rsidP="00C01580">
            <w:pPr>
              <w:tabs>
                <w:tab w:val="clear" w:pos="907"/>
                <w:tab w:val="decimal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82A06A" w14:textId="77777777" w:rsidR="00ED669B" w:rsidRPr="00E84424" w:rsidRDefault="00ED669B" w:rsidP="00C01580">
            <w:pPr>
              <w:tabs>
                <w:tab w:val="clear" w:pos="907"/>
                <w:tab w:val="decimal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750E723" w14:textId="0D373893" w:rsidR="00ED669B" w:rsidRPr="00E84424" w:rsidRDefault="00CF1017" w:rsidP="00C01580">
            <w:pPr>
              <w:tabs>
                <w:tab w:val="clear" w:pos="907"/>
                <w:tab w:val="decimal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ED669B"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C00161" w14:textId="77777777" w:rsidR="00ED669B" w:rsidRPr="00E84424" w:rsidRDefault="00ED669B" w:rsidP="00C01580">
            <w:pPr>
              <w:tabs>
                <w:tab w:val="clear" w:pos="907"/>
                <w:tab w:val="decimal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</w:tbl>
    <w:p w14:paraId="5B2F2E89" w14:textId="77777777" w:rsidR="00ED669B" w:rsidRPr="00E84424" w:rsidRDefault="00ED669B" w:rsidP="00ED669B">
      <w:pPr>
        <w:spacing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3C19277E" w14:textId="77777777" w:rsidR="00ED669B" w:rsidRPr="00E84424" w:rsidRDefault="00ED669B" w:rsidP="00ED669B">
      <w:pPr>
        <w:spacing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E8442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เงินให้กู้ยืมระยะสั้นแก่กิจการที่เกี่ยวข้องกัน</w:t>
      </w:r>
    </w:p>
    <w:p w14:paraId="2C0CF1EE" w14:textId="77777777" w:rsidR="00ED669B" w:rsidRPr="00E84424" w:rsidRDefault="00ED669B" w:rsidP="00ED66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6"/>
          <w:szCs w:val="26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3693"/>
        <w:gridCol w:w="1442"/>
        <w:gridCol w:w="1442"/>
        <w:gridCol w:w="1442"/>
        <w:gridCol w:w="1442"/>
      </w:tblGrid>
      <w:tr w:rsidR="00ED669B" w:rsidRPr="00E84424" w14:paraId="0AA4C898" w14:textId="77777777" w:rsidTr="00C01580">
        <w:trPr>
          <w:trHeight w:val="20"/>
        </w:trPr>
        <w:tc>
          <w:tcPr>
            <w:tcW w:w="1952" w:type="pct"/>
            <w:shd w:val="clear" w:color="auto" w:fill="auto"/>
            <w:vAlign w:val="center"/>
          </w:tcPr>
          <w:p w14:paraId="07A9F32F" w14:textId="77777777" w:rsidR="00ED669B" w:rsidRPr="00E84424" w:rsidRDefault="00ED669B" w:rsidP="00C01580">
            <w:pPr>
              <w:spacing w:line="240" w:lineRule="auto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24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E2FCA3" w14:textId="77777777" w:rsidR="00ED669B" w:rsidRPr="00E84424" w:rsidRDefault="00ED669B" w:rsidP="00C01580">
            <w:pPr>
              <w:pStyle w:val="Heading1"/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</w:rPr>
            </w:pPr>
            <w:r w:rsidRPr="00E84424">
              <w:rPr>
                <w:rFonts w:ascii="Browallia New" w:eastAsia="Arial Unicode MS" w:hAnsi="Browallia New" w:cs="Browallia New"/>
                <w:cs/>
              </w:rPr>
              <w:t>งบการเงินรวม</w:t>
            </w:r>
          </w:p>
        </w:tc>
        <w:tc>
          <w:tcPr>
            <w:tcW w:w="1524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02B349" w14:textId="77777777" w:rsidR="00ED669B" w:rsidRPr="00E84424" w:rsidRDefault="00ED669B" w:rsidP="00C01580">
            <w:pPr>
              <w:pStyle w:val="Heading1"/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</w:rPr>
            </w:pPr>
            <w:r w:rsidRPr="00E84424">
              <w:rPr>
                <w:rFonts w:ascii="Browallia New" w:eastAsia="Arial Unicode MS" w:hAnsi="Browallia New" w:cs="Browallia New"/>
                <w:cs/>
              </w:rPr>
              <w:t>งบการเงินเฉพาะกิจการ</w:t>
            </w:r>
          </w:p>
        </w:tc>
      </w:tr>
      <w:tr w:rsidR="00ED669B" w:rsidRPr="00E84424" w14:paraId="629CD20C" w14:textId="77777777" w:rsidTr="00C01580">
        <w:trPr>
          <w:trHeight w:val="20"/>
        </w:trPr>
        <w:tc>
          <w:tcPr>
            <w:tcW w:w="1952" w:type="pct"/>
            <w:shd w:val="clear" w:color="auto" w:fill="auto"/>
            <w:vAlign w:val="center"/>
          </w:tcPr>
          <w:p w14:paraId="6EB03739" w14:textId="41AA2194" w:rsidR="00ED669B" w:rsidRPr="00E84424" w:rsidRDefault="00ED669B" w:rsidP="00C01580">
            <w:pPr>
              <w:spacing w:line="240" w:lineRule="auto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CF1017" w:rsidRPr="00CF10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762" w:type="pct"/>
            <w:shd w:val="clear" w:color="auto" w:fill="auto"/>
            <w:vAlign w:val="center"/>
          </w:tcPr>
          <w:p w14:paraId="794374E6" w14:textId="7279EE43" w:rsidR="00ED669B" w:rsidRPr="00E84424" w:rsidRDefault="00ED669B" w:rsidP="00C0158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พ.ศ.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color w:val="7030A0"/>
                <w:sz w:val="26"/>
                <w:szCs w:val="26"/>
                <w:cs/>
              </w:rPr>
              <w:t xml:space="preserve"> </w:t>
            </w:r>
            <w:r w:rsidR="00CF1017" w:rsidRPr="00CF10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762" w:type="pct"/>
            <w:shd w:val="clear" w:color="auto" w:fill="auto"/>
            <w:vAlign w:val="center"/>
          </w:tcPr>
          <w:p w14:paraId="2BE88AAD" w14:textId="543D9F63" w:rsidR="00ED669B" w:rsidRPr="00E84424" w:rsidRDefault="00ED669B" w:rsidP="00C0158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พ.ศ.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color w:val="7030A0"/>
                <w:sz w:val="26"/>
                <w:szCs w:val="26"/>
                <w:cs/>
              </w:rPr>
              <w:t xml:space="preserve"> </w:t>
            </w:r>
            <w:r w:rsidR="00CF1017" w:rsidRPr="00CF10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762" w:type="pct"/>
            <w:shd w:val="clear" w:color="auto" w:fill="auto"/>
            <w:vAlign w:val="center"/>
          </w:tcPr>
          <w:p w14:paraId="131CD0B6" w14:textId="539A3EC6" w:rsidR="00ED669B" w:rsidRPr="00E84424" w:rsidRDefault="00ED669B" w:rsidP="00C0158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พ.ศ.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color w:val="7030A0"/>
                <w:sz w:val="26"/>
                <w:szCs w:val="26"/>
                <w:cs/>
              </w:rPr>
              <w:t xml:space="preserve"> </w:t>
            </w:r>
            <w:r w:rsidR="00CF1017" w:rsidRPr="00CF10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762" w:type="pct"/>
            <w:shd w:val="clear" w:color="auto" w:fill="auto"/>
            <w:vAlign w:val="center"/>
          </w:tcPr>
          <w:p w14:paraId="537FA2FE" w14:textId="124C12EF" w:rsidR="00ED669B" w:rsidRPr="00E84424" w:rsidRDefault="00ED669B" w:rsidP="00C0158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พ.ศ.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color w:val="7030A0"/>
                <w:sz w:val="26"/>
                <w:szCs w:val="26"/>
                <w:cs/>
              </w:rPr>
              <w:t xml:space="preserve"> </w:t>
            </w:r>
            <w:r w:rsidR="00CF1017" w:rsidRPr="00CF10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ED669B" w:rsidRPr="00E84424" w14:paraId="1A5797EC" w14:textId="77777777" w:rsidTr="00C01580">
        <w:trPr>
          <w:trHeight w:val="20"/>
        </w:trPr>
        <w:tc>
          <w:tcPr>
            <w:tcW w:w="1952" w:type="pct"/>
            <w:shd w:val="clear" w:color="auto" w:fill="auto"/>
            <w:vAlign w:val="center"/>
          </w:tcPr>
          <w:p w14:paraId="35330627" w14:textId="77777777" w:rsidR="00ED669B" w:rsidRPr="00E84424" w:rsidRDefault="00ED669B" w:rsidP="00C01580">
            <w:pPr>
              <w:spacing w:line="240" w:lineRule="auto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</w:tcPr>
          <w:p w14:paraId="017FE050" w14:textId="77777777" w:rsidR="00ED669B" w:rsidRPr="00E84424" w:rsidRDefault="00ED669B" w:rsidP="00C0158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</w:tcPr>
          <w:p w14:paraId="21CCFDE2" w14:textId="77777777" w:rsidR="00ED669B" w:rsidRPr="00E84424" w:rsidRDefault="00ED669B" w:rsidP="00C0158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</w:tcPr>
          <w:p w14:paraId="50349002" w14:textId="77777777" w:rsidR="00ED669B" w:rsidRPr="00E84424" w:rsidRDefault="00ED669B" w:rsidP="00C0158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</w:tcPr>
          <w:p w14:paraId="0B8577F5" w14:textId="77777777" w:rsidR="00ED669B" w:rsidRPr="00E84424" w:rsidRDefault="00ED669B" w:rsidP="00C0158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ED669B" w:rsidRPr="00E84424" w14:paraId="6C11454C" w14:textId="77777777" w:rsidTr="00C01580">
        <w:trPr>
          <w:trHeight w:val="20"/>
        </w:trPr>
        <w:tc>
          <w:tcPr>
            <w:tcW w:w="1952" w:type="pct"/>
            <w:shd w:val="clear" w:color="auto" w:fill="auto"/>
          </w:tcPr>
          <w:p w14:paraId="2D6BE8C4" w14:textId="77777777" w:rsidR="00ED669B" w:rsidRPr="00E84424" w:rsidRDefault="00ED669B" w:rsidP="00C01580">
            <w:pPr>
              <w:spacing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FAFAFA"/>
          </w:tcPr>
          <w:p w14:paraId="1FCD6B3E" w14:textId="77777777" w:rsidR="00ED669B" w:rsidRPr="00E84424" w:rsidRDefault="00ED669B" w:rsidP="00C01580">
            <w:pPr>
              <w:pStyle w:val="BodyText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</w:tcPr>
          <w:p w14:paraId="2697DA4E" w14:textId="77777777" w:rsidR="00ED669B" w:rsidRPr="00E84424" w:rsidRDefault="00ED669B" w:rsidP="00C01580">
            <w:pPr>
              <w:pStyle w:val="BodyText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FAFAFA"/>
          </w:tcPr>
          <w:p w14:paraId="2A9E9F54" w14:textId="77777777" w:rsidR="00ED669B" w:rsidRPr="00E84424" w:rsidRDefault="00ED669B" w:rsidP="00C01580">
            <w:pPr>
              <w:pStyle w:val="BodyText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</w:tcPr>
          <w:p w14:paraId="22532DD0" w14:textId="77777777" w:rsidR="00ED669B" w:rsidRPr="00E84424" w:rsidRDefault="00ED669B" w:rsidP="00C01580">
            <w:pPr>
              <w:pStyle w:val="BodyText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ED669B" w:rsidRPr="00E84424" w14:paraId="6F81A421" w14:textId="77777777" w:rsidTr="00C01580">
        <w:trPr>
          <w:trHeight w:val="20"/>
        </w:trPr>
        <w:tc>
          <w:tcPr>
            <w:tcW w:w="1952" w:type="pct"/>
            <w:shd w:val="clear" w:color="auto" w:fill="auto"/>
          </w:tcPr>
          <w:p w14:paraId="6D9C7269" w14:textId="27878D53" w:rsidR="00ED669B" w:rsidRPr="00E84424" w:rsidRDefault="00ED669B" w:rsidP="00C01580">
            <w:pPr>
              <w:spacing w:line="240" w:lineRule="auto"/>
              <w:ind w:left="-72" w:right="-4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FAFAFA"/>
          </w:tcPr>
          <w:p w14:paraId="25DE2573" w14:textId="77777777" w:rsidR="00ED669B" w:rsidRPr="00E84424" w:rsidRDefault="00ED669B" w:rsidP="00C0158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</w:tcPr>
          <w:p w14:paraId="564F77A1" w14:textId="77777777" w:rsidR="00ED669B" w:rsidRPr="00E84424" w:rsidRDefault="00ED669B" w:rsidP="00C0158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FAFAFA"/>
          </w:tcPr>
          <w:p w14:paraId="41AD46F0" w14:textId="057B38F4" w:rsidR="00ED669B" w:rsidRPr="00E84424" w:rsidRDefault="00CF1017" w:rsidP="00C0158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276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</w:tcPr>
          <w:p w14:paraId="2F872ACC" w14:textId="3440B2CF" w:rsidR="00ED669B" w:rsidRPr="00E84424" w:rsidRDefault="00CF1017" w:rsidP="00C0158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ED669B"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221</w:t>
            </w:r>
          </w:p>
        </w:tc>
      </w:tr>
      <w:tr w:rsidR="00ED669B" w:rsidRPr="00E84424" w14:paraId="7B13F81C" w14:textId="77777777" w:rsidTr="00C01580">
        <w:trPr>
          <w:trHeight w:val="20"/>
        </w:trPr>
        <w:tc>
          <w:tcPr>
            <w:tcW w:w="1952" w:type="pct"/>
            <w:shd w:val="clear" w:color="auto" w:fill="auto"/>
          </w:tcPr>
          <w:p w14:paraId="5B8285E4" w14:textId="77777777" w:rsidR="00ED669B" w:rsidRPr="00E84424" w:rsidRDefault="00ED669B" w:rsidP="00C01580">
            <w:pPr>
              <w:spacing w:line="240" w:lineRule="auto"/>
              <w:ind w:left="-72" w:right="-43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9575811" w14:textId="77777777" w:rsidR="00ED669B" w:rsidRPr="00E84424" w:rsidRDefault="00ED669B" w:rsidP="00C01580">
            <w:pPr>
              <w:tabs>
                <w:tab w:val="clear" w:pos="907"/>
                <w:tab w:val="decimal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DA4EA7" w14:textId="77777777" w:rsidR="00ED669B" w:rsidRPr="00E84424" w:rsidRDefault="00ED669B" w:rsidP="00C01580">
            <w:pPr>
              <w:tabs>
                <w:tab w:val="clear" w:pos="907"/>
                <w:tab w:val="decimal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0084BA3" w14:textId="5903A9A2" w:rsidR="00ED669B" w:rsidRPr="00E84424" w:rsidRDefault="00CF1017" w:rsidP="00C01580">
            <w:pPr>
              <w:tabs>
                <w:tab w:val="clear" w:pos="907"/>
                <w:tab w:val="decimal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276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4A866E" w14:textId="162B6C59" w:rsidR="00ED669B" w:rsidRPr="00E84424" w:rsidRDefault="00CF1017" w:rsidP="00C01580">
            <w:pPr>
              <w:tabs>
                <w:tab w:val="clear" w:pos="907"/>
                <w:tab w:val="decimal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ED669B"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221</w:t>
            </w:r>
          </w:p>
        </w:tc>
      </w:tr>
    </w:tbl>
    <w:p w14:paraId="48223552" w14:textId="77777777" w:rsidR="00ED669B" w:rsidRPr="00E84424" w:rsidRDefault="00ED669B" w:rsidP="00ED66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6"/>
          <w:szCs w:val="26"/>
        </w:rPr>
      </w:pPr>
    </w:p>
    <w:p w14:paraId="13DC7A48" w14:textId="620819A7" w:rsidR="00ED669B" w:rsidRDefault="00ED669B" w:rsidP="00ED669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11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84424">
        <w:rPr>
          <w:rFonts w:ascii="Browallia New" w:eastAsia="Arial Unicode MS" w:hAnsi="Browallia New" w:cs="Browallia New"/>
          <w:sz w:val="26"/>
          <w:szCs w:val="26"/>
          <w:cs/>
        </w:rPr>
        <w:t>อัตราดอกเบี้ยในระหว่างปี</w:t>
      </w:r>
      <w:r w:rsidRPr="00E8442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CF1017" w:rsidRPr="00CF1017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E84424">
        <w:rPr>
          <w:rFonts w:ascii="Browallia New" w:eastAsia="Arial Unicode MS" w:hAnsi="Browallia New" w:cs="Browallia New"/>
          <w:sz w:val="26"/>
          <w:szCs w:val="26"/>
          <w:cs/>
        </w:rPr>
        <w:t xml:space="preserve"> และ </w:t>
      </w:r>
      <w:r w:rsidRPr="00E8442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พ.ศ.</w:t>
      </w:r>
      <w:r w:rsidRPr="00E84424">
        <w:rPr>
          <w:rFonts w:ascii="Browallia New" w:eastAsia="Arial Unicode MS" w:hAnsi="Browallia New" w:cs="Browallia New"/>
          <w:color w:val="7030A0"/>
          <w:sz w:val="26"/>
          <w:szCs w:val="26"/>
          <w:cs/>
        </w:rPr>
        <w:t xml:space="preserve"> </w:t>
      </w:r>
      <w:r w:rsidR="00CF1017" w:rsidRPr="00CF1017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E84424">
        <w:rPr>
          <w:rFonts w:ascii="Browallia New" w:eastAsia="Arial Unicode MS" w:hAnsi="Browallia New" w:cs="Browallia New"/>
          <w:sz w:val="26"/>
          <w:szCs w:val="26"/>
          <w:cs/>
        </w:rPr>
        <w:t xml:space="preserve"> มีอัตราเท่ากับอัตราดอกเบี้ยอ้างอิงอัตรา </w:t>
      </w:r>
      <w:r w:rsidRPr="00E84424">
        <w:rPr>
          <w:rFonts w:ascii="Browallia New" w:eastAsia="Arial Unicode MS" w:hAnsi="Browallia New" w:cs="Browallia New"/>
          <w:sz w:val="26"/>
          <w:szCs w:val="26"/>
        </w:rPr>
        <w:t xml:space="preserve">BIBOR </w:t>
      </w:r>
      <w:r w:rsidRPr="00E84424">
        <w:rPr>
          <w:rFonts w:ascii="Browallia New" w:eastAsia="Arial Unicode MS" w:hAnsi="Browallia New" w:cs="Browallia New"/>
          <w:sz w:val="26"/>
          <w:szCs w:val="26"/>
          <w:cs/>
        </w:rPr>
        <w:t xml:space="preserve">ระยะ </w:t>
      </w:r>
      <w:r w:rsidR="00CF1017" w:rsidRPr="00CF1017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E84424">
        <w:rPr>
          <w:rFonts w:ascii="Browallia New" w:eastAsia="Arial Unicode MS" w:hAnsi="Browallia New" w:cs="Browallia New"/>
          <w:sz w:val="26"/>
          <w:szCs w:val="26"/>
          <w:cs/>
        </w:rPr>
        <w:t xml:space="preserve"> เดือน (</w:t>
      </w:r>
      <w:r w:rsidRPr="00E84424">
        <w:rPr>
          <w:rFonts w:ascii="Browallia New" w:eastAsia="Arial Unicode MS" w:hAnsi="Browallia New" w:cs="Browallia New"/>
          <w:sz w:val="26"/>
          <w:szCs w:val="26"/>
        </w:rPr>
        <w:t xml:space="preserve">BIBOR </w:t>
      </w:r>
      <w:r w:rsidR="00CF1017" w:rsidRPr="00CF1017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E84424">
        <w:rPr>
          <w:rFonts w:ascii="Browallia New" w:eastAsia="Arial Unicode MS" w:hAnsi="Browallia New" w:cs="Browallia New"/>
          <w:sz w:val="26"/>
          <w:szCs w:val="26"/>
        </w:rPr>
        <w:t xml:space="preserve">M) </w:t>
      </w:r>
      <w:r w:rsidRPr="00E84424">
        <w:rPr>
          <w:rFonts w:ascii="Browallia New" w:eastAsia="Arial Unicode MS" w:hAnsi="Browallia New" w:cs="Browallia New"/>
          <w:sz w:val="26"/>
          <w:szCs w:val="26"/>
          <w:cs/>
        </w:rPr>
        <w:t>บวกอัตราส่วนเพิ่ม</w:t>
      </w:r>
      <w:r w:rsidRPr="00E8442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คงที่ต่อปี</w:t>
      </w:r>
      <w:r w:rsidRPr="00E84424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และอ้างอิงอัตรา </w:t>
      </w:r>
      <w:r w:rsidRPr="00E8442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LIBOR </w:t>
      </w:r>
      <w:r w:rsidRPr="00E8442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ระยะ </w:t>
      </w:r>
      <w:r w:rsidR="00CF1017" w:rsidRPr="00CF1017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E8442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8442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เดือน (</w:t>
      </w:r>
      <w:r w:rsidRPr="00E8442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LIBOR </w:t>
      </w:r>
      <w:r w:rsidR="00CF1017" w:rsidRPr="00CF1017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E84424">
        <w:rPr>
          <w:rFonts w:ascii="Browallia New" w:eastAsia="Arial Unicode MS" w:hAnsi="Browallia New" w:cs="Browallia New"/>
          <w:sz w:val="26"/>
          <w:szCs w:val="26"/>
          <w:lang w:val="en-GB"/>
        </w:rPr>
        <w:t>M</w:t>
      </w:r>
      <w:r w:rsidRPr="00E8442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)</w:t>
      </w:r>
      <w:r w:rsidRPr="00E8442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8442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บวกอัตราส่วนเพิ่มคงที่ต่อปี</w:t>
      </w:r>
    </w:p>
    <w:p w14:paraId="2013B332" w14:textId="2ECE4BD3" w:rsidR="00D05124" w:rsidRDefault="00D05124" w:rsidP="00ED669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11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B3F9C25" w14:textId="77777777" w:rsidR="00D05124" w:rsidRPr="00E84424" w:rsidRDefault="00D05124" w:rsidP="00ED669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11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C4BE0CB" w14:textId="6F2B6778" w:rsidR="00EC0EB7" w:rsidRPr="00E84424" w:rsidRDefault="00EC0E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eastAsia="Arial Unicode MS" w:hAnsi="Browallia New" w:cs="Browallia New"/>
          <w:spacing w:val="-2"/>
          <w:sz w:val="26"/>
          <w:szCs w:val="26"/>
          <w:cs/>
        </w:rPr>
      </w:pPr>
      <w:r w:rsidRPr="00E8442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br w:type="page"/>
      </w:r>
    </w:p>
    <w:p w14:paraId="6F2D5556" w14:textId="77777777" w:rsidR="00ED669B" w:rsidRPr="00E84424" w:rsidRDefault="00ED669B" w:rsidP="00ED66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55FB8DE8" w14:textId="3EF719E8" w:rsidR="00ED669B" w:rsidRPr="00E84424" w:rsidRDefault="00ED669B" w:rsidP="00ED669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11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E8442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รายการเคลื่อนไหวของเงินให้กู้ยืมระยะสั้นแก่กิจการที่เกี่ยวข้องกันสำหรับปีสิ้นสุดวันที่ </w:t>
      </w:r>
      <w:r w:rsidR="00CF1017" w:rsidRPr="00CF1017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31</w:t>
      </w:r>
      <w:r w:rsidRPr="00E84424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E8442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ธันวาคม </w:t>
      </w:r>
      <w:r w:rsidRPr="00E84424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พ.ศ.</w:t>
      </w:r>
      <w:r w:rsidRPr="00E84424">
        <w:rPr>
          <w:rFonts w:ascii="Browallia New" w:eastAsia="Arial Unicode MS" w:hAnsi="Browallia New" w:cs="Browallia New"/>
          <w:color w:val="7030A0"/>
          <w:spacing w:val="-2"/>
          <w:sz w:val="26"/>
          <w:szCs w:val="26"/>
          <w:cs/>
        </w:rPr>
        <w:t xml:space="preserve"> </w:t>
      </w:r>
      <w:r w:rsidR="00CF1017" w:rsidRPr="00CF1017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2563</w:t>
      </w:r>
      <w:r w:rsidRPr="00E84424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E8442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และ </w:t>
      </w:r>
      <w:r w:rsidRPr="00E84424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พ.ศ.</w:t>
      </w:r>
      <w:r w:rsidRPr="00E84424">
        <w:rPr>
          <w:rFonts w:ascii="Browallia New" w:eastAsia="Arial Unicode MS" w:hAnsi="Browallia New" w:cs="Browallia New"/>
          <w:color w:val="7030A0"/>
          <w:spacing w:val="-2"/>
          <w:sz w:val="26"/>
          <w:szCs w:val="26"/>
          <w:cs/>
        </w:rPr>
        <w:t xml:space="preserve"> </w:t>
      </w:r>
      <w:r w:rsidR="00CF1017" w:rsidRPr="00CF1017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2562</w:t>
      </w:r>
      <w:r w:rsidRPr="00E84424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E8442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มีดังนี้ </w:t>
      </w:r>
    </w:p>
    <w:p w14:paraId="2E7FE608" w14:textId="77777777" w:rsidR="00ED669B" w:rsidRPr="00E84424" w:rsidRDefault="00ED669B" w:rsidP="00ED669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45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3693"/>
        <w:gridCol w:w="1442"/>
        <w:gridCol w:w="1442"/>
        <w:gridCol w:w="1442"/>
        <w:gridCol w:w="1442"/>
      </w:tblGrid>
      <w:tr w:rsidR="00ED669B" w:rsidRPr="00E84424" w14:paraId="08A7D271" w14:textId="77777777" w:rsidTr="00C01580">
        <w:trPr>
          <w:cantSplit/>
        </w:trPr>
        <w:tc>
          <w:tcPr>
            <w:tcW w:w="1952" w:type="pct"/>
          </w:tcPr>
          <w:p w14:paraId="7BA89832" w14:textId="77777777" w:rsidR="00ED669B" w:rsidRPr="00E84424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10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24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E3A776" w14:textId="77777777" w:rsidR="00ED669B" w:rsidRPr="00E84424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524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9BFF8E" w14:textId="77777777" w:rsidR="00ED669B" w:rsidRPr="00E84424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D669B" w:rsidRPr="00E84424" w14:paraId="3563A996" w14:textId="77777777" w:rsidTr="00C01580">
        <w:trPr>
          <w:cantSplit/>
        </w:trPr>
        <w:tc>
          <w:tcPr>
            <w:tcW w:w="1952" w:type="pct"/>
          </w:tcPr>
          <w:p w14:paraId="2940E33D" w14:textId="77777777" w:rsidR="00ED669B" w:rsidRPr="00E84424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10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vAlign w:val="center"/>
          </w:tcPr>
          <w:p w14:paraId="395A58C0" w14:textId="0E52A014" w:rsidR="00ED669B" w:rsidRPr="00E84424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พ.ศ.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color w:val="7030A0"/>
                <w:sz w:val="26"/>
                <w:szCs w:val="26"/>
                <w:cs/>
              </w:rPr>
              <w:t xml:space="preserve"> </w:t>
            </w:r>
            <w:r w:rsidR="00CF1017" w:rsidRPr="00CF10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762" w:type="pct"/>
            <w:tcBorders>
              <w:top w:val="single" w:sz="4" w:space="0" w:color="auto"/>
            </w:tcBorders>
            <w:vAlign w:val="center"/>
          </w:tcPr>
          <w:p w14:paraId="5A0BA36D" w14:textId="65483DAC" w:rsidR="00ED669B" w:rsidRPr="00E84424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พ.ศ.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color w:val="7030A0"/>
                <w:sz w:val="26"/>
                <w:szCs w:val="26"/>
                <w:cs/>
              </w:rPr>
              <w:t xml:space="preserve"> </w:t>
            </w:r>
            <w:r w:rsidR="00CF1017" w:rsidRPr="00CF10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762" w:type="pct"/>
            <w:tcBorders>
              <w:top w:val="single" w:sz="4" w:space="0" w:color="auto"/>
            </w:tcBorders>
            <w:vAlign w:val="center"/>
          </w:tcPr>
          <w:p w14:paraId="0B897919" w14:textId="169E8D68" w:rsidR="00ED669B" w:rsidRPr="00E84424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พ.ศ.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color w:val="7030A0"/>
                <w:sz w:val="26"/>
                <w:szCs w:val="26"/>
                <w:cs/>
              </w:rPr>
              <w:t xml:space="preserve"> </w:t>
            </w:r>
            <w:r w:rsidR="00CF1017" w:rsidRPr="00CF10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762" w:type="pct"/>
            <w:tcBorders>
              <w:top w:val="single" w:sz="4" w:space="0" w:color="auto"/>
            </w:tcBorders>
            <w:vAlign w:val="center"/>
          </w:tcPr>
          <w:p w14:paraId="33F76829" w14:textId="2C781C40" w:rsidR="00ED669B" w:rsidRPr="00E84424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พ.ศ.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color w:val="7030A0"/>
                <w:sz w:val="26"/>
                <w:szCs w:val="26"/>
                <w:cs/>
              </w:rPr>
              <w:t xml:space="preserve"> </w:t>
            </w:r>
            <w:r w:rsidR="00CF1017" w:rsidRPr="00CF10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ED669B" w:rsidRPr="00E84424" w14:paraId="7D33F442" w14:textId="77777777" w:rsidTr="00C01580">
        <w:trPr>
          <w:cantSplit/>
        </w:trPr>
        <w:tc>
          <w:tcPr>
            <w:tcW w:w="1952" w:type="pct"/>
          </w:tcPr>
          <w:p w14:paraId="4B6DBE47" w14:textId="77777777" w:rsidR="00ED669B" w:rsidRPr="00E84424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10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62" w:type="pct"/>
            <w:tcBorders>
              <w:bottom w:val="single" w:sz="4" w:space="0" w:color="auto"/>
            </w:tcBorders>
          </w:tcPr>
          <w:p w14:paraId="4C297B04" w14:textId="77777777" w:rsidR="00ED669B" w:rsidRPr="00E84424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vAlign w:val="center"/>
          </w:tcPr>
          <w:p w14:paraId="6E611E65" w14:textId="77777777" w:rsidR="00ED669B" w:rsidRPr="00E84424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62" w:type="pct"/>
            <w:tcBorders>
              <w:bottom w:val="single" w:sz="4" w:space="0" w:color="auto"/>
            </w:tcBorders>
          </w:tcPr>
          <w:p w14:paraId="1ED7EFA5" w14:textId="77777777" w:rsidR="00ED669B" w:rsidRPr="00E84424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vAlign w:val="center"/>
          </w:tcPr>
          <w:p w14:paraId="5D115698" w14:textId="77777777" w:rsidR="00ED669B" w:rsidRPr="00E84424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ED669B" w:rsidRPr="00E84424" w14:paraId="787C4F40" w14:textId="77777777" w:rsidTr="00C01580">
        <w:trPr>
          <w:cantSplit/>
        </w:trPr>
        <w:tc>
          <w:tcPr>
            <w:tcW w:w="1952" w:type="pct"/>
          </w:tcPr>
          <w:p w14:paraId="4D2E8F85" w14:textId="77777777" w:rsidR="00ED669B" w:rsidRPr="00E84424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10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44D1CA" w14:textId="77777777" w:rsidR="00ED669B" w:rsidRPr="00E84424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vAlign w:val="bottom"/>
          </w:tcPr>
          <w:p w14:paraId="0130D827" w14:textId="77777777" w:rsidR="00ED669B" w:rsidRPr="00E84424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9E0F243" w14:textId="77777777" w:rsidR="00ED669B" w:rsidRPr="00E84424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vAlign w:val="bottom"/>
          </w:tcPr>
          <w:p w14:paraId="55BAC09E" w14:textId="77777777" w:rsidR="00ED669B" w:rsidRPr="00E84424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ED669B" w:rsidRPr="00E84424" w14:paraId="00D5B541" w14:textId="77777777" w:rsidTr="00C01580">
        <w:trPr>
          <w:cantSplit/>
        </w:trPr>
        <w:tc>
          <w:tcPr>
            <w:tcW w:w="1952" w:type="pct"/>
          </w:tcPr>
          <w:p w14:paraId="53F952FE" w14:textId="3C04ECA0" w:rsidR="00ED669B" w:rsidRPr="00E84424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  <w:t xml:space="preserve">ณ วันที่ </w:t>
            </w:r>
            <w:r w:rsidR="00CF1017"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  <w:t xml:space="preserve"> มกราคม</w:t>
            </w:r>
          </w:p>
        </w:tc>
        <w:tc>
          <w:tcPr>
            <w:tcW w:w="762" w:type="pct"/>
            <w:shd w:val="clear" w:color="auto" w:fill="FAFAFA"/>
            <w:vAlign w:val="bottom"/>
          </w:tcPr>
          <w:p w14:paraId="1EF1C726" w14:textId="77777777" w:rsidR="00ED669B" w:rsidRPr="00E84424" w:rsidRDefault="00ED669B" w:rsidP="00C01580">
            <w:pPr>
              <w:pStyle w:val="a1"/>
              <w:ind w:left="-18" w:right="-72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762" w:type="pct"/>
            <w:vAlign w:val="bottom"/>
          </w:tcPr>
          <w:p w14:paraId="3C71AD5C" w14:textId="77777777" w:rsidR="00ED669B" w:rsidRPr="00E84424" w:rsidRDefault="00ED669B" w:rsidP="00C01580">
            <w:pPr>
              <w:pStyle w:val="a1"/>
              <w:ind w:left="-18" w:right="-72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762" w:type="pct"/>
            <w:shd w:val="clear" w:color="auto" w:fill="FAFAFA"/>
            <w:vAlign w:val="bottom"/>
          </w:tcPr>
          <w:p w14:paraId="701470DF" w14:textId="1499A39C" w:rsidR="00ED669B" w:rsidRPr="00E84424" w:rsidRDefault="00CF1017" w:rsidP="00C01580">
            <w:pPr>
              <w:pStyle w:val="a1"/>
              <w:ind w:left="-18" w:right="-72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ED669B" w:rsidRPr="00E8442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221</w:t>
            </w:r>
          </w:p>
        </w:tc>
        <w:tc>
          <w:tcPr>
            <w:tcW w:w="762" w:type="pct"/>
            <w:vAlign w:val="bottom"/>
          </w:tcPr>
          <w:p w14:paraId="5B3AFBAB" w14:textId="281A13B5" w:rsidR="00ED669B" w:rsidRPr="00E84424" w:rsidRDefault="00CF1017" w:rsidP="00C01580">
            <w:pPr>
              <w:pStyle w:val="a1"/>
              <w:ind w:left="-18" w:right="-72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ED669B" w:rsidRPr="00E8442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274</w:t>
            </w:r>
          </w:p>
        </w:tc>
      </w:tr>
      <w:tr w:rsidR="00ED669B" w:rsidRPr="00E84424" w14:paraId="063063C8" w14:textId="77777777" w:rsidTr="00C01580">
        <w:trPr>
          <w:cantSplit/>
        </w:trPr>
        <w:tc>
          <w:tcPr>
            <w:tcW w:w="1952" w:type="pct"/>
          </w:tcPr>
          <w:p w14:paraId="219721D5" w14:textId="77777777" w:rsidR="00ED669B" w:rsidRPr="00E84424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th-TH"/>
              </w:rPr>
              <w:t>กระแสเงินสด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lang w:val="en-GB"/>
              </w:rPr>
              <w:t>:</w:t>
            </w:r>
          </w:p>
        </w:tc>
        <w:tc>
          <w:tcPr>
            <w:tcW w:w="762" w:type="pct"/>
            <w:shd w:val="clear" w:color="auto" w:fill="FAFAFA"/>
            <w:vAlign w:val="bottom"/>
          </w:tcPr>
          <w:p w14:paraId="3DF9AA18" w14:textId="77777777" w:rsidR="00ED669B" w:rsidRPr="00E84424" w:rsidRDefault="00ED669B" w:rsidP="00C01580">
            <w:pPr>
              <w:pStyle w:val="a1"/>
              <w:ind w:left="-18" w:right="-72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62" w:type="pct"/>
            <w:vAlign w:val="bottom"/>
          </w:tcPr>
          <w:p w14:paraId="2DFF2529" w14:textId="77777777" w:rsidR="00ED669B" w:rsidRPr="00E84424" w:rsidRDefault="00ED669B" w:rsidP="00C01580">
            <w:pPr>
              <w:pStyle w:val="a1"/>
              <w:ind w:left="-18" w:right="-72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62" w:type="pct"/>
            <w:shd w:val="clear" w:color="auto" w:fill="FAFAFA"/>
            <w:vAlign w:val="bottom"/>
          </w:tcPr>
          <w:p w14:paraId="30416E29" w14:textId="77777777" w:rsidR="00ED669B" w:rsidRPr="00E84424" w:rsidRDefault="00ED669B" w:rsidP="00C01580">
            <w:pPr>
              <w:pStyle w:val="a1"/>
              <w:ind w:left="-18" w:right="-72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62" w:type="pct"/>
            <w:vAlign w:val="bottom"/>
          </w:tcPr>
          <w:p w14:paraId="592BF3AF" w14:textId="77777777" w:rsidR="00ED669B" w:rsidRPr="00E84424" w:rsidRDefault="00ED669B" w:rsidP="00C01580">
            <w:pPr>
              <w:pStyle w:val="a1"/>
              <w:ind w:left="-18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ED669B" w:rsidRPr="00E84424" w14:paraId="1A35CFE8" w14:textId="77777777" w:rsidTr="00C01580">
        <w:trPr>
          <w:cantSplit/>
        </w:trPr>
        <w:tc>
          <w:tcPr>
            <w:tcW w:w="1952" w:type="pct"/>
          </w:tcPr>
          <w:p w14:paraId="0970B604" w14:textId="77777777" w:rsidR="00ED669B" w:rsidRPr="00E84424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  <w:t>เงินสดจ่ายสำหรับเงินให้กู้ยืมระยะสั้น</w:t>
            </w:r>
          </w:p>
        </w:tc>
        <w:tc>
          <w:tcPr>
            <w:tcW w:w="762" w:type="pct"/>
            <w:shd w:val="clear" w:color="auto" w:fill="FAFAFA"/>
            <w:vAlign w:val="bottom"/>
          </w:tcPr>
          <w:p w14:paraId="4403806F" w14:textId="77777777" w:rsidR="00ED669B" w:rsidRPr="00E84424" w:rsidRDefault="00ED669B" w:rsidP="00C01580">
            <w:pPr>
              <w:pStyle w:val="a1"/>
              <w:ind w:left="-18" w:right="-72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762" w:type="pct"/>
            <w:vAlign w:val="bottom"/>
          </w:tcPr>
          <w:p w14:paraId="5562F904" w14:textId="77777777" w:rsidR="00ED669B" w:rsidRPr="00E84424" w:rsidRDefault="00ED669B" w:rsidP="00C01580">
            <w:pPr>
              <w:pStyle w:val="a1"/>
              <w:ind w:left="-18" w:right="-72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762" w:type="pct"/>
            <w:shd w:val="clear" w:color="auto" w:fill="FAFAFA"/>
            <w:vAlign w:val="bottom"/>
          </w:tcPr>
          <w:p w14:paraId="50F7EE5C" w14:textId="7E2B3812" w:rsidR="00ED669B" w:rsidRPr="00E84424" w:rsidRDefault="00CF1017" w:rsidP="00C01580">
            <w:pPr>
              <w:pStyle w:val="a1"/>
              <w:ind w:left="-18" w:right="-72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656</w:t>
            </w:r>
          </w:p>
        </w:tc>
        <w:tc>
          <w:tcPr>
            <w:tcW w:w="762" w:type="pct"/>
            <w:vAlign w:val="bottom"/>
          </w:tcPr>
          <w:p w14:paraId="52802C71" w14:textId="7504B100" w:rsidR="00ED669B" w:rsidRPr="00E84424" w:rsidRDefault="00CF1017" w:rsidP="00C01580">
            <w:pPr>
              <w:pStyle w:val="a1"/>
              <w:ind w:left="-18" w:right="-72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ED669B" w:rsidRPr="00E8442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029</w:t>
            </w:r>
          </w:p>
        </w:tc>
      </w:tr>
      <w:tr w:rsidR="00ED669B" w:rsidRPr="00E84424" w14:paraId="126AD938" w14:textId="77777777" w:rsidTr="00C01580">
        <w:trPr>
          <w:cantSplit/>
        </w:trPr>
        <w:tc>
          <w:tcPr>
            <w:tcW w:w="1952" w:type="pct"/>
          </w:tcPr>
          <w:p w14:paraId="1D75BD7E" w14:textId="77777777" w:rsidR="00ED669B" w:rsidRPr="00E84424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  <w:t>เงินสดรับชำระคืนจากเงินให้กู้ยืมระยะสั้น</w:t>
            </w:r>
          </w:p>
        </w:tc>
        <w:tc>
          <w:tcPr>
            <w:tcW w:w="762" w:type="pct"/>
            <w:shd w:val="clear" w:color="auto" w:fill="FAFAFA"/>
            <w:vAlign w:val="bottom"/>
          </w:tcPr>
          <w:p w14:paraId="48F345D1" w14:textId="77777777" w:rsidR="00ED669B" w:rsidRPr="00E84424" w:rsidRDefault="00ED669B" w:rsidP="00C01580">
            <w:pPr>
              <w:pStyle w:val="a1"/>
              <w:ind w:left="-18" w:right="-72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762" w:type="pct"/>
            <w:vAlign w:val="bottom"/>
          </w:tcPr>
          <w:p w14:paraId="37CA41DC" w14:textId="77777777" w:rsidR="00ED669B" w:rsidRPr="00E84424" w:rsidRDefault="00ED669B" w:rsidP="00C01580">
            <w:pPr>
              <w:pStyle w:val="a1"/>
              <w:ind w:left="-18" w:right="-72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762" w:type="pct"/>
            <w:shd w:val="clear" w:color="auto" w:fill="FAFAFA"/>
            <w:vAlign w:val="bottom"/>
          </w:tcPr>
          <w:p w14:paraId="654D7414" w14:textId="409D12EB" w:rsidR="00ED669B" w:rsidRPr="00E84424" w:rsidRDefault="00ED669B" w:rsidP="00C01580">
            <w:pPr>
              <w:pStyle w:val="a1"/>
              <w:ind w:left="-18" w:right="-72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CF1017"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592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762" w:type="pct"/>
            <w:vAlign w:val="bottom"/>
          </w:tcPr>
          <w:p w14:paraId="676B1754" w14:textId="0DD873DC" w:rsidR="00ED669B" w:rsidRPr="00E84424" w:rsidRDefault="00ED669B" w:rsidP="00C01580">
            <w:pPr>
              <w:pStyle w:val="a1"/>
              <w:ind w:left="-18" w:right="-72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CF1017"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078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ED669B" w:rsidRPr="00E84424" w14:paraId="59C0B0B5" w14:textId="77777777" w:rsidTr="00C01580">
        <w:trPr>
          <w:trHeight w:val="20"/>
        </w:trPr>
        <w:tc>
          <w:tcPr>
            <w:tcW w:w="1952" w:type="pct"/>
            <w:shd w:val="clear" w:color="auto" w:fill="auto"/>
            <w:vAlign w:val="center"/>
          </w:tcPr>
          <w:p w14:paraId="281BFBCF" w14:textId="77777777" w:rsidR="00ED669B" w:rsidRPr="00E84424" w:rsidRDefault="00ED669B" w:rsidP="00C01580">
            <w:pPr>
              <w:spacing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GB"/>
              </w:rPr>
              <w:t>การเปลี่ยนแปลงรายการที่ไม่ใช่เงินสด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lang w:val="en-GB"/>
              </w:rPr>
              <w:t>:</w:t>
            </w:r>
          </w:p>
        </w:tc>
        <w:tc>
          <w:tcPr>
            <w:tcW w:w="762" w:type="pct"/>
            <w:shd w:val="clear" w:color="auto" w:fill="FAFAFA"/>
            <w:vAlign w:val="center"/>
          </w:tcPr>
          <w:p w14:paraId="5497EC18" w14:textId="77777777" w:rsidR="00ED669B" w:rsidRPr="00E84424" w:rsidRDefault="00ED669B" w:rsidP="00C0158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62" w:type="pct"/>
            <w:shd w:val="clear" w:color="auto" w:fill="auto"/>
            <w:vAlign w:val="center"/>
          </w:tcPr>
          <w:p w14:paraId="634941E3" w14:textId="77777777" w:rsidR="00ED669B" w:rsidRPr="00E84424" w:rsidRDefault="00ED669B" w:rsidP="00C0158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62" w:type="pct"/>
            <w:shd w:val="clear" w:color="auto" w:fill="FAFAFA"/>
            <w:vAlign w:val="center"/>
          </w:tcPr>
          <w:p w14:paraId="0C719442" w14:textId="77777777" w:rsidR="00ED669B" w:rsidRPr="00E84424" w:rsidRDefault="00ED669B" w:rsidP="00C0158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62" w:type="pct"/>
            <w:shd w:val="clear" w:color="auto" w:fill="auto"/>
            <w:vAlign w:val="center"/>
          </w:tcPr>
          <w:p w14:paraId="7C5165F0" w14:textId="77777777" w:rsidR="00ED669B" w:rsidRPr="00E84424" w:rsidRDefault="00ED669B" w:rsidP="00C01580">
            <w:pPr>
              <w:tabs>
                <w:tab w:val="decimal" w:pos="954"/>
              </w:tabs>
              <w:spacing w:line="240" w:lineRule="auto"/>
              <w:ind w:left="-14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D669B" w:rsidRPr="00E84424" w14:paraId="017AFADD" w14:textId="77777777" w:rsidTr="00C01580">
        <w:trPr>
          <w:trHeight w:val="20"/>
        </w:trPr>
        <w:tc>
          <w:tcPr>
            <w:tcW w:w="1952" w:type="pct"/>
            <w:shd w:val="clear" w:color="auto" w:fill="auto"/>
            <w:vAlign w:val="center"/>
          </w:tcPr>
          <w:p w14:paraId="5047E7CB" w14:textId="0609F54F" w:rsidR="00ED669B" w:rsidRPr="00E84424" w:rsidRDefault="00ED669B" w:rsidP="00C01580">
            <w:pPr>
              <w:spacing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ขาดทุนจากอัตราแลกเปลี่ยน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19440FE" w14:textId="77777777" w:rsidR="00ED669B" w:rsidRPr="00E84424" w:rsidRDefault="00ED669B" w:rsidP="00C0158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8E3FD7" w14:textId="77777777" w:rsidR="00ED669B" w:rsidRPr="00E84424" w:rsidRDefault="00ED669B" w:rsidP="00C0158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F3406C6" w14:textId="3FD33F97" w:rsidR="00ED669B" w:rsidRPr="00E84424" w:rsidRDefault="00ED669B" w:rsidP="00C01580">
            <w:pPr>
              <w:tabs>
                <w:tab w:val="clear" w:pos="907"/>
                <w:tab w:val="decimal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9F4DACF" w14:textId="0942273D" w:rsidR="00ED669B" w:rsidRPr="00E84424" w:rsidRDefault="00ED669B" w:rsidP="00C01580">
            <w:pPr>
              <w:tabs>
                <w:tab w:val="decimal" w:pos="954"/>
              </w:tabs>
              <w:spacing w:line="240" w:lineRule="auto"/>
              <w:ind w:left="-14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ED669B" w:rsidRPr="00E84424" w14:paraId="497F9387" w14:textId="77777777" w:rsidTr="00C01580">
        <w:trPr>
          <w:cantSplit/>
        </w:trPr>
        <w:tc>
          <w:tcPr>
            <w:tcW w:w="1952" w:type="pct"/>
          </w:tcPr>
          <w:p w14:paraId="65F6A495" w14:textId="530E7877" w:rsidR="00ED669B" w:rsidRPr="00E84424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10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  <w:t>ณ วันที่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CF1017"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214E017" w14:textId="77777777" w:rsidR="00ED669B" w:rsidRPr="00E84424" w:rsidRDefault="00ED669B" w:rsidP="00C01580">
            <w:pPr>
              <w:pStyle w:val="a1"/>
              <w:ind w:left="-18" w:right="-72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E5B03E" w14:textId="77777777" w:rsidR="00ED669B" w:rsidRPr="00E84424" w:rsidRDefault="00ED669B" w:rsidP="00C01580">
            <w:pPr>
              <w:pStyle w:val="a1"/>
              <w:ind w:left="-18" w:right="-72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7A704DA" w14:textId="6DDB54D5" w:rsidR="00ED669B" w:rsidRPr="00E84424" w:rsidRDefault="00CF1017" w:rsidP="00C01580">
            <w:pPr>
              <w:pStyle w:val="a1"/>
              <w:ind w:left="-18" w:right="-72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276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72003A" w14:textId="737BE8AB" w:rsidR="00ED669B" w:rsidRPr="00E84424" w:rsidRDefault="00CF1017" w:rsidP="00C01580">
            <w:pPr>
              <w:pStyle w:val="a1"/>
              <w:ind w:left="-18" w:right="-72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ED669B" w:rsidRPr="00E8442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221</w:t>
            </w:r>
          </w:p>
        </w:tc>
      </w:tr>
    </w:tbl>
    <w:p w14:paraId="645B7385" w14:textId="77777777" w:rsidR="00ED669B" w:rsidRPr="00E84424" w:rsidRDefault="00ED669B" w:rsidP="00ED669B">
      <w:pPr>
        <w:spacing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236BB166" w14:textId="6FBF121C" w:rsidR="00ED669B" w:rsidRPr="00E84424" w:rsidRDefault="00ED669B" w:rsidP="00ED669B">
      <w:pPr>
        <w:spacing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E8442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เงินให้กู้ยืมระยะยาวแก่กิจการที่เกี่ยวข้องกัน</w:t>
      </w:r>
    </w:p>
    <w:p w14:paraId="75816819" w14:textId="77777777" w:rsidR="00ED669B" w:rsidRPr="00E84424" w:rsidRDefault="00ED669B" w:rsidP="00ED66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1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3759"/>
        <w:gridCol w:w="1425"/>
        <w:gridCol w:w="1427"/>
        <w:gridCol w:w="1425"/>
        <w:gridCol w:w="1425"/>
      </w:tblGrid>
      <w:tr w:rsidR="00ED669B" w:rsidRPr="00E84424" w14:paraId="355B2C87" w14:textId="77777777" w:rsidTr="00C01580">
        <w:trPr>
          <w:cantSplit/>
          <w:tblHeader/>
        </w:trPr>
        <w:tc>
          <w:tcPr>
            <w:tcW w:w="1987" w:type="pct"/>
          </w:tcPr>
          <w:p w14:paraId="00838351" w14:textId="77777777" w:rsidR="00ED669B" w:rsidRPr="00E84424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10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07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517432" w14:textId="77777777" w:rsidR="00ED669B" w:rsidRPr="00E84424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5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E37DBA" w14:textId="77777777" w:rsidR="00ED669B" w:rsidRPr="00E84424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D669B" w:rsidRPr="00E84424" w14:paraId="622D0959" w14:textId="77777777" w:rsidTr="00C01580">
        <w:trPr>
          <w:cantSplit/>
          <w:tblHeader/>
        </w:trPr>
        <w:tc>
          <w:tcPr>
            <w:tcW w:w="1987" w:type="pct"/>
          </w:tcPr>
          <w:p w14:paraId="05C7F65C" w14:textId="72500B73" w:rsidR="00ED669B" w:rsidRPr="00E84424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10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CF1017" w:rsidRPr="00CF10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753" w:type="pct"/>
            <w:tcBorders>
              <w:top w:val="single" w:sz="4" w:space="0" w:color="auto"/>
            </w:tcBorders>
            <w:vAlign w:val="center"/>
          </w:tcPr>
          <w:p w14:paraId="6342ED8E" w14:textId="6FB2581B" w:rsidR="00ED669B" w:rsidRPr="00E84424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พ.ศ.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color w:val="7030A0"/>
                <w:sz w:val="26"/>
                <w:szCs w:val="26"/>
                <w:cs/>
              </w:rPr>
              <w:t xml:space="preserve"> </w:t>
            </w:r>
            <w:r w:rsidR="00CF1017" w:rsidRPr="00CF10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754" w:type="pct"/>
            <w:tcBorders>
              <w:top w:val="single" w:sz="4" w:space="0" w:color="auto"/>
            </w:tcBorders>
            <w:vAlign w:val="center"/>
          </w:tcPr>
          <w:p w14:paraId="19A03B07" w14:textId="7A6DE238" w:rsidR="00ED669B" w:rsidRPr="00E84424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พ.ศ.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color w:val="7030A0"/>
                <w:sz w:val="26"/>
                <w:szCs w:val="26"/>
                <w:cs/>
              </w:rPr>
              <w:t xml:space="preserve"> </w:t>
            </w:r>
            <w:r w:rsidR="00CF1017" w:rsidRPr="00CF10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753" w:type="pct"/>
            <w:tcBorders>
              <w:top w:val="single" w:sz="4" w:space="0" w:color="auto"/>
            </w:tcBorders>
            <w:vAlign w:val="center"/>
          </w:tcPr>
          <w:p w14:paraId="3305383C" w14:textId="7A41D0D0" w:rsidR="00ED669B" w:rsidRPr="00E84424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พ.ศ.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color w:val="7030A0"/>
                <w:sz w:val="26"/>
                <w:szCs w:val="26"/>
                <w:cs/>
              </w:rPr>
              <w:t xml:space="preserve"> </w:t>
            </w:r>
            <w:r w:rsidR="00CF1017" w:rsidRPr="00CF10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753" w:type="pct"/>
            <w:tcBorders>
              <w:top w:val="single" w:sz="4" w:space="0" w:color="auto"/>
            </w:tcBorders>
            <w:vAlign w:val="center"/>
          </w:tcPr>
          <w:p w14:paraId="6A4B3494" w14:textId="4944E905" w:rsidR="00ED669B" w:rsidRPr="00E84424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พ.ศ.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color w:val="7030A0"/>
                <w:sz w:val="26"/>
                <w:szCs w:val="26"/>
                <w:cs/>
              </w:rPr>
              <w:t xml:space="preserve"> </w:t>
            </w:r>
            <w:r w:rsidR="00CF1017" w:rsidRPr="00CF10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ED669B" w:rsidRPr="00E84424" w14:paraId="12F757DA" w14:textId="77777777" w:rsidTr="00C01580">
        <w:trPr>
          <w:cantSplit/>
          <w:tblHeader/>
        </w:trPr>
        <w:tc>
          <w:tcPr>
            <w:tcW w:w="1987" w:type="pct"/>
          </w:tcPr>
          <w:p w14:paraId="74CC97A3" w14:textId="77777777" w:rsidR="00ED669B" w:rsidRPr="00E84424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10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53" w:type="pct"/>
            <w:tcBorders>
              <w:bottom w:val="single" w:sz="4" w:space="0" w:color="auto"/>
            </w:tcBorders>
          </w:tcPr>
          <w:p w14:paraId="67E22F2A" w14:textId="77777777" w:rsidR="00ED669B" w:rsidRPr="00E84424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54" w:type="pct"/>
            <w:tcBorders>
              <w:bottom w:val="single" w:sz="4" w:space="0" w:color="auto"/>
            </w:tcBorders>
            <w:vAlign w:val="center"/>
          </w:tcPr>
          <w:p w14:paraId="6B384E46" w14:textId="77777777" w:rsidR="00ED669B" w:rsidRPr="00E84424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53" w:type="pct"/>
            <w:tcBorders>
              <w:bottom w:val="single" w:sz="4" w:space="0" w:color="auto"/>
            </w:tcBorders>
          </w:tcPr>
          <w:p w14:paraId="6A1FC279" w14:textId="77777777" w:rsidR="00ED669B" w:rsidRPr="00E84424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53" w:type="pct"/>
            <w:tcBorders>
              <w:bottom w:val="single" w:sz="4" w:space="0" w:color="auto"/>
            </w:tcBorders>
            <w:vAlign w:val="center"/>
          </w:tcPr>
          <w:p w14:paraId="5F747D4A" w14:textId="77777777" w:rsidR="00ED669B" w:rsidRPr="00E84424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ED669B" w:rsidRPr="00E84424" w14:paraId="02F75774" w14:textId="77777777" w:rsidTr="00985999">
        <w:trPr>
          <w:cantSplit/>
        </w:trPr>
        <w:tc>
          <w:tcPr>
            <w:tcW w:w="1987" w:type="pct"/>
          </w:tcPr>
          <w:p w14:paraId="35F2031D" w14:textId="77777777" w:rsidR="00ED669B" w:rsidRPr="00E84424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10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53" w:type="pct"/>
            <w:tcBorders>
              <w:top w:val="single" w:sz="4" w:space="0" w:color="auto"/>
            </w:tcBorders>
            <w:shd w:val="clear" w:color="auto" w:fill="FAFAFA"/>
          </w:tcPr>
          <w:p w14:paraId="206E3CDD" w14:textId="77777777" w:rsidR="00ED669B" w:rsidRPr="00E84424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54" w:type="pct"/>
            <w:tcBorders>
              <w:top w:val="single" w:sz="4" w:space="0" w:color="auto"/>
            </w:tcBorders>
          </w:tcPr>
          <w:p w14:paraId="4021AF25" w14:textId="77777777" w:rsidR="00ED669B" w:rsidRPr="00E84424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53" w:type="pct"/>
            <w:tcBorders>
              <w:top w:val="single" w:sz="4" w:space="0" w:color="auto"/>
            </w:tcBorders>
            <w:shd w:val="clear" w:color="auto" w:fill="FAFAFA"/>
          </w:tcPr>
          <w:p w14:paraId="6748F582" w14:textId="77777777" w:rsidR="00ED669B" w:rsidRPr="00E84424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53" w:type="pct"/>
            <w:tcBorders>
              <w:top w:val="single" w:sz="4" w:space="0" w:color="auto"/>
            </w:tcBorders>
          </w:tcPr>
          <w:p w14:paraId="74FF589C" w14:textId="77777777" w:rsidR="00ED669B" w:rsidRPr="00E84424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985999" w:rsidRPr="00985999" w14:paraId="52790035" w14:textId="77777777" w:rsidTr="00985999">
        <w:trPr>
          <w:cantSplit/>
        </w:trPr>
        <w:tc>
          <w:tcPr>
            <w:tcW w:w="1987" w:type="pct"/>
          </w:tcPr>
          <w:p w14:paraId="406CC344" w14:textId="0B86C792" w:rsidR="00985999" w:rsidRPr="00985999" w:rsidRDefault="00985999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10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85999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เงินให้กู้ยืม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ระยะยาว</w:t>
            </w:r>
            <w:r w:rsidR="004A0F01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จากกิจการที่เกี่ยวข้องกัน</w:t>
            </w:r>
          </w:p>
        </w:tc>
        <w:tc>
          <w:tcPr>
            <w:tcW w:w="753" w:type="pct"/>
            <w:shd w:val="clear" w:color="auto" w:fill="FAFAFA"/>
          </w:tcPr>
          <w:p w14:paraId="278BD7CE" w14:textId="77777777" w:rsidR="00985999" w:rsidRPr="00985999" w:rsidRDefault="00985999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54" w:type="pct"/>
          </w:tcPr>
          <w:p w14:paraId="3AE2B3FB" w14:textId="77777777" w:rsidR="00985999" w:rsidRPr="00985999" w:rsidRDefault="00985999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53" w:type="pct"/>
            <w:shd w:val="clear" w:color="auto" w:fill="FAFAFA"/>
          </w:tcPr>
          <w:p w14:paraId="261F7C3A" w14:textId="77777777" w:rsidR="00985999" w:rsidRPr="00985999" w:rsidRDefault="00985999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53" w:type="pct"/>
          </w:tcPr>
          <w:p w14:paraId="20ED80F5" w14:textId="77777777" w:rsidR="00985999" w:rsidRPr="00985999" w:rsidRDefault="00985999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985999" w:rsidRPr="00985999" w14:paraId="259B99A7" w14:textId="77777777" w:rsidTr="00985999">
        <w:trPr>
          <w:cantSplit/>
        </w:trPr>
        <w:tc>
          <w:tcPr>
            <w:tcW w:w="1987" w:type="pct"/>
          </w:tcPr>
          <w:p w14:paraId="77ED1A9E" w14:textId="6B83292B" w:rsidR="00985999" w:rsidRPr="00985999" w:rsidRDefault="004A0F01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10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  ที่ถึงกำหนดไถ่ถอนภายในหนึ่งปี</w:t>
            </w:r>
          </w:p>
        </w:tc>
        <w:tc>
          <w:tcPr>
            <w:tcW w:w="753" w:type="pct"/>
            <w:shd w:val="clear" w:color="auto" w:fill="FAFAFA"/>
          </w:tcPr>
          <w:p w14:paraId="5E23236C" w14:textId="77777777" w:rsidR="00985999" w:rsidRPr="00985999" w:rsidRDefault="00985999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54" w:type="pct"/>
          </w:tcPr>
          <w:p w14:paraId="0512C22D" w14:textId="77777777" w:rsidR="00985999" w:rsidRPr="00985999" w:rsidRDefault="00985999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53" w:type="pct"/>
            <w:shd w:val="clear" w:color="auto" w:fill="FAFAFA"/>
          </w:tcPr>
          <w:p w14:paraId="3BAFE6F4" w14:textId="77777777" w:rsidR="00985999" w:rsidRPr="00985999" w:rsidRDefault="00985999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53" w:type="pct"/>
          </w:tcPr>
          <w:p w14:paraId="663BF7BA" w14:textId="77777777" w:rsidR="00985999" w:rsidRPr="00985999" w:rsidRDefault="00985999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4A0F01" w:rsidRPr="00985999" w14:paraId="11A957A7" w14:textId="77777777" w:rsidTr="00985999">
        <w:trPr>
          <w:cantSplit/>
        </w:trPr>
        <w:tc>
          <w:tcPr>
            <w:tcW w:w="1987" w:type="pct"/>
          </w:tcPr>
          <w:p w14:paraId="1895A45E" w14:textId="60016C72" w:rsidR="004A0F01" w:rsidRDefault="004A0F01" w:rsidP="004A0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10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  - 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753" w:type="pct"/>
            <w:shd w:val="clear" w:color="auto" w:fill="FAFAFA"/>
          </w:tcPr>
          <w:p w14:paraId="3FCF6604" w14:textId="329A38AB" w:rsidR="004A0F01" w:rsidRPr="004A0F01" w:rsidRDefault="004A0F01" w:rsidP="004A0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754" w:type="pct"/>
          </w:tcPr>
          <w:p w14:paraId="12898651" w14:textId="617CBE54" w:rsidR="004A0F01" w:rsidRPr="00985999" w:rsidRDefault="004A0F01" w:rsidP="004A0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53" w:type="pct"/>
            <w:shd w:val="clear" w:color="auto" w:fill="FAFAFA"/>
          </w:tcPr>
          <w:p w14:paraId="40F28341" w14:textId="39A6D378" w:rsidR="004A0F01" w:rsidRPr="00985999" w:rsidRDefault="00CF1017" w:rsidP="004A0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4A0F0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081</w:t>
            </w:r>
          </w:p>
        </w:tc>
        <w:tc>
          <w:tcPr>
            <w:tcW w:w="753" w:type="pct"/>
          </w:tcPr>
          <w:p w14:paraId="32A22670" w14:textId="09F07AE9" w:rsidR="004A0F01" w:rsidRPr="00985999" w:rsidRDefault="004A0F01" w:rsidP="004A0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4A0F01" w:rsidRPr="00985999" w14:paraId="77B620D5" w14:textId="77777777" w:rsidTr="00985999">
        <w:trPr>
          <w:cantSplit/>
        </w:trPr>
        <w:tc>
          <w:tcPr>
            <w:tcW w:w="1987" w:type="pct"/>
          </w:tcPr>
          <w:p w14:paraId="3A37B516" w14:textId="0BE424D1" w:rsidR="004A0F01" w:rsidRPr="004A0F01" w:rsidRDefault="004A0F01" w:rsidP="004A0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10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85999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เงินให้กู้ยืม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ระยะยาวจากกิจการที่เกี่ยวข้องกัน</w:t>
            </w:r>
          </w:p>
        </w:tc>
        <w:tc>
          <w:tcPr>
            <w:tcW w:w="753" w:type="pct"/>
            <w:shd w:val="clear" w:color="auto" w:fill="FAFAFA"/>
          </w:tcPr>
          <w:p w14:paraId="062AF1D9" w14:textId="77777777" w:rsidR="004A0F01" w:rsidRPr="00985999" w:rsidRDefault="004A0F01" w:rsidP="004A0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54" w:type="pct"/>
          </w:tcPr>
          <w:p w14:paraId="388CD80A" w14:textId="77777777" w:rsidR="004A0F01" w:rsidRPr="00985999" w:rsidRDefault="004A0F01" w:rsidP="004A0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53" w:type="pct"/>
            <w:shd w:val="clear" w:color="auto" w:fill="FAFAFA"/>
          </w:tcPr>
          <w:p w14:paraId="0E48D90B" w14:textId="77777777" w:rsidR="004A0F01" w:rsidRPr="00985999" w:rsidRDefault="004A0F01" w:rsidP="004A0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53" w:type="pct"/>
          </w:tcPr>
          <w:p w14:paraId="1BBB3392" w14:textId="77777777" w:rsidR="004A0F01" w:rsidRPr="00985999" w:rsidRDefault="004A0F01" w:rsidP="004A0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ED669B" w:rsidRPr="00E84424" w14:paraId="6C8AA16F" w14:textId="77777777" w:rsidTr="00C01580">
        <w:trPr>
          <w:cantSplit/>
        </w:trPr>
        <w:tc>
          <w:tcPr>
            <w:tcW w:w="1987" w:type="pct"/>
          </w:tcPr>
          <w:p w14:paraId="65E2BD81" w14:textId="30384B71" w:rsidR="00ED669B" w:rsidRPr="00E84424" w:rsidRDefault="004A0F01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  - </w:t>
            </w:r>
            <w:r w:rsidR="00ED669B"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753" w:type="pct"/>
            <w:shd w:val="clear" w:color="auto" w:fill="FAFAFA"/>
            <w:vAlign w:val="center"/>
          </w:tcPr>
          <w:p w14:paraId="468CD8D4" w14:textId="77777777" w:rsidR="00ED669B" w:rsidRPr="00E84424" w:rsidRDefault="00ED669B" w:rsidP="00C01580">
            <w:pPr>
              <w:pStyle w:val="a0"/>
              <w:ind w:left="-18" w:right="-108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754" w:type="pct"/>
            <w:vAlign w:val="center"/>
          </w:tcPr>
          <w:p w14:paraId="24671B21" w14:textId="77777777" w:rsidR="00ED669B" w:rsidRPr="00E84424" w:rsidRDefault="00ED669B" w:rsidP="00C01580">
            <w:pPr>
              <w:pStyle w:val="a0"/>
              <w:ind w:left="-18" w:right="-108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753" w:type="pct"/>
            <w:shd w:val="clear" w:color="auto" w:fill="FAFAFA"/>
            <w:vAlign w:val="center"/>
          </w:tcPr>
          <w:p w14:paraId="228879DC" w14:textId="54EC57C8" w:rsidR="00ED669B" w:rsidRPr="00E84424" w:rsidRDefault="004A0F01" w:rsidP="00C01580">
            <w:pPr>
              <w:pStyle w:val="a0"/>
              <w:ind w:left="-18" w:right="-108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753" w:type="pct"/>
            <w:vAlign w:val="center"/>
          </w:tcPr>
          <w:p w14:paraId="68B7C197" w14:textId="650A707A" w:rsidR="00ED669B" w:rsidRPr="00E84424" w:rsidRDefault="00CF1017" w:rsidP="00C01580">
            <w:pPr>
              <w:pStyle w:val="a0"/>
              <w:ind w:left="-18" w:right="-108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ED669B" w:rsidRPr="00E8442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781</w:t>
            </w:r>
          </w:p>
        </w:tc>
      </w:tr>
      <w:tr w:rsidR="00ED669B" w:rsidRPr="00E84424" w14:paraId="08A00CB6" w14:textId="77777777" w:rsidTr="00C01580">
        <w:trPr>
          <w:cantSplit/>
        </w:trPr>
        <w:tc>
          <w:tcPr>
            <w:tcW w:w="1987" w:type="pct"/>
          </w:tcPr>
          <w:p w14:paraId="1D600887" w14:textId="77777777" w:rsidR="00ED669B" w:rsidRPr="00E84424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75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833D76C" w14:textId="77777777" w:rsidR="00ED669B" w:rsidRPr="00E84424" w:rsidRDefault="00ED669B" w:rsidP="00C01580">
            <w:pPr>
              <w:pStyle w:val="a0"/>
              <w:ind w:left="-18" w:right="-108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75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DBFC70" w14:textId="77777777" w:rsidR="00ED669B" w:rsidRPr="00E84424" w:rsidRDefault="00ED669B" w:rsidP="00C01580">
            <w:pPr>
              <w:pStyle w:val="a0"/>
              <w:ind w:left="-18" w:right="-108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75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D7022FC" w14:textId="2EDFFA1A" w:rsidR="00ED669B" w:rsidRPr="00E84424" w:rsidRDefault="00CF1017" w:rsidP="00C01580">
            <w:pPr>
              <w:pStyle w:val="a0"/>
              <w:ind w:left="-18" w:right="-108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ED669B" w:rsidRPr="00E8442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081</w:t>
            </w:r>
          </w:p>
        </w:tc>
        <w:tc>
          <w:tcPr>
            <w:tcW w:w="75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FB16A2" w14:textId="19C1088B" w:rsidR="00ED669B" w:rsidRPr="00E84424" w:rsidRDefault="00CF1017" w:rsidP="00C01580">
            <w:pPr>
              <w:pStyle w:val="a0"/>
              <w:ind w:left="-18" w:right="-108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ED669B" w:rsidRPr="00E8442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781</w:t>
            </w:r>
          </w:p>
        </w:tc>
      </w:tr>
    </w:tbl>
    <w:p w14:paraId="7F145D02" w14:textId="77777777" w:rsidR="00ED669B" w:rsidRPr="00E84424" w:rsidRDefault="00ED669B" w:rsidP="00ED66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7" w:right="11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273F8B84" w14:textId="58AD6EB9" w:rsidR="00ED669B" w:rsidRPr="00E84424" w:rsidRDefault="00ED669B" w:rsidP="00ED669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11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E8442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รายการเคลื่อนไหวของเงินให้กู้ยืมระยะยาวที่ถึงกำหนดชำระภายในหนึ่งปีแก่กิจการที่เกี่ยวข้องกันสำหรับปีสิ้นสุดวันที่ </w:t>
      </w:r>
      <w:r w:rsidR="00CF1017" w:rsidRPr="00CF1017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31</w:t>
      </w:r>
      <w:r w:rsidRPr="00E84424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E8442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ธันวาคม </w:t>
      </w:r>
      <w:r w:rsidRPr="00E84424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พ.ศ.</w:t>
      </w:r>
      <w:r w:rsidRPr="00E84424">
        <w:rPr>
          <w:rFonts w:ascii="Browallia New" w:eastAsia="Arial Unicode MS" w:hAnsi="Browallia New" w:cs="Browallia New"/>
          <w:color w:val="7030A0"/>
          <w:spacing w:val="-2"/>
          <w:sz w:val="26"/>
          <w:szCs w:val="26"/>
          <w:cs/>
        </w:rPr>
        <w:t xml:space="preserve"> </w:t>
      </w:r>
      <w:r w:rsidR="00CF1017" w:rsidRPr="00CF1017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2563</w:t>
      </w:r>
      <w:r w:rsidRPr="00E84424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E8442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และ </w:t>
      </w:r>
      <w:r w:rsidRPr="00E84424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พ.ศ.</w:t>
      </w:r>
      <w:r w:rsidRPr="00E84424">
        <w:rPr>
          <w:rFonts w:ascii="Browallia New" w:eastAsia="Arial Unicode MS" w:hAnsi="Browallia New" w:cs="Browallia New"/>
          <w:color w:val="7030A0"/>
          <w:spacing w:val="-2"/>
          <w:sz w:val="26"/>
          <w:szCs w:val="26"/>
          <w:cs/>
        </w:rPr>
        <w:t xml:space="preserve"> </w:t>
      </w:r>
      <w:r w:rsidR="00CF1017" w:rsidRPr="00CF1017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2562</w:t>
      </w:r>
      <w:r w:rsidRPr="00E84424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E8442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มีดังนี้ </w:t>
      </w:r>
    </w:p>
    <w:p w14:paraId="4BD80B36" w14:textId="77777777" w:rsidR="00ED669B" w:rsidRPr="00E84424" w:rsidRDefault="00ED669B" w:rsidP="00ED669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14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3693"/>
        <w:gridCol w:w="1442"/>
        <w:gridCol w:w="1442"/>
        <w:gridCol w:w="1442"/>
        <w:gridCol w:w="1442"/>
      </w:tblGrid>
      <w:tr w:rsidR="00ED669B" w:rsidRPr="00E84424" w14:paraId="12E67729" w14:textId="77777777" w:rsidTr="00C01580">
        <w:trPr>
          <w:cantSplit/>
        </w:trPr>
        <w:tc>
          <w:tcPr>
            <w:tcW w:w="1952" w:type="pct"/>
          </w:tcPr>
          <w:p w14:paraId="3A3302AA" w14:textId="77777777" w:rsidR="00ED669B" w:rsidRPr="00E84424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10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24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FA0AC0" w14:textId="77777777" w:rsidR="00ED669B" w:rsidRPr="00E84424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524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7B3D2C" w14:textId="77777777" w:rsidR="00ED669B" w:rsidRPr="00E84424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D669B" w:rsidRPr="00E84424" w14:paraId="149FE069" w14:textId="77777777" w:rsidTr="00C01580">
        <w:trPr>
          <w:cantSplit/>
        </w:trPr>
        <w:tc>
          <w:tcPr>
            <w:tcW w:w="1952" w:type="pct"/>
          </w:tcPr>
          <w:p w14:paraId="2E761FE3" w14:textId="77777777" w:rsidR="00ED669B" w:rsidRPr="00E84424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10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vAlign w:val="center"/>
          </w:tcPr>
          <w:p w14:paraId="04B20B17" w14:textId="3E01C05F" w:rsidR="00ED669B" w:rsidRPr="00E84424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พ.ศ.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color w:val="7030A0"/>
                <w:sz w:val="26"/>
                <w:szCs w:val="26"/>
                <w:cs/>
              </w:rPr>
              <w:t xml:space="preserve"> </w:t>
            </w:r>
            <w:r w:rsidR="00CF1017" w:rsidRPr="00CF10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762" w:type="pct"/>
            <w:tcBorders>
              <w:top w:val="single" w:sz="4" w:space="0" w:color="auto"/>
            </w:tcBorders>
            <w:vAlign w:val="center"/>
          </w:tcPr>
          <w:p w14:paraId="3D60355A" w14:textId="347A3F2D" w:rsidR="00ED669B" w:rsidRPr="00E84424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พ.ศ.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color w:val="7030A0"/>
                <w:sz w:val="26"/>
                <w:szCs w:val="26"/>
                <w:cs/>
              </w:rPr>
              <w:t xml:space="preserve"> </w:t>
            </w:r>
            <w:r w:rsidR="00CF1017" w:rsidRPr="00CF10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762" w:type="pct"/>
            <w:tcBorders>
              <w:top w:val="single" w:sz="4" w:space="0" w:color="auto"/>
            </w:tcBorders>
            <w:vAlign w:val="center"/>
          </w:tcPr>
          <w:p w14:paraId="2EEBA489" w14:textId="4F6EB00A" w:rsidR="00ED669B" w:rsidRPr="00E84424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พ.ศ.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color w:val="7030A0"/>
                <w:sz w:val="26"/>
                <w:szCs w:val="26"/>
                <w:cs/>
              </w:rPr>
              <w:t xml:space="preserve"> </w:t>
            </w:r>
            <w:r w:rsidR="00CF1017" w:rsidRPr="00CF10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762" w:type="pct"/>
            <w:tcBorders>
              <w:top w:val="single" w:sz="4" w:space="0" w:color="auto"/>
            </w:tcBorders>
            <w:vAlign w:val="center"/>
          </w:tcPr>
          <w:p w14:paraId="2113EE0B" w14:textId="77F026C7" w:rsidR="00ED669B" w:rsidRPr="00E84424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พ.ศ.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color w:val="7030A0"/>
                <w:sz w:val="26"/>
                <w:szCs w:val="26"/>
                <w:cs/>
              </w:rPr>
              <w:t xml:space="preserve"> </w:t>
            </w:r>
            <w:r w:rsidR="00CF1017" w:rsidRPr="00CF10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ED669B" w:rsidRPr="00E84424" w14:paraId="662F3DF8" w14:textId="77777777" w:rsidTr="00C01580">
        <w:trPr>
          <w:cantSplit/>
        </w:trPr>
        <w:tc>
          <w:tcPr>
            <w:tcW w:w="1952" w:type="pct"/>
          </w:tcPr>
          <w:p w14:paraId="5470C966" w14:textId="77777777" w:rsidR="00ED669B" w:rsidRPr="00E84424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10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62" w:type="pct"/>
            <w:tcBorders>
              <w:bottom w:val="single" w:sz="4" w:space="0" w:color="auto"/>
            </w:tcBorders>
          </w:tcPr>
          <w:p w14:paraId="05EB432C" w14:textId="77777777" w:rsidR="00ED669B" w:rsidRPr="00E84424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vAlign w:val="center"/>
          </w:tcPr>
          <w:p w14:paraId="2D7C9ECA" w14:textId="77777777" w:rsidR="00ED669B" w:rsidRPr="00E84424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62" w:type="pct"/>
            <w:tcBorders>
              <w:bottom w:val="single" w:sz="4" w:space="0" w:color="auto"/>
            </w:tcBorders>
          </w:tcPr>
          <w:p w14:paraId="20E480E1" w14:textId="77777777" w:rsidR="00ED669B" w:rsidRPr="00E84424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vAlign w:val="center"/>
          </w:tcPr>
          <w:p w14:paraId="7930F4E0" w14:textId="77777777" w:rsidR="00ED669B" w:rsidRPr="00E84424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ED669B" w:rsidRPr="00E84424" w14:paraId="6955D7E7" w14:textId="77777777" w:rsidTr="00C01580">
        <w:trPr>
          <w:cantSplit/>
        </w:trPr>
        <w:tc>
          <w:tcPr>
            <w:tcW w:w="1952" w:type="pct"/>
          </w:tcPr>
          <w:p w14:paraId="3D693207" w14:textId="77777777" w:rsidR="00ED669B" w:rsidRPr="00E84424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10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B115B5" w14:textId="77777777" w:rsidR="00ED669B" w:rsidRPr="00E84424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vAlign w:val="bottom"/>
          </w:tcPr>
          <w:p w14:paraId="2F9A6818" w14:textId="77777777" w:rsidR="00ED669B" w:rsidRPr="00E84424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198220E" w14:textId="77777777" w:rsidR="00ED669B" w:rsidRPr="00E84424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vAlign w:val="bottom"/>
          </w:tcPr>
          <w:p w14:paraId="545F5BE9" w14:textId="77777777" w:rsidR="00ED669B" w:rsidRPr="00E84424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ED669B" w:rsidRPr="00E84424" w14:paraId="3E3DB88B" w14:textId="77777777" w:rsidTr="00C01580">
        <w:trPr>
          <w:cantSplit/>
        </w:trPr>
        <w:tc>
          <w:tcPr>
            <w:tcW w:w="1952" w:type="pct"/>
          </w:tcPr>
          <w:p w14:paraId="1D48A617" w14:textId="42CE8287" w:rsidR="00ED669B" w:rsidRPr="00E84424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  <w:t xml:space="preserve">ณ วันที่ </w:t>
            </w:r>
            <w:r w:rsidR="00CF1017"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  <w:t xml:space="preserve"> มกราคม</w:t>
            </w:r>
          </w:p>
        </w:tc>
        <w:tc>
          <w:tcPr>
            <w:tcW w:w="762" w:type="pct"/>
            <w:shd w:val="clear" w:color="auto" w:fill="FAFAFA"/>
            <w:vAlign w:val="bottom"/>
          </w:tcPr>
          <w:p w14:paraId="07188CC9" w14:textId="77777777" w:rsidR="00ED669B" w:rsidRPr="00E84424" w:rsidRDefault="00ED669B" w:rsidP="00C01580">
            <w:pPr>
              <w:pStyle w:val="a1"/>
              <w:ind w:left="-18" w:right="-72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762" w:type="pct"/>
            <w:vAlign w:val="bottom"/>
          </w:tcPr>
          <w:p w14:paraId="53DDB8FC" w14:textId="77777777" w:rsidR="00ED669B" w:rsidRPr="00E84424" w:rsidRDefault="00ED669B" w:rsidP="00C01580">
            <w:pPr>
              <w:pStyle w:val="a1"/>
              <w:ind w:left="-18" w:right="-72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762" w:type="pct"/>
            <w:shd w:val="clear" w:color="auto" w:fill="FAFAFA"/>
            <w:vAlign w:val="bottom"/>
          </w:tcPr>
          <w:p w14:paraId="7C0E7DB3" w14:textId="2420B249" w:rsidR="00ED669B" w:rsidRPr="00E84424" w:rsidRDefault="00CF1017" w:rsidP="00C01580">
            <w:pPr>
              <w:pStyle w:val="a1"/>
              <w:ind w:left="-18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ED669B" w:rsidRPr="00E844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781</w:t>
            </w:r>
          </w:p>
        </w:tc>
        <w:tc>
          <w:tcPr>
            <w:tcW w:w="762" w:type="pct"/>
            <w:vAlign w:val="bottom"/>
          </w:tcPr>
          <w:p w14:paraId="52F93A48" w14:textId="667D4495" w:rsidR="00ED669B" w:rsidRPr="00E84424" w:rsidRDefault="00CF1017" w:rsidP="00C01580">
            <w:pPr>
              <w:pStyle w:val="a1"/>
              <w:ind w:left="-18" w:right="-72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400</w:t>
            </w:r>
          </w:p>
        </w:tc>
      </w:tr>
      <w:tr w:rsidR="00ED669B" w:rsidRPr="00E84424" w14:paraId="7DF58365" w14:textId="77777777" w:rsidTr="00C01580">
        <w:trPr>
          <w:cantSplit/>
        </w:trPr>
        <w:tc>
          <w:tcPr>
            <w:tcW w:w="1952" w:type="pct"/>
          </w:tcPr>
          <w:p w14:paraId="60DD84E9" w14:textId="1255FDA7" w:rsidR="00ED669B" w:rsidRPr="00E84424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th-TH"/>
              </w:rPr>
              <w:t>กระแสเงินสด</w:t>
            </w:r>
            <w:r w:rsidR="00D05124" w:rsidRPr="00D05124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th-TH"/>
              </w:rPr>
              <w:t xml:space="preserve"> </w:t>
            </w:r>
            <w:r w:rsidRPr="00D051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:</w:t>
            </w:r>
          </w:p>
        </w:tc>
        <w:tc>
          <w:tcPr>
            <w:tcW w:w="762" w:type="pct"/>
            <w:shd w:val="clear" w:color="auto" w:fill="FAFAFA"/>
            <w:vAlign w:val="bottom"/>
          </w:tcPr>
          <w:p w14:paraId="2D40C55F" w14:textId="77777777" w:rsidR="00ED669B" w:rsidRPr="00E84424" w:rsidRDefault="00ED669B" w:rsidP="00C01580">
            <w:pPr>
              <w:pStyle w:val="a1"/>
              <w:ind w:left="-18" w:right="-72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62" w:type="pct"/>
            <w:vAlign w:val="bottom"/>
          </w:tcPr>
          <w:p w14:paraId="28E0A87A" w14:textId="77777777" w:rsidR="00ED669B" w:rsidRPr="00E84424" w:rsidRDefault="00ED669B" w:rsidP="00C01580">
            <w:pPr>
              <w:pStyle w:val="a1"/>
              <w:ind w:left="-18" w:right="-72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62" w:type="pct"/>
            <w:shd w:val="clear" w:color="auto" w:fill="FAFAFA"/>
            <w:vAlign w:val="bottom"/>
          </w:tcPr>
          <w:p w14:paraId="4DAC176D" w14:textId="77777777" w:rsidR="00ED669B" w:rsidRPr="00E84424" w:rsidRDefault="00ED669B" w:rsidP="00C01580">
            <w:pPr>
              <w:pStyle w:val="a1"/>
              <w:ind w:left="-18" w:right="-72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62" w:type="pct"/>
            <w:vAlign w:val="bottom"/>
          </w:tcPr>
          <w:p w14:paraId="5E0B98E5" w14:textId="77777777" w:rsidR="00ED669B" w:rsidRPr="00E84424" w:rsidRDefault="00ED669B" w:rsidP="00C01580">
            <w:pPr>
              <w:pStyle w:val="a1"/>
              <w:ind w:left="-18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ED669B" w:rsidRPr="00E84424" w14:paraId="6CAE257D" w14:textId="77777777" w:rsidTr="00C01580">
        <w:trPr>
          <w:cantSplit/>
        </w:trPr>
        <w:tc>
          <w:tcPr>
            <w:tcW w:w="1952" w:type="pct"/>
          </w:tcPr>
          <w:p w14:paraId="4EBEC3B5" w14:textId="77777777" w:rsidR="00ED669B" w:rsidRPr="00E84424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เงินสดจ่ายสำหรับเงินให้กู้ยืมระยะยาว</w:t>
            </w:r>
          </w:p>
        </w:tc>
        <w:tc>
          <w:tcPr>
            <w:tcW w:w="762" w:type="pct"/>
            <w:shd w:val="clear" w:color="auto" w:fill="FAFAFA"/>
            <w:vAlign w:val="bottom"/>
          </w:tcPr>
          <w:p w14:paraId="0766E713" w14:textId="77777777" w:rsidR="00ED669B" w:rsidRPr="00E84424" w:rsidRDefault="00ED669B" w:rsidP="00C01580">
            <w:pPr>
              <w:pStyle w:val="a1"/>
              <w:ind w:left="-18" w:right="-72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762" w:type="pct"/>
            <w:vAlign w:val="bottom"/>
          </w:tcPr>
          <w:p w14:paraId="11BB8219" w14:textId="77777777" w:rsidR="00ED669B" w:rsidRPr="00E84424" w:rsidRDefault="00ED669B" w:rsidP="00C01580">
            <w:pPr>
              <w:pStyle w:val="a1"/>
              <w:ind w:left="-18" w:right="-72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762" w:type="pct"/>
            <w:shd w:val="clear" w:color="auto" w:fill="FAFAFA"/>
            <w:vAlign w:val="bottom"/>
          </w:tcPr>
          <w:p w14:paraId="617AA36A" w14:textId="583520DA" w:rsidR="00ED669B" w:rsidRPr="00E84424" w:rsidRDefault="00CF1017" w:rsidP="00C01580">
            <w:pPr>
              <w:pStyle w:val="a1"/>
              <w:ind w:left="-18" w:right="-72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700</w:t>
            </w:r>
          </w:p>
        </w:tc>
        <w:tc>
          <w:tcPr>
            <w:tcW w:w="762" w:type="pct"/>
            <w:vAlign w:val="bottom"/>
          </w:tcPr>
          <w:p w14:paraId="38DC0B66" w14:textId="47A8D7ED" w:rsidR="00ED669B" w:rsidRPr="00E84424" w:rsidRDefault="00CF1017" w:rsidP="00C01580">
            <w:pPr>
              <w:pStyle w:val="a1"/>
              <w:ind w:left="-18" w:right="-72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ED669B" w:rsidRPr="00E8442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381</w:t>
            </w:r>
          </w:p>
        </w:tc>
      </w:tr>
      <w:tr w:rsidR="00ED669B" w:rsidRPr="00E84424" w14:paraId="00C96DF8" w14:textId="77777777" w:rsidTr="00C01580">
        <w:trPr>
          <w:cantSplit/>
        </w:trPr>
        <w:tc>
          <w:tcPr>
            <w:tcW w:w="1952" w:type="pct"/>
          </w:tcPr>
          <w:p w14:paraId="6FE119A7" w14:textId="77777777" w:rsidR="00ED669B" w:rsidRPr="00E84424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เงินสดรับชำระคืนจากเงินให้กู้ยืมระยะยาว</w:t>
            </w:r>
          </w:p>
        </w:tc>
        <w:tc>
          <w:tcPr>
            <w:tcW w:w="762" w:type="pct"/>
            <w:shd w:val="clear" w:color="auto" w:fill="FAFAFA"/>
            <w:vAlign w:val="bottom"/>
          </w:tcPr>
          <w:p w14:paraId="29A21594" w14:textId="77777777" w:rsidR="00ED669B" w:rsidRPr="00E84424" w:rsidRDefault="00ED669B" w:rsidP="00C01580">
            <w:pPr>
              <w:pStyle w:val="a1"/>
              <w:ind w:left="-18" w:right="-72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762" w:type="pct"/>
            <w:vAlign w:val="bottom"/>
          </w:tcPr>
          <w:p w14:paraId="4A22969F" w14:textId="77777777" w:rsidR="00ED669B" w:rsidRPr="00E84424" w:rsidRDefault="00ED669B" w:rsidP="00C01580">
            <w:pPr>
              <w:pStyle w:val="a1"/>
              <w:ind w:left="-18" w:right="-72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762" w:type="pct"/>
            <w:shd w:val="clear" w:color="auto" w:fill="FAFAFA"/>
            <w:vAlign w:val="bottom"/>
          </w:tcPr>
          <w:p w14:paraId="2BF93305" w14:textId="5FEAD09E" w:rsidR="00ED669B" w:rsidRPr="00E84424" w:rsidRDefault="00ED669B" w:rsidP="00C01580">
            <w:pPr>
              <w:pStyle w:val="a1"/>
              <w:ind w:left="-18" w:right="-72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400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762" w:type="pct"/>
            <w:vAlign w:val="bottom"/>
          </w:tcPr>
          <w:p w14:paraId="122717D1" w14:textId="77777777" w:rsidR="00ED669B" w:rsidRPr="00E84424" w:rsidRDefault="00ED669B" w:rsidP="00C01580">
            <w:pPr>
              <w:pStyle w:val="a1"/>
              <w:ind w:left="-18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</w:tr>
      <w:tr w:rsidR="00ED669B" w:rsidRPr="00E84424" w14:paraId="059BED4A" w14:textId="77777777" w:rsidTr="00C01580">
        <w:trPr>
          <w:cantSplit/>
        </w:trPr>
        <w:tc>
          <w:tcPr>
            <w:tcW w:w="1952" w:type="pct"/>
          </w:tcPr>
          <w:p w14:paraId="4A8C69AE" w14:textId="1489B532" w:rsidR="00ED669B" w:rsidRPr="00E84424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10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  <w:t>ณ วันที่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CF1017"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7BF26F6" w14:textId="77777777" w:rsidR="00ED669B" w:rsidRPr="00E84424" w:rsidRDefault="00ED669B" w:rsidP="00C01580">
            <w:pPr>
              <w:pStyle w:val="a1"/>
              <w:ind w:left="-18" w:right="-72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4655C7" w14:textId="77777777" w:rsidR="00ED669B" w:rsidRPr="00E84424" w:rsidRDefault="00ED669B" w:rsidP="00C01580">
            <w:pPr>
              <w:pStyle w:val="a1"/>
              <w:ind w:left="-18" w:right="-72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45585CA" w14:textId="7AA33A76" w:rsidR="00ED669B" w:rsidRPr="00E84424" w:rsidRDefault="00CF1017" w:rsidP="00C01580">
            <w:pPr>
              <w:pStyle w:val="a1"/>
              <w:ind w:left="-18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ED669B" w:rsidRPr="00E8442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081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FA6FB3" w14:textId="16A51038" w:rsidR="00ED669B" w:rsidRPr="00E84424" w:rsidRDefault="00CF1017" w:rsidP="00C01580">
            <w:pPr>
              <w:pStyle w:val="a1"/>
              <w:ind w:left="-18" w:right="-72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ED669B" w:rsidRPr="00E8442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781</w:t>
            </w:r>
          </w:p>
        </w:tc>
      </w:tr>
    </w:tbl>
    <w:p w14:paraId="49EAD965" w14:textId="74BC54B6" w:rsidR="00EC0EB7" w:rsidRPr="00E84424" w:rsidRDefault="00EC0EB7" w:rsidP="00ED669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14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780AC958" w14:textId="77777777" w:rsidR="00EC0EB7" w:rsidRPr="00E84424" w:rsidRDefault="00EC0E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eastAsia="Arial Unicode MS" w:hAnsi="Browallia New" w:cs="Browallia New"/>
          <w:sz w:val="26"/>
          <w:szCs w:val="26"/>
          <w:cs/>
        </w:rPr>
      </w:pPr>
      <w:r w:rsidRPr="00E84424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209E51FF" w14:textId="77777777" w:rsidR="00ED669B" w:rsidRPr="00E84424" w:rsidRDefault="00ED669B" w:rsidP="00ED669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14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1A2C34B" w14:textId="12CD5102" w:rsidR="00ED669B" w:rsidRPr="00E84424" w:rsidRDefault="00ED669B" w:rsidP="00ED669B">
      <w:pPr>
        <w:spacing w:line="240" w:lineRule="auto"/>
        <w:ind w:right="14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E84424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CF1017" w:rsidRPr="00CF1017">
        <w:rPr>
          <w:rFonts w:ascii="Browallia New" w:eastAsia="Arial Unicode MS" w:hAnsi="Browallia New" w:cs="Browallia New"/>
          <w:sz w:val="26"/>
          <w:szCs w:val="26"/>
          <w:lang w:val="en-GB"/>
        </w:rPr>
        <w:t>14</w:t>
      </w:r>
      <w:r w:rsidRPr="00E84424">
        <w:rPr>
          <w:rFonts w:ascii="Browallia New" w:eastAsia="Arial Unicode MS" w:hAnsi="Browallia New" w:cs="Browallia New"/>
          <w:sz w:val="26"/>
          <w:szCs w:val="26"/>
          <w:cs/>
        </w:rPr>
        <w:t xml:space="preserve"> พฤศจิกายน </w:t>
      </w:r>
      <w:r w:rsidRPr="00E8442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CF1017" w:rsidRPr="00CF1017">
        <w:rPr>
          <w:rFonts w:ascii="Browallia New" w:eastAsia="Arial Unicode MS" w:hAnsi="Browallia New" w:cs="Browallia New"/>
          <w:sz w:val="26"/>
          <w:szCs w:val="26"/>
          <w:lang w:val="en-GB"/>
        </w:rPr>
        <w:t>2561</w:t>
      </w:r>
      <w:r w:rsidRPr="00E84424">
        <w:rPr>
          <w:rFonts w:ascii="Browallia New" w:eastAsia="Arial Unicode MS" w:hAnsi="Browallia New" w:cs="Browallia New"/>
          <w:sz w:val="26"/>
          <w:szCs w:val="26"/>
          <w:cs/>
        </w:rPr>
        <w:t xml:space="preserve"> บริษัทได้ทำสัญญาเงินให้กู้ยืมกับบริษัทย่อยแห่งหนึ่งจำนวน </w:t>
      </w:r>
      <w:r w:rsidR="00CF1017" w:rsidRPr="00CF1017">
        <w:rPr>
          <w:rFonts w:ascii="Browallia New" w:eastAsia="Arial Unicode MS" w:hAnsi="Browallia New" w:cs="Browallia New"/>
          <w:sz w:val="26"/>
          <w:szCs w:val="26"/>
          <w:lang w:val="en-GB"/>
        </w:rPr>
        <w:t>400</w:t>
      </w:r>
      <w:r w:rsidRPr="00E84424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</w:t>
      </w:r>
      <w:r w:rsidR="00896A5C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Pr="00E84424">
        <w:rPr>
          <w:rFonts w:ascii="Browallia New" w:eastAsia="Arial Unicode MS" w:hAnsi="Browallia New" w:cs="Browallia New"/>
          <w:sz w:val="26"/>
          <w:szCs w:val="26"/>
          <w:cs/>
        </w:rPr>
        <w:t xml:space="preserve">เพื่อใช้ในการสนับสนุนการปรับโครงสร้างทางการเงิน โดยมีอัตราดอกเบี้ยอ้างอิงอัตรา </w:t>
      </w:r>
      <w:r w:rsidRPr="00E84424">
        <w:rPr>
          <w:rFonts w:ascii="Browallia New" w:eastAsia="Arial Unicode MS" w:hAnsi="Browallia New" w:cs="Browallia New"/>
          <w:sz w:val="26"/>
          <w:szCs w:val="26"/>
        </w:rPr>
        <w:t xml:space="preserve">BIBOR </w:t>
      </w:r>
      <w:r w:rsidRPr="00E84424">
        <w:rPr>
          <w:rFonts w:ascii="Browallia New" w:eastAsia="Arial Unicode MS" w:hAnsi="Browallia New" w:cs="Browallia New"/>
          <w:sz w:val="26"/>
          <w:szCs w:val="26"/>
          <w:cs/>
        </w:rPr>
        <w:t xml:space="preserve">ระยะ </w:t>
      </w:r>
      <w:r w:rsidR="00CF1017" w:rsidRPr="00CF1017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E84424">
        <w:rPr>
          <w:rFonts w:ascii="Browallia New" w:eastAsia="Arial Unicode MS" w:hAnsi="Browallia New" w:cs="Browallia New"/>
          <w:sz w:val="26"/>
          <w:szCs w:val="26"/>
          <w:cs/>
        </w:rPr>
        <w:t xml:space="preserve"> เดือน (</w:t>
      </w:r>
      <w:r w:rsidRPr="00E84424">
        <w:rPr>
          <w:rFonts w:ascii="Browallia New" w:eastAsia="Arial Unicode MS" w:hAnsi="Browallia New" w:cs="Browallia New"/>
          <w:sz w:val="26"/>
          <w:szCs w:val="26"/>
        </w:rPr>
        <w:t xml:space="preserve">BIBOR </w:t>
      </w:r>
      <w:r w:rsidR="00CF1017" w:rsidRPr="00CF1017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E84424">
        <w:rPr>
          <w:rFonts w:ascii="Browallia New" w:eastAsia="Arial Unicode MS" w:hAnsi="Browallia New" w:cs="Browallia New"/>
          <w:sz w:val="26"/>
          <w:szCs w:val="26"/>
        </w:rPr>
        <w:t xml:space="preserve">M) </w:t>
      </w:r>
      <w:r w:rsidRPr="00E84424">
        <w:rPr>
          <w:rFonts w:ascii="Browallia New" w:eastAsia="Arial Unicode MS" w:hAnsi="Browallia New" w:cs="Browallia New"/>
          <w:sz w:val="26"/>
          <w:szCs w:val="26"/>
          <w:cs/>
        </w:rPr>
        <w:t xml:space="preserve">บวกอัตราส่วนเพิ่มคงที่ต่อปี สัญญาฉบับนี้มีระยะเวลา </w:t>
      </w:r>
      <w:r w:rsidR="00CF1017" w:rsidRPr="00CF1017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E84424">
        <w:rPr>
          <w:rFonts w:ascii="Browallia New" w:eastAsia="Arial Unicode MS" w:hAnsi="Browallia New" w:cs="Browallia New"/>
          <w:sz w:val="26"/>
          <w:szCs w:val="26"/>
          <w:cs/>
        </w:rPr>
        <w:t xml:space="preserve"> ปี นับจากวันลงนามสัญญา</w:t>
      </w:r>
      <w:r w:rsidRPr="00E8442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84424">
        <w:rPr>
          <w:rFonts w:ascii="Browallia New" w:eastAsia="Arial Unicode MS" w:hAnsi="Browallia New" w:cs="Browallia New"/>
          <w:sz w:val="26"/>
          <w:szCs w:val="26"/>
          <w:cs/>
        </w:rPr>
        <w:t>โดยในระหว่างปีสิ้นสุดวันที่</w:t>
      </w:r>
      <w:r w:rsidR="00D234A0" w:rsidRPr="00E8442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CF1017" w:rsidRPr="00CF1017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E8442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8442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CF1017" w:rsidRPr="00CF1017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E8442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8442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บริษัทย่อยได้ชำระคืนเงินกู้ที่เหลือทั้งจำนวนแล้ว</w:t>
      </w:r>
    </w:p>
    <w:p w14:paraId="6C2AF8A6" w14:textId="77777777" w:rsidR="00ED669B" w:rsidRPr="00E84424" w:rsidRDefault="00ED669B" w:rsidP="00ED669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14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9D5CB13" w14:textId="279AD59C" w:rsidR="00976508" w:rsidRPr="00E84424" w:rsidRDefault="00976508" w:rsidP="0097650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14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E84424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CF1017" w:rsidRPr="00CF1017">
        <w:rPr>
          <w:rFonts w:ascii="Browallia New" w:eastAsia="Arial Unicode MS" w:hAnsi="Browallia New" w:cs="Browallia New"/>
          <w:sz w:val="26"/>
          <w:szCs w:val="26"/>
          <w:lang w:val="en-GB"/>
        </w:rPr>
        <w:t>26</w:t>
      </w:r>
      <w:r w:rsidRPr="00E8442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84424">
        <w:rPr>
          <w:rFonts w:ascii="Browallia New" w:eastAsia="Arial Unicode MS" w:hAnsi="Browallia New" w:cs="Browallia New"/>
          <w:sz w:val="26"/>
          <w:szCs w:val="26"/>
          <w:cs/>
        </w:rPr>
        <w:t xml:space="preserve">กันยายน พ.ศ. </w:t>
      </w:r>
      <w:r w:rsidR="00CF1017" w:rsidRPr="00CF1017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E84424">
        <w:rPr>
          <w:rFonts w:ascii="Browallia New" w:eastAsia="Arial Unicode MS" w:hAnsi="Browallia New" w:cs="Browallia New"/>
          <w:sz w:val="26"/>
          <w:szCs w:val="26"/>
          <w:cs/>
        </w:rPr>
        <w:t xml:space="preserve"> บริษัทได้ทำสัญญาเงินให้กู้ยืมกับบริษัทย่อยแห่งหนึ่งเป็นวงเงินกู้ยืมจำนวน </w:t>
      </w:r>
      <w:r w:rsidR="00CF1017" w:rsidRPr="00CF1017">
        <w:rPr>
          <w:rFonts w:ascii="Browallia New" w:eastAsia="Arial Unicode MS" w:hAnsi="Browallia New" w:cs="Browallia New"/>
          <w:sz w:val="26"/>
          <w:szCs w:val="26"/>
          <w:lang w:val="en-GB"/>
        </w:rPr>
        <w:t>11</w:t>
      </w:r>
      <w:r w:rsidRPr="00E84424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CF1017" w:rsidRPr="00CF1017">
        <w:rPr>
          <w:rFonts w:ascii="Browallia New" w:eastAsia="Arial Unicode MS" w:hAnsi="Browallia New" w:cs="Browallia New"/>
          <w:sz w:val="26"/>
          <w:szCs w:val="26"/>
          <w:lang w:val="en-GB"/>
        </w:rPr>
        <w:t>385</w:t>
      </w:r>
      <w:r w:rsidRPr="00E84424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</w:t>
      </w:r>
      <w:r w:rsidRPr="00E84424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E8442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โดยมีวัตถุประสงค์เพื่อให้บริษัทย่อยแห่งหนึ่งในกลุ่มกิจการใช้ในการซื้อหุ้นสามัญเพิ่มทุนในบริษัทร่วมแห่งหนึ่ง เงินกู้ยืมดังกล่าวไม่มีหลักประกัน</w:t>
      </w:r>
      <w:r w:rsidRPr="00E84424">
        <w:rPr>
          <w:rFonts w:ascii="Browallia New" w:eastAsia="Arial Unicode MS" w:hAnsi="Browallia New" w:cs="Browallia New"/>
          <w:sz w:val="26"/>
          <w:szCs w:val="26"/>
          <w:cs/>
        </w:rPr>
        <w:t xml:space="preserve"> มีอัตราดอกเบี้ยคงที่ร้อยละ </w:t>
      </w:r>
      <w:r w:rsidR="00CF1017" w:rsidRPr="00CF1017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E84424">
        <w:rPr>
          <w:rFonts w:ascii="Browallia New" w:eastAsia="Arial Unicode MS" w:hAnsi="Browallia New" w:cs="Browallia New"/>
          <w:sz w:val="26"/>
          <w:szCs w:val="26"/>
        </w:rPr>
        <w:t>.</w:t>
      </w:r>
      <w:r w:rsidR="00CF1017" w:rsidRPr="00CF1017">
        <w:rPr>
          <w:rFonts w:ascii="Browallia New" w:eastAsia="Arial Unicode MS" w:hAnsi="Browallia New" w:cs="Browallia New"/>
          <w:sz w:val="26"/>
          <w:szCs w:val="26"/>
          <w:lang w:val="en-GB"/>
        </w:rPr>
        <w:t>66</w:t>
      </w:r>
      <w:r w:rsidRPr="00E84424">
        <w:rPr>
          <w:rFonts w:ascii="Browallia New" w:eastAsia="Arial Unicode MS" w:hAnsi="Browallia New" w:cs="Browallia New"/>
          <w:sz w:val="26"/>
          <w:szCs w:val="26"/>
          <w:cs/>
        </w:rPr>
        <w:t xml:space="preserve"> ต่อปี และมีระยะเวลา </w:t>
      </w:r>
      <w:r w:rsidR="00CF1017" w:rsidRPr="00CF1017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Pr="00E84424">
        <w:rPr>
          <w:rFonts w:ascii="Browallia New" w:eastAsia="Arial Unicode MS" w:hAnsi="Browallia New" w:cs="Browallia New"/>
          <w:sz w:val="26"/>
          <w:szCs w:val="26"/>
        </w:rPr>
        <w:t>.</w:t>
      </w:r>
      <w:r w:rsidR="00CF1017" w:rsidRPr="00CF1017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E84424">
        <w:rPr>
          <w:rFonts w:ascii="Browallia New" w:eastAsia="Arial Unicode MS" w:hAnsi="Browallia New" w:cs="Browallia New"/>
          <w:sz w:val="26"/>
          <w:szCs w:val="26"/>
          <w:cs/>
        </w:rPr>
        <w:t xml:space="preserve"> ปี นับจากวันที่เบิกใช้เงินกู้ครั้งแรก ต่อมา</w:t>
      </w:r>
      <w:r w:rsidR="004A0F01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เมื่อ</w:t>
      </w:r>
      <w:r w:rsidRPr="00E84424">
        <w:rPr>
          <w:rFonts w:ascii="Browallia New" w:eastAsia="Arial Unicode MS" w:hAnsi="Browallia New" w:cs="Browallia New"/>
          <w:sz w:val="26"/>
          <w:szCs w:val="26"/>
          <w:cs/>
        </w:rPr>
        <w:t xml:space="preserve">วันที่ </w:t>
      </w:r>
      <w:r w:rsidR="00CF1017" w:rsidRPr="00CF1017">
        <w:rPr>
          <w:rFonts w:ascii="Browallia New" w:eastAsia="Arial Unicode MS" w:hAnsi="Browallia New" w:cs="Browallia New"/>
          <w:sz w:val="26"/>
          <w:szCs w:val="26"/>
          <w:lang w:val="en-GB"/>
        </w:rPr>
        <w:t>22</w:t>
      </w:r>
      <w:r w:rsidRPr="00E8442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84424">
        <w:rPr>
          <w:rFonts w:ascii="Browallia New" w:eastAsia="Arial Unicode MS" w:hAnsi="Browallia New" w:cs="Browallia New"/>
          <w:sz w:val="26"/>
          <w:szCs w:val="26"/>
          <w:cs/>
        </w:rPr>
        <w:t xml:space="preserve">ตุลาคม พ.ศ. </w:t>
      </w:r>
      <w:r w:rsidR="00CF1017" w:rsidRPr="00CF1017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E8442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84424">
        <w:rPr>
          <w:rFonts w:ascii="Browallia New" w:eastAsia="Arial Unicode MS" w:hAnsi="Browallia New" w:cs="Browallia New"/>
          <w:sz w:val="26"/>
          <w:szCs w:val="26"/>
          <w:cs/>
        </w:rPr>
        <w:t>บริษัทได้เข้าทำสัญญาโอนกิจการทั้งหมดกับบริษัทย่อยแห่งหนึ่ง หลังจากที่บริษัทย่อยแห่งหนึ่งได้รับชำระ</w:t>
      </w:r>
      <w:r w:rsidR="00AA3CA2" w:rsidRPr="00E84424">
        <w:rPr>
          <w:rFonts w:ascii="Browallia New" w:eastAsia="Arial Unicode MS" w:hAnsi="Browallia New" w:cs="Browallia New"/>
          <w:sz w:val="26"/>
          <w:szCs w:val="26"/>
          <w:cs/>
        </w:rPr>
        <w:t>ค่าโอนกิจการ</w:t>
      </w:r>
      <w:r w:rsidRPr="00E84424">
        <w:rPr>
          <w:rFonts w:ascii="Browallia New" w:eastAsia="Arial Unicode MS" w:hAnsi="Browallia New" w:cs="Browallia New"/>
          <w:sz w:val="26"/>
          <w:szCs w:val="26"/>
          <w:cs/>
        </w:rPr>
        <w:t>จากบริษัทแล้ว</w:t>
      </w:r>
      <w:r w:rsidR="004A0F01">
        <w:rPr>
          <w:rFonts w:ascii="Browallia New" w:eastAsia="Arial Unicode MS" w:hAnsi="Browallia New" w:cs="Browallia New" w:hint="cs"/>
          <w:sz w:val="26"/>
          <w:szCs w:val="26"/>
          <w:cs/>
        </w:rPr>
        <w:t>บริษัทย่อย</w:t>
      </w:r>
      <w:r w:rsidRPr="00E84424">
        <w:rPr>
          <w:rFonts w:ascii="Browallia New" w:eastAsia="Arial Unicode MS" w:hAnsi="Browallia New" w:cs="Browallia New"/>
          <w:sz w:val="26"/>
          <w:szCs w:val="26"/>
          <w:cs/>
        </w:rPr>
        <w:t>จะทำการชำระหนี้</w:t>
      </w:r>
      <w:r w:rsidR="004A0F01">
        <w:rPr>
          <w:rFonts w:ascii="Browallia New" w:eastAsia="Arial Unicode MS" w:hAnsi="Browallia New" w:cs="Browallia New" w:hint="cs"/>
          <w:sz w:val="26"/>
          <w:szCs w:val="26"/>
          <w:cs/>
        </w:rPr>
        <w:t>ดังกล่าว</w:t>
      </w:r>
      <w:r w:rsidR="00BB31A1" w:rsidRPr="00E84424">
        <w:rPr>
          <w:rFonts w:ascii="Browallia New" w:eastAsia="Arial Unicode MS" w:hAnsi="Browallia New" w:cs="Browallia New"/>
          <w:sz w:val="26"/>
          <w:szCs w:val="26"/>
          <w:cs/>
        </w:rPr>
        <w:t>ทั้ง</w:t>
      </w:r>
      <w:r w:rsidRPr="00E84424">
        <w:rPr>
          <w:rFonts w:ascii="Browallia New" w:eastAsia="Arial Unicode MS" w:hAnsi="Browallia New" w:cs="Browallia New"/>
          <w:sz w:val="26"/>
          <w:szCs w:val="26"/>
          <w:cs/>
        </w:rPr>
        <w:t>จำนวนกลับคืนบริษัทในวันเดียวกันทันที</w:t>
      </w:r>
      <w:r w:rsidR="00BB31A1" w:rsidRPr="00E84424">
        <w:rPr>
          <w:rFonts w:ascii="Browallia New" w:eastAsia="Arial Unicode MS" w:hAnsi="Browallia New" w:cs="Browallia New"/>
          <w:sz w:val="26"/>
          <w:szCs w:val="26"/>
          <w:cs/>
        </w:rPr>
        <w:t xml:space="preserve"> เนื่องจากการชำระ</w:t>
      </w:r>
      <w:r w:rsidR="00AA3CA2" w:rsidRPr="00E84424">
        <w:rPr>
          <w:rFonts w:ascii="Browallia New" w:eastAsia="Arial Unicode MS" w:hAnsi="Browallia New" w:cs="Browallia New"/>
          <w:sz w:val="26"/>
          <w:szCs w:val="26"/>
          <w:cs/>
        </w:rPr>
        <w:t>หนี้</w:t>
      </w:r>
      <w:r w:rsidR="00BB31A1" w:rsidRPr="00E84424">
        <w:rPr>
          <w:rFonts w:ascii="Browallia New" w:eastAsia="Arial Unicode MS" w:hAnsi="Browallia New" w:cs="Browallia New"/>
          <w:sz w:val="26"/>
          <w:szCs w:val="26"/>
          <w:cs/>
        </w:rPr>
        <w:t>ค่าโอนกิจการ</w:t>
      </w:r>
      <w:r w:rsidR="00AA3CA2" w:rsidRPr="00E84424">
        <w:rPr>
          <w:rFonts w:ascii="Browallia New" w:eastAsia="Arial Unicode MS" w:hAnsi="Browallia New" w:cs="Browallia New"/>
          <w:sz w:val="26"/>
          <w:szCs w:val="26"/>
          <w:cs/>
        </w:rPr>
        <w:t xml:space="preserve">จะเกิดขึ้นภายใน </w:t>
      </w:r>
      <w:r w:rsidR="00CF1017" w:rsidRPr="00CF1017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="00AA3CA2" w:rsidRPr="00E8442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AA3CA2" w:rsidRPr="00E8442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เดือนนับตั้งแต่วันสิ้นรอบปี ดังนั้น </w:t>
      </w:r>
      <w:r w:rsidR="00BB31A1" w:rsidRPr="00E8442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งินให้กู้ยืมดังกล่าวจึงถูกจัดประเภทเป็นเงินให้กู้ยืมระยะยาวแก่กิจการที่เกี่ยวข้องกันที่ถึงกำหนดชำระภายในหนึ่งปี</w:t>
      </w:r>
    </w:p>
    <w:p w14:paraId="29DC6588" w14:textId="77777777" w:rsidR="00976508" w:rsidRPr="00E84424" w:rsidRDefault="00976508" w:rsidP="0097650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14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72FCCC7" w14:textId="1EC0FC97" w:rsidR="00976508" w:rsidRPr="00E84424" w:rsidRDefault="00976508" w:rsidP="00976508">
      <w:pPr>
        <w:shd w:val="clear" w:color="auto" w:fill="FFFFFF"/>
        <w:spacing w:line="240" w:lineRule="auto"/>
        <w:ind w:right="14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E84424">
        <w:rPr>
          <w:rFonts w:ascii="Browallia New" w:hAnsi="Browallia New" w:cs="Browallia New"/>
          <w:spacing w:val="-2"/>
          <w:sz w:val="26"/>
          <w:szCs w:val="26"/>
          <w:cs/>
        </w:rPr>
        <w:t xml:space="preserve">ณ วันที่ </w:t>
      </w:r>
      <w:r w:rsidR="00CF1017" w:rsidRPr="00CF1017">
        <w:rPr>
          <w:rFonts w:ascii="Browallia New" w:hAnsi="Browallia New" w:cs="Browallia New"/>
          <w:spacing w:val="-2"/>
          <w:sz w:val="26"/>
          <w:szCs w:val="26"/>
          <w:lang w:val="en-GB"/>
        </w:rPr>
        <w:t>12</w:t>
      </w:r>
      <w:r w:rsidRPr="00E84424">
        <w:rPr>
          <w:rFonts w:ascii="Browallia New" w:hAnsi="Browallia New" w:cs="Browallia New"/>
          <w:spacing w:val="-2"/>
          <w:sz w:val="26"/>
          <w:szCs w:val="26"/>
          <w:cs/>
        </w:rPr>
        <w:t xml:space="preserve"> มิถุนายน พ.ศ. </w:t>
      </w:r>
      <w:r w:rsidR="00CF1017" w:rsidRPr="00CF1017">
        <w:rPr>
          <w:rFonts w:ascii="Browallia New" w:hAnsi="Browallia New" w:cs="Browallia New"/>
          <w:spacing w:val="-2"/>
          <w:sz w:val="26"/>
          <w:szCs w:val="26"/>
          <w:lang w:val="en-GB"/>
        </w:rPr>
        <w:t>2563</w:t>
      </w:r>
      <w:r w:rsidRPr="00E84424">
        <w:rPr>
          <w:rFonts w:ascii="Browallia New" w:hAnsi="Browallia New" w:cs="Browallia New"/>
          <w:spacing w:val="-2"/>
          <w:sz w:val="26"/>
          <w:szCs w:val="26"/>
          <w:cs/>
        </w:rPr>
        <w:t xml:space="preserve"> บริษัทได้เข้าทำสัญญาเงินให้กู้ยืมกับบริษัทย่อยแห่งหนึ่งจำนวน </w:t>
      </w:r>
      <w:r w:rsidR="00CF1017" w:rsidRPr="00CF1017">
        <w:rPr>
          <w:rFonts w:ascii="Browallia New" w:hAnsi="Browallia New" w:cs="Browallia New"/>
          <w:spacing w:val="-2"/>
          <w:sz w:val="26"/>
          <w:szCs w:val="26"/>
          <w:lang w:val="en-GB"/>
        </w:rPr>
        <w:t>700</w:t>
      </w:r>
      <w:r w:rsidRPr="00E84424">
        <w:rPr>
          <w:rFonts w:ascii="Browallia New" w:hAnsi="Browallia New" w:cs="Browallia New"/>
          <w:spacing w:val="-2"/>
          <w:sz w:val="26"/>
          <w:szCs w:val="26"/>
          <w:cs/>
        </w:rPr>
        <w:t xml:space="preserve"> ล้านบาท ทั้งนี้เพื่อใช้ในการสนับสนุนการปรับโครงสร้างทางการเงิน โดยมีอัตราดอกเบี้ยอ้างอิงอัตรา </w:t>
      </w:r>
      <w:r w:rsidRPr="00E84424">
        <w:rPr>
          <w:rFonts w:ascii="Browallia New" w:hAnsi="Browallia New" w:cs="Browallia New"/>
          <w:spacing w:val="-2"/>
          <w:sz w:val="26"/>
          <w:szCs w:val="26"/>
        </w:rPr>
        <w:t>BIBOR</w:t>
      </w:r>
      <w:r w:rsidRPr="00E84424">
        <w:rPr>
          <w:rFonts w:ascii="Browallia New" w:hAnsi="Browallia New" w:cs="Browallia New"/>
          <w:spacing w:val="-2"/>
          <w:sz w:val="26"/>
          <w:szCs w:val="26"/>
          <w:cs/>
        </w:rPr>
        <w:t xml:space="preserve"> ระยะ </w:t>
      </w:r>
      <w:r w:rsidR="00CF1017" w:rsidRPr="00CF1017">
        <w:rPr>
          <w:rFonts w:ascii="Browallia New" w:hAnsi="Browallia New" w:cs="Browallia New"/>
          <w:spacing w:val="-2"/>
          <w:sz w:val="26"/>
          <w:szCs w:val="26"/>
          <w:lang w:val="en-GB"/>
        </w:rPr>
        <w:t>6</w:t>
      </w:r>
      <w:r w:rsidRPr="00E84424">
        <w:rPr>
          <w:rFonts w:ascii="Browallia New" w:hAnsi="Browallia New" w:cs="Browallia New"/>
          <w:spacing w:val="-2"/>
          <w:sz w:val="26"/>
          <w:szCs w:val="26"/>
          <w:cs/>
        </w:rPr>
        <w:t xml:space="preserve"> เดือน (</w:t>
      </w:r>
      <w:r w:rsidRPr="00E84424">
        <w:rPr>
          <w:rFonts w:ascii="Browallia New" w:hAnsi="Browallia New" w:cs="Browallia New"/>
          <w:spacing w:val="-2"/>
          <w:sz w:val="26"/>
          <w:szCs w:val="26"/>
        </w:rPr>
        <w:t>BIBOR</w:t>
      </w:r>
      <w:r w:rsidR="002B08F4" w:rsidRPr="00E84424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CF1017" w:rsidRPr="00CF1017">
        <w:rPr>
          <w:rFonts w:ascii="Browallia New" w:hAnsi="Browallia New" w:cs="Browallia New"/>
          <w:spacing w:val="-2"/>
          <w:sz w:val="26"/>
          <w:szCs w:val="26"/>
          <w:lang w:val="en-GB"/>
        </w:rPr>
        <w:t>6</w:t>
      </w:r>
      <w:r w:rsidRPr="00E84424">
        <w:rPr>
          <w:rFonts w:ascii="Browallia New" w:hAnsi="Browallia New" w:cs="Browallia New"/>
          <w:spacing w:val="-2"/>
          <w:sz w:val="26"/>
          <w:szCs w:val="26"/>
        </w:rPr>
        <w:t>M)</w:t>
      </w:r>
      <w:r w:rsidRPr="00E84424">
        <w:rPr>
          <w:rFonts w:ascii="Browallia New" w:hAnsi="Browallia New" w:cs="Browallia New"/>
          <w:spacing w:val="-2"/>
          <w:sz w:val="26"/>
          <w:szCs w:val="26"/>
          <w:cs/>
        </w:rPr>
        <w:t xml:space="preserve"> บวกอัตราส่วนเพิ่มคงที่ต่อปี สัญญาฉบับนี้มีระยะเวลา</w:t>
      </w:r>
      <w:r w:rsidR="002B08F4" w:rsidRPr="00E84424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CF1017" w:rsidRPr="00CF1017">
        <w:rPr>
          <w:rFonts w:ascii="Browallia New" w:hAnsi="Browallia New" w:cs="Browallia New"/>
          <w:spacing w:val="-2"/>
          <w:sz w:val="26"/>
          <w:szCs w:val="26"/>
          <w:lang w:val="en-GB"/>
        </w:rPr>
        <w:t>2</w:t>
      </w:r>
      <w:r w:rsidR="002B08F4" w:rsidRPr="00E84424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Pr="00E84424">
        <w:rPr>
          <w:rFonts w:ascii="Browallia New" w:hAnsi="Browallia New" w:cs="Browallia New"/>
          <w:spacing w:val="-2"/>
          <w:sz w:val="26"/>
          <w:szCs w:val="26"/>
          <w:cs/>
        </w:rPr>
        <w:t xml:space="preserve">ปี นับจากวันลงนามสัญญา ต่อมา ณ วันที่ </w:t>
      </w:r>
      <w:r w:rsidR="00CF1017" w:rsidRPr="00CF1017">
        <w:rPr>
          <w:rFonts w:ascii="Browallia New" w:hAnsi="Browallia New" w:cs="Browallia New"/>
          <w:spacing w:val="-2"/>
          <w:sz w:val="26"/>
          <w:szCs w:val="26"/>
          <w:lang w:val="en-GB"/>
        </w:rPr>
        <w:t>24</w:t>
      </w:r>
      <w:r w:rsidRPr="00E84424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E84424">
        <w:rPr>
          <w:rFonts w:ascii="Browallia New" w:hAnsi="Browallia New" w:cs="Browallia New"/>
          <w:spacing w:val="-2"/>
          <w:sz w:val="26"/>
          <w:szCs w:val="26"/>
          <w:cs/>
        </w:rPr>
        <w:t xml:space="preserve">ธันวาคม พ.ศ. </w:t>
      </w:r>
      <w:r w:rsidR="00CF1017" w:rsidRPr="00CF1017">
        <w:rPr>
          <w:rFonts w:ascii="Browallia New" w:hAnsi="Browallia New" w:cs="Browallia New"/>
          <w:spacing w:val="-2"/>
          <w:sz w:val="26"/>
          <w:szCs w:val="26"/>
          <w:lang w:val="en-GB"/>
        </w:rPr>
        <w:t>2563</w:t>
      </w:r>
      <w:r w:rsidRPr="00E84424">
        <w:rPr>
          <w:rFonts w:ascii="Browallia New" w:hAnsi="Browallia New" w:cs="Browallia New"/>
          <w:spacing w:val="-2"/>
          <w:sz w:val="26"/>
          <w:szCs w:val="26"/>
          <w:cs/>
        </w:rPr>
        <w:t xml:space="preserve"> บริษัทได้เข้าทำสัญญาจำหน่ายหุ้นที่ถือทั้งหมดในบริษัทย่อยแห่งนี้ ทั้งนี้รวมถึงบริษัทย่อยและบริษัทร่วมอื่นๆของบริษัทย่อยแห่งนี้ด้วย ดังนั้นสัญญาเงินให้กู้ยืมดังกล่าวจำนวน </w:t>
      </w:r>
      <w:r w:rsidR="00CF1017" w:rsidRPr="00CF1017">
        <w:rPr>
          <w:rFonts w:ascii="Browallia New" w:hAnsi="Browallia New" w:cs="Browallia New"/>
          <w:spacing w:val="-2"/>
          <w:sz w:val="26"/>
          <w:szCs w:val="26"/>
          <w:lang w:val="en-GB"/>
        </w:rPr>
        <w:t>700</w:t>
      </w:r>
      <w:r w:rsidRPr="00E84424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E84424">
        <w:rPr>
          <w:rFonts w:ascii="Browallia New" w:hAnsi="Browallia New" w:cs="Browallia New"/>
          <w:spacing w:val="-2"/>
          <w:sz w:val="26"/>
          <w:szCs w:val="26"/>
          <w:cs/>
        </w:rPr>
        <w:t>ล้านบาทจึงถูกจัดประเภทเป็นเงินให้กู้ยืมระยะยาวแก่กิจการที่เกี่ยวข้องกันที่ถึงกำหนดชำระภายใน</w:t>
      </w:r>
      <w:r w:rsidR="00AA3CA2" w:rsidRPr="00E84424">
        <w:rPr>
          <w:rFonts w:ascii="Browallia New" w:hAnsi="Browallia New" w:cs="Browallia New"/>
          <w:spacing w:val="-2"/>
          <w:sz w:val="26"/>
          <w:szCs w:val="26"/>
          <w:cs/>
        </w:rPr>
        <w:t>หนึ่ง</w:t>
      </w:r>
      <w:r w:rsidRPr="00E84424">
        <w:rPr>
          <w:rFonts w:ascii="Browallia New" w:hAnsi="Browallia New" w:cs="Browallia New"/>
          <w:spacing w:val="-2"/>
          <w:sz w:val="26"/>
          <w:szCs w:val="26"/>
          <w:cs/>
        </w:rPr>
        <w:t>ปี</w:t>
      </w:r>
    </w:p>
    <w:p w14:paraId="4A174C06" w14:textId="77777777" w:rsidR="00ED669B" w:rsidRPr="00E84424" w:rsidRDefault="00ED669B" w:rsidP="00ED669B">
      <w:pPr>
        <w:shd w:val="clear" w:color="auto" w:fill="FFFFFF"/>
        <w:spacing w:line="240" w:lineRule="auto"/>
        <w:ind w:right="14"/>
        <w:jc w:val="thaiDistribute"/>
        <w:rPr>
          <w:rFonts w:ascii="Browallia New" w:hAnsi="Browallia New" w:cs="Browallia New"/>
          <w:spacing w:val="-2"/>
          <w:sz w:val="22"/>
          <w:szCs w:val="22"/>
        </w:rPr>
      </w:pPr>
    </w:p>
    <w:p w14:paraId="5485B162" w14:textId="77777777" w:rsidR="00ED669B" w:rsidRPr="00E84424" w:rsidRDefault="00ED669B" w:rsidP="00ED669B">
      <w:pPr>
        <w:spacing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E8442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สินทรัพย์สิทธิการใช้กิจการที่เกี่ยวข้องกัน</w:t>
      </w:r>
    </w:p>
    <w:p w14:paraId="27F2D58B" w14:textId="77777777" w:rsidR="00ED669B" w:rsidRPr="00E84424" w:rsidRDefault="00ED669B" w:rsidP="00ED669B">
      <w:pPr>
        <w:spacing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sz w:val="24"/>
          <w:szCs w:val="24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3671"/>
        <w:gridCol w:w="1431"/>
        <w:gridCol w:w="1434"/>
        <w:gridCol w:w="1544"/>
        <w:gridCol w:w="1381"/>
      </w:tblGrid>
      <w:tr w:rsidR="00ED669B" w:rsidRPr="00E84424" w14:paraId="40F2BF86" w14:textId="77777777" w:rsidTr="00C01580">
        <w:trPr>
          <w:trHeight w:val="20"/>
        </w:trPr>
        <w:tc>
          <w:tcPr>
            <w:tcW w:w="1940" w:type="pct"/>
            <w:shd w:val="clear" w:color="auto" w:fill="auto"/>
            <w:vAlign w:val="center"/>
          </w:tcPr>
          <w:p w14:paraId="29F70047" w14:textId="77777777" w:rsidR="00ED669B" w:rsidRPr="00E84424" w:rsidRDefault="00ED669B" w:rsidP="00C01580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14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D261EA" w14:textId="77777777" w:rsidR="00ED669B" w:rsidRPr="00E84424" w:rsidRDefault="00ED669B" w:rsidP="00C01580">
            <w:pPr>
              <w:pStyle w:val="Heading1"/>
              <w:spacing w:line="240" w:lineRule="auto"/>
              <w:jc w:val="center"/>
              <w:rPr>
                <w:rFonts w:ascii="Browallia New" w:eastAsia="Arial Unicode MS" w:hAnsi="Browallia New" w:cs="Browallia New"/>
              </w:rPr>
            </w:pPr>
            <w:r w:rsidRPr="00E84424">
              <w:rPr>
                <w:rFonts w:ascii="Browallia New" w:eastAsia="Arial Unicode MS" w:hAnsi="Browallia New" w:cs="Browallia New"/>
                <w:cs/>
              </w:rPr>
              <w:t>งบการเงินรวม</w:t>
            </w:r>
          </w:p>
        </w:tc>
        <w:tc>
          <w:tcPr>
            <w:tcW w:w="154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02F160" w14:textId="77777777" w:rsidR="00ED669B" w:rsidRPr="00E84424" w:rsidRDefault="00ED669B" w:rsidP="00C01580">
            <w:pPr>
              <w:pStyle w:val="Heading1"/>
              <w:spacing w:line="240" w:lineRule="auto"/>
              <w:jc w:val="center"/>
              <w:rPr>
                <w:rFonts w:ascii="Browallia New" w:eastAsia="Arial Unicode MS" w:hAnsi="Browallia New" w:cs="Browallia New"/>
              </w:rPr>
            </w:pPr>
            <w:r w:rsidRPr="00E84424">
              <w:rPr>
                <w:rFonts w:ascii="Browallia New" w:eastAsia="Arial Unicode MS" w:hAnsi="Browallia New" w:cs="Browallia New"/>
                <w:cs/>
              </w:rPr>
              <w:t>งบการเงินเฉพาะกิจการ</w:t>
            </w:r>
          </w:p>
        </w:tc>
      </w:tr>
      <w:tr w:rsidR="00ED669B" w:rsidRPr="00E84424" w14:paraId="047A561D" w14:textId="77777777" w:rsidTr="00C01580">
        <w:trPr>
          <w:cantSplit/>
          <w:tblHeader/>
        </w:trPr>
        <w:tc>
          <w:tcPr>
            <w:tcW w:w="1940" w:type="pct"/>
          </w:tcPr>
          <w:p w14:paraId="3BAA54BE" w14:textId="4062B867" w:rsidR="00ED669B" w:rsidRPr="00E84424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10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CF1017" w:rsidRPr="00CF10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756" w:type="pct"/>
            <w:tcBorders>
              <w:top w:val="single" w:sz="4" w:space="0" w:color="auto"/>
            </w:tcBorders>
            <w:vAlign w:val="center"/>
          </w:tcPr>
          <w:p w14:paraId="1081C76E" w14:textId="60AC2E14" w:rsidR="00ED669B" w:rsidRPr="00E84424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พ.ศ.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color w:val="7030A0"/>
                <w:sz w:val="26"/>
                <w:szCs w:val="26"/>
                <w:cs/>
              </w:rPr>
              <w:t xml:space="preserve"> </w:t>
            </w:r>
            <w:r w:rsidR="00CF1017" w:rsidRPr="00CF10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758" w:type="pct"/>
            <w:tcBorders>
              <w:top w:val="single" w:sz="4" w:space="0" w:color="auto"/>
            </w:tcBorders>
            <w:vAlign w:val="center"/>
          </w:tcPr>
          <w:p w14:paraId="5DCC8899" w14:textId="2450CC67" w:rsidR="00ED669B" w:rsidRPr="00E84424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พ.ศ.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color w:val="7030A0"/>
                <w:sz w:val="26"/>
                <w:szCs w:val="26"/>
                <w:cs/>
              </w:rPr>
              <w:t xml:space="preserve"> </w:t>
            </w:r>
            <w:r w:rsidR="00CF1017" w:rsidRPr="00CF10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816" w:type="pct"/>
            <w:tcBorders>
              <w:top w:val="single" w:sz="4" w:space="0" w:color="auto"/>
            </w:tcBorders>
            <w:vAlign w:val="center"/>
          </w:tcPr>
          <w:p w14:paraId="0AA133EC" w14:textId="7F9987B2" w:rsidR="00ED669B" w:rsidRPr="00E84424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F1017" w:rsidRPr="00CF10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730" w:type="pct"/>
            <w:tcBorders>
              <w:top w:val="single" w:sz="4" w:space="0" w:color="auto"/>
            </w:tcBorders>
            <w:vAlign w:val="center"/>
          </w:tcPr>
          <w:p w14:paraId="65518C25" w14:textId="1D75300D" w:rsidR="00ED669B" w:rsidRPr="00E84424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F1017" w:rsidRPr="00CF10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ED669B" w:rsidRPr="00E84424" w14:paraId="404B66FF" w14:textId="77777777" w:rsidTr="00C01580">
        <w:trPr>
          <w:cantSplit/>
          <w:tblHeader/>
        </w:trPr>
        <w:tc>
          <w:tcPr>
            <w:tcW w:w="1940" w:type="pct"/>
          </w:tcPr>
          <w:p w14:paraId="644654E0" w14:textId="77777777" w:rsidR="00ED669B" w:rsidRPr="00E84424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10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56" w:type="pct"/>
            <w:tcBorders>
              <w:bottom w:val="single" w:sz="4" w:space="0" w:color="auto"/>
            </w:tcBorders>
          </w:tcPr>
          <w:p w14:paraId="7932F402" w14:textId="77777777" w:rsidR="00ED669B" w:rsidRPr="00E84424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58" w:type="pct"/>
            <w:tcBorders>
              <w:bottom w:val="single" w:sz="4" w:space="0" w:color="auto"/>
            </w:tcBorders>
            <w:vAlign w:val="center"/>
          </w:tcPr>
          <w:p w14:paraId="32C7DA60" w14:textId="77777777" w:rsidR="00ED669B" w:rsidRPr="00E84424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816" w:type="pct"/>
            <w:tcBorders>
              <w:bottom w:val="single" w:sz="4" w:space="0" w:color="auto"/>
            </w:tcBorders>
          </w:tcPr>
          <w:p w14:paraId="38117336" w14:textId="77777777" w:rsidR="00ED669B" w:rsidRPr="00E84424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730" w:type="pct"/>
            <w:tcBorders>
              <w:bottom w:val="single" w:sz="4" w:space="0" w:color="auto"/>
            </w:tcBorders>
            <w:vAlign w:val="center"/>
          </w:tcPr>
          <w:p w14:paraId="107DAC65" w14:textId="77777777" w:rsidR="00ED669B" w:rsidRPr="00E84424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ED669B" w:rsidRPr="00E84424" w14:paraId="42D0A963" w14:textId="77777777" w:rsidTr="00C01580">
        <w:trPr>
          <w:trHeight w:val="20"/>
        </w:trPr>
        <w:tc>
          <w:tcPr>
            <w:tcW w:w="1940" w:type="pct"/>
            <w:shd w:val="clear" w:color="auto" w:fill="auto"/>
          </w:tcPr>
          <w:p w14:paraId="27BB2958" w14:textId="77777777" w:rsidR="00ED669B" w:rsidRPr="00E84424" w:rsidRDefault="00ED669B" w:rsidP="00C01580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56" w:type="pct"/>
            <w:shd w:val="clear" w:color="auto" w:fill="FAFAFA"/>
          </w:tcPr>
          <w:p w14:paraId="522DCD3D" w14:textId="77777777" w:rsidR="00ED669B" w:rsidRPr="00E84424" w:rsidRDefault="00ED669B" w:rsidP="00C0158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58" w:type="pct"/>
            <w:shd w:val="clear" w:color="auto" w:fill="auto"/>
          </w:tcPr>
          <w:p w14:paraId="422786CF" w14:textId="77777777" w:rsidR="00ED669B" w:rsidRPr="00E84424" w:rsidRDefault="00ED669B" w:rsidP="00C0158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16" w:type="pct"/>
            <w:shd w:val="clear" w:color="auto" w:fill="FAFAFA"/>
          </w:tcPr>
          <w:p w14:paraId="016B9163" w14:textId="77777777" w:rsidR="00ED669B" w:rsidRPr="00E84424" w:rsidRDefault="00ED669B" w:rsidP="00C0158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30" w:type="pct"/>
            <w:shd w:val="clear" w:color="auto" w:fill="auto"/>
          </w:tcPr>
          <w:p w14:paraId="16B542CE" w14:textId="77777777" w:rsidR="00ED669B" w:rsidRPr="00E84424" w:rsidRDefault="00ED669B" w:rsidP="00C0158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ED669B" w:rsidRPr="00E84424" w14:paraId="3B35AA71" w14:textId="77777777" w:rsidTr="00C01580">
        <w:trPr>
          <w:trHeight w:val="20"/>
        </w:trPr>
        <w:tc>
          <w:tcPr>
            <w:tcW w:w="1940" w:type="pct"/>
            <w:shd w:val="clear" w:color="auto" w:fill="auto"/>
          </w:tcPr>
          <w:p w14:paraId="59FF040E" w14:textId="77777777" w:rsidR="00ED669B" w:rsidRPr="00E84424" w:rsidRDefault="00ED669B" w:rsidP="00C01580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756" w:type="pct"/>
            <w:shd w:val="clear" w:color="auto" w:fill="FAFAFA"/>
          </w:tcPr>
          <w:p w14:paraId="274B8160" w14:textId="27FD41B1" w:rsidR="00ED669B" w:rsidRPr="00E84424" w:rsidRDefault="00CF1017" w:rsidP="00C0158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</w:p>
        </w:tc>
        <w:tc>
          <w:tcPr>
            <w:tcW w:w="758" w:type="pct"/>
            <w:shd w:val="clear" w:color="auto" w:fill="auto"/>
          </w:tcPr>
          <w:p w14:paraId="16AF161F" w14:textId="77777777" w:rsidR="00ED669B" w:rsidRPr="00E84424" w:rsidRDefault="00ED669B" w:rsidP="00C0158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816" w:type="pct"/>
            <w:shd w:val="clear" w:color="auto" w:fill="FAFAFA"/>
          </w:tcPr>
          <w:p w14:paraId="55F0595C" w14:textId="293F5BC2" w:rsidR="00ED669B" w:rsidRPr="00E84424" w:rsidRDefault="00CF1017" w:rsidP="00C0158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</w:p>
        </w:tc>
        <w:tc>
          <w:tcPr>
            <w:tcW w:w="730" w:type="pct"/>
            <w:shd w:val="clear" w:color="auto" w:fill="auto"/>
          </w:tcPr>
          <w:p w14:paraId="00A0FDCF" w14:textId="77777777" w:rsidR="00ED669B" w:rsidRPr="00E84424" w:rsidRDefault="00ED669B" w:rsidP="00C0158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ED669B" w:rsidRPr="00E84424" w14:paraId="18E9EBAC" w14:textId="77777777" w:rsidTr="00C01580">
        <w:trPr>
          <w:trHeight w:val="20"/>
        </w:trPr>
        <w:tc>
          <w:tcPr>
            <w:tcW w:w="1940" w:type="pct"/>
            <w:shd w:val="clear" w:color="auto" w:fill="auto"/>
          </w:tcPr>
          <w:p w14:paraId="14D88C64" w14:textId="77777777" w:rsidR="00ED669B" w:rsidRPr="00E84424" w:rsidRDefault="00ED669B" w:rsidP="00C01580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756" w:type="pct"/>
            <w:shd w:val="clear" w:color="auto" w:fill="FAFAFA"/>
          </w:tcPr>
          <w:p w14:paraId="528EA760" w14:textId="77777777" w:rsidR="00ED669B" w:rsidRPr="00E84424" w:rsidRDefault="00ED669B" w:rsidP="00C0158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758" w:type="pct"/>
            <w:shd w:val="clear" w:color="auto" w:fill="auto"/>
          </w:tcPr>
          <w:p w14:paraId="45B7FFEA" w14:textId="77777777" w:rsidR="00ED669B" w:rsidRPr="00E84424" w:rsidRDefault="00ED669B" w:rsidP="00C0158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816" w:type="pct"/>
            <w:shd w:val="clear" w:color="auto" w:fill="FAFAFA"/>
          </w:tcPr>
          <w:p w14:paraId="3EE19F61" w14:textId="4B7B4A62" w:rsidR="00ED669B" w:rsidRPr="00E84424" w:rsidRDefault="00CF1017" w:rsidP="00C0158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</w:t>
            </w:r>
          </w:p>
        </w:tc>
        <w:tc>
          <w:tcPr>
            <w:tcW w:w="730" w:type="pct"/>
            <w:shd w:val="clear" w:color="auto" w:fill="auto"/>
          </w:tcPr>
          <w:p w14:paraId="70AC313D" w14:textId="77777777" w:rsidR="00ED669B" w:rsidRPr="00E84424" w:rsidRDefault="00ED669B" w:rsidP="00C0158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ED669B" w:rsidRPr="00E84424" w14:paraId="6E55617E" w14:textId="77777777" w:rsidTr="00C01580">
        <w:trPr>
          <w:trHeight w:val="20"/>
        </w:trPr>
        <w:tc>
          <w:tcPr>
            <w:tcW w:w="1940" w:type="pct"/>
            <w:shd w:val="clear" w:color="auto" w:fill="auto"/>
          </w:tcPr>
          <w:p w14:paraId="6102D85C" w14:textId="77777777" w:rsidR="00ED669B" w:rsidRPr="00E84424" w:rsidRDefault="00ED669B" w:rsidP="00C01580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กิจการร่วมค้า</w:t>
            </w:r>
          </w:p>
        </w:tc>
        <w:tc>
          <w:tcPr>
            <w:tcW w:w="756" w:type="pct"/>
            <w:shd w:val="clear" w:color="auto" w:fill="FAFAFA"/>
          </w:tcPr>
          <w:p w14:paraId="45332813" w14:textId="127788F3" w:rsidR="00ED669B" w:rsidRPr="00E84424" w:rsidRDefault="00CF1017" w:rsidP="00C0158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ED669B" w:rsidRPr="00E844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642</w:t>
            </w:r>
          </w:p>
        </w:tc>
        <w:tc>
          <w:tcPr>
            <w:tcW w:w="758" w:type="pct"/>
            <w:shd w:val="clear" w:color="auto" w:fill="auto"/>
          </w:tcPr>
          <w:p w14:paraId="569534E5" w14:textId="77777777" w:rsidR="00ED669B" w:rsidRPr="00E84424" w:rsidRDefault="00ED669B" w:rsidP="00C0158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816" w:type="pct"/>
            <w:shd w:val="clear" w:color="auto" w:fill="FAFAFA"/>
          </w:tcPr>
          <w:p w14:paraId="351B26C9" w14:textId="0142C43E" w:rsidR="00ED669B" w:rsidRPr="00E84424" w:rsidRDefault="00CF1017" w:rsidP="00C0158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ED669B"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642</w:t>
            </w:r>
          </w:p>
        </w:tc>
        <w:tc>
          <w:tcPr>
            <w:tcW w:w="730" w:type="pct"/>
            <w:shd w:val="clear" w:color="auto" w:fill="auto"/>
          </w:tcPr>
          <w:p w14:paraId="6DABAE94" w14:textId="77777777" w:rsidR="00ED669B" w:rsidRPr="00E84424" w:rsidRDefault="00ED669B" w:rsidP="00C0158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ED669B" w:rsidRPr="00E84424" w14:paraId="1CFBE38D" w14:textId="77777777" w:rsidTr="00C01580">
        <w:trPr>
          <w:trHeight w:val="20"/>
        </w:trPr>
        <w:tc>
          <w:tcPr>
            <w:tcW w:w="1940" w:type="pct"/>
            <w:shd w:val="clear" w:color="auto" w:fill="auto"/>
          </w:tcPr>
          <w:p w14:paraId="5C8A172F" w14:textId="77777777" w:rsidR="00ED669B" w:rsidRPr="00E84424" w:rsidRDefault="00ED669B" w:rsidP="00C01580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บริษัทย่อยของบริษัทใหญ่</w:t>
            </w:r>
          </w:p>
        </w:tc>
        <w:tc>
          <w:tcPr>
            <w:tcW w:w="756" w:type="pct"/>
            <w:tcBorders>
              <w:bottom w:val="single" w:sz="4" w:space="0" w:color="auto"/>
            </w:tcBorders>
            <w:shd w:val="clear" w:color="auto" w:fill="FAFAFA"/>
          </w:tcPr>
          <w:p w14:paraId="38A83C05" w14:textId="2481277E" w:rsidR="00ED669B" w:rsidRPr="00E84424" w:rsidRDefault="00CF1017" w:rsidP="00C0158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</w:p>
        </w:tc>
        <w:tc>
          <w:tcPr>
            <w:tcW w:w="758" w:type="pct"/>
            <w:tcBorders>
              <w:bottom w:val="single" w:sz="4" w:space="0" w:color="auto"/>
            </w:tcBorders>
            <w:shd w:val="clear" w:color="auto" w:fill="auto"/>
          </w:tcPr>
          <w:p w14:paraId="29134C68" w14:textId="77777777" w:rsidR="00ED669B" w:rsidRPr="00E84424" w:rsidRDefault="00ED669B" w:rsidP="00C0158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16" w:type="pct"/>
            <w:tcBorders>
              <w:bottom w:val="single" w:sz="4" w:space="0" w:color="auto"/>
            </w:tcBorders>
            <w:shd w:val="clear" w:color="auto" w:fill="FAFAFA"/>
          </w:tcPr>
          <w:p w14:paraId="6466FB49" w14:textId="42E2DD48" w:rsidR="00ED669B" w:rsidRPr="00E84424" w:rsidRDefault="00CF1017" w:rsidP="00C0158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</w:p>
        </w:tc>
        <w:tc>
          <w:tcPr>
            <w:tcW w:w="730" w:type="pct"/>
            <w:tcBorders>
              <w:bottom w:val="single" w:sz="4" w:space="0" w:color="auto"/>
            </w:tcBorders>
            <w:shd w:val="clear" w:color="auto" w:fill="auto"/>
          </w:tcPr>
          <w:p w14:paraId="5DC300A0" w14:textId="77777777" w:rsidR="00ED669B" w:rsidRPr="00E84424" w:rsidRDefault="00ED669B" w:rsidP="00C0158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ED669B" w:rsidRPr="00E84424" w14:paraId="10D28B7F" w14:textId="77777777" w:rsidTr="00C01580">
        <w:trPr>
          <w:trHeight w:val="20"/>
        </w:trPr>
        <w:tc>
          <w:tcPr>
            <w:tcW w:w="1940" w:type="pct"/>
            <w:shd w:val="clear" w:color="auto" w:fill="auto"/>
          </w:tcPr>
          <w:p w14:paraId="06556182" w14:textId="77777777" w:rsidR="00ED669B" w:rsidRPr="00E84424" w:rsidRDefault="00ED669B" w:rsidP="00C01580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75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48A5E11" w14:textId="5DCFD6CF" w:rsidR="00ED669B" w:rsidRPr="00E84424" w:rsidRDefault="00CF1017" w:rsidP="00C01580">
            <w:pPr>
              <w:tabs>
                <w:tab w:val="clear" w:pos="907"/>
                <w:tab w:val="decimal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ED669B"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670</w:t>
            </w:r>
          </w:p>
        </w:tc>
        <w:tc>
          <w:tcPr>
            <w:tcW w:w="75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47819A" w14:textId="77777777" w:rsidR="00ED669B" w:rsidRPr="00E84424" w:rsidRDefault="00ED669B" w:rsidP="00C01580">
            <w:pPr>
              <w:tabs>
                <w:tab w:val="clear" w:pos="907"/>
                <w:tab w:val="decimal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1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143B91A" w14:textId="0A763921" w:rsidR="00ED669B" w:rsidRPr="00E84424" w:rsidRDefault="00CF1017" w:rsidP="00C01580">
            <w:pPr>
              <w:tabs>
                <w:tab w:val="clear" w:pos="907"/>
                <w:tab w:val="decimal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ED669B"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729</w:t>
            </w:r>
          </w:p>
        </w:tc>
        <w:tc>
          <w:tcPr>
            <w:tcW w:w="73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20F136" w14:textId="77777777" w:rsidR="00ED669B" w:rsidRPr="00E84424" w:rsidRDefault="00ED669B" w:rsidP="00C01580">
            <w:pPr>
              <w:tabs>
                <w:tab w:val="clear" w:pos="907"/>
                <w:tab w:val="decimal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</w:tbl>
    <w:p w14:paraId="783E49AC" w14:textId="10537C18" w:rsidR="000C7FD5" w:rsidRPr="00E84424" w:rsidRDefault="000C7FD5" w:rsidP="00ED669B">
      <w:pPr>
        <w:spacing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sz w:val="20"/>
          <w:szCs w:val="20"/>
        </w:rPr>
      </w:pPr>
    </w:p>
    <w:p w14:paraId="089D30B7" w14:textId="77ABE43B" w:rsidR="00ED669B" w:rsidRPr="00E84424" w:rsidRDefault="00ED669B" w:rsidP="00ED669B">
      <w:pPr>
        <w:spacing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E8442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สินทรัพย์ไม่หมุนเวียนอื่นกิจการที่เกี่ยวข้องกัน</w:t>
      </w:r>
    </w:p>
    <w:p w14:paraId="11629F3F" w14:textId="77777777" w:rsidR="00ED669B" w:rsidRPr="00E84424" w:rsidRDefault="00ED669B" w:rsidP="00ED669B">
      <w:pPr>
        <w:spacing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3671"/>
        <w:gridCol w:w="1431"/>
        <w:gridCol w:w="1434"/>
        <w:gridCol w:w="1544"/>
        <w:gridCol w:w="1381"/>
      </w:tblGrid>
      <w:tr w:rsidR="00ED669B" w:rsidRPr="00E84424" w14:paraId="330307FE" w14:textId="77777777" w:rsidTr="00C01580">
        <w:trPr>
          <w:trHeight w:val="20"/>
        </w:trPr>
        <w:tc>
          <w:tcPr>
            <w:tcW w:w="1940" w:type="pct"/>
            <w:shd w:val="clear" w:color="auto" w:fill="auto"/>
            <w:vAlign w:val="center"/>
          </w:tcPr>
          <w:p w14:paraId="0F83E14C" w14:textId="77777777" w:rsidR="00ED669B" w:rsidRPr="00E84424" w:rsidRDefault="00ED669B" w:rsidP="00C01580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14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66D6EF" w14:textId="77777777" w:rsidR="00ED669B" w:rsidRPr="00E84424" w:rsidRDefault="00ED669B" w:rsidP="00C01580">
            <w:pPr>
              <w:pStyle w:val="Heading1"/>
              <w:spacing w:line="240" w:lineRule="auto"/>
              <w:jc w:val="center"/>
              <w:rPr>
                <w:rFonts w:ascii="Browallia New" w:eastAsia="Arial Unicode MS" w:hAnsi="Browallia New" w:cs="Browallia New"/>
              </w:rPr>
            </w:pPr>
            <w:r w:rsidRPr="00E84424">
              <w:rPr>
                <w:rFonts w:ascii="Browallia New" w:eastAsia="Arial Unicode MS" w:hAnsi="Browallia New" w:cs="Browallia New"/>
                <w:cs/>
              </w:rPr>
              <w:t>งบการเงินรวม</w:t>
            </w:r>
          </w:p>
        </w:tc>
        <w:tc>
          <w:tcPr>
            <w:tcW w:w="154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505CBF" w14:textId="77777777" w:rsidR="00ED669B" w:rsidRPr="00E84424" w:rsidRDefault="00ED669B" w:rsidP="00C01580">
            <w:pPr>
              <w:pStyle w:val="Heading1"/>
              <w:spacing w:line="240" w:lineRule="auto"/>
              <w:jc w:val="center"/>
              <w:rPr>
                <w:rFonts w:ascii="Browallia New" w:eastAsia="Arial Unicode MS" w:hAnsi="Browallia New" w:cs="Browallia New"/>
              </w:rPr>
            </w:pPr>
            <w:r w:rsidRPr="00E84424">
              <w:rPr>
                <w:rFonts w:ascii="Browallia New" w:eastAsia="Arial Unicode MS" w:hAnsi="Browallia New" w:cs="Browallia New"/>
                <w:cs/>
              </w:rPr>
              <w:t>งบการเงินเฉพาะกิจการ</w:t>
            </w:r>
          </w:p>
        </w:tc>
      </w:tr>
      <w:tr w:rsidR="00ED669B" w:rsidRPr="00E84424" w14:paraId="2E7F157C" w14:textId="77777777" w:rsidTr="00C01580">
        <w:trPr>
          <w:cantSplit/>
          <w:tblHeader/>
        </w:trPr>
        <w:tc>
          <w:tcPr>
            <w:tcW w:w="1940" w:type="pct"/>
          </w:tcPr>
          <w:p w14:paraId="165677D0" w14:textId="1F86258E" w:rsidR="00ED669B" w:rsidRPr="00E84424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10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CF1017" w:rsidRPr="00CF10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756" w:type="pct"/>
            <w:tcBorders>
              <w:top w:val="single" w:sz="4" w:space="0" w:color="auto"/>
            </w:tcBorders>
            <w:vAlign w:val="center"/>
          </w:tcPr>
          <w:p w14:paraId="0E3F268E" w14:textId="77320CDA" w:rsidR="00ED669B" w:rsidRPr="00E84424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พ.ศ.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color w:val="7030A0"/>
                <w:sz w:val="26"/>
                <w:szCs w:val="26"/>
                <w:cs/>
              </w:rPr>
              <w:t xml:space="preserve"> </w:t>
            </w:r>
            <w:r w:rsidR="00CF1017" w:rsidRPr="00CF10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758" w:type="pct"/>
            <w:tcBorders>
              <w:top w:val="single" w:sz="4" w:space="0" w:color="auto"/>
            </w:tcBorders>
            <w:vAlign w:val="center"/>
          </w:tcPr>
          <w:p w14:paraId="27B6CDB6" w14:textId="3CEC8071" w:rsidR="00ED669B" w:rsidRPr="00E84424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พ.ศ.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color w:val="7030A0"/>
                <w:sz w:val="26"/>
                <w:szCs w:val="26"/>
                <w:cs/>
              </w:rPr>
              <w:t xml:space="preserve"> </w:t>
            </w:r>
            <w:r w:rsidR="00CF1017" w:rsidRPr="00CF10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816" w:type="pct"/>
            <w:tcBorders>
              <w:top w:val="single" w:sz="4" w:space="0" w:color="auto"/>
            </w:tcBorders>
            <w:vAlign w:val="center"/>
          </w:tcPr>
          <w:p w14:paraId="2AFE7478" w14:textId="5298F0B6" w:rsidR="00ED669B" w:rsidRPr="00E84424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F1017" w:rsidRPr="00CF10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730" w:type="pct"/>
            <w:tcBorders>
              <w:top w:val="single" w:sz="4" w:space="0" w:color="auto"/>
            </w:tcBorders>
            <w:vAlign w:val="center"/>
          </w:tcPr>
          <w:p w14:paraId="7EC6DFA7" w14:textId="43D0B714" w:rsidR="00ED669B" w:rsidRPr="00E84424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F1017" w:rsidRPr="00CF10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ED669B" w:rsidRPr="00E84424" w14:paraId="59780CC7" w14:textId="77777777" w:rsidTr="00C01580">
        <w:trPr>
          <w:cantSplit/>
          <w:tblHeader/>
        </w:trPr>
        <w:tc>
          <w:tcPr>
            <w:tcW w:w="1940" w:type="pct"/>
          </w:tcPr>
          <w:p w14:paraId="5C680DC9" w14:textId="77777777" w:rsidR="00ED669B" w:rsidRPr="00E84424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10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56" w:type="pct"/>
            <w:tcBorders>
              <w:bottom w:val="single" w:sz="4" w:space="0" w:color="auto"/>
            </w:tcBorders>
          </w:tcPr>
          <w:p w14:paraId="1EE5CCC3" w14:textId="77777777" w:rsidR="00ED669B" w:rsidRPr="00E84424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58" w:type="pct"/>
            <w:tcBorders>
              <w:bottom w:val="single" w:sz="4" w:space="0" w:color="auto"/>
            </w:tcBorders>
            <w:vAlign w:val="center"/>
          </w:tcPr>
          <w:p w14:paraId="70ED082A" w14:textId="77777777" w:rsidR="00ED669B" w:rsidRPr="00E84424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816" w:type="pct"/>
            <w:tcBorders>
              <w:bottom w:val="single" w:sz="4" w:space="0" w:color="auto"/>
            </w:tcBorders>
          </w:tcPr>
          <w:p w14:paraId="505F1D5B" w14:textId="77777777" w:rsidR="00ED669B" w:rsidRPr="00E84424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730" w:type="pct"/>
            <w:tcBorders>
              <w:bottom w:val="single" w:sz="4" w:space="0" w:color="auto"/>
            </w:tcBorders>
            <w:vAlign w:val="center"/>
          </w:tcPr>
          <w:p w14:paraId="6BF60DB0" w14:textId="77777777" w:rsidR="00ED669B" w:rsidRPr="00E84424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ED669B" w:rsidRPr="00E84424" w14:paraId="7FB4097E" w14:textId="77777777" w:rsidTr="00C01580">
        <w:trPr>
          <w:trHeight w:val="20"/>
        </w:trPr>
        <w:tc>
          <w:tcPr>
            <w:tcW w:w="1940" w:type="pct"/>
            <w:shd w:val="clear" w:color="auto" w:fill="auto"/>
          </w:tcPr>
          <w:p w14:paraId="6D8F013C" w14:textId="77777777" w:rsidR="00ED669B" w:rsidRPr="00E84424" w:rsidRDefault="00ED669B" w:rsidP="00C01580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56" w:type="pct"/>
            <w:shd w:val="clear" w:color="auto" w:fill="FAFAFA"/>
          </w:tcPr>
          <w:p w14:paraId="222F5DEC" w14:textId="77777777" w:rsidR="00ED669B" w:rsidRPr="00E84424" w:rsidRDefault="00ED669B" w:rsidP="00C0158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58" w:type="pct"/>
            <w:shd w:val="clear" w:color="auto" w:fill="auto"/>
          </w:tcPr>
          <w:p w14:paraId="0E32FBC8" w14:textId="77777777" w:rsidR="00ED669B" w:rsidRPr="00E84424" w:rsidRDefault="00ED669B" w:rsidP="00C0158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16" w:type="pct"/>
            <w:shd w:val="clear" w:color="auto" w:fill="FAFAFA"/>
          </w:tcPr>
          <w:p w14:paraId="54F1E15A" w14:textId="77777777" w:rsidR="00ED669B" w:rsidRPr="00E84424" w:rsidRDefault="00ED669B" w:rsidP="00C0158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30" w:type="pct"/>
            <w:shd w:val="clear" w:color="auto" w:fill="auto"/>
          </w:tcPr>
          <w:p w14:paraId="5E5F0E4A" w14:textId="77777777" w:rsidR="00ED669B" w:rsidRPr="00E84424" w:rsidRDefault="00ED669B" w:rsidP="00C0158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ED669B" w:rsidRPr="00E84424" w14:paraId="249B9D66" w14:textId="77777777" w:rsidTr="00C01580">
        <w:trPr>
          <w:trHeight w:val="20"/>
        </w:trPr>
        <w:tc>
          <w:tcPr>
            <w:tcW w:w="1940" w:type="pct"/>
            <w:shd w:val="clear" w:color="auto" w:fill="auto"/>
          </w:tcPr>
          <w:p w14:paraId="38DD1418" w14:textId="77777777" w:rsidR="00ED669B" w:rsidRPr="00E84424" w:rsidRDefault="00ED669B" w:rsidP="00C01580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756" w:type="pct"/>
            <w:shd w:val="clear" w:color="auto" w:fill="FAFAFA"/>
          </w:tcPr>
          <w:p w14:paraId="1458B729" w14:textId="77777777" w:rsidR="00ED669B" w:rsidRPr="00E84424" w:rsidRDefault="00ED669B" w:rsidP="00C0158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758" w:type="pct"/>
            <w:shd w:val="clear" w:color="auto" w:fill="auto"/>
          </w:tcPr>
          <w:p w14:paraId="2A775C97" w14:textId="77777777" w:rsidR="00ED669B" w:rsidRPr="00E84424" w:rsidRDefault="00ED669B" w:rsidP="00C0158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816" w:type="pct"/>
            <w:shd w:val="clear" w:color="auto" w:fill="FAFAFA"/>
          </w:tcPr>
          <w:p w14:paraId="4027C547" w14:textId="26A4DCC5" w:rsidR="00ED669B" w:rsidRPr="00E84424" w:rsidRDefault="00CF1017" w:rsidP="00C0158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</w:t>
            </w:r>
          </w:p>
        </w:tc>
        <w:tc>
          <w:tcPr>
            <w:tcW w:w="730" w:type="pct"/>
            <w:shd w:val="clear" w:color="auto" w:fill="auto"/>
          </w:tcPr>
          <w:p w14:paraId="50C80604" w14:textId="75BD8CC6" w:rsidR="00ED669B" w:rsidRPr="00E84424" w:rsidRDefault="00CF1017" w:rsidP="00C0158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</w:t>
            </w:r>
          </w:p>
        </w:tc>
      </w:tr>
      <w:tr w:rsidR="00ED669B" w:rsidRPr="00E84424" w14:paraId="29E7F9D0" w14:textId="77777777" w:rsidTr="00C01580">
        <w:trPr>
          <w:trHeight w:val="20"/>
        </w:trPr>
        <w:tc>
          <w:tcPr>
            <w:tcW w:w="1940" w:type="pct"/>
            <w:shd w:val="clear" w:color="auto" w:fill="auto"/>
          </w:tcPr>
          <w:p w14:paraId="00F212A6" w14:textId="77777777" w:rsidR="00ED669B" w:rsidRPr="00E84424" w:rsidRDefault="00ED669B" w:rsidP="00C01580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บริษัทย่อยของบริษัทใหญ่</w:t>
            </w:r>
          </w:p>
        </w:tc>
        <w:tc>
          <w:tcPr>
            <w:tcW w:w="756" w:type="pct"/>
            <w:tcBorders>
              <w:bottom w:val="single" w:sz="4" w:space="0" w:color="auto"/>
            </w:tcBorders>
            <w:shd w:val="clear" w:color="auto" w:fill="FAFAFA"/>
          </w:tcPr>
          <w:p w14:paraId="61C20D72" w14:textId="253DD29E" w:rsidR="00ED669B" w:rsidRPr="00E84424" w:rsidRDefault="00CF1017" w:rsidP="00C0158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</w:p>
        </w:tc>
        <w:tc>
          <w:tcPr>
            <w:tcW w:w="758" w:type="pct"/>
            <w:tcBorders>
              <w:bottom w:val="single" w:sz="4" w:space="0" w:color="auto"/>
            </w:tcBorders>
            <w:shd w:val="clear" w:color="auto" w:fill="auto"/>
          </w:tcPr>
          <w:p w14:paraId="6C8AAF85" w14:textId="70AB9D57" w:rsidR="00ED669B" w:rsidRPr="00E84424" w:rsidRDefault="00CF1017" w:rsidP="00C0158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</w:p>
        </w:tc>
        <w:tc>
          <w:tcPr>
            <w:tcW w:w="816" w:type="pct"/>
            <w:tcBorders>
              <w:bottom w:val="single" w:sz="4" w:space="0" w:color="auto"/>
            </w:tcBorders>
            <w:shd w:val="clear" w:color="auto" w:fill="FAFAFA"/>
          </w:tcPr>
          <w:p w14:paraId="1F7C7635" w14:textId="1DACC03A" w:rsidR="00ED669B" w:rsidRPr="00E84424" w:rsidRDefault="00CF1017" w:rsidP="00C0158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</w:p>
        </w:tc>
        <w:tc>
          <w:tcPr>
            <w:tcW w:w="730" w:type="pct"/>
            <w:tcBorders>
              <w:bottom w:val="single" w:sz="4" w:space="0" w:color="auto"/>
            </w:tcBorders>
            <w:shd w:val="clear" w:color="auto" w:fill="auto"/>
          </w:tcPr>
          <w:p w14:paraId="04CF9085" w14:textId="37B9F9A9" w:rsidR="00ED669B" w:rsidRPr="00E84424" w:rsidRDefault="00CF1017" w:rsidP="00C0158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</w:p>
        </w:tc>
      </w:tr>
      <w:tr w:rsidR="00ED669B" w:rsidRPr="00E84424" w14:paraId="7A584F7C" w14:textId="77777777" w:rsidTr="00C01580">
        <w:trPr>
          <w:trHeight w:val="20"/>
        </w:trPr>
        <w:tc>
          <w:tcPr>
            <w:tcW w:w="1940" w:type="pct"/>
            <w:shd w:val="clear" w:color="auto" w:fill="auto"/>
          </w:tcPr>
          <w:p w14:paraId="43675C95" w14:textId="77777777" w:rsidR="00ED669B" w:rsidRPr="00E84424" w:rsidRDefault="00ED669B" w:rsidP="00C01580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75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F57868F" w14:textId="771FAD9B" w:rsidR="00ED669B" w:rsidRPr="00E84424" w:rsidRDefault="00CF1017" w:rsidP="00C01580">
            <w:pPr>
              <w:tabs>
                <w:tab w:val="clear" w:pos="907"/>
                <w:tab w:val="decimal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</w:p>
        </w:tc>
        <w:tc>
          <w:tcPr>
            <w:tcW w:w="75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D21244" w14:textId="52360019" w:rsidR="00ED669B" w:rsidRPr="00E84424" w:rsidRDefault="00CF1017" w:rsidP="00C01580">
            <w:pPr>
              <w:tabs>
                <w:tab w:val="clear" w:pos="907"/>
                <w:tab w:val="decimal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</w:p>
        </w:tc>
        <w:tc>
          <w:tcPr>
            <w:tcW w:w="81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51366FD" w14:textId="76D50492" w:rsidR="00ED669B" w:rsidRPr="00E84424" w:rsidRDefault="00CF1017" w:rsidP="00C01580">
            <w:pPr>
              <w:tabs>
                <w:tab w:val="clear" w:pos="907"/>
                <w:tab w:val="decimal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</w:t>
            </w:r>
          </w:p>
        </w:tc>
        <w:tc>
          <w:tcPr>
            <w:tcW w:w="73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62B8CD" w14:textId="5C5C25AA" w:rsidR="00ED669B" w:rsidRPr="00E84424" w:rsidRDefault="00CF1017" w:rsidP="00C01580">
            <w:pPr>
              <w:tabs>
                <w:tab w:val="clear" w:pos="907"/>
                <w:tab w:val="decimal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</w:t>
            </w:r>
          </w:p>
        </w:tc>
      </w:tr>
    </w:tbl>
    <w:p w14:paraId="18BE0937" w14:textId="77777777" w:rsidR="00AA3CA2" w:rsidRPr="00E84424" w:rsidRDefault="00AA3C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eastAsia="Arial Unicode MS" w:hAnsi="Browallia New" w:cs="Browallia New"/>
          <w:b/>
          <w:bCs/>
          <w:color w:val="CF4A02"/>
          <w:sz w:val="22"/>
          <w:szCs w:val="22"/>
          <w:cs/>
        </w:rPr>
      </w:pPr>
      <w:r w:rsidRPr="00E84424">
        <w:rPr>
          <w:rFonts w:ascii="Browallia New" w:eastAsia="Arial Unicode MS" w:hAnsi="Browallia New" w:cs="Browallia New"/>
          <w:b/>
          <w:bCs/>
          <w:color w:val="CF4A02"/>
          <w:sz w:val="22"/>
          <w:szCs w:val="22"/>
          <w:cs/>
        </w:rPr>
        <w:br w:type="page"/>
      </w:r>
    </w:p>
    <w:p w14:paraId="766F9099" w14:textId="77777777" w:rsidR="00ED669B" w:rsidRPr="00E84424" w:rsidRDefault="00ED669B" w:rsidP="00ED669B">
      <w:pPr>
        <w:spacing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sz w:val="22"/>
          <w:szCs w:val="22"/>
        </w:rPr>
      </w:pPr>
    </w:p>
    <w:p w14:paraId="56F500D4" w14:textId="77777777" w:rsidR="00ED669B" w:rsidRPr="00E84424" w:rsidRDefault="00ED669B" w:rsidP="00ED669B">
      <w:pPr>
        <w:spacing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E8442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เจ้าหนี้การค้ากิจการที่เกี่ยวข้องกัน</w:t>
      </w:r>
    </w:p>
    <w:p w14:paraId="102DA693" w14:textId="77777777" w:rsidR="00ED669B" w:rsidRPr="00E84424" w:rsidRDefault="00ED669B" w:rsidP="00ED669B">
      <w:pPr>
        <w:tabs>
          <w:tab w:val="left" w:pos="540"/>
        </w:tabs>
        <w:spacing w:line="240" w:lineRule="auto"/>
        <w:ind w:right="-43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3666"/>
        <w:gridCol w:w="1432"/>
        <w:gridCol w:w="1489"/>
        <w:gridCol w:w="1432"/>
        <w:gridCol w:w="1442"/>
      </w:tblGrid>
      <w:tr w:rsidR="00ED669B" w:rsidRPr="00E84424" w14:paraId="2C13C380" w14:textId="77777777" w:rsidTr="00C01580">
        <w:tc>
          <w:tcPr>
            <w:tcW w:w="1937" w:type="pct"/>
            <w:shd w:val="clear" w:color="auto" w:fill="auto"/>
            <w:vAlign w:val="center"/>
          </w:tcPr>
          <w:p w14:paraId="425C1BE9" w14:textId="77777777" w:rsidR="00ED669B" w:rsidRPr="00E84424" w:rsidRDefault="00ED669B" w:rsidP="00C01580">
            <w:pPr>
              <w:spacing w:line="240" w:lineRule="auto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44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A7908F" w14:textId="77777777" w:rsidR="00ED669B" w:rsidRPr="00E84424" w:rsidRDefault="00ED669B" w:rsidP="00C01580">
            <w:pPr>
              <w:pStyle w:val="Heading1"/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</w:rPr>
            </w:pPr>
            <w:r w:rsidRPr="00E84424">
              <w:rPr>
                <w:rFonts w:ascii="Browallia New" w:eastAsia="Arial Unicode MS" w:hAnsi="Browallia New" w:cs="Browallia New"/>
                <w:cs/>
              </w:rPr>
              <w:t>งบการเงินรวม</w:t>
            </w:r>
          </w:p>
        </w:tc>
        <w:tc>
          <w:tcPr>
            <w:tcW w:w="1519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61B2C3" w14:textId="77777777" w:rsidR="00ED669B" w:rsidRPr="00E84424" w:rsidRDefault="00ED669B" w:rsidP="00C01580">
            <w:pPr>
              <w:pStyle w:val="Heading1"/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</w:rPr>
            </w:pPr>
            <w:r w:rsidRPr="00E84424">
              <w:rPr>
                <w:rFonts w:ascii="Browallia New" w:eastAsia="Arial Unicode MS" w:hAnsi="Browallia New" w:cs="Browallia New"/>
                <w:cs/>
              </w:rPr>
              <w:t>งบการเงินเฉพาะกิจการ</w:t>
            </w:r>
          </w:p>
        </w:tc>
      </w:tr>
      <w:tr w:rsidR="00ED669B" w:rsidRPr="00E84424" w14:paraId="71D9E308" w14:textId="77777777" w:rsidTr="00C01580">
        <w:tc>
          <w:tcPr>
            <w:tcW w:w="1937" w:type="pct"/>
            <w:shd w:val="clear" w:color="auto" w:fill="auto"/>
            <w:vAlign w:val="center"/>
          </w:tcPr>
          <w:p w14:paraId="0D3FC51E" w14:textId="1ED09A5B" w:rsidR="00ED669B" w:rsidRPr="00E84424" w:rsidRDefault="00ED669B" w:rsidP="00C01580">
            <w:pPr>
              <w:spacing w:line="240" w:lineRule="auto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CF1017" w:rsidRPr="00CF10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757" w:type="pct"/>
            <w:shd w:val="clear" w:color="auto" w:fill="auto"/>
            <w:vAlign w:val="center"/>
          </w:tcPr>
          <w:p w14:paraId="6279CB8A" w14:textId="737ADD57" w:rsidR="00ED669B" w:rsidRPr="00E84424" w:rsidRDefault="00ED669B" w:rsidP="00C0158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พ.ศ.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color w:val="7030A0"/>
                <w:sz w:val="26"/>
                <w:szCs w:val="26"/>
                <w:cs/>
              </w:rPr>
              <w:t xml:space="preserve"> </w:t>
            </w:r>
            <w:r w:rsidR="00CF1017" w:rsidRPr="00CF10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787" w:type="pct"/>
            <w:shd w:val="clear" w:color="auto" w:fill="auto"/>
            <w:vAlign w:val="center"/>
          </w:tcPr>
          <w:p w14:paraId="75825D73" w14:textId="149A80BF" w:rsidR="00ED669B" w:rsidRPr="00E84424" w:rsidRDefault="00ED669B" w:rsidP="00C0158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พ.ศ.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color w:val="7030A0"/>
                <w:sz w:val="26"/>
                <w:szCs w:val="26"/>
                <w:cs/>
              </w:rPr>
              <w:t xml:space="preserve"> </w:t>
            </w:r>
            <w:r w:rsidR="00CF1017" w:rsidRPr="00CF10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757" w:type="pct"/>
            <w:shd w:val="clear" w:color="auto" w:fill="auto"/>
            <w:vAlign w:val="center"/>
          </w:tcPr>
          <w:p w14:paraId="2547E955" w14:textId="587BE1D8" w:rsidR="00ED669B" w:rsidRPr="00E84424" w:rsidRDefault="00ED669B" w:rsidP="00C0158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พ.ศ.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color w:val="7030A0"/>
                <w:sz w:val="26"/>
                <w:szCs w:val="26"/>
                <w:cs/>
              </w:rPr>
              <w:t xml:space="preserve"> </w:t>
            </w:r>
            <w:r w:rsidR="00CF1017" w:rsidRPr="00CF10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762" w:type="pct"/>
            <w:shd w:val="clear" w:color="auto" w:fill="auto"/>
            <w:vAlign w:val="center"/>
          </w:tcPr>
          <w:p w14:paraId="52CF32BA" w14:textId="0152E58D" w:rsidR="00ED669B" w:rsidRPr="00E84424" w:rsidRDefault="00ED669B" w:rsidP="00C0158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พ.ศ.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color w:val="7030A0"/>
                <w:sz w:val="26"/>
                <w:szCs w:val="26"/>
                <w:cs/>
              </w:rPr>
              <w:t xml:space="preserve"> </w:t>
            </w:r>
            <w:r w:rsidR="00CF1017" w:rsidRPr="00CF10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ED669B" w:rsidRPr="00E84424" w14:paraId="43A5A419" w14:textId="77777777" w:rsidTr="00C01580">
        <w:tc>
          <w:tcPr>
            <w:tcW w:w="1937" w:type="pct"/>
            <w:shd w:val="clear" w:color="auto" w:fill="auto"/>
            <w:vAlign w:val="center"/>
          </w:tcPr>
          <w:p w14:paraId="4EE7A576" w14:textId="77777777" w:rsidR="00ED669B" w:rsidRPr="00E84424" w:rsidRDefault="00ED669B" w:rsidP="00C01580">
            <w:pPr>
              <w:spacing w:line="240" w:lineRule="auto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57" w:type="pct"/>
            <w:tcBorders>
              <w:bottom w:val="single" w:sz="4" w:space="0" w:color="auto"/>
            </w:tcBorders>
            <w:shd w:val="clear" w:color="auto" w:fill="auto"/>
          </w:tcPr>
          <w:p w14:paraId="27C38DF0" w14:textId="77777777" w:rsidR="00ED669B" w:rsidRPr="00E84424" w:rsidRDefault="00ED669B" w:rsidP="00C0158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87" w:type="pct"/>
            <w:tcBorders>
              <w:bottom w:val="single" w:sz="4" w:space="0" w:color="auto"/>
            </w:tcBorders>
            <w:shd w:val="clear" w:color="auto" w:fill="auto"/>
          </w:tcPr>
          <w:p w14:paraId="14290383" w14:textId="77777777" w:rsidR="00ED669B" w:rsidRPr="00E84424" w:rsidRDefault="00ED669B" w:rsidP="00C0158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57" w:type="pct"/>
            <w:tcBorders>
              <w:bottom w:val="single" w:sz="4" w:space="0" w:color="auto"/>
            </w:tcBorders>
            <w:shd w:val="clear" w:color="auto" w:fill="auto"/>
          </w:tcPr>
          <w:p w14:paraId="04786B78" w14:textId="77777777" w:rsidR="00ED669B" w:rsidRPr="00E84424" w:rsidRDefault="00ED669B" w:rsidP="00C0158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</w:tcPr>
          <w:p w14:paraId="1ABF9AE3" w14:textId="77777777" w:rsidR="00ED669B" w:rsidRPr="00E84424" w:rsidRDefault="00ED669B" w:rsidP="00C0158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ED669B" w:rsidRPr="00E84424" w14:paraId="36F9C49B" w14:textId="77777777" w:rsidTr="00C01580">
        <w:tc>
          <w:tcPr>
            <w:tcW w:w="1937" w:type="pct"/>
            <w:shd w:val="clear" w:color="auto" w:fill="auto"/>
          </w:tcPr>
          <w:p w14:paraId="44951E4F" w14:textId="77777777" w:rsidR="00ED669B" w:rsidRPr="00E84424" w:rsidRDefault="00ED669B" w:rsidP="00C01580">
            <w:pPr>
              <w:spacing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757" w:type="pct"/>
            <w:shd w:val="clear" w:color="auto" w:fill="FAFAFA"/>
          </w:tcPr>
          <w:p w14:paraId="27B8A4A0" w14:textId="77777777" w:rsidR="00ED669B" w:rsidRPr="00E84424" w:rsidRDefault="00ED669B" w:rsidP="00C01580">
            <w:pPr>
              <w:tabs>
                <w:tab w:val="clear" w:pos="907"/>
                <w:tab w:val="decimal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87" w:type="pct"/>
            <w:shd w:val="clear" w:color="auto" w:fill="auto"/>
          </w:tcPr>
          <w:p w14:paraId="7190657D" w14:textId="77777777" w:rsidR="00ED669B" w:rsidRPr="00E84424" w:rsidRDefault="00ED669B" w:rsidP="00C01580">
            <w:pPr>
              <w:tabs>
                <w:tab w:val="clear" w:pos="907"/>
                <w:tab w:val="decimal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57" w:type="pct"/>
            <w:shd w:val="clear" w:color="auto" w:fill="FAFAFA"/>
          </w:tcPr>
          <w:p w14:paraId="4B9264AB" w14:textId="77777777" w:rsidR="00ED669B" w:rsidRPr="00E84424" w:rsidRDefault="00ED669B" w:rsidP="00C01580">
            <w:pPr>
              <w:tabs>
                <w:tab w:val="clear" w:pos="907"/>
                <w:tab w:val="decimal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62" w:type="pct"/>
            <w:shd w:val="clear" w:color="auto" w:fill="auto"/>
          </w:tcPr>
          <w:p w14:paraId="4A2CE27D" w14:textId="77777777" w:rsidR="00ED669B" w:rsidRPr="00E84424" w:rsidRDefault="00ED669B" w:rsidP="00C01580">
            <w:pPr>
              <w:pStyle w:val="a0"/>
              <w:tabs>
                <w:tab w:val="decimal" w:pos="900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ED669B" w:rsidRPr="00E84424" w14:paraId="7AF31183" w14:textId="77777777" w:rsidTr="00C01580">
        <w:tc>
          <w:tcPr>
            <w:tcW w:w="1937" w:type="pct"/>
            <w:shd w:val="clear" w:color="auto" w:fill="auto"/>
          </w:tcPr>
          <w:p w14:paraId="26F83711" w14:textId="77777777" w:rsidR="00ED669B" w:rsidRPr="00E84424" w:rsidRDefault="00ED669B" w:rsidP="00C01580">
            <w:pPr>
              <w:spacing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บริษัทใหญ่</w:t>
            </w:r>
          </w:p>
        </w:tc>
        <w:tc>
          <w:tcPr>
            <w:tcW w:w="757" w:type="pct"/>
            <w:shd w:val="clear" w:color="auto" w:fill="FAFAFA"/>
          </w:tcPr>
          <w:p w14:paraId="1B6548F7" w14:textId="32253438" w:rsidR="00ED669B" w:rsidRPr="00E84424" w:rsidRDefault="00CF1017" w:rsidP="00C01580">
            <w:pPr>
              <w:tabs>
                <w:tab w:val="clear" w:pos="907"/>
                <w:tab w:val="decimal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ED669B"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670</w:t>
            </w:r>
          </w:p>
        </w:tc>
        <w:tc>
          <w:tcPr>
            <w:tcW w:w="787" w:type="pct"/>
            <w:shd w:val="clear" w:color="auto" w:fill="auto"/>
          </w:tcPr>
          <w:p w14:paraId="17ACF1A4" w14:textId="17DB9727" w:rsidR="00ED669B" w:rsidRPr="00E84424" w:rsidRDefault="00CF1017" w:rsidP="00C01580">
            <w:pPr>
              <w:tabs>
                <w:tab w:val="clear" w:pos="907"/>
                <w:tab w:val="decimal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ED669B"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309</w:t>
            </w:r>
          </w:p>
        </w:tc>
        <w:tc>
          <w:tcPr>
            <w:tcW w:w="757" w:type="pct"/>
            <w:shd w:val="clear" w:color="auto" w:fill="FAFAFA"/>
          </w:tcPr>
          <w:p w14:paraId="60BEE61C" w14:textId="21B65145" w:rsidR="00ED669B" w:rsidRPr="00E84424" w:rsidRDefault="00CF1017" w:rsidP="00C01580">
            <w:pPr>
              <w:tabs>
                <w:tab w:val="clear" w:pos="907"/>
                <w:tab w:val="decimal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ED669B"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123</w:t>
            </w:r>
          </w:p>
        </w:tc>
        <w:tc>
          <w:tcPr>
            <w:tcW w:w="762" w:type="pct"/>
            <w:shd w:val="clear" w:color="auto" w:fill="auto"/>
          </w:tcPr>
          <w:p w14:paraId="168EAF98" w14:textId="34239CB8" w:rsidR="00ED669B" w:rsidRPr="00E84424" w:rsidRDefault="00CF1017" w:rsidP="00C01580">
            <w:pPr>
              <w:pStyle w:val="a0"/>
              <w:tabs>
                <w:tab w:val="decimal" w:pos="900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ED669B"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598</w:t>
            </w:r>
          </w:p>
        </w:tc>
      </w:tr>
      <w:tr w:rsidR="00ED669B" w:rsidRPr="00E84424" w14:paraId="29ED1DE0" w14:textId="77777777" w:rsidTr="00C01580">
        <w:tc>
          <w:tcPr>
            <w:tcW w:w="1937" w:type="pct"/>
            <w:shd w:val="clear" w:color="auto" w:fill="auto"/>
          </w:tcPr>
          <w:p w14:paraId="59F3D0BD" w14:textId="77777777" w:rsidR="00ED669B" w:rsidRPr="00E84424" w:rsidRDefault="00ED669B" w:rsidP="00C01580">
            <w:pPr>
              <w:spacing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757" w:type="pct"/>
            <w:shd w:val="clear" w:color="auto" w:fill="FAFAFA"/>
          </w:tcPr>
          <w:p w14:paraId="799BD021" w14:textId="77777777" w:rsidR="00ED669B" w:rsidRPr="00E84424" w:rsidRDefault="00ED669B" w:rsidP="00C01580">
            <w:pPr>
              <w:tabs>
                <w:tab w:val="clear" w:pos="907"/>
                <w:tab w:val="decimal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87" w:type="pct"/>
            <w:shd w:val="clear" w:color="auto" w:fill="auto"/>
          </w:tcPr>
          <w:p w14:paraId="698C6A49" w14:textId="77777777" w:rsidR="00ED669B" w:rsidRPr="00E84424" w:rsidRDefault="00ED669B" w:rsidP="00C01580">
            <w:pPr>
              <w:tabs>
                <w:tab w:val="clear" w:pos="907"/>
                <w:tab w:val="decimal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57" w:type="pct"/>
            <w:shd w:val="clear" w:color="auto" w:fill="FAFAFA"/>
          </w:tcPr>
          <w:p w14:paraId="4AD66CBA" w14:textId="20147ABF" w:rsidR="00ED669B" w:rsidRPr="00E84424" w:rsidRDefault="00CF1017" w:rsidP="00C01580">
            <w:pPr>
              <w:tabs>
                <w:tab w:val="clear" w:pos="907"/>
                <w:tab w:val="decimal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ED669B"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485</w:t>
            </w:r>
          </w:p>
        </w:tc>
        <w:tc>
          <w:tcPr>
            <w:tcW w:w="762" w:type="pct"/>
            <w:shd w:val="clear" w:color="auto" w:fill="auto"/>
          </w:tcPr>
          <w:p w14:paraId="1F15FF3A" w14:textId="14819FF6" w:rsidR="00ED669B" w:rsidRPr="00E84424" w:rsidRDefault="00CF1017" w:rsidP="00C01580">
            <w:pPr>
              <w:pStyle w:val="a0"/>
              <w:tabs>
                <w:tab w:val="decimal" w:pos="900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ED669B"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496</w:t>
            </w:r>
          </w:p>
        </w:tc>
      </w:tr>
      <w:tr w:rsidR="00ED669B" w:rsidRPr="00E84424" w14:paraId="788DE698" w14:textId="77777777" w:rsidTr="00C01580">
        <w:tc>
          <w:tcPr>
            <w:tcW w:w="1937" w:type="pct"/>
            <w:shd w:val="clear" w:color="auto" w:fill="auto"/>
          </w:tcPr>
          <w:p w14:paraId="089FF0FF" w14:textId="77777777" w:rsidR="00ED669B" w:rsidRPr="00E84424" w:rsidRDefault="00ED669B" w:rsidP="00C01580">
            <w:pPr>
              <w:spacing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บริษัทร่วม</w:t>
            </w:r>
          </w:p>
        </w:tc>
        <w:tc>
          <w:tcPr>
            <w:tcW w:w="757" w:type="pct"/>
            <w:shd w:val="clear" w:color="auto" w:fill="FAFAFA"/>
          </w:tcPr>
          <w:p w14:paraId="7AED1936" w14:textId="43C5E201" w:rsidR="00ED669B" w:rsidRPr="00E84424" w:rsidRDefault="00CF1017" w:rsidP="00C01580">
            <w:pPr>
              <w:tabs>
                <w:tab w:val="clear" w:pos="907"/>
                <w:tab w:val="decimal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</w:t>
            </w:r>
          </w:p>
        </w:tc>
        <w:tc>
          <w:tcPr>
            <w:tcW w:w="787" w:type="pct"/>
            <w:shd w:val="clear" w:color="auto" w:fill="auto"/>
          </w:tcPr>
          <w:p w14:paraId="74ED1DC2" w14:textId="6CD8B89B" w:rsidR="00ED669B" w:rsidRPr="00E84424" w:rsidRDefault="00CF1017" w:rsidP="00C01580">
            <w:pPr>
              <w:tabs>
                <w:tab w:val="clear" w:pos="907"/>
                <w:tab w:val="decimal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</w:t>
            </w:r>
          </w:p>
        </w:tc>
        <w:tc>
          <w:tcPr>
            <w:tcW w:w="757" w:type="pct"/>
            <w:shd w:val="clear" w:color="auto" w:fill="FAFAFA"/>
          </w:tcPr>
          <w:p w14:paraId="479B801B" w14:textId="49174DC9" w:rsidR="00ED669B" w:rsidRPr="00E84424" w:rsidRDefault="00CF1017" w:rsidP="00C01580">
            <w:pPr>
              <w:tabs>
                <w:tab w:val="clear" w:pos="907"/>
                <w:tab w:val="decimal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</w:t>
            </w:r>
          </w:p>
        </w:tc>
        <w:tc>
          <w:tcPr>
            <w:tcW w:w="762" w:type="pct"/>
            <w:shd w:val="clear" w:color="auto" w:fill="auto"/>
          </w:tcPr>
          <w:p w14:paraId="338E638D" w14:textId="66B83FD5" w:rsidR="00ED669B" w:rsidRPr="00E84424" w:rsidRDefault="00CF1017" w:rsidP="00C0158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</w:t>
            </w:r>
          </w:p>
        </w:tc>
      </w:tr>
      <w:tr w:rsidR="00ED669B" w:rsidRPr="00E84424" w14:paraId="4332FBBF" w14:textId="77777777" w:rsidTr="00C01580">
        <w:tc>
          <w:tcPr>
            <w:tcW w:w="1937" w:type="pct"/>
            <w:shd w:val="clear" w:color="auto" w:fill="auto"/>
          </w:tcPr>
          <w:p w14:paraId="76D45545" w14:textId="77777777" w:rsidR="00ED669B" w:rsidRPr="00E84424" w:rsidRDefault="00ED669B" w:rsidP="00C01580">
            <w:pPr>
              <w:spacing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บริษัทย่อยของบริษัทใหญ่</w:t>
            </w:r>
          </w:p>
        </w:tc>
        <w:tc>
          <w:tcPr>
            <w:tcW w:w="757" w:type="pct"/>
            <w:shd w:val="clear" w:color="auto" w:fill="FAFAFA"/>
          </w:tcPr>
          <w:p w14:paraId="4AD8223D" w14:textId="3996ADE5" w:rsidR="00ED669B" w:rsidRPr="00E84424" w:rsidRDefault="00CF1017" w:rsidP="00C01580">
            <w:pPr>
              <w:tabs>
                <w:tab w:val="clear" w:pos="907"/>
                <w:tab w:val="decimal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741</w:t>
            </w:r>
          </w:p>
        </w:tc>
        <w:tc>
          <w:tcPr>
            <w:tcW w:w="787" w:type="pct"/>
            <w:shd w:val="clear" w:color="auto" w:fill="auto"/>
          </w:tcPr>
          <w:p w14:paraId="60A666D5" w14:textId="04D88A3A" w:rsidR="00ED669B" w:rsidRPr="00E84424" w:rsidRDefault="00CF1017" w:rsidP="00C01580">
            <w:pPr>
              <w:tabs>
                <w:tab w:val="clear" w:pos="907"/>
                <w:tab w:val="decimal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ED669B" w:rsidRPr="00E844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227</w:t>
            </w:r>
          </w:p>
        </w:tc>
        <w:tc>
          <w:tcPr>
            <w:tcW w:w="757" w:type="pct"/>
            <w:shd w:val="clear" w:color="auto" w:fill="FAFAFA"/>
          </w:tcPr>
          <w:p w14:paraId="6AC3F010" w14:textId="728AA109" w:rsidR="00ED669B" w:rsidRPr="00E84424" w:rsidRDefault="00CF1017" w:rsidP="00C01580">
            <w:pPr>
              <w:tabs>
                <w:tab w:val="clear" w:pos="907"/>
                <w:tab w:val="decimal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448</w:t>
            </w:r>
          </w:p>
        </w:tc>
        <w:tc>
          <w:tcPr>
            <w:tcW w:w="762" w:type="pct"/>
            <w:shd w:val="clear" w:color="auto" w:fill="auto"/>
          </w:tcPr>
          <w:p w14:paraId="79DD8B39" w14:textId="4E3BF895" w:rsidR="00ED669B" w:rsidRPr="00E84424" w:rsidRDefault="00CF1017" w:rsidP="00C0158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889</w:t>
            </w:r>
          </w:p>
        </w:tc>
      </w:tr>
      <w:tr w:rsidR="00ED669B" w:rsidRPr="00E84424" w14:paraId="3863F89F" w14:textId="77777777" w:rsidTr="00C01580">
        <w:tc>
          <w:tcPr>
            <w:tcW w:w="1937" w:type="pct"/>
            <w:shd w:val="clear" w:color="auto" w:fill="auto"/>
          </w:tcPr>
          <w:p w14:paraId="15F0B9E9" w14:textId="77777777" w:rsidR="00ED669B" w:rsidRPr="00E84424" w:rsidRDefault="00ED669B" w:rsidP="00C01580">
            <w:pPr>
              <w:spacing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F18EC38" w14:textId="41045644" w:rsidR="00ED669B" w:rsidRPr="00E84424" w:rsidRDefault="00CF1017" w:rsidP="00C01580">
            <w:pPr>
              <w:tabs>
                <w:tab w:val="clear" w:pos="907"/>
                <w:tab w:val="decimal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ED669B"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470</w:t>
            </w:r>
          </w:p>
        </w:tc>
        <w:tc>
          <w:tcPr>
            <w:tcW w:w="78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2B129D" w14:textId="159B40B4" w:rsidR="00ED669B" w:rsidRPr="00E84424" w:rsidRDefault="00CF1017" w:rsidP="00C0158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ED669B"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562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175C496" w14:textId="44AEAA07" w:rsidR="00ED669B" w:rsidRPr="00E84424" w:rsidRDefault="00CF1017" w:rsidP="00C0158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ED669B"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115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038723" w14:textId="310E34C7" w:rsidR="00ED669B" w:rsidRPr="00E84424" w:rsidRDefault="00CF1017" w:rsidP="00C0158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="00ED669B"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002</w:t>
            </w:r>
          </w:p>
        </w:tc>
      </w:tr>
    </w:tbl>
    <w:p w14:paraId="6E45BA5C" w14:textId="0B9C12A0" w:rsidR="000C7FD5" w:rsidRPr="00E84424" w:rsidRDefault="000C7FD5" w:rsidP="00ED669B">
      <w:pPr>
        <w:spacing w:line="240" w:lineRule="auto"/>
        <w:ind w:right="-45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040B4A05" w14:textId="77777777" w:rsidR="00ED669B" w:rsidRPr="00E84424" w:rsidRDefault="00ED669B" w:rsidP="00ED669B">
      <w:pPr>
        <w:spacing w:line="240" w:lineRule="auto"/>
        <w:ind w:right="-45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E8442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เจ้าหนี้อื่นกิจการที่เกี่ยวข้องกัน</w:t>
      </w:r>
    </w:p>
    <w:p w14:paraId="40235930" w14:textId="77777777" w:rsidR="00ED669B" w:rsidRPr="00E84424" w:rsidRDefault="00ED669B" w:rsidP="00ED669B">
      <w:pPr>
        <w:spacing w:line="240" w:lineRule="auto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3693"/>
        <w:gridCol w:w="1442"/>
        <w:gridCol w:w="1442"/>
        <w:gridCol w:w="1442"/>
        <w:gridCol w:w="1442"/>
      </w:tblGrid>
      <w:tr w:rsidR="00ED669B" w:rsidRPr="00E84424" w14:paraId="6409DD1D" w14:textId="77777777" w:rsidTr="00C01580">
        <w:tc>
          <w:tcPr>
            <w:tcW w:w="1952" w:type="pct"/>
            <w:shd w:val="clear" w:color="auto" w:fill="auto"/>
            <w:vAlign w:val="center"/>
          </w:tcPr>
          <w:p w14:paraId="27216932" w14:textId="77777777" w:rsidR="00ED669B" w:rsidRPr="00E84424" w:rsidRDefault="00ED669B" w:rsidP="00C01580">
            <w:pPr>
              <w:spacing w:line="240" w:lineRule="auto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24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CD6613" w14:textId="77777777" w:rsidR="00ED669B" w:rsidRPr="00E84424" w:rsidRDefault="00ED669B" w:rsidP="00C01580">
            <w:pPr>
              <w:pStyle w:val="Heading1"/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</w:rPr>
            </w:pPr>
            <w:r w:rsidRPr="00E84424">
              <w:rPr>
                <w:rFonts w:ascii="Browallia New" w:eastAsia="Arial Unicode MS" w:hAnsi="Browallia New" w:cs="Browallia New"/>
                <w:cs/>
              </w:rPr>
              <w:t>งบการเงินรวม</w:t>
            </w:r>
          </w:p>
        </w:tc>
        <w:tc>
          <w:tcPr>
            <w:tcW w:w="1524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D1C89C" w14:textId="77777777" w:rsidR="00ED669B" w:rsidRPr="00E84424" w:rsidRDefault="00ED669B" w:rsidP="00C01580">
            <w:pPr>
              <w:pStyle w:val="Heading1"/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</w:rPr>
            </w:pPr>
            <w:r w:rsidRPr="00E84424">
              <w:rPr>
                <w:rFonts w:ascii="Browallia New" w:eastAsia="Arial Unicode MS" w:hAnsi="Browallia New" w:cs="Browallia New"/>
                <w:cs/>
              </w:rPr>
              <w:t>งบการเงินเฉพาะกิจการ</w:t>
            </w:r>
          </w:p>
        </w:tc>
      </w:tr>
      <w:tr w:rsidR="00ED669B" w:rsidRPr="00E84424" w14:paraId="6D106BC9" w14:textId="77777777" w:rsidTr="00C01580">
        <w:tc>
          <w:tcPr>
            <w:tcW w:w="1952" w:type="pct"/>
            <w:shd w:val="clear" w:color="auto" w:fill="auto"/>
            <w:vAlign w:val="center"/>
          </w:tcPr>
          <w:p w14:paraId="69749692" w14:textId="775303B4" w:rsidR="00ED669B" w:rsidRPr="00E84424" w:rsidRDefault="00ED669B" w:rsidP="00C01580">
            <w:pPr>
              <w:spacing w:line="240" w:lineRule="auto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CF1017" w:rsidRPr="00CF10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762" w:type="pct"/>
            <w:shd w:val="clear" w:color="auto" w:fill="auto"/>
            <w:vAlign w:val="center"/>
          </w:tcPr>
          <w:p w14:paraId="38C1549A" w14:textId="1BD065B9" w:rsidR="00ED669B" w:rsidRPr="00E84424" w:rsidRDefault="00ED669B" w:rsidP="00C0158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พ.ศ.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color w:val="7030A0"/>
                <w:sz w:val="26"/>
                <w:szCs w:val="26"/>
                <w:cs/>
              </w:rPr>
              <w:t xml:space="preserve"> </w:t>
            </w:r>
            <w:r w:rsidR="00CF1017" w:rsidRPr="00CF10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762" w:type="pct"/>
            <w:shd w:val="clear" w:color="auto" w:fill="auto"/>
            <w:vAlign w:val="center"/>
          </w:tcPr>
          <w:p w14:paraId="6BD7718F" w14:textId="078F9769" w:rsidR="00ED669B" w:rsidRPr="00E84424" w:rsidRDefault="00ED669B" w:rsidP="00C0158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พ.ศ.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color w:val="7030A0"/>
                <w:sz w:val="26"/>
                <w:szCs w:val="26"/>
                <w:cs/>
              </w:rPr>
              <w:t xml:space="preserve"> </w:t>
            </w:r>
            <w:r w:rsidR="00CF1017" w:rsidRPr="00CF10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762" w:type="pct"/>
            <w:shd w:val="clear" w:color="auto" w:fill="auto"/>
            <w:vAlign w:val="center"/>
          </w:tcPr>
          <w:p w14:paraId="432C5E14" w14:textId="485C653C" w:rsidR="00ED669B" w:rsidRPr="00E84424" w:rsidRDefault="00ED669B" w:rsidP="00C0158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พ.ศ.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color w:val="7030A0"/>
                <w:sz w:val="26"/>
                <w:szCs w:val="26"/>
                <w:cs/>
              </w:rPr>
              <w:t xml:space="preserve"> </w:t>
            </w:r>
            <w:r w:rsidR="00CF1017" w:rsidRPr="00CF10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762" w:type="pct"/>
            <w:shd w:val="clear" w:color="auto" w:fill="auto"/>
            <w:vAlign w:val="center"/>
          </w:tcPr>
          <w:p w14:paraId="18220B19" w14:textId="13093C28" w:rsidR="00ED669B" w:rsidRPr="00E84424" w:rsidRDefault="00ED669B" w:rsidP="00C0158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พ.ศ.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color w:val="7030A0"/>
                <w:sz w:val="26"/>
                <w:szCs w:val="26"/>
                <w:cs/>
              </w:rPr>
              <w:t xml:space="preserve"> </w:t>
            </w:r>
            <w:r w:rsidR="00CF1017" w:rsidRPr="00CF10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ED669B" w:rsidRPr="00E84424" w14:paraId="23605AB0" w14:textId="77777777" w:rsidTr="00C01580">
        <w:tc>
          <w:tcPr>
            <w:tcW w:w="1952" w:type="pct"/>
            <w:shd w:val="clear" w:color="auto" w:fill="auto"/>
            <w:vAlign w:val="center"/>
          </w:tcPr>
          <w:p w14:paraId="2A03F695" w14:textId="77777777" w:rsidR="00ED669B" w:rsidRPr="00E84424" w:rsidRDefault="00ED669B" w:rsidP="00C01580">
            <w:pPr>
              <w:spacing w:line="240" w:lineRule="auto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</w:tcPr>
          <w:p w14:paraId="75176FA4" w14:textId="77777777" w:rsidR="00ED669B" w:rsidRPr="00E84424" w:rsidRDefault="00ED669B" w:rsidP="00C0158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</w:tcPr>
          <w:p w14:paraId="1F22EBA7" w14:textId="77777777" w:rsidR="00ED669B" w:rsidRPr="00E84424" w:rsidRDefault="00ED669B" w:rsidP="00C0158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</w:tcPr>
          <w:p w14:paraId="19B72FED" w14:textId="77777777" w:rsidR="00ED669B" w:rsidRPr="00E84424" w:rsidRDefault="00ED669B" w:rsidP="00C0158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</w:tcPr>
          <w:p w14:paraId="23B64ACD" w14:textId="77777777" w:rsidR="00ED669B" w:rsidRPr="00E84424" w:rsidRDefault="00ED669B" w:rsidP="00C0158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ED669B" w:rsidRPr="00E84424" w14:paraId="3E96AF3C" w14:textId="77777777" w:rsidTr="00C01580">
        <w:tc>
          <w:tcPr>
            <w:tcW w:w="1952" w:type="pct"/>
            <w:shd w:val="clear" w:color="auto" w:fill="auto"/>
          </w:tcPr>
          <w:p w14:paraId="4283DEF7" w14:textId="77777777" w:rsidR="00ED669B" w:rsidRPr="00E84424" w:rsidRDefault="00ED669B" w:rsidP="00C01580">
            <w:pPr>
              <w:spacing w:line="240" w:lineRule="auto"/>
              <w:ind w:left="-72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62" w:type="pct"/>
            <w:shd w:val="clear" w:color="auto" w:fill="FAFAFA"/>
            <w:vAlign w:val="bottom"/>
          </w:tcPr>
          <w:p w14:paraId="580D7914" w14:textId="77777777" w:rsidR="00ED669B" w:rsidRPr="00E84424" w:rsidRDefault="00ED669B" w:rsidP="00C01580">
            <w:pPr>
              <w:tabs>
                <w:tab w:val="clear" w:pos="907"/>
                <w:tab w:val="decimal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62" w:type="pct"/>
            <w:shd w:val="clear" w:color="auto" w:fill="auto"/>
            <w:vAlign w:val="bottom"/>
          </w:tcPr>
          <w:p w14:paraId="17EADBD2" w14:textId="77777777" w:rsidR="00ED669B" w:rsidRPr="00E84424" w:rsidRDefault="00ED669B" w:rsidP="00C01580">
            <w:pPr>
              <w:tabs>
                <w:tab w:val="clear" w:pos="907"/>
                <w:tab w:val="decimal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62" w:type="pct"/>
            <w:shd w:val="clear" w:color="auto" w:fill="FAFAFA"/>
            <w:vAlign w:val="bottom"/>
          </w:tcPr>
          <w:p w14:paraId="27FFBBD1" w14:textId="77777777" w:rsidR="00ED669B" w:rsidRPr="00E84424" w:rsidRDefault="00ED669B" w:rsidP="00C01580">
            <w:pPr>
              <w:tabs>
                <w:tab w:val="clear" w:pos="907"/>
                <w:tab w:val="decimal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62" w:type="pct"/>
            <w:shd w:val="clear" w:color="auto" w:fill="auto"/>
            <w:vAlign w:val="bottom"/>
          </w:tcPr>
          <w:p w14:paraId="18D50111" w14:textId="77777777" w:rsidR="00ED669B" w:rsidRPr="00E84424" w:rsidRDefault="00ED669B" w:rsidP="00C01580">
            <w:pPr>
              <w:tabs>
                <w:tab w:val="clear" w:pos="907"/>
                <w:tab w:val="decimal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ED669B" w:rsidRPr="00E84424" w14:paraId="5AAD2ADC" w14:textId="77777777" w:rsidTr="00C01580">
        <w:tc>
          <w:tcPr>
            <w:tcW w:w="1952" w:type="pct"/>
            <w:shd w:val="clear" w:color="auto" w:fill="auto"/>
          </w:tcPr>
          <w:p w14:paraId="35CD6445" w14:textId="77777777" w:rsidR="00ED669B" w:rsidRPr="00E84424" w:rsidRDefault="00ED669B" w:rsidP="00C01580">
            <w:pPr>
              <w:spacing w:line="240" w:lineRule="auto"/>
              <w:ind w:left="-72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762" w:type="pct"/>
            <w:shd w:val="clear" w:color="auto" w:fill="FAFAFA"/>
            <w:vAlign w:val="bottom"/>
          </w:tcPr>
          <w:p w14:paraId="238C6BE2" w14:textId="13ECF2ED" w:rsidR="00ED669B" w:rsidRPr="00E84424" w:rsidRDefault="00CF1017" w:rsidP="00C01580">
            <w:pPr>
              <w:tabs>
                <w:tab w:val="clear" w:pos="907"/>
                <w:tab w:val="decimal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</w:t>
            </w:r>
          </w:p>
        </w:tc>
        <w:tc>
          <w:tcPr>
            <w:tcW w:w="762" w:type="pct"/>
            <w:shd w:val="clear" w:color="auto" w:fill="auto"/>
            <w:vAlign w:val="bottom"/>
          </w:tcPr>
          <w:p w14:paraId="5D137525" w14:textId="77777777" w:rsidR="00ED669B" w:rsidRPr="00E84424" w:rsidRDefault="00ED669B" w:rsidP="00C01580">
            <w:pPr>
              <w:tabs>
                <w:tab w:val="clear" w:pos="907"/>
                <w:tab w:val="decimal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62" w:type="pct"/>
            <w:shd w:val="clear" w:color="auto" w:fill="FAFAFA"/>
            <w:vAlign w:val="bottom"/>
          </w:tcPr>
          <w:p w14:paraId="4E82078C" w14:textId="471A23D7" w:rsidR="00ED669B" w:rsidRPr="00E84424" w:rsidRDefault="00CF1017" w:rsidP="00C01580">
            <w:pPr>
              <w:tabs>
                <w:tab w:val="clear" w:pos="907"/>
                <w:tab w:val="decimal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</w:t>
            </w:r>
          </w:p>
        </w:tc>
        <w:tc>
          <w:tcPr>
            <w:tcW w:w="762" w:type="pct"/>
            <w:shd w:val="clear" w:color="auto" w:fill="auto"/>
            <w:vAlign w:val="bottom"/>
          </w:tcPr>
          <w:p w14:paraId="6D687068" w14:textId="77777777" w:rsidR="00ED669B" w:rsidRPr="00E84424" w:rsidRDefault="00ED669B" w:rsidP="00C01580">
            <w:pPr>
              <w:tabs>
                <w:tab w:val="clear" w:pos="907"/>
                <w:tab w:val="decimal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ED669B" w:rsidRPr="00E84424" w14:paraId="389628D9" w14:textId="77777777" w:rsidTr="00C01580">
        <w:tc>
          <w:tcPr>
            <w:tcW w:w="1952" w:type="pct"/>
            <w:shd w:val="clear" w:color="auto" w:fill="auto"/>
          </w:tcPr>
          <w:p w14:paraId="4052151C" w14:textId="77777777" w:rsidR="00ED669B" w:rsidRPr="00E84424" w:rsidRDefault="00ED669B" w:rsidP="00C01580">
            <w:pPr>
              <w:spacing w:line="240" w:lineRule="auto"/>
              <w:ind w:left="-72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762" w:type="pct"/>
            <w:shd w:val="clear" w:color="auto" w:fill="FAFAFA"/>
            <w:vAlign w:val="bottom"/>
          </w:tcPr>
          <w:p w14:paraId="2800AF30" w14:textId="77777777" w:rsidR="00ED669B" w:rsidRPr="00E84424" w:rsidRDefault="00ED669B" w:rsidP="00C01580">
            <w:pPr>
              <w:tabs>
                <w:tab w:val="clear" w:pos="907"/>
                <w:tab w:val="decimal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62" w:type="pct"/>
            <w:shd w:val="clear" w:color="auto" w:fill="auto"/>
            <w:vAlign w:val="bottom"/>
          </w:tcPr>
          <w:p w14:paraId="3D4D7A03" w14:textId="77777777" w:rsidR="00ED669B" w:rsidRPr="00E84424" w:rsidRDefault="00ED669B" w:rsidP="00C01580">
            <w:pPr>
              <w:tabs>
                <w:tab w:val="clear" w:pos="907"/>
                <w:tab w:val="decimal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62" w:type="pct"/>
            <w:shd w:val="clear" w:color="auto" w:fill="FAFAFA"/>
            <w:vAlign w:val="bottom"/>
          </w:tcPr>
          <w:p w14:paraId="604E9A0F" w14:textId="01AE8ABD" w:rsidR="00ED669B" w:rsidRPr="00E84424" w:rsidRDefault="00CF1017" w:rsidP="00C01580">
            <w:pPr>
              <w:tabs>
                <w:tab w:val="clear" w:pos="907"/>
                <w:tab w:val="decimal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909</w:t>
            </w:r>
          </w:p>
        </w:tc>
        <w:tc>
          <w:tcPr>
            <w:tcW w:w="762" w:type="pct"/>
            <w:shd w:val="clear" w:color="auto" w:fill="auto"/>
            <w:vAlign w:val="bottom"/>
          </w:tcPr>
          <w:p w14:paraId="42790A8A" w14:textId="1BCFD7E8" w:rsidR="00ED669B" w:rsidRPr="00E84424" w:rsidRDefault="00CF1017" w:rsidP="00C01580">
            <w:pPr>
              <w:pStyle w:val="a0"/>
              <w:tabs>
                <w:tab w:val="decimal" w:pos="900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886</w:t>
            </w:r>
          </w:p>
        </w:tc>
      </w:tr>
      <w:tr w:rsidR="00ED669B" w:rsidRPr="00E84424" w14:paraId="3F55CFBA" w14:textId="77777777" w:rsidTr="00C01580">
        <w:tc>
          <w:tcPr>
            <w:tcW w:w="1952" w:type="pct"/>
            <w:shd w:val="clear" w:color="auto" w:fill="auto"/>
          </w:tcPr>
          <w:p w14:paraId="73A9E911" w14:textId="77777777" w:rsidR="00ED669B" w:rsidRPr="00E84424" w:rsidRDefault="00ED669B" w:rsidP="00C01580">
            <w:pPr>
              <w:spacing w:line="240" w:lineRule="auto"/>
              <w:ind w:left="-72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762" w:type="pct"/>
            <w:shd w:val="clear" w:color="auto" w:fill="FAFAFA"/>
            <w:vAlign w:val="bottom"/>
          </w:tcPr>
          <w:p w14:paraId="585F2204" w14:textId="0C6BAFD5" w:rsidR="00ED669B" w:rsidRPr="00E84424" w:rsidRDefault="00CF1017" w:rsidP="00C01580">
            <w:pPr>
              <w:tabs>
                <w:tab w:val="clear" w:pos="907"/>
                <w:tab w:val="decimal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105</w:t>
            </w:r>
          </w:p>
        </w:tc>
        <w:tc>
          <w:tcPr>
            <w:tcW w:w="762" w:type="pct"/>
            <w:shd w:val="clear" w:color="auto" w:fill="auto"/>
            <w:vAlign w:val="bottom"/>
          </w:tcPr>
          <w:p w14:paraId="54A8E292" w14:textId="6A34E023" w:rsidR="00ED669B" w:rsidRPr="00E84424" w:rsidRDefault="00CF1017" w:rsidP="00C01580">
            <w:pPr>
              <w:tabs>
                <w:tab w:val="clear" w:pos="907"/>
                <w:tab w:val="decimal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</w:t>
            </w:r>
          </w:p>
        </w:tc>
        <w:tc>
          <w:tcPr>
            <w:tcW w:w="762" w:type="pct"/>
            <w:shd w:val="clear" w:color="auto" w:fill="FAFAFA"/>
            <w:vAlign w:val="bottom"/>
          </w:tcPr>
          <w:p w14:paraId="6E08E330" w14:textId="2E50C3F0" w:rsidR="00ED669B" w:rsidRPr="00E84424" w:rsidRDefault="00CF1017" w:rsidP="00C01580">
            <w:pPr>
              <w:tabs>
                <w:tab w:val="clear" w:pos="907"/>
                <w:tab w:val="decimal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105</w:t>
            </w:r>
          </w:p>
        </w:tc>
        <w:tc>
          <w:tcPr>
            <w:tcW w:w="762" w:type="pct"/>
            <w:shd w:val="clear" w:color="auto" w:fill="auto"/>
            <w:vAlign w:val="bottom"/>
          </w:tcPr>
          <w:p w14:paraId="660094B5" w14:textId="34BFCB42" w:rsidR="00ED669B" w:rsidRPr="00E84424" w:rsidRDefault="00CF1017" w:rsidP="00C01580">
            <w:pPr>
              <w:pStyle w:val="a0"/>
              <w:tabs>
                <w:tab w:val="decimal" w:pos="900"/>
              </w:tabs>
              <w:ind w:left="-108" w:right="-72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</w:t>
            </w:r>
          </w:p>
        </w:tc>
      </w:tr>
      <w:tr w:rsidR="00ED669B" w:rsidRPr="00E84424" w14:paraId="7ED3B177" w14:textId="77777777" w:rsidTr="00C01580">
        <w:tc>
          <w:tcPr>
            <w:tcW w:w="1952" w:type="pct"/>
            <w:shd w:val="clear" w:color="auto" w:fill="auto"/>
          </w:tcPr>
          <w:p w14:paraId="5A0EE298" w14:textId="77777777" w:rsidR="00ED669B" w:rsidRPr="00E84424" w:rsidRDefault="00ED669B" w:rsidP="00C01580">
            <w:pPr>
              <w:spacing w:line="240" w:lineRule="auto"/>
              <w:ind w:left="-72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บริษัทย่อยของบริษัทใหญ่</w:t>
            </w:r>
          </w:p>
        </w:tc>
        <w:tc>
          <w:tcPr>
            <w:tcW w:w="762" w:type="pct"/>
            <w:shd w:val="clear" w:color="auto" w:fill="FAFAFA"/>
          </w:tcPr>
          <w:p w14:paraId="0817BAC3" w14:textId="4B4DB0FD" w:rsidR="00ED669B" w:rsidRPr="00E84424" w:rsidRDefault="00CF1017" w:rsidP="00C01580">
            <w:pPr>
              <w:tabs>
                <w:tab w:val="clear" w:pos="907"/>
                <w:tab w:val="decimal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</w:t>
            </w:r>
          </w:p>
        </w:tc>
        <w:tc>
          <w:tcPr>
            <w:tcW w:w="762" w:type="pct"/>
            <w:shd w:val="clear" w:color="auto" w:fill="auto"/>
          </w:tcPr>
          <w:p w14:paraId="116480A4" w14:textId="03F7D925" w:rsidR="00ED669B" w:rsidRPr="00E84424" w:rsidRDefault="00CF1017" w:rsidP="00C01580">
            <w:pPr>
              <w:tabs>
                <w:tab w:val="clear" w:pos="907"/>
                <w:tab w:val="decimal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</w:t>
            </w:r>
          </w:p>
        </w:tc>
        <w:tc>
          <w:tcPr>
            <w:tcW w:w="762" w:type="pct"/>
            <w:shd w:val="clear" w:color="auto" w:fill="FAFAFA"/>
          </w:tcPr>
          <w:p w14:paraId="57A7D716" w14:textId="3861899F" w:rsidR="00ED669B" w:rsidRPr="00E84424" w:rsidRDefault="00CF1017" w:rsidP="00C01580">
            <w:pPr>
              <w:tabs>
                <w:tab w:val="clear" w:pos="907"/>
                <w:tab w:val="decimal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</w:p>
        </w:tc>
        <w:tc>
          <w:tcPr>
            <w:tcW w:w="762" w:type="pct"/>
            <w:shd w:val="clear" w:color="auto" w:fill="auto"/>
          </w:tcPr>
          <w:p w14:paraId="5CF35A15" w14:textId="24395DCA" w:rsidR="00ED669B" w:rsidRPr="00E84424" w:rsidRDefault="00CF1017" w:rsidP="00C01580">
            <w:pPr>
              <w:pStyle w:val="a0"/>
              <w:tabs>
                <w:tab w:val="decimal" w:pos="900"/>
              </w:tabs>
              <w:ind w:left="-108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</w:t>
            </w:r>
          </w:p>
        </w:tc>
      </w:tr>
      <w:tr w:rsidR="00ED669B" w:rsidRPr="00E84424" w14:paraId="4BD75F7C" w14:textId="77777777" w:rsidTr="00C01580">
        <w:tc>
          <w:tcPr>
            <w:tcW w:w="1952" w:type="pct"/>
            <w:shd w:val="clear" w:color="auto" w:fill="auto"/>
          </w:tcPr>
          <w:p w14:paraId="1A4C1A45" w14:textId="77777777" w:rsidR="00ED669B" w:rsidRPr="00E84424" w:rsidRDefault="00ED669B" w:rsidP="00C01580">
            <w:pPr>
              <w:spacing w:line="240" w:lineRule="auto"/>
              <w:ind w:left="-72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กิจการอื่นที่เกี่ยวข้องกัน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4987C3D" w14:textId="77777777" w:rsidR="00ED669B" w:rsidRPr="00E84424" w:rsidRDefault="00ED669B" w:rsidP="00C01580">
            <w:pPr>
              <w:tabs>
                <w:tab w:val="clear" w:pos="907"/>
                <w:tab w:val="decimal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E332B0" w14:textId="4BFAA3B3" w:rsidR="00ED669B" w:rsidRPr="00E84424" w:rsidRDefault="00CF1017" w:rsidP="00C01580">
            <w:pPr>
              <w:tabs>
                <w:tab w:val="clear" w:pos="907"/>
                <w:tab w:val="decimal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F1C4D99" w14:textId="77777777" w:rsidR="00ED669B" w:rsidRPr="00E84424" w:rsidRDefault="00ED669B" w:rsidP="00C01580">
            <w:pPr>
              <w:tabs>
                <w:tab w:val="clear" w:pos="907"/>
                <w:tab w:val="decimal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D9C13E" w14:textId="2BDBC657" w:rsidR="00ED669B" w:rsidRPr="00E84424" w:rsidRDefault="00CF1017" w:rsidP="00C01580">
            <w:pPr>
              <w:pStyle w:val="Header"/>
              <w:tabs>
                <w:tab w:val="clear" w:pos="907"/>
                <w:tab w:val="decimal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</w:p>
        </w:tc>
      </w:tr>
      <w:tr w:rsidR="00ED669B" w:rsidRPr="00E84424" w14:paraId="50DAB86B" w14:textId="77777777" w:rsidTr="00C01580">
        <w:tc>
          <w:tcPr>
            <w:tcW w:w="1952" w:type="pct"/>
            <w:shd w:val="clear" w:color="auto" w:fill="auto"/>
          </w:tcPr>
          <w:p w14:paraId="2076EA78" w14:textId="77777777" w:rsidR="00ED669B" w:rsidRPr="00E84424" w:rsidRDefault="00ED669B" w:rsidP="00C01580">
            <w:pPr>
              <w:spacing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D0DCFF2" w14:textId="380DF0F6" w:rsidR="00ED669B" w:rsidRPr="00E84424" w:rsidRDefault="00CF1017" w:rsidP="00C01580">
            <w:pPr>
              <w:tabs>
                <w:tab w:val="clear" w:pos="907"/>
                <w:tab w:val="decimal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174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EF1BED" w14:textId="314809E3" w:rsidR="00ED669B" w:rsidRPr="00E84424" w:rsidRDefault="00CF1017" w:rsidP="00C01580">
            <w:pPr>
              <w:spacing w:line="240" w:lineRule="auto"/>
              <w:ind w:right="-81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115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10F48F6" w14:textId="682EA07C" w:rsidR="00ED669B" w:rsidRPr="00E84424" w:rsidRDefault="00CF1017" w:rsidP="00C01580">
            <w:pPr>
              <w:tabs>
                <w:tab w:val="clear" w:pos="907"/>
                <w:tab w:val="decimal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ED669B"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6ED47D" w14:textId="34F1AB12" w:rsidR="00ED669B" w:rsidRPr="00E84424" w:rsidRDefault="00CF1017" w:rsidP="00C01580">
            <w:pPr>
              <w:tabs>
                <w:tab w:val="clear" w:pos="907"/>
                <w:tab w:val="decimal" w:pos="911"/>
              </w:tabs>
              <w:spacing w:line="240" w:lineRule="auto"/>
              <w:ind w:right="-43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973</w:t>
            </w:r>
          </w:p>
        </w:tc>
      </w:tr>
    </w:tbl>
    <w:p w14:paraId="71E1C81F" w14:textId="19238FB9" w:rsidR="00EC0EB7" w:rsidRPr="00E84424" w:rsidRDefault="00EC0EB7" w:rsidP="00ED669B">
      <w:pPr>
        <w:spacing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</w:p>
    <w:p w14:paraId="7DC732A3" w14:textId="77777777" w:rsidR="00ED669B" w:rsidRPr="00E84424" w:rsidRDefault="00ED669B" w:rsidP="00ED669B">
      <w:pPr>
        <w:spacing w:line="240" w:lineRule="auto"/>
        <w:ind w:right="-45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E8442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หนี้สินตามสัญญาเช่ากิจการที่เกี่ยวข้องกัน</w:t>
      </w:r>
    </w:p>
    <w:p w14:paraId="5DEE8E46" w14:textId="77777777" w:rsidR="00ED669B" w:rsidRPr="00E84424" w:rsidRDefault="00ED669B" w:rsidP="00ED669B">
      <w:pPr>
        <w:spacing w:line="240" w:lineRule="auto"/>
        <w:ind w:right="-43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tbl>
      <w:tblPr>
        <w:tblW w:w="9450" w:type="dxa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ED669B" w:rsidRPr="00E84424" w14:paraId="548FA73D" w14:textId="77777777" w:rsidTr="00C01580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23D50566" w14:textId="77777777" w:rsidR="00ED669B" w:rsidRPr="00E84424" w:rsidRDefault="00ED669B" w:rsidP="00C01580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3CD819" w14:textId="77777777" w:rsidR="00ED669B" w:rsidRPr="00E84424" w:rsidRDefault="00ED669B" w:rsidP="00C01580">
            <w:pPr>
              <w:pStyle w:val="Heading1"/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</w:rPr>
            </w:pPr>
            <w:r w:rsidRPr="00E84424">
              <w:rPr>
                <w:rFonts w:ascii="Browallia New" w:eastAsia="Arial Unicode MS" w:hAnsi="Browallia New" w:cs="Browallia New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3AF9D8" w14:textId="77777777" w:rsidR="00ED669B" w:rsidRPr="00E84424" w:rsidRDefault="00ED669B" w:rsidP="00C01580">
            <w:pPr>
              <w:pStyle w:val="Heading1"/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</w:rPr>
            </w:pPr>
            <w:r w:rsidRPr="00E84424">
              <w:rPr>
                <w:rFonts w:ascii="Browallia New" w:eastAsia="Arial Unicode MS" w:hAnsi="Browallia New" w:cs="Browallia New"/>
                <w:cs/>
              </w:rPr>
              <w:t>งบการเงินเฉพาะกิจการ</w:t>
            </w:r>
          </w:p>
        </w:tc>
      </w:tr>
      <w:tr w:rsidR="00ED669B" w:rsidRPr="00E84424" w14:paraId="37255873" w14:textId="77777777" w:rsidTr="00C01580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260FABD9" w14:textId="2E92642E" w:rsidR="00ED669B" w:rsidRPr="00E84424" w:rsidRDefault="00ED669B" w:rsidP="00C01580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CF1017" w:rsidRPr="00CF10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24071C2" w14:textId="272EC065" w:rsidR="00ED669B" w:rsidRPr="00E84424" w:rsidRDefault="00ED669B" w:rsidP="00C0158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F1017" w:rsidRPr="00CF10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D58F5B8" w14:textId="231A1FBA" w:rsidR="00ED669B" w:rsidRPr="00E84424" w:rsidRDefault="00ED669B" w:rsidP="00C0158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F1017" w:rsidRPr="00CF10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8D7704F" w14:textId="7B08993D" w:rsidR="00ED669B" w:rsidRPr="00E84424" w:rsidRDefault="00ED669B" w:rsidP="00C0158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F1017" w:rsidRPr="00CF10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BFC3FB9" w14:textId="55BA1087" w:rsidR="00ED669B" w:rsidRPr="00E84424" w:rsidRDefault="00ED669B" w:rsidP="00C0158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F1017" w:rsidRPr="00CF10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ED669B" w:rsidRPr="00E84424" w14:paraId="67E61C2B" w14:textId="77777777" w:rsidTr="00C01580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2EBF0F1E" w14:textId="77777777" w:rsidR="00ED669B" w:rsidRPr="00E84424" w:rsidRDefault="00ED669B" w:rsidP="00C01580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2B3B57B" w14:textId="77777777" w:rsidR="00ED669B" w:rsidRPr="00E84424" w:rsidRDefault="00ED669B" w:rsidP="00C0158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34629BD" w14:textId="77777777" w:rsidR="00ED669B" w:rsidRPr="00E84424" w:rsidRDefault="00ED669B" w:rsidP="00C0158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5BC33D0" w14:textId="77777777" w:rsidR="00ED669B" w:rsidRPr="00E84424" w:rsidRDefault="00ED669B" w:rsidP="00C0158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01CB205" w14:textId="77777777" w:rsidR="00ED669B" w:rsidRPr="00E84424" w:rsidRDefault="00ED669B" w:rsidP="00C0158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ED669B" w:rsidRPr="00E84424" w14:paraId="45EB1589" w14:textId="77777777" w:rsidTr="00C01580">
        <w:trPr>
          <w:trHeight w:val="20"/>
        </w:trPr>
        <w:tc>
          <w:tcPr>
            <w:tcW w:w="3690" w:type="dxa"/>
            <w:shd w:val="clear" w:color="auto" w:fill="auto"/>
          </w:tcPr>
          <w:p w14:paraId="01D379DD" w14:textId="77777777" w:rsidR="00ED669B" w:rsidRPr="00E84424" w:rsidRDefault="00ED669B" w:rsidP="00C01580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8F6C5CA" w14:textId="77777777" w:rsidR="00ED669B" w:rsidRPr="00E84424" w:rsidRDefault="00ED669B" w:rsidP="00C01580">
            <w:pPr>
              <w:pStyle w:val="BodyText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E0E9A33" w14:textId="77777777" w:rsidR="00ED669B" w:rsidRPr="00E84424" w:rsidRDefault="00ED669B" w:rsidP="00C01580">
            <w:pPr>
              <w:pStyle w:val="BodyText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13E4968" w14:textId="77777777" w:rsidR="00ED669B" w:rsidRPr="00E84424" w:rsidRDefault="00ED669B" w:rsidP="00C01580">
            <w:pPr>
              <w:pStyle w:val="BodyText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D92DB12" w14:textId="77777777" w:rsidR="00ED669B" w:rsidRPr="00E84424" w:rsidRDefault="00ED669B" w:rsidP="00C01580">
            <w:pPr>
              <w:pStyle w:val="BodyText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ED669B" w:rsidRPr="00E84424" w14:paraId="0B1CD89F" w14:textId="77777777" w:rsidTr="00C01580">
        <w:trPr>
          <w:trHeight w:val="20"/>
        </w:trPr>
        <w:tc>
          <w:tcPr>
            <w:tcW w:w="3690" w:type="dxa"/>
            <w:shd w:val="clear" w:color="auto" w:fill="auto"/>
          </w:tcPr>
          <w:p w14:paraId="66A5F3FF" w14:textId="77777777" w:rsidR="00ED669B" w:rsidRPr="00E84424" w:rsidRDefault="00ED669B" w:rsidP="00C01580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440" w:type="dxa"/>
            <w:shd w:val="clear" w:color="auto" w:fill="FAFAFA"/>
          </w:tcPr>
          <w:p w14:paraId="078E6591" w14:textId="39E6928C" w:rsidR="00ED669B" w:rsidRPr="00E84424" w:rsidRDefault="00CF1017" w:rsidP="00C01580">
            <w:pPr>
              <w:tabs>
                <w:tab w:val="clear" w:pos="907"/>
                <w:tab w:val="decimal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</w:p>
        </w:tc>
        <w:tc>
          <w:tcPr>
            <w:tcW w:w="1440" w:type="dxa"/>
            <w:shd w:val="clear" w:color="auto" w:fill="auto"/>
          </w:tcPr>
          <w:p w14:paraId="7CDB1CAD" w14:textId="77777777" w:rsidR="00ED669B" w:rsidRPr="00E84424" w:rsidRDefault="00ED669B" w:rsidP="00C01580">
            <w:pPr>
              <w:tabs>
                <w:tab w:val="clear" w:pos="907"/>
                <w:tab w:val="decimal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7CE8111B" w14:textId="1AC4BECE" w:rsidR="00ED669B" w:rsidRPr="00E84424" w:rsidRDefault="00CF1017" w:rsidP="00C01580">
            <w:pPr>
              <w:tabs>
                <w:tab w:val="clear" w:pos="907"/>
                <w:tab w:val="decimal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</w:p>
        </w:tc>
        <w:tc>
          <w:tcPr>
            <w:tcW w:w="1440" w:type="dxa"/>
            <w:shd w:val="clear" w:color="auto" w:fill="auto"/>
          </w:tcPr>
          <w:p w14:paraId="6DE5272D" w14:textId="77777777" w:rsidR="00ED669B" w:rsidRPr="00E84424" w:rsidRDefault="00ED669B" w:rsidP="00C01580">
            <w:pPr>
              <w:tabs>
                <w:tab w:val="clear" w:pos="907"/>
                <w:tab w:val="decimal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ED669B" w:rsidRPr="00E84424" w14:paraId="11BE0704" w14:textId="77777777" w:rsidTr="00C01580">
        <w:trPr>
          <w:trHeight w:val="20"/>
        </w:trPr>
        <w:tc>
          <w:tcPr>
            <w:tcW w:w="3690" w:type="dxa"/>
            <w:shd w:val="clear" w:color="auto" w:fill="auto"/>
          </w:tcPr>
          <w:p w14:paraId="6CAEF532" w14:textId="77777777" w:rsidR="00ED669B" w:rsidRPr="00E84424" w:rsidRDefault="00ED669B" w:rsidP="00C01580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</w:tcPr>
          <w:p w14:paraId="0F016A2A" w14:textId="77777777" w:rsidR="00ED669B" w:rsidRPr="00E84424" w:rsidRDefault="00ED669B" w:rsidP="00C01580">
            <w:pPr>
              <w:tabs>
                <w:tab w:val="clear" w:pos="907"/>
                <w:tab w:val="decimal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44528F6B" w14:textId="77777777" w:rsidR="00ED669B" w:rsidRPr="00E84424" w:rsidRDefault="00ED669B" w:rsidP="00C01580">
            <w:pPr>
              <w:tabs>
                <w:tab w:val="clear" w:pos="907"/>
                <w:tab w:val="decimal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2E54E49F" w14:textId="0AAFB4E3" w:rsidR="00ED669B" w:rsidRPr="00E84424" w:rsidRDefault="00CF1017" w:rsidP="00C01580">
            <w:pPr>
              <w:tabs>
                <w:tab w:val="clear" w:pos="907"/>
                <w:tab w:val="decimal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215</w:t>
            </w:r>
          </w:p>
        </w:tc>
        <w:tc>
          <w:tcPr>
            <w:tcW w:w="1440" w:type="dxa"/>
            <w:shd w:val="clear" w:color="auto" w:fill="auto"/>
          </w:tcPr>
          <w:p w14:paraId="09D37F0F" w14:textId="77777777" w:rsidR="00ED669B" w:rsidRPr="00E84424" w:rsidRDefault="00ED669B" w:rsidP="00C01580">
            <w:pPr>
              <w:tabs>
                <w:tab w:val="clear" w:pos="907"/>
                <w:tab w:val="decimal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ED669B" w:rsidRPr="00E84424" w14:paraId="6C335DA7" w14:textId="77777777" w:rsidTr="00C01580">
        <w:trPr>
          <w:trHeight w:val="20"/>
        </w:trPr>
        <w:tc>
          <w:tcPr>
            <w:tcW w:w="3690" w:type="dxa"/>
            <w:shd w:val="clear" w:color="auto" w:fill="auto"/>
          </w:tcPr>
          <w:p w14:paraId="421FF081" w14:textId="77777777" w:rsidR="00ED669B" w:rsidRPr="00E84424" w:rsidRDefault="00ED669B" w:rsidP="00C01580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กิจการร่วมค้า</w:t>
            </w:r>
          </w:p>
        </w:tc>
        <w:tc>
          <w:tcPr>
            <w:tcW w:w="1440" w:type="dxa"/>
            <w:shd w:val="clear" w:color="auto" w:fill="FAFAFA"/>
          </w:tcPr>
          <w:p w14:paraId="5E5A6CB6" w14:textId="3B137055" w:rsidR="00ED669B" w:rsidRPr="00E84424" w:rsidRDefault="00CF1017" w:rsidP="00C01580">
            <w:pPr>
              <w:tabs>
                <w:tab w:val="clear" w:pos="907"/>
                <w:tab w:val="decimal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ED669B"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802</w:t>
            </w:r>
          </w:p>
        </w:tc>
        <w:tc>
          <w:tcPr>
            <w:tcW w:w="1440" w:type="dxa"/>
            <w:shd w:val="clear" w:color="auto" w:fill="auto"/>
          </w:tcPr>
          <w:p w14:paraId="4E0978E1" w14:textId="77777777" w:rsidR="00ED669B" w:rsidRPr="00E84424" w:rsidRDefault="00ED669B" w:rsidP="00C01580">
            <w:pPr>
              <w:tabs>
                <w:tab w:val="clear" w:pos="907"/>
                <w:tab w:val="decimal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5C6F25C1" w14:textId="0B0CB9A2" w:rsidR="00ED669B" w:rsidRPr="00E84424" w:rsidRDefault="00CF1017" w:rsidP="00C01580">
            <w:pPr>
              <w:tabs>
                <w:tab w:val="clear" w:pos="907"/>
                <w:tab w:val="decimal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ED669B"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802</w:t>
            </w:r>
          </w:p>
        </w:tc>
        <w:tc>
          <w:tcPr>
            <w:tcW w:w="1440" w:type="dxa"/>
            <w:shd w:val="clear" w:color="auto" w:fill="auto"/>
          </w:tcPr>
          <w:p w14:paraId="2F084B09" w14:textId="77777777" w:rsidR="00ED669B" w:rsidRPr="00E84424" w:rsidRDefault="00ED669B" w:rsidP="00C01580">
            <w:pPr>
              <w:tabs>
                <w:tab w:val="clear" w:pos="907"/>
                <w:tab w:val="decimal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ED669B" w:rsidRPr="00E84424" w14:paraId="679EBA20" w14:textId="77777777" w:rsidTr="00C01580">
        <w:trPr>
          <w:trHeight w:val="20"/>
        </w:trPr>
        <w:tc>
          <w:tcPr>
            <w:tcW w:w="3690" w:type="dxa"/>
            <w:shd w:val="clear" w:color="auto" w:fill="auto"/>
          </w:tcPr>
          <w:p w14:paraId="099CB127" w14:textId="041E0342" w:rsidR="00ED669B" w:rsidRPr="00E84424" w:rsidRDefault="00B77BEB" w:rsidP="00C01580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บริษัทย่อยของบริษัทใหญ่</w:t>
            </w:r>
          </w:p>
        </w:tc>
        <w:tc>
          <w:tcPr>
            <w:tcW w:w="1440" w:type="dxa"/>
            <w:shd w:val="clear" w:color="auto" w:fill="FAFAFA"/>
          </w:tcPr>
          <w:p w14:paraId="5B44E4C8" w14:textId="2B646E78" w:rsidR="00ED669B" w:rsidRPr="00E84424" w:rsidRDefault="00CF1017" w:rsidP="00C01580">
            <w:pPr>
              <w:tabs>
                <w:tab w:val="clear" w:pos="907"/>
                <w:tab w:val="decimal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</w:t>
            </w:r>
          </w:p>
        </w:tc>
        <w:tc>
          <w:tcPr>
            <w:tcW w:w="1440" w:type="dxa"/>
            <w:shd w:val="clear" w:color="auto" w:fill="auto"/>
          </w:tcPr>
          <w:p w14:paraId="7D09AEA9" w14:textId="77777777" w:rsidR="00ED669B" w:rsidRPr="00E84424" w:rsidRDefault="00ED669B" w:rsidP="00C01580">
            <w:pPr>
              <w:tabs>
                <w:tab w:val="clear" w:pos="907"/>
                <w:tab w:val="decimal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777E79B6" w14:textId="51753934" w:rsidR="00ED669B" w:rsidRPr="00E84424" w:rsidRDefault="00CF1017" w:rsidP="00C01580">
            <w:pPr>
              <w:tabs>
                <w:tab w:val="clear" w:pos="907"/>
                <w:tab w:val="decimal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</w:t>
            </w:r>
          </w:p>
        </w:tc>
        <w:tc>
          <w:tcPr>
            <w:tcW w:w="1440" w:type="dxa"/>
            <w:shd w:val="clear" w:color="auto" w:fill="auto"/>
          </w:tcPr>
          <w:p w14:paraId="4A101FBF" w14:textId="77777777" w:rsidR="00ED669B" w:rsidRPr="00E84424" w:rsidRDefault="00ED669B" w:rsidP="00C01580">
            <w:pPr>
              <w:tabs>
                <w:tab w:val="clear" w:pos="907"/>
                <w:tab w:val="decimal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ED669B" w:rsidRPr="00E84424" w14:paraId="4F1F85BC" w14:textId="77777777" w:rsidTr="00C01580">
        <w:trPr>
          <w:trHeight w:val="20"/>
        </w:trPr>
        <w:tc>
          <w:tcPr>
            <w:tcW w:w="3690" w:type="dxa"/>
            <w:shd w:val="clear" w:color="auto" w:fill="auto"/>
          </w:tcPr>
          <w:p w14:paraId="4F57525D" w14:textId="77777777" w:rsidR="00ED669B" w:rsidRPr="00E84424" w:rsidRDefault="00ED669B" w:rsidP="00C01580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3FF9379" w14:textId="0CA101EA" w:rsidR="00ED669B" w:rsidRPr="00E84424" w:rsidRDefault="00CF1017" w:rsidP="00C01580">
            <w:pPr>
              <w:tabs>
                <w:tab w:val="clear" w:pos="907"/>
                <w:tab w:val="decimal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ED669B"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C9730E" w14:textId="77777777" w:rsidR="00ED669B" w:rsidRPr="00E84424" w:rsidRDefault="00ED669B" w:rsidP="00C01580">
            <w:pPr>
              <w:tabs>
                <w:tab w:val="clear" w:pos="907"/>
                <w:tab w:val="decimal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14FC1B7" w14:textId="541A27FA" w:rsidR="00ED669B" w:rsidRPr="00E84424" w:rsidRDefault="00CF1017" w:rsidP="00C01580">
            <w:pPr>
              <w:tabs>
                <w:tab w:val="clear" w:pos="907"/>
                <w:tab w:val="decimal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ED669B"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C77D52" w14:textId="77777777" w:rsidR="00ED669B" w:rsidRPr="00E84424" w:rsidRDefault="00ED669B" w:rsidP="00C01580">
            <w:pPr>
              <w:tabs>
                <w:tab w:val="clear" w:pos="907"/>
                <w:tab w:val="decimal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</w:tbl>
    <w:p w14:paraId="075A5A10" w14:textId="47840F7B" w:rsidR="00AA3CA2" w:rsidRPr="00E84424" w:rsidRDefault="00AA3CA2" w:rsidP="00ED669B">
      <w:pPr>
        <w:spacing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</w:p>
    <w:p w14:paraId="3052C32B" w14:textId="77777777" w:rsidR="00AA3CA2" w:rsidRPr="00E84424" w:rsidRDefault="00AA3C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  <w:r w:rsidRPr="00E8442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br w:type="page"/>
      </w:r>
    </w:p>
    <w:p w14:paraId="79B59E3A" w14:textId="77777777" w:rsidR="00ED669B" w:rsidRPr="00E84424" w:rsidRDefault="00ED669B" w:rsidP="00ED669B">
      <w:pPr>
        <w:spacing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303DC658" w14:textId="77777777" w:rsidR="00ED669B" w:rsidRPr="00E84424" w:rsidRDefault="00ED669B" w:rsidP="00ED669B">
      <w:pPr>
        <w:spacing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E8442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เงินกู้ยืมระยะสั้นจากกิจการที่เกี่ยวข้องกัน</w:t>
      </w:r>
    </w:p>
    <w:p w14:paraId="4CEEF017" w14:textId="77777777" w:rsidR="00ED669B" w:rsidRPr="00E84424" w:rsidRDefault="00ED669B" w:rsidP="00ED669B">
      <w:pPr>
        <w:spacing w:line="240" w:lineRule="auto"/>
        <w:ind w:right="-43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3717"/>
        <w:gridCol w:w="1436"/>
        <w:gridCol w:w="1436"/>
        <w:gridCol w:w="1436"/>
        <w:gridCol w:w="1436"/>
      </w:tblGrid>
      <w:tr w:rsidR="00ED669B" w:rsidRPr="006A52E9" w14:paraId="33CA40B0" w14:textId="77777777" w:rsidTr="00C01580">
        <w:tc>
          <w:tcPr>
            <w:tcW w:w="1964" w:type="pct"/>
            <w:shd w:val="clear" w:color="auto" w:fill="auto"/>
            <w:vAlign w:val="center"/>
          </w:tcPr>
          <w:p w14:paraId="057D7F32" w14:textId="77777777" w:rsidR="00ED669B" w:rsidRPr="006A52E9" w:rsidRDefault="00ED669B" w:rsidP="00C01580">
            <w:pPr>
              <w:spacing w:line="240" w:lineRule="auto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18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8556AA" w14:textId="77777777" w:rsidR="00ED669B" w:rsidRPr="006A52E9" w:rsidRDefault="00ED669B" w:rsidP="00C01580">
            <w:pPr>
              <w:pStyle w:val="Heading1"/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</w:rPr>
            </w:pPr>
            <w:r w:rsidRPr="006A52E9">
              <w:rPr>
                <w:rFonts w:ascii="Browallia New" w:eastAsia="Arial Unicode MS" w:hAnsi="Browallia New" w:cs="Browallia New"/>
                <w:cs/>
              </w:rPr>
              <w:t>งบการเงินรวม</w:t>
            </w:r>
          </w:p>
        </w:tc>
        <w:tc>
          <w:tcPr>
            <w:tcW w:w="1518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5A85C3" w14:textId="77777777" w:rsidR="00ED669B" w:rsidRPr="006A52E9" w:rsidRDefault="00ED669B" w:rsidP="00C01580">
            <w:pPr>
              <w:pStyle w:val="Heading1"/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</w:rPr>
            </w:pPr>
            <w:r w:rsidRPr="006A52E9">
              <w:rPr>
                <w:rFonts w:ascii="Browallia New" w:eastAsia="Arial Unicode MS" w:hAnsi="Browallia New" w:cs="Browallia New"/>
                <w:cs/>
              </w:rPr>
              <w:t>งบการเงินเฉพาะกิจการ</w:t>
            </w:r>
          </w:p>
        </w:tc>
      </w:tr>
      <w:tr w:rsidR="00ED669B" w:rsidRPr="006A52E9" w14:paraId="1CB83C84" w14:textId="77777777" w:rsidTr="00C01580">
        <w:tc>
          <w:tcPr>
            <w:tcW w:w="1964" w:type="pct"/>
            <w:shd w:val="clear" w:color="auto" w:fill="auto"/>
            <w:vAlign w:val="center"/>
          </w:tcPr>
          <w:p w14:paraId="71207846" w14:textId="64380C1F" w:rsidR="00ED669B" w:rsidRPr="006A52E9" w:rsidRDefault="00ED669B" w:rsidP="00C01580">
            <w:pPr>
              <w:spacing w:line="240" w:lineRule="auto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A52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CF1017" w:rsidRPr="00CF10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6A52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6A52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759" w:type="pct"/>
            <w:shd w:val="clear" w:color="auto" w:fill="auto"/>
            <w:vAlign w:val="center"/>
          </w:tcPr>
          <w:p w14:paraId="05B31B8E" w14:textId="7DCF0FB9" w:rsidR="00ED669B" w:rsidRPr="006A52E9" w:rsidRDefault="00ED669B" w:rsidP="00C0158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A52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พ.ศ.</w:t>
            </w:r>
            <w:r w:rsidRPr="006A52E9">
              <w:rPr>
                <w:rFonts w:ascii="Browallia New" w:eastAsia="Arial Unicode MS" w:hAnsi="Browallia New" w:cs="Browallia New"/>
                <w:b/>
                <w:bCs/>
                <w:color w:val="7030A0"/>
                <w:sz w:val="26"/>
                <w:szCs w:val="26"/>
                <w:cs/>
              </w:rPr>
              <w:t xml:space="preserve"> </w:t>
            </w:r>
            <w:r w:rsidR="00CF1017" w:rsidRPr="00CF10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759" w:type="pct"/>
            <w:shd w:val="clear" w:color="auto" w:fill="auto"/>
            <w:vAlign w:val="center"/>
          </w:tcPr>
          <w:p w14:paraId="4334CF75" w14:textId="5CF4D371" w:rsidR="00ED669B" w:rsidRPr="006A52E9" w:rsidRDefault="00ED669B" w:rsidP="00C0158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A52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พ.ศ.</w:t>
            </w:r>
            <w:r w:rsidRPr="006A52E9">
              <w:rPr>
                <w:rFonts w:ascii="Browallia New" w:eastAsia="Arial Unicode MS" w:hAnsi="Browallia New" w:cs="Browallia New"/>
                <w:b/>
                <w:bCs/>
                <w:color w:val="7030A0"/>
                <w:sz w:val="26"/>
                <w:szCs w:val="26"/>
                <w:cs/>
              </w:rPr>
              <w:t xml:space="preserve"> </w:t>
            </w:r>
            <w:r w:rsidR="00CF1017" w:rsidRPr="00CF10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759" w:type="pct"/>
            <w:shd w:val="clear" w:color="auto" w:fill="auto"/>
            <w:vAlign w:val="center"/>
          </w:tcPr>
          <w:p w14:paraId="5C07902C" w14:textId="0C0454BC" w:rsidR="00ED669B" w:rsidRPr="006A52E9" w:rsidRDefault="00ED669B" w:rsidP="00C0158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A52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พ.ศ.</w:t>
            </w:r>
            <w:r w:rsidRPr="006A52E9">
              <w:rPr>
                <w:rFonts w:ascii="Browallia New" w:eastAsia="Arial Unicode MS" w:hAnsi="Browallia New" w:cs="Browallia New"/>
                <w:b/>
                <w:bCs/>
                <w:color w:val="7030A0"/>
                <w:sz w:val="26"/>
                <w:szCs w:val="26"/>
                <w:cs/>
              </w:rPr>
              <w:t xml:space="preserve"> </w:t>
            </w:r>
            <w:r w:rsidR="00CF1017" w:rsidRPr="00CF10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759" w:type="pct"/>
            <w:shd w:val="clear" w:color="auto" w:fill="auto"/>
            <w:vAlign w:val="center"/>
          </w:tcPr>
          <w:p w14:paraId="2932CB91" w14:textId="561A6506" w:rsidR="00ED669B" w:rsidRPr="006A52E9" w:rsidRDefault="00ED669B" w:rsidP="00C0158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A52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พ.ศ.</w:t>
            </w:r>
            <w:r w:rsidRPr="006A52E9">
              <w:rPr>
                <w:rFonts w:ascii="Browallia New" w:eastAsia="Arial Unicode MS" w:hAnsi="Browallia New" w:cs="Browallia New"/>
                <w:b/>
                <w:bCs/>
                <w:color w:val="7030A0"/>
                <w:sz w:val="26"/>
                <w:szCs w:val="26"/>
                <w:cs/>
              </w:rPr>
              <w:t xml:space="preserve"> </w:t>
            </w:r>
            <w:r w:rsidR="00CF1017" w:rsidRPr="00CF10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ED669B" w:rsidRPr="006A52E9" w14:paraId="376000B8" w14:textId="77777777" w:rsidTr="00C01580">
        <w:tc>
          <w:tcPr>
            <w:tcW w:w="1964" w:type="pct"/>
            <w:shd w:val="clear" w:color="auto" w:fill="auto"/>
            <w:vAlign w:val="center"/>
          </w:tcPr>
          <w:p w14:paraId="62F64854" w14:textId="77777777" w:rsidR="00ED669B" w:rsidRPr="006A52E9" w:rsidRDefault="00ED669B" w:rsidP="00C01580">
            <w:pPr>
              <w:spacing w:line="240" w:lineRule="auto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59" w:type="pct"/>
            <w:tcBorders>
              <w:bottom w:val="single" w:sz="4" w:space="0" w:color="auto"/>
            </w:tcBorders>
            <w:shd w:val="clear" w:color="auto" w:fill="auto"/>
          </w:tcPr>
          <w:p w14:paraId="1D419715" w14:textId="77777777" w:rsidR="00ED669B" w:rsidRPr="006A52E9" w:rsidRDefault="00ED669B" w:rsidP="00C0158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A52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59" w:type="pct"/>
            <w:tcBorders>
              <w:bottom w:val="single" w:sz="4" w:space="0" w:color="auto"/>
            </w:tcBorders>
            <w:shd w:val="clear" w:color="auto" w:fill="auto"/>
          </w:tcPr>
          <w:p w14:paraId="784DCEED" w14:textId="77777777" w:rsidR="00ED669B" w:rsidRPr="006A52E9" w:rsidRDefault="00ED669B" w:rsidP="00C0158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A52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59" w:type="pct"/>
            <w:tcBorders>
              <w:bottom w:val="single" w:sz="4" w:space="0" w:color="auto"/>
            </w:tcBorders>
            <w:shd w:val="clear" w:color="auto" w:fill="auto"/>
          </w:tcPr>
          <w:p w14:paraId="5C08532E" w14:textId="77777777" w:rsidR="00ED669B" w:rsidRPr="006A52E9" w:rsidRDefault="00ED669B" w:rsidP="00C0158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A52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59" w:type="pct"/>
            <w:tcBorders>
              <w:bottom w:val="single" w:sz="4" w:space="0" w:color="auto"/>
            </w:tcBorders>
            <w:shd w:val="clear" w:color="auto" w:fill="auto"/>
          </w:tcPr>
          <w:p w14:paraId="466BF9EE" w14:textId="77777777" w:rsidR="00ED669B" w:rsidRPr="006A52E9" w:rsidRDefault="00ED669B" w:rsidP="00C0158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A52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ED669B" w:rsidRPr="006A52E9" w14:paraId="08C8400F" w14:textId="77777777" w:rsidTr="00C01580">
        <w:tc>
          <w:tcPr>
            <w:tcW w:w="1964" w:type="pct"/>
            <w:shd w:val="clear" w:color="auto" w:fill="auto"/>
          </w:tcPr>
          <w:p w14:paraId="790863D7" w14:textId="77777777" w:rsidR="00ED669B" w:rsidRPr="006A52E9" w:rsidRDefault="00ED669B" w:rsidP="00C01580">
            <w:pPr>
              <w:spacing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59" w:type="pct"/>
            <w:tcBorders>
              <w:top w:val="single" w:sz="4" w:space="0" w:color="auto"/>
            </w:tcBorders>
            <w:shd w:val="clear" w:color="auto" w:fill="FAFAFA"/>
          </w:tcPr>
          <w:p w14:paraId="51EB1681" w14:textId="77777777" w:rsidR="00ED669B" w:rsidRPr="006A52E9" w:rsidRDefault="00ED669B" w:rsidP="00C01580">
            <w:pPr>
              <w:pStyle w:val="BodyText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59" w:type="pct"/>
            <w:tcBorders>
              <w:top w:val="single" w:sz="4" w:space="0" w:color="auto"/>
            </w:tcBorders>
            <w:shd w:val="clear" w:color="auto" w:fill="auto"/>
          </w:tcPr>
          <w:p w14:paraId="42CB462E" w14:textId="77777777" w:rsidR="00ED669B" w:rsidRPr="006A52E9" w:rsidRDefault="00ED669B" w:rsidP="00C01580">
            <w:pPr>
              <w:pStyle w:val="BodyText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59" w:type="pct"/>
            <w:tcBorders>
              <w:top w:val="single" w:sz="4" w:space="0" w:color="auto"/>
            </w:tcBorders>
            <w:shd w:val="clear" w:color="auto" w:fill="FAFAFA"/>
          </w:tcPr>
          <w:p w14:paraId="0B501B18" w14:textId="77777777" w:rsidR="00ED669B" w:rsidRPr="006A52E9" w:rsidRDefault="00ED669B" w:rsidP="00C01580">
            <w:pPr>
              <w:pStyle w:val="BodyText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59" w:type="pct"/>
            <w:tcBorders>
              <w:top w:val="single" w:sz="4" w:space="0" w:color="auto"/>
            </w:tcBorders>
            <w:shd w:val="clear" w:color="auto" w:fill="auto"/>
          </w:tcPr>
          <w:p w14:paraId="1B2C2D08" w14:textId="77777777" w:rsidR="00ED669B" w:rsidRPr="006A52E9" w:rsidRDefault="00ED669B" w:rsidP="00C01580">
            <w:pPr>
              <w:pStyle w:val="BodyText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ED669B" w:rsidRPr="006A52E9" w14:paraId="14859A35" w14:textId="77777777" w:rsidTr="00C01580">
        <w:tc>
          <w:tcPr>
            <w:tcW w:w="1964" w:type="pct"/>
            <w:shd w:val="clear" w:color="auto" w:fill="auto"/>
          </w:tcPr>
          <w:p w14:paraId="054E431D" w14:textId="77777777" w:rsidR="00ED669B" w:rsidRPr="006A52E9" w:rsidRDefault="00ED669B" w:rsidP="00C01580">
            <w:pPr>
              <w:spacing w:line="240" w:lineRule="auto"/>
              <w:ind w:left="-72" w:right="-4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A52E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759" w:type="pct"/>
            <w:tcBorders>
              <w:bottom w:val="single" w:sz="4" w:space="0" w:color="auto"/>
            </w:tcBorders>
            <w:shd w:val="clear" w:color="auto" w:fill="FAFAFA"/>
          </w:tcPr>
          <w:p w14:paraId="267163D6" w14:textId="77777777" w:rsidR="00ED669B" w:rsidRPr="006A52E9" w:rsidRDefault="00ED669B" w:rsidP="00C0158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A52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759" w:type="pct"/>
            <w:tcBorders>
              <w:bottom w:val="single" w:sz="4" w:space="0" w:color="auto"/>
            </w:tcBorders>
            <w:shd w:val="clear" w:color="auto" w:fill="auto"/>
          </w:tcPr>
          <w:p w14:paraId="670FDA56" w14:textId="77777777" w:rsidR="00ED669B" w:rsidRPr="006A52E9" w:rsidRDefault="00ED669B" w:rsidP="00C0158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A52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759" w:type="pct"/>
            <w:tcBorders>
              <w:bottom w:val="single" w:sz="4" w:space="0" w:color="auto"/>
            </w:tcBorders>
            <w:shd w:val="clear" w:color="auto" w:fill="FAFAFA"/>
          </w:tcPr>
          <w:p w14:paraId="66380E06" w14:textId="78F33FBF" w:rsidR="00ED669B" w:rsidRPr="006A52E9" w:rsidRDefault="00CF1017" w:rsidP="00C0158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</w:t>
            </w:r>
          </w:p>
        </w:tc>
        <w:tc>
          <w:tcPr>
            <w:tcW w:w="759" w:type="pct"/>
            <w:tcBorders>
              <w:bottom w:val="single" w:sz="4" w:space="0" w:color="auto"/>
            </w:tcBorders>
            <w:shd w:val="clear" w:color="auto" w:fill="auto"/>
          </w:tcPr>
          <w:p w14:paraId="0F7EF4E4" w14:textId="356FA030" w:rsidR="00ED669B" w:rsidRPr="006A52E9" w:rsidRDefault="00CF1017" w:rsidP="00C0158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ED669B" w:rsidRPr="006A52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467</w:t>
            </w:r>
          </w:p>
        </w:tc>
      </w:tr>
      <w:tr w:rsidR="00ED669B" w:rsidRPr="006A52E9" w14:paraId="601D9322" w14:textId="77777777" w:rsidTr="00C01580">
        <w:tc>
          <w:tcPr>
            <w:tcW w:w="1964" w:type="pct"/>
            <w:shd w:val="clear" w:color="auto" w:fill="auto"/>
          </w:tcPr>
          <w:p w14:paraId="6479B2C0" w14:textId="77777777" w:rsidR="00ED669B" w:rsidRPr="006A52E9" w:rsidRDefault="00ED669B" w:rsidP="00C01580">
            <w:pPr>
              <w:spacing w:line="240" w:lineRule="auto"/>
              <w:ind w:left="-72" w:right="-43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A52E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75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BCB653D" w14:textId="77777777" w:rsidR="00ED669B" w:rsidRPr="006A52E9" w:rsidRDefault="00ED669B" w:rsidP="00C01580">
            <w:pPr>
              <w:tabs>
                <w:tab w:val="clear" w:pos="907"/>
                <w:tab w:val="decimal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A52E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5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F7A7CF" w14:textId="77777777" w:rsidR="00ED669B" w:rsidRPr="006A52E9" w:rsidRDefault="00ED669B" w:rsidP="00C01580">
            <w:pPr>
              <w:tabs>
                <w:tab w:val="clear" w:pos="907"/>
                <w:tab w:val="decimal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A52E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5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BED7117" w14:textId="27F43DE8" w:rsidR="00ED669B" w:rsidRPr="006A52E9" w:rsidRDefault="00CF1017" w:rsidP="00C01580">
            <w:pPr>
              <w:tabs>
                <w:tab w:val="clear" w:pos="907"/>
                <w:tab w:val="decimal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</w:t>
            </w:r>
          </w:p>
        </w:tc>
        <w:tc>
          <w:tcPr>
            <w:tcW w:w="75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183E5E" w14:textId="3EA4AD2F" w:rsidR="00ED669B" w:rsidRPr="006A52E9" w:rsidRDefault="00CF1017" w:rsidP="00C01580">
            <w:pPr>
              <w:tabs>
                <w:tab w:val="clear" w:pos="907"/>
                <w:tab w:val="decimal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ED669B" w:rsidRPr="006A52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467</w:t>
            </w:r>
          </w:p>
        </w:tc>
      </w:tr>
    </w:tbl>
    <w:p w14:paraId="69A26A46" w14:textId="77777777" w:rsidR="00ED669B" w:rsidRPr="00E84424" w:rsidRDefault="00ED669B" w:rsidP="00ED669B">
      <w:pPr>
        <w:spacing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16D3E0FD" w14:textId="5D6B2BFA" w:rsidR="00ED669B" w:rsidRPr="00E84424" w:rsidRDefault="00ED669B" w:rsidP="00ED669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2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84424">
        <w:rPr>
          <w:rFonts w:ascii="Browallia New" w:eastAsia="Arial Unicode MS" w:hAnsi="Browallia New" w:cs="Browallia New"/>
          <w:sz w:val="26"/>
          <w:szCs w:val="26"/>
          <w:cs/>
        </w:rPr>
        <w:t>อัตราดอกเบี้ยในระหว่างปี</w:t>
      </w:r>
      <w:r w:rsidRPr="00E8442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พ.ศ.</w:t>
      </w:r>
      <w:r w:rsidRPr="00E84424">
        <w:rPr>
          <w:rFonts w:ascii="Browallia New" w:eastAsia="Arial Unicode MS" w:hAnsi="Browallia New" w:cs="Browallia New"/>
          <w:color w:val="7030A0"/>
          <w:sz w:val="26"/>
          <w:szCs w:val="26"/>
          <w:cs/>
        </w:rPr>
        <w:t xml:space="preserve"> </w:t>
      </w:r>
      <w:r w:rsidR="00CF1017" w:rsidRPr="00CF1017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E84424">
        <w:rPr>
          <w:rFonts w:ascii="Browallia New" w:eastAsia="Arial Unicode MS" w:hAnsi="Browallia New" w:cs="Browallia New"/>
          <w:sz w:val="26"/>
          <w:szCs w:val="26"/>
          <w:cs/>
        </w:rPr>
        <w:t xml:space="preserve"> และ </w:t>
      </w:r>
      <w:r w:rsidRPr="00E8442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พ.ศ.</w:t>
      </w:r>
      <w:r w:rsidRPr="00E84424">
        <w:rPr>
          <w:rFonts w:ascii="Browallia New" w:eastAsia="Arial Unicode MS" w:hAnsi="Browallia New" w:cs="Browallia New"/>
          <w:color w:val="7030A0"/>
          <w:sz w:val="26"/>
          <w:szCs w:val="26"/>
          <w:cs/>
        </w:rPr>
        <w:t xml:space="preserve"> </w:t>
      </w:r>
      <w:r w:rsidR="00CF1017" w:rsidRPr="00CF1017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E84424">
        <w:rPr>
          <w:rFonts w:ascii="Browallia New" w:eastAsia="Arial Unicode MS" w:hAnsi="Browallia New" w:cs="Browallia New"/>
          <w:sz w:val="26"/>
          <w:szCs w:val="26"/>
          <w:cs/>
        </w:rPr>
        <w:t xml:space="preserve"> มีอัตราเท่ากับอัตราดอกเบี้ยอ้างอิงอัตรา </w:t>
      </w:r>
      <w:r w:rsidRPr="00E84424">
        <w:rPr>
          <w:rFonts w:ascii="Browallia New" w:eastAsia="Arial Unicode MS" w:hAnsi="Browallia New" w:cs="Browallia New"/>
          <w:sz w:val="26"/>
          <w:szCs w:val="26"/>
        </w:rPr>
        <w:t>BIBOR</w:t>
      </w:r>
      <w:r w:rsidRPr="00E8442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E8442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ระยะ </w:t>
      </w:r>
      <w:r w:rsidR="00CF1017" w:rsidRPr="00CF1017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E8442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8442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เดือน </w:t>
      </w:r>
      <w:r w:rsidRPr="00E8442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(BIBOR </w:t>
      </w:r>
      <w:r w:rsidR="00CF1017" w:rsidRPr="00CF1017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E84424">
        <w:rPr>
          <w:rFonts w:ascii="Browallia New" w:eastAsia="Arial Unicode MS" w:hAnsi="Browallia New" w:cs="Browallia New"/>
          <w:sz w:val="26"/>
          <w:szCs w:val="26"/>
          <w:lang w:val="en-GB"/>
        </w:rPr>
        <w:t>M)</w:t>
      </w:r>
      <w:r w:rsidRPr="00E8442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84424">
        <w:rPr>
          <w:rFonts w:ascii="Browallia New" w:eastAsia="Arial Unicode MS" w:hAnsi="Browallia New" w:cs="Browallia New"/>
          <w:sz w:val="26"/>
          <w:szCs w:val="26"/>
          <w:cs/>
        </w:rPr>
        <w:t xml:space="preserve">บวกอัตราส่วนเพิ่มคงที่ต่อปี </w:t>
      </w:r>
    </w:p>
    <w:p w14:paraId="49505B42" w14:textId="77777777" w:rsidR="00ED669B" w:rsidRPr="00E84424" w:rsidRDefault="00ED669B" w:rsidP="00ED669B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B61AFC9" w14:textId="5E53716C" w:rsidR="00ED669B" w:rsidRPr="00E84424" w:rsidRDefault="00ED669B" w:rsidP="00ED66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84424">
        <w:rPr>
          <w:rFonts w:ascii="Browallia New" w:eastAsia="Arial Unicode MS" w:hAnsi="Browallia New" w:cs="Browallia New"/>
          <w:sz w:val="26"/>
          <w:szCs w:val="26"/>
          <w:cs/>
        </w:rPr>
        <w:t xml:space="preserve">รายการเคลื่อนไหวของเงินกู้ยืมระยะสั้นจากกิจการที่เกี่ยวข้องกันสำหรับปีสิ้นสุดวันที่ </w:t>
      </w:r>
      <w:r w:rsidR="00CF1017" w:rsidRPr="00CF1017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E8442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84424">
        <w:rPr>
          <w:rFonts w:ascii="Browallia New" w:eastAsia="Arial Unicode MS" w:hAnsi="Browallia New" w:cs="Browallia New"/>
          <w:sz w:val="26"/>
          <w:szCs w:val="26"/>
          <w:cs/>
        </w:rPr>
        <w:t>ธันวาคม</w:t>
      </w:r>
      <w:r w:rsidRPr="00E8442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8442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พ.ศ.</w:t>
      </w:r>
      <w:r w:rsidRPr="00E84424">
        <w:rPr>
          <w:rFonts w:ascii="Browallia New" w:eastAsia="Arial Unicode MS" w:hAnsi="Browallia New" w:cs="Browallia New"/>
          <w:color w:val="7030A0"/>
          <w:sz w:val="26"/>
          <w:szCs w:val="26"/>
          <w:cs/>
        </w:rPr>
        <w:t xml:space="preserve"> </w:t>
      </w:r>
      <w:r w:rsidR="00CF1017" w:rsidRPr="00CF1017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E8442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84424">
        <w:rPr>
          <w:rFonts w:ascii="Browallia New" w:eastAsia="Arial Unicode MS" w:hAnsi="Browallia New" w:cs="Browallia New"/>
          <w:sz w:val="26"/>
          <w:szCs w:val="26"/>
          <w:cs/>
        </w:rPr>
        <w:t>และ</w:t>
      </w:r>
      <w:r w:rsidRPr="00E8442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8442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พ.ศ.</w:t>
      </w:r>
      <w:r w:rsidRPr="00E84424">
        <w:rPr>
          <w:rFonts w:ascii="Browallia New" w:eastAsia="Arial Unicode MS" w:hAnsi="Browallia New" w:cs="Browallia New"/>
          <w:color w:val="7030A0"/>
          <w:sz w:val="26"/>
          <w:szCs w:val="26"/>
          <w:cs/>
        </w:rPr>
        <w:t xml:space="preserve"> </w:t>
      </w:r>
      <w:r w:rsidR="00CF1017" w:rsidRPr="00CF1017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E8442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84424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6DA1A6D5" w14:textId="77777777" w:rsidR="00ED669B" w:rsidRPr="00E84424" w:rsidRDefault="00ED669B" w:rsidP="00ED669B">
      <w:pPr>
        <w:spacing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3693"/>
        <w:gridCol w:w="1442"/>
        <w:gridCol w:w="1442"/>
        <w:gridCol w:w="1442"/>
        <w:gridCol w:w="1442"/>
      </w:tblGrid>
      <w:tr w:rsidR="00ED669B" w:rsidRPr="006A52E9" w14:paraId="6DC1781B" w14:textId="77777777" w:rsidTr="00C01580">
        <w:trPr>
          <w:cantSplit/>
        </w:trPr>
        <w:tc>
          <w:tcPr>
            <w:tcW w:w="1952" w:type="pct"/>
          </w:tcPr>
          <w:p w14:paraId="6D8A1A1C" w14:textId="77777777" w:rsidR="00ED669B" w:rsidRPr="006A52E9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10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24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189131" w14:textId="77777777" w:rsidR="00ED669B" w:rsidRPr="006A52E9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A52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524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86E9BA" w14:textId="77777777" w:rsidR="00ED669B" w:rsidRPr="006A52E9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A52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D669B" w:rsidRPr="006A52E9" w14:paraId="2BD85525" w14:textId="77777777" w:rsidTr="00C01580">
        <w:trPr>
          <w:cantSplit/>
        </w:trPr>
        <w:tc>
          <w:tcPr>
            <w:tcW w:w="1952" w:type="pct"/>
          </w:tcPr>
          <w:p w14:paraId="3229A775" w14:textId="77777777" w:rsidR="00ED669B" w:rsidRPr="006A52E9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10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vAlign w:val="center"/>
          </w:tcPr>
          <w:p w14:paraId="030A12E4" w14:textId="3C9DABAE" w:rsidR="00ED669B" w:rsidRPr="006A52E9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A52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พ.ศ.</w:t>
            </w:r>
            <w:r w:rsidRPr="006A52E9">
              <w:rPr>
                <w:rFonts w:ascii="Browallia New" w:eastAsia="Arial Unicode MS" w:hAnsi="Browallia New" w:cs="Browallia New"/>
                <w:b/>
                <w:bCs/>
                <w:color w:val="7030A0"/>
                <w:sz w:val="26"/>
                <w:szCs w:val="26"/>
                <w:cs/>
              </w:rPr>
              <w:t xml:space="preserve"> </w:t>
            </w:r>
            <w:r w:rsidR="00CF1017" w:rsidRPr="00CF10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762" w:type="pct"/>
            <w:tcBorders>
              <w:top w:val="single" w:sz="4" w:space="0" w:color="auto"/>
            </w:tcBorders>
            <w:vAlign w:val="center"/>
          </w:tcPr>
          <w:p w14:paraId="34837112" w14:textId="50ECFD1B" w:rsidR="00ED669B" w:rsidRPr="006A52E9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A52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พ.ศ.</w:t>
            </w:r>
            <w:r w:rsidRPr="006A52E9">
              <w:rPr>
                <w:rFonts w:ascii="Browallia New" w:eastAsia="Arial Unicode MS" w:hAnsi="Browallia New" w:cs="Browallia New"/>
                <w:b/>
                <w:bCs/>
                <w:color w:val="7030A0"/>
                <w:sz w:val="26"/>
                <w:szCs w:val="26"/>
                <w:cs/>
              </w:rPr>
              <w:t xml:space="preserve"> </w:t>
            </w:r>
            <w:r w:rsidR="00CF1017" w:rsidRPr="00CF10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762" w:type="pct"/>
            <w:tcBorders>
              <w:top w:val="single" w:sz="4" w:space="0" w:color="auto"/>
            </w:tcBorders>
            <w:vAlign w:val="center"/>
          </w:tcPr>
          <w:p w14:paraId="31959AE1" w14:textId="353112D7" w:rsidR="00ED669B" w:rsidRPr="006A52E9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A52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พ.ศ.</w:t>
            </w:r>
            <w:r w:rsidRPr="006A52E9">
              <w:rPr>
                <w:rFonts w:ascii="Browallia New" w:eastAsia="Arial Unicode MS" w:hAnsi="Browallia New" w:cs="Browallia New"/>
                <w:b/>
                <w:bCs/>
                <w:color w:val="7030A0"/>
                <w:sz w:val="26"/>
                <w:szCs w:val="26"/>
                <w:cs/>
              </w:rPr>
              <w:t xml:space="preserve"> </w:t>
            </w:r>
            <w:r w:rsidR="00CF1017" w:rsidRPr="00CF10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762" w:type="pct"/>
            <w:tcBorders>
              <w:top w:val="single" w:sz="4" w:space="0" w:color="auto"/>
            </w:tcBorders>
            <w:vAlign w:val="center"/>
          </w:tcPr>
          <w:p w14:paraId="53638453" w14:textId="16F8A3D0" w:rsidR="00ED669B" w:rsidRPr="006A52E9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A52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พ.ศ.</w:t>
            </w:r>
            <w:r w:rsidRPr="006A52E9">
              <w:rPr>
                <w:rFonts w:ascii="Browallia New" w:eastAsia="Arial Unicode MS" w:hAnsi="Browallia New" w:cs="Browallia New"/>
                <w:b/>
                <w:bCs/>
                <w:color w:val="7030A0"/>
                <w:sz w:val="26"/>
                <w:szCs w:val="26"/>
                <w:cs/>
              </w:rPr>
              <w:t xml:space="preserve"> </w:t>
            </w:r>
            <w:r w:rsidR="00CF1017" w:rsidRPr="00CF10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ED669B" w:rsidRPr="006A52E9" w14:paraId="535165DA" w14:textId="77777777" w:rsidTr="00C01580">
        <w:trPr>
          <w:cantSplit/>
        </w:trPr>
        <w:tc>
          <w:tcPr>
            <w:tcW w:w="1952" w:type="pct"/>
          </w:tcPr>
          <w:p w14:paraId="254742FC" w14:textId="77777777" w:rsidR="00ED669B" w:rsidRPr="006A52E9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10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62" w:type="pct"/>
            <w:tcBorders>
              <w:bottom w:val="single" w:sz="4" w:space="0" w:color="auto"/>
            </w:tcBorders>
          </w:tcPr>
          <w:p w14:paraId="39E18F85" w14:textId="77777777" w:rsidR="00ED669B" w:rsidRPr="006A52E9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A52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vAlign w:val="center"/>
          </w:tcPr>
          <w:p w14:paraId="1D4BB038" w14:textId="77777777" w:rsidR="00ED669B" w:rsidRPr="006A52E9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A52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62" w:type="pct"/>
            <w:tcBorders>
              <w:bottom w:val="single" w:sz="4" w:space="0" w:color="auto"/>
            </w:tcBorders>
          </w:tcPr>
          <w:p w14:paraId="7BB41215" w14:textId="77777777" w:rsidR="00ED669B" w:rsidRPr="006A52E9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A52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vAlign w:val="center"/>
          </w:tcPr>
          <w:p w14:paraId="4626A33E" w14:textId="77777777" w:rsidR="00ED669B" w:rsidRPr="006A52E9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A52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ED669B" w:rsidRPr="006A52E9" w14:paraId="4EF6EA27" w14:textId="77777777" w:rsidTr="00C01580">
        <w:trPr>
          <w:cantSplit/>
        </w:trPr>
        <w:tc>
          <w:tcPr>
            <w:tcW w:w="1952" w:type="pct"/>
          </w:tcPr>
          <w:p w14:paraId="74BD3E59" w14:textId="77777777" w:rsidR="00ED669B" w:rsidRPr="006A52E9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10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FAFAFA"/>
          </w:tcPr>
          <w:p w14:paraId="1B0DDA97" w14:textId="77777777" w:rsidR="00ED669B" w:rsidRPr="006A52E9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</w:tcPr>
          <w:p w14:paraId="7D8788E0" w14:textId="77777777" w:rsidR="00ED669B" w:rsidRPr="006A52E9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FAFAFA"/>
          </w:tcPr>
          <w:p w14:paraId="539AF827" w14:textId="77777777" w:rsidR="00ED669B" w:rsidRPr="006A52E9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</w:tcPr>
          <w:p w14:paraId="7B2ED6E4" w14:textId="77777777" w:rsidR="00ED669B" w:rsidRPr="006A52E9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ED669B" w:rsidRPr="006A52E9" w14:paraId="3E0AB290" w14:textId="77777777" w:rsidTr="00C01580">
        <w:trPr>
          <w:cantSplit/>
        </w:trPr>
        <w:tc>
          <w:tcPr>
            <w:tcW w:w="1952" w:type="pct"/>
          </w:tcPr>
          <w:p w14:paraId="7181C7C9" w14:textId="46844A3A" w:rsidR="00ED669B" w:rsidRPr="006A52E9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A52E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  <w:t xml:space="preserve">ณ วันที่ </w:t>
            </w:r>
            <w:r w:rsidR="00CF1017"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6A52E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  <w:t xml:space="preserve"> มกราคม</w:t>
            </w:r>
          </w:p>
        </w:tc>
        <w:tc>
          <w:tcPr>
            <w:tcW w:w="762" w:type="pct"/>
            <w:shd w:val="clear" w:color="auto" w:fill="FAFAFA"/>
            <w:vAlign w:val="bottom"/>
          </w:tcPr>
          <w:p w14:paraId="1ADA6042" w14:textId="77777777" w:rsidR="00ED669B" w:rsidRPr="006A52E9" w:rsidRDefault="00ED669B" w:rsidP="00C01580">
            <w:pPr>
              <w:pStyle w:val="a1"/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6A52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762" w:type="pct"/>
            <w:vAlign w:val="bottom"/>
          </w:tcPr>
          <w:p w14:paraId="46AB8FBB" w14:textId="77777777" w:rsidR="00ED669B" w:rsidRPr="006A52E9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A52E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62" w:type="pct"/>
            <w:shd w:val="clear" w:color="auto" w:fill="FAFAFA"/>
            <w:vAlign w:val="bottom"/>
          </w:tcPr>
          <w:p w14:paraId="3EB5C4E9" w14:textId="3D321591" w:rsidR="00ED669B" w:rsidRPr="006A52E9" w:rsidRDefault="00CF1017" w:rsidP="00C01580">
            <w:pPr>
              <w:pStyle w:val="a1"/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ED669B" w:rsidRPr="006A52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467</w:t>
            </w:r>
          </w:p>
        </w:tc>
        <w:tc>
          <w:tcPr>
            <w:tcW w:w="762" w:type="pct"/>
            <w:vAlign w:val="bottom"/>
          </w:tcPr>
          <w:p w14:paraId="5E4FFF86" w14:textId="608F9D7B" w:rsidR="00ED669B" w:rsidRPr="006A52E9" w:rsidRDefault="00CF1017" w:rsidP="00C01580">
            <w:pPr>
              <w:pStyle w:val="a1"/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ED669B" w:rsidRPr="006A52E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506</w:t>
            </w:r>
          </w:p>
        </w:tc>
      </w:tr>
      <w:tr w:rsidR="00ED669B" w:rsidRPr="006A52E9" w14:paraId="5C35BC3D" w14:textId="77777777" w:rsidTr="00C01580">
        <w:trPr>
          <w:cantSplit/>
        </w:trPr>
        <w:tc>
          <w:tcPr>
            <w:tcW w:w="1952" w:type="pct"/>
          </w:tcPr>
          <w:p w14:paraId="3B7113F5" w14:textId="07F0AAB7" w:rsidR="00ED669B" w:rsidRPr="006A52E9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lang w:val="en-GB"/>
              </w:rPr>
            </w:pPr>
            <w:r w:rsidRPr="006A52E9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th-TH"/>
              </w:rPr>
              <w:t>กระแสเงินสด</w:t>
            </w:r>
            <w:r w:rsidR="00D05124" w:rsidRPr="00D05124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th-TH"/>
              </w:rPr>
              <w:t xml:space="preserve"> </w:t>
            </w:r>
            <w:r w:rsidRPr="00D051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:</w:t>
            </w:r>
          </w:p>
        </w:tc>
        <w:tc>
          <w:tcPr>
            <w:tcW w:w="762" w:type="pct"/>
            <w:shd w:val="clear" w:color="auto" w:fill="FAFAFA"/>
            <w:vAlign w:val="bottom"/>
          </w:tcPr>
          <w:p w14:paraId="7C176914" w14:textId="77777777" w:rsidR="00ED669B" w:rsidRPr="006A52E9" w:rsidRDefault="00ED669B" w:rsidP="00C01580">
            <w:pPr>
              <w:pStyle w:val="a1"/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62" w:type="pct"/>
            <w:vAlign w:val="bottom"/>
          </w:tcPr>
          <w:p w14:paraId="2927249F" w14:textId="77777777" w:rsidR="00ED669B" w:rsidRPr="006A52E9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62" w:type="pct"/>
            <w:shd w:val="clear" w:color="auto" w:fill="FAFAFA"/>
            <w:vAlign w:val="bottom"/>
          </w:tcPr>
          <w:p w14:paraId="5DB4A115" w14:textId="77777777" w:rsidR="00ED669B" w:rsidRPr="006A52E9" w:rsidRDefault="00ED669B" w:rsidP="00C01580">
            <w:pPr>
              <w:pStyle w:val="a1"/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62" w:type="pct"/>
            <w:vAlign w:val="bottom"/>
          </w:tcPr>
          <w:p w14:paraId="75947ABE" w14:textId="77777777" w:rsidR="00ED669B" w:rsidRPr="006A52E9" w:rsidRDefault="00ED669B" w:rsidP="00C01580">
            <w:pPr>
              <w:pStyle w:val="a1"/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ED669B" w:rsidRPr="006A52E9" w14:paraId="4F8524ED" w14:textId="77777777" w:rsidTr="00C01580">
        <w:trPr>
          <w:cantSplit/>
        </w:trPr>
        <w:tc>
          <w:tcPr>
            <w:tcW w:w="1952" w:type="pct"/>
          </w:tcPr>
          <w:p w14:paraId="14835BAF" w14:textId="30108044" w:rsidR="00ED669B" w:rsidRPr="006A52E9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</w:pPr>
            <w:r w:rsidRPr="006A52E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  <w:t>เงินสดรับ</w:t>
            </w:r>
            <w:r w:rsidR="001143AF" w:rsidRPr="006A52E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  <w:t xml:space="preserve"> (จ่าย) </w:t>
            </w:r>
            <w:r w:rsidRPr="006A52E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  <w:t>จากเงินกู้ยืมระยะสั้น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E611527" w14:textId="77777777" w:rsidR="00ED669B" w:rsidRPr="006A52E9" w:rsidRDefault="00ED669B" w:rsidP="00C01580">
            <w:pPr>
              <w:pStyle w:val="a1"/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A52E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vAlign w:val="bottom"/>
          </w:tcPr>
          <w:p w14:paraId="3D754512" w14:textId="77777777" w:rsidR="00ED669B" w:rsidRPr="006A52E9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A52E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6E79D74" w14:textId="42FA84D2" w:rsidR="00ED669B" w:rsidRPr="006A52E9" w:rsidRDefault="001143AF" w:rsidP="00C01580">
            <w:pPr>
              <w:pStyle w:val="a1"/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6A52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ED669B" w:rsidRPr="006A52E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CF1017"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410</w:t>
            </w:r>
            <w:r w:rsidRPr="006A52E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vAlign w:val="bottom"/>
          </w:tcPr>
          <w:p w14:paraId="0E9043C9" w14:textId="4DCA1977" w:rsidR="00ED669B" w:rsidRPr="006A52E9" w:rsidRDefault="00CF1017" w:rsidP="00C01580">
            <w:pPr>
              <w:pStyle w:val="a1"/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961</w:t>
            </w:r>
          </w:p>
        </w:tc>
      </w:tr>
      <w:tr w:rsidR="00ED669B" w:rsidRPr="006A52E9" w14:paraId="10947C3B" w14:textId="77777777" w:rsidTr="00C01580">
        <w:trPr>
          <w:cantSplit/>
        </w:trPr>
        <w:tc>
          <w:tcPr>
            <w:tcW w:w="1952" w:type="pct"/>
          </w:tcPr>
          <w:p w14:paraId="41E666B3" w14:textId="7F5BD615" w:rsidR="00ED669B" w:rsidRPr="006A52E9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10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A52E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  <w:t>ณ วันที่</w:t>
            </w:r>
            <w:r w:rsidRPr="006A52E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CF1017"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Pr="006A52E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6A52E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EFEA942" w14:textId="77777777" w:rsidR="00ED669B" w:rsidRPr="006A52E9" w:rsidRDefault="00ED669B" w:rsidP="00C01580">
            <w:pPr>
              <w:pStyle w:val="a1"/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A52E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B026B6" w14:textId="77777777" w:rsidR="00ED669B" w:rsidRPr="006A52E9" w:rsidRDefault="00ED669B" w:rsidP="00C01580">
            <w:pPr>
              <w:pStyle w:val="a1"/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A52E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2C9F6DF" w14:textId="474B53D8" w:rsidR="00ED669B" w:rsidRPr="006A52E9" w:rsidRDefault="00CF1017" w:rsidP="00C01580">
            <w:pPr>
              <w:pStyle w:val="a1"/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10B248" w14:textId="33E24FA4" w:rsidR="00ED669B" w:rsidRPr="006A52E9" w:rsidRDefault="00CF1017" w:rsidP="00C01580">
            <w:pPr>
              <w:pStyle w:val="a1"/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ED669B" w:rsidRPr="006A52E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467</w:t>
            </w:r>
          </w:p>
        </w:tc>
      </w:tr>
    </w:tbl>
    <w:p w14:paraId="5F02AE5A" w14:textId="65010BE4" w:rsidR="00EC0EB7" w:rsidRPr="00E84424" w:rsidRDefault="00EC0EB7" w:rsidP="00ED669B">
      <w:pPr>
        <w:spacing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</w:p>
    <w:p w14:paraId="04E7A63D" w14:textId="77777777" w:rsidR="00ED669B" w:rsidRPr="00E84424" w:rsidRDefault="00ED669B" w:rsidP="00ED669B">
      <w:pPr>
        <w:spacing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  <w:r w:rsidRPr="00E8442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หนี้สินอนุพันธ์ทางการเงินกิจการที่เกี่ยวข้องกัน</w:t>
      </w:r>
    </w:p>
    <w:p w14:paraId="45E12915" w14:textId="77777777" w:rsidR="00ED669B" w:rsidRPr="00E84424" w:rsidRDefault="00ED669B" w:rsidP="00ED669B">
      <w:pPr>
        <w:spacing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3693"/>
        <w:gridCol w:w="1442"/>
        <w:gridCol w:w="1442"/>
        <w:gridCol w:w="1442"/>
        <w:gridCol w:w="1442"/>
      </w:tblGrid>
      <w:tr w:rsidR="00ED669B" w:rsidRPr="006A52E9" w14:paraId="420F50BF" w14:textId="77777777" w:rsidTr="00C01580">
        <w:trPr>
          <w:cantSplit/>
        </w:trPr>
        <w:tc>
          <w:tcPr>
            <w:tcW w:w="1952" w:type="pct"/>
          </w:tcPr>
          <w:p w14:paraId="69F1E9EF" w14:textId="77777777" w:rsidR="00ED669B" w:rsidRPr="006A52E9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10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24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A877D4" w14:textId="77777777" w:rsidR="00ED669B" w:rsidRPr="006A52E9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A52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524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09B91C" w14:textId="77777777" w:rsidR="00ED669B" w:rsidRPr="006A52E9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A52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D669B" w:rsidRPr="006A52E9" w14:paraId="591BD88D" w14:textId="77777777" w:rsidTr="00C01580">
        <w:trPr>
          <w:cantSplit/>
        </w:trPr>
        <w:tc>
          <w:tcPr>
            <w:tcW w:w="1952" w:type="pct"/>
          </w:tcPr>
          <w:p w14:paraId="60999211" w14:textId="4D2262CC" w:rsidR="00ED669B" w:rsidRPr="006A52E9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10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A52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CF1017" w:rsidRPr="00CF10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6A52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6A52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762" w:type="pct"/>
            <w:tcBorders>
              <w:top w:val="single" w:sz="4" w:space="0" w:color="auto"/>
            </w:tcBorders>
            <w:vAlign w:val="center"/>
          </w:tcPr>
          <w:p w14:paraId="7E85787A" w14:textId="12EF197D" w:rsidR="00ED669B" w:rsidRPr="006A52E9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A52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พ.ศ.</w:t>
            </w:r>
            <w:r w:rsidRPr="006A52E9">
              <w:rPr>
                <w:rFonts w:ascii="Browallia New" w:eastAsia="Arial Unicode MS" w:hAnsi="Browallia New" w:cs="Browallia New"/>
                <w:b/>
                <w:bCs/>
                <w:color w:val="7030A0"/>
                <w:sz w:val="26"/>
                <w:szCs w:val="26"/>
                <w:cs/>
              </w:rPr>
              <w:t xml:space="preserve"> </w:t>
            </w:r>
            <w:r w:rsidR="00CF1017" w:rsidRPr="00CF10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762" w:type="pct"/>
            <w:tcBorders>
              <w:top w:val="single" w:sz="4" w:space="0" w:color="auto"/>
            </w:tcBorders>
            <w:vAlign w:val="center"/>
          </w:tcPr>
          <w:p w14:paraId="616BEC82" w14:textId="2B3160B9" w:rsidR="00ED669B" w:rsidRPr="006A52E9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A52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พ.ศ.</w:t>
            </w:r>
            <w:r w:rsidRPr="006A52E9">
              <w:rPr>
                <w:rFonts w:ascii="Browallia New" w:eastAsia="Arial Unicode MS" w:hAnsi="Browallia New" w:cs="Browallia New"/>
                <w:b/>
                <w:bCs/>
                <w:color w:val="7030A0"/>
                <w:sz w:val="26"/>
                <w:szCs w:val="26"/>
                <w:cs/>
              </w:rPr>
              <w:t xml:space="preserve"> </w:t>
            </w:r>
            <w:r w:rsidR="00CF1017" w:rsidRPr="00CF10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762" w:type="pct"/>
            <w:tcBorders>
              <w:top w:val="single" w:sz="4" w:space="0" w:color="auto"/>
            </w:tcBorders>
            <w:vAlign w:val="center"/>
          </w:tcPr>
          <w:p w14:paraId="045D31BD" w14:textId="7A6AFA3D" w:rsidR="00ED669B" w:rsidRPr="006A52E9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A52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พ.ศ.</w:t>
            </w:r>
            <w:r w:rsidRPr="006A52E9">
              <w:rPr>
                <w:rFonts w:ascii="Browallia New" w:eastAsia="Arial Unicode MS" w:hAnsi="Browallia New" w:cs="Browallia New"/>
                <w:b/>
                <w:bCs/>
                <w:color w:val="7030A0"/>
                <w:sz w:val="26"/>
                <w:szCs w:val="26"/>
                <w:cs/>
              </w:rPr>
              <w:t xml:space="preserve"> </w:t>
            </w:r>
            <w:r w:rsidR="00CF1017" w:rsidRPr="00CF10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762" w:type="pct"/>
            <w:tcBorders>
              <w:top w:val="single" w:sz="4" w:space="0" w:color="auto"/>
            </w:tcBorders>
            <w:vAlign w:val="center"/>
          </w:tcPr>
          <w:p w14:paraId="0649D277" w14:textId="57C979A8" w:rsidR="00ED669B" w:rsidRPr="006A52E9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A52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พ.ศ.</w:t>
            </w:r>
            <w:r w:rsidRPr="006A52E9">
              <w:rPr>
                <w:rFonts w:ascii="Browallia New" w:eastAsia="Arial Unicode MS" w:hAnsi="Browallia New" w:cs="Browallia New"/>
                <w:b/>
                <w:bCs/>
                <w:color w:val="7030A0"/>
                <w:sz w:val="26"/>
                <w:szCs w:val="26"/>
                <w:cs/>
              </w:rPr>
              <w:t xml:space="preserve"> </w:t>
            </w:r>
            <w:r w:rsidR="00CF1017" w:rsidRPr="00CF10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ED669B" w:rsidRPr="006A52E9" w14:paraId="2F1C17D7" w14:textId="77777777" w:rsidTr="00C01580">
        <w:trPr>
          <w:cantSplit/>
        </w:trPr>
        <w:tc>
          <w:tcPr>
            <w:tcW w:w="1952" w:type="pct"/>
          </w:tcPr>
          <w:p w14:paraId="1C4F7157" w14:textId="77777777" w:rsidR="00ED669B" w:rsidRPr="006A52E9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10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62" w:type="pct"/>
            <w:tcBorders>
              <w:bottom w:val="single" w:sz="4" w:space="0" w:color="auto"/>
            </w:tcBorders>
          </w:tcPr>
          <w:p w14:paraId="2EBBE176" w14:textId="77777777" w:rsidR="00ED669B" w:rsidRPr="006A52E9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A52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vAlign w:val="center"/>
          </w:tcPr>
          <w:p w14:paraId="78C530F3" w14:textId="77777777" w:rsidR="00ED669B" w:rsidRPr="006A52E9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A52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62" w:type="pct"/>
            <w:tcBorders>
              <w:bottom w:val="single" w:sz="4" w:space="0" w:color="auto"/>
            </w:tcBorders>
          </w:tcPr>
          <w:p w14:paraId="3FF3C640" w14:textId="77777777" w:rsidR="00ED669B" w:rsidRPr="006A52E9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A52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vAlign w:val="center"/>
          </w:tcPr>
          <w:p w14:paraId="0609555A" w14:textId="77777777" w:rsidR="00ED669B" w:rsidRPr="006A52E9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A52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ED669B" w:rsidRPr="006A52E9" w14:paraId="5997434A" w14:textId="77777777" w:rsidTr="00C01580">
        <w:trPr>
          <w:cantSplit/>
        </w:trPr>
        <w:tc>
          <w:tcPr>
            <w:tcW w:w="1952" w:type="pct"/>
          </w:tcPr>
          <w:p w14:paraId="63CB6B25" w14:textId="77777777" w:rsidR="00ED669B" w:rsidRPr="006A52E9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10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FAFAFA"/>
          </w:tcPr>
          <w:p w14:paraId="0DDA54B1" w14:textId="77777777" w:rsidR="00ED669B" w:rsidRPr="006A52E9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</w:tcPr>
          <w:p w14:paraId="0BEFD382" w14:textId="77777777" w:rsidR="00ED669B" w:rsidRPr="006A52E9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FAFAFA"/>
          </w:tcPr>
          <w:p w14:paraId="0A91E777" w14:textId="77777777" w:rsidR="00ED669B" w:rsidRPr="006A52E9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</w:tcPr>
          <w:p w14:paraId="1A696D6A" w14:textId="77777777" w:rsidR="00ED669B" w:rsidRPr="006A52E9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ED669B" w:rsidRPr="006A52E9" w14:paraId="49194102" w14:textId="77777777" w:rsidTr="00C01580">
        <w:tc>
          <w:tcPr>
            <w:tcW w:w="19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FD482D" w14:textId="77777777" w:rsidR="00ED669B" w:rsidRPr="006A52E9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A52E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76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center"/>
          </w:tcPr>
          <w:p w14:paraId="01C6951B" w14:textId="77777777" w:rsidR="00ED669B" w:rsidRPr="006A52E9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A52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7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52ED79" w14:textId="77777777" w:rsidR="00ED669B" w:rsidRPr="006A52E9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A52E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6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center"/>
          </w:tcPr>
          <w:p w14:paraId="1A6D0B6F" w14:textId="7E0F3E8D" w:rsidR="00ED669B" w:rsidRPr="006A52E9" w:rsidRDefault="00CF1017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</w:t>
            </w:r>
          </w:p>
        </w:tc>
        <w:tc>
          <w:tcPr>
            <w:tcW w:w="7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5C6EF3" w14:textId="77777777" w:rsidR="00ED669B" w:rsidRPr="006A52E9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A52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ED669B" w:rsidRPr="006A52E9" w14:paraId="23900355" w14:textId="77777777" w:rsidTr="00C01580">
        <w:tc>
          <w:tcPr>
            <w:tcW w:w="19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DFD6AC" w14:textId="77777777" w:rsidR="00ED669B" w:rsidRPr="006A52E9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A52E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76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center"/>
          </w:tcPr>
          <w:p w14:paraId="6E3B625E" w14:textId="77777777" w:rsidR="00ED669B" w:rsidRPr="006A52E9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A52E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6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739A0D6" w14:textId="77777777" w:rsidR="00ED669B" w:rsidRPr="006A52E9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A52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76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center"/>
          </w:tcPr>
          <w:p w14:paraId="78DC3922" w14:textId="02C26263" w:rsidR="00ED669B" w:rsidRPr="006A52E9" w:rsidRDefault="00CF1017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</w:t>
            </w:r>
          </w:p>
        </w:tc>
        <w:tc>
          <w:tcPr>
            <w:tcW w:w="76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388D63F" w14:textId="77777777" w:rsidR="00ED669B" w:rsidRPr="006A52E9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A52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</w:tbl>
    <w:p w14:paraId="3551DF35" w14:textId="6D1D4545" w:rsidR="007A74AF" w:rsidRPr="00E84424" w:rsidRDefault="007A74AF" w:rsidP="00ED669B">
      <w:pPr>
        <w:spacing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16F769FF" w14:textId="77777777" w:rsidR="007A74AF" w:rsidRPr="00E84424" w:rsidRDefault="007A74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E8442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br w:type="page"/>
      </w:r>
    </w:p>
    <w:p w14:paraId="41A4DF74" w14:textId="77777777" w:rsidR="00E95CB2" w:rsidRPr="00E84424" w:rsidRDefault="00E95CB2" w:rsidP="00ED669B">
      <w:pPr>
        <w:spacing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06C6AFA0" w14:textId="0E771744" w:rsidR="00ED669B" w:rsidRPr="00E84424" w:rsidRDefault="00ED669B" w:rsidP="00ED669B">
      <w:pPr>
        <w:spacing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E8442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เงินกู้ยืมระยะยาวจากกิจการที่เกี่ยวข้องกัน</w:t>
      </w:r>
    </w:p>
    <w:p w14:paraId="0F4C433A" w14:textId="77777777" w:rsidR="00ED669B" w:rsidRPr="00E84424" w:rsidRDefault="00ED669B" w:rsidP="00ED669B">
      <w:pPr>
        <w:spacing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3693"/>
        <w:gridCol w:w="1442"/>
        <w:gridCol w:w="1442"/>
        <w:gridCol w:w="1442"/>
        <w:gridCol w:w="1442"/>
      </w:tblGrid>
      <w:tr w:rsidR="00ED669B" w:rsidRPr="006A52E9" w14:paraId="03D0746B" w14:textId="77777777" w:rsidTr="00C01580">
        <w:trPr>
          <w:cantSplit/>
        </w:trPr>
        <w:tc>
          <w:tcPr>
            <w:tcW w:w="1952" w:type="pct"/>
          </w:tcPr>
          <w:p w14:paraId="7BBBC116" w14:textId="77777777" w:rsidR="00ED669B" w:rsidRPr="006A52E9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10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24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EB71F5" w14:textId="77777777" w:rsidR="00ED669B" w:rsidRPr="006A52E9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A52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524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7FC5B5" w14:textId="77777777" w:rsidR="00ED669B" w:rsidRPr="006A52E9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A52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D669B" w:rsidRPr="006A52E9" w14:paraId="50123392" w14:textId="77777777" w:rsidTr="00C01580">
        <w:trPr>
          <w:cantSplit/>
        </w:trPr>
        <w:tc>
          <w:tcPr>
            <w:tcW w:w="1952" w:type="pct"/>
          </w:tcPr>
          <w:p w14:paraId="6F0EE12B" w14:textId="3A71FE14" w:rsidR="00ED669B" w:rsidRPr="006A52E9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10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A52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CF1017" w:rsidRPr="00CF10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6A52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6A52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762" w:type="pct"/>
            <w:tcBorders>
              <w:top w:val="single" w:sz="4" w:space="0" w:color="auto"/>
            </w:tcBorders>
            <w:vAlign w:val="center"/>
          </w:tcPr>
          <w:p w14:paraId="28E12695" w14:textId="0EA9B439" w:rsidR="00ED669B" w:rsidRPr="006A52E9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A52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พ.ศ.</w:t>
            </w:r>
            <w:r w:rsidRPr="006A52E9">
              <w:rPr>
                <w:rFonts w:ascii="Browallia New" w:eastAsia="Arial Unicode MS" w:hAnsi="Browallia New" w:cs="Browallia New"/>
                <w:b/>
                <w:bCs/>
                <w:color w:val="7030A0"/>
                <w:sz w:val="26"/>
                <w:szCs w:val="26"/>
                <w:cs/>
              </w:rPr>
              <w:t xml:space="preserve"> </w:t>
            </w:r>
            <w:r w:rsidR="00CF1017" w:rsidRPr="00CF10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762" w:type="pct"/>
            <w:tcBorders>
              <w:top w:val="single" w:sz="4" w:space="0" w:color="auto"/>
            </w:tcBorders>
            <w:vAlign w:val="center"/>
          </w:tcPr>
          <w:p w14:paraId="6091F4A0" w14:textId="3294B193" w:rsidR="00ED669B" w:rsidRPr="006A52E9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A52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พ.ศ.</w:t>
            </w:r>
            <w:r w:rsidRPr="006A52E9">
              <w:rPr>
                <w:rFonts w:ascii="Browallia New" w:eastAsia="Arial Unicode MS" w:hAnsi="Browallia New" w:cs="Browallia New"/>
                <w:b/>
                <w:bCs/>
                <w:color w:val="7030A0"/>
                <w:sz w:val="26"/>
                <w:szCs w:val="26"/>
                <w:cs/>
              </w:rPr>
              <w:t xml:space="preserve"> </w:t>
            </w:r>
            <w:r w:rsidR="00CF1017" w:rsidRPr="00CF10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762" w:type="pct"/>
            <w:tcBorders>
              <w:top w:val="single" w:sz="4" w:space="0" w:color="auto"/>
            </w:tcBorders>
            <w:vAlign w:val="center"/>
          </w:tcPr>
          <w:p w14:paraId="5A627770" w14:textId="2ECDA6A1" w:rsidR="00ED669B" w:rsidRPr="006A52E9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A52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พ.ศ.</w:t>
            </w:r>
            <w:r w:rsidRPr="006A52E9">
              <w:rPr>
                <w:rFonts w:ascii="Browallia New" w:eastAsia="Arial Unicode MS" w:hAnsi="Browallia New" w:cs="Browallia New"/>
                <w:b/>
                <w:bCs/>
                <w:color w:val="7030A0"/>
                <w:sz w:val="26"/>
                <w:szCs w:val="26"/>
                <w:cs/>
              </w:rPr>
              <w:t xml:space="preserve"> </w:t>
            </w:r>
            <w:r w:rsidR="00CF1017" w:rsidRPr="00CF10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762" w:type="pct"/>
            <w:tcBorders>
              <w:top w:val="single" w:sz="4" w:space="0" w:color="auto"/>
            </w:tcBorders>
            <w:vAlign w:val="center"/>
          </w:tcPr>
          <w:p w14:paraId="0E8CF150" w14:textId="617012C6" w:rsidR="00ED669B" w:rsidRPr="006A52E9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A52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พ.ศ.</w:t>
            </w:r>
            <w:r w:rsidRPr="006A52E9">
              <w:rPr>
                <w:rFonts w:ascii="Browallia New" w:eastAsia="Arial Unicode MS" w:hAnsi="Browallia New" w:cs="Browallia New"/>
                <w:b/>
                <w:bCs/>
                <w:color w:val="7030A0"/>
                <w:sz w:val="26"/>
                <w:szCs w:val="26"/>
                <w:cs/>
              </w:rPr>
              <w:t xml:space="preserve"> </w:t>
            </w:r>
            <w:r w:rsidR="00CF1017" w:rsidRPr="00CF10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ED669B" w:rsidRPr="006A52E9" w14:paraId="3CCBC012" w14:textId="77777777" w:rsidTr="00C01580">
        <w:trPr>
          <w:cantSplit/>
        </w:trPr>
        <w:tc>
          <w:tcPr>
            <w:tcW w:w="1952" w:type="pct"/>
          </w:tcPr>
          <w:p w14:paraId="65515A01" w14:textId="77777777" w:rsidR="00ED669B" w:rsidRPr="006A52E9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10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62" w:type="pct"/>
            <w:tcBorders>
              <w:bottom w:val="single" w:sz="4" w:space="0" w:color="auto"/>
            </w:tcBorders>
          </w:tcPr>
          <w:p w14:paraId="7CF6BCC4" w14:textId="77777777" w:rsidR="00ED669B" w:rsidRPr="006A52E9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A52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vAlign w:val="center"/>
          </w:tcPr>
          <w:p w14:paraId="20B49454" w14:textId="77777777" w:rsidR="00ED669B" w:rsidRPr="006A52E9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A52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62" w:type="pct"/>
            <w:tcBorders>
              <w:bottom w:val="single" w:sz="4" w:space="0" w:color="auto"/>
            </w:tcBorders>
          </w:tcPr>
          <w:p w14:paraId="4AAB2E5C" w14:textId="77777777" w:rsidR="00ED669B" w:rsidRPr="006A52E9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A52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vAlign w:val="center"/>
          </w:tcPr>
          <w:p w14:paraId="241E6314" w14:textId="77777777" w:rsidR="00ED669B" w:rsidRPr="006A52E9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A52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ED669B" w:rsidRPr="006A52E9" w14:paraId="76CAFA07" w14:textId="77777777" w:rsidTr="004A0F01">
        <w:trPr>
          <w:cantSplit/>
        </w:trPr>
        <w:tc>
          <w:tcPr>
            <w:tcW w:w="1952" w:type="pct"/>
          </w:tcPr>
          <w:p w14:paraId="6F944927" w14:textId="77777777" w:rsidR="00ED669B" w:rsidRPr="006A52E9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10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FAFAFA"/>
          </w:tcPr>
          <w:p w14:paraId="26C75C79" w14:textId="77777777" w:rsidR="00ED669B" w:rsidRPr="006A52E9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</w:tcPr>
          <w:p w14:paraId="493358CF" w14:textId="77777777" w:rsidR="00ED669B" w:rsidRPr="006A52E9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FAFAFA"/>
          </w:tcPr>
          <w:p w14:paraId="51E2E8A5" w14:textId="77777777" w:rsidR="00ED669B" w:rsidRPr="006A52E9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</w:tcPr>
          <w:p w14:paraId="0903EDEB" w14:textId="77777777" w:rsidR="00ED669B" w:rsidRPr="006A52E9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7A74AF" w:rsidRPr="006A52E9" w14:paraId="5DB248F5" w14:textId="77777777" w:rsidTr="004A0F01">
        <w:trPr>
          <w:cantSplit/>
        </w:trPr>
        <w:tc>
          <w:tcPr>
            <w:tcW w:w="1952" w:type="pct"/>
          </w:tcPr>
          <w:p w14:paraId="7A025B2C" w14:textId="2A77D203" w:rsidR="00D05124" w:rsidRDefault="007A74AF" w:rsidP="00D05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10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A52E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เงินกู้ยืมระยะยาวจากกิจการที่เกี่ยวข้องกันที</w:t>
            </w:r>
            <w:r w:rsidR="004D1A95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่</w:t>
            </w:r>
          </w:p>
          <w:p w14:paraId="1A1897C8" w14:textId="5FB8138B" w:rsidR="007A74AF" w:rsidRPr="006A52E9" w:rsidRDefault="00D05124" w:rsidP="00D05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10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  </w:t>
            </w:r>
            <w:r w:rsidR="007A74AF" w:rsidRPr="006A52E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ถึงกำหนด</w:t>
            </w:r>
            <w:r w:rsidR="00575EEB" w:rsidRPr="006A52E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ไถ่ถอนภาย</w:t>
            </w:r>
            <w:r w:rsidR="007A74AF" w:rsidRPr="006A52E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ในหนึ่งปี</w:t>
            </w:r>
          </w:p>
        </w:tc>
        <w:tc>
          <w:tcPr>
            <w:tcW w:w="762" w:type="pct"/>
            <w:shd w:val="clear" w:color="auto" w:fill="FAFAFA"/>
          </w:tcPr>
          <w:p w14:paraId="3C83A64D" w14:textId="71BD0F3D" w:rsidR="00575EEB" w:rsidRPr="006A52E9" w:rsidRDefault="00575EEB" w:rsidP="00575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62" w:type="pct"/>
          </w:tcPr>
          <w:p w14:paraId="218FBF3A" w14:textId="2FC69E8B" w:rsidR="00575EEB" w:rsidRPr="006A52E9" w:rsidRDefault="00575EEB" w:rsidP="00575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62" w:type="pct"/>
            <w:shd w:val="clear" w:color="auto" w:fill="FAFAFA"/>
          </w:tcPr>
          <w:p w14:paraId="22A7D316" w14:textId="715A499A" w:rsidR="00575EEB" w:rsidRPr="006A52E9" w:rsidRDefault="00575EEB" w:rsidP="00575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62" w:type="pct"/>
          </w:tcPr>
          <w:p w14:paraId="1B59C39E" w14:textId="7259929B" w:rsidR="00575EEB" w:rsidRPr="006A52E9" w:rsidRDefault="00575EEB" w:rsidP="00575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75EEB" w:rsidRPr="006A52E9" w14:paraId="2F891B72" w14:textId="77777777" w:rsidTr="00575EEB">
        <w:tc>
          <w:tcPr>
            <w:tcW w:w="19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E6DE72" w14:textId="66C7A2BA" w:rsidR="00575EEB" w:rsidRPr="004A0F01" w:rsidRDefault="004A0F01" w:rsidP="004A0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4A0F01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- </w:t>
            </w:r>
            <w:r w:rsidR="00575EEB" w:rsidRPr="004A0F0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บริษัทย่อยของบริษัทใหญ่</w:t>
            </w:r>
          </w:p>
        </w:tc>
        <w:tc>
          <w:tcPr>
            <w:tcW w:w="76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2AF097A7" w14:textId="22A2C405" w:rsidR="00575EEB" w:rsidRPr="006A52E9" w:rsidRDefault="00CF1017" w:rsidP="00575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575EEB" w:rsidRPr="006A52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999</w:t>
            </w:r>
          </w:p>
        </w:tc>
        <w:tc>
          <w:tcPr>
            <w:tcW w:w="7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F6AC25" w14:textId="394CAA9B" w:rsidR="00575EEB" w:rsidRPr="006A52E9" w:rsidRDefault="00575EEB" w:rsidP="00575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A52E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6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1436F66A" w14:textId="3FC21700" w:rsidR="00575EEB" w:rsidRPr="006A52E9" w:rsidRDefault="00575EEB" w:rsidP="00575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A52E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97F470" w14:textId="5C137AC4" w:rsidR="00575EEB" w:rsidRPr="006A52E9" w:rsidRDefault="00575EEB" w:rsidP="00575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A52E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575EEB" w:rsidRPr="006A52E9" w14:paraId="0C77EDDD" w14:textId="77777777" w:rsidTr="00575EEB">
        <w:tc>
          <w:tcPr>
            <w:tcW w:w="19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88D928" w14:textId="77777777" w:rsidR="00575EEB" w:rsidRPr="006A52E9" w:rsidRDefault="00575EEB" w:rsidP="00575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76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1FFFB0BF" w14:textId="77777777" w:rsidR="00575EEB" w:rsidRPr="006A52E9" w:rsidRDefault="00575EEB" w:rsidP="00575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2C415E" w14:textId="77777777" w:rsidR="00575EEB" w:rsidRPr="006A52E9" w:rsidRDefault="00575EEB" w:rsidP="00575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6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4FD46C8B" w14:textId="77777777" w:rsidR="00575EEB" w:rsidRPr="006A52E9" w:rsidRDefault="00575EEB" w:rsidP="00575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54EF95" w14:textId="77777777" w:rsidR="00575EEB" w:rsidRPr="006A52E9" w:rsidRDefault="00575EEB" w:rsidP="00575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75EEB" w:rsidRPr="006A52E9" w14:paraId="277057F7" w14:textId="77777777" w:rsidTr="00575EEB">
        <w:tc>
          <w:tcPr>
            <w:tcW w:w="19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63233E" w14:textId="7C1A8AB3" w:rsidR="00575EEB" w:rsidRPr="006A52E9" w:rsidRDefault="00575EEB" w:rsidP="00575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6A52E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76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564BF330" w14:textId="77777777" w:rsidR="00575EEB" w:rsidRPr="006A52E9" w:rsidRDefault="00575EEB" w:rsidP="00575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BD6755" w14:textId="77777777" w:rsidR="00575EEB" w:rsidRPr="006A52E9" w:rsidRDefault="00575EEB" w:rsidP="00575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6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0F31FB21" w14:textId="77777777" w:rsidR="00575EEB" w:rsidRPr="006A52E9" w:rsidRDefault="00575EEB" w:rsidP="00575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7BCCE6" w14:textId="77777777" w:rsidR="00575EEB" w:rsidRPr="006A52E9" w:rsidRDefault="00575EEB" w:rsidP="00575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75EEB" w:rsidRPr="006A52E9" w14:paraId="71A0D3FE" w14:textId="77777777" w:rsidTr="00575EEB">
        <w:tc>
          <w:tcPr>
            <w:tcW w:w="19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87A7AB" w14:textId="622EF422" w:rsidR="00575EEB" w:rsidRPr="006A52E9" w:rsidRDefault="004A0F01" w:rsidP="00575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 xml:space="preserve">  - </w:t>
            </w:r>
            <w:r w:rsidR="00575EEB" w:rsidRPr="006A52E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76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22383825" w14:textId="2D1AB563" w:rsidR="00575EEB" w:rsidRPr="006A52E9" w:rsidRDefault="00575EEB" w:rsidP="00575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A52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7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CEA1EE" w14:textId="3A801B05" w:rsidR="00575EEB" w:rsidRPr="006A52E9" w:rsidRDefault="00575EEB" w:rsidP="00575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A52E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6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4F271408" w14:textId="078C8E69" w:rsidR="00575EEB" w:rsidRPr="006A52E9" w:rsidRDefault="00CF1017" w:rsidP="00575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</w:t>
            </w:r>
            <w:r w:rsidR="00575EEB" w:rsidRPr="006A52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135</w:t>
            </w:r>
          </w:p>
        </w:tc>
        <w:tc>
          <w:tcPr>
            <w:tcW w:w="7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385851" w14:textId="55AAEFB9" w:rsidR="00575EEB" w:rsidRPr="006A52E9" w:rsidRDefault="00CF1017" w:rsidP="00575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</w:t>
            </w:r>
            <w:r w:rsidR="00D472BE" w:rsidRPr="006A52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366</w:t>
            </w:r>
          </w:p>
        </w:tc>
      </w:tr>
      <w:tr w:rsidR="00575EEB" w:rsidRPr="006A52E9" w14:paraId="11B234E4" w14:textId="77777777" w:rsidTr="00575EEB">
        <w:tc>
          <w:tcPr>
            <w:tcW w:w="19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4C2894" w14:textId="6083D9B1" w:rsidR="00575EEB" w:rsidRPr="006A52E9" w:rsidRDefault="004A0F01" w:rsidP="00575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 xml:space="preserve">  - </w:t>
            </w:r>
            <w:r w:rsidR="00575EEB" w:rsidRPr="006A52E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บริษัทย่อยของบริษัทใหญ่</w:t>
            </w:r>
          </w:p>
        </w:tc>
        <w:tc>
          <w:tcPr>
            <w:tcW w:w="76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34BD9A9F" w14:textId="74AD6171" w:rsidR="00575EEB" w:rsidRPr="006A52E9" w:rsidRDefault="00575EEB" w:rsidP="00575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A52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7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E18C1E" w14:textId="3B4F29B7" w:rsidR="00575EEB" w:rsidRPr="006A52E9" w:rsidRDefault="00CF1017" w:rsidP="00575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575EEB" w:rsidRPr="006A52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999</w:t>
            </w:r>
          </w:p>
        </w:tc>
        <w:tc>
          <w:tcPr>
            <w:tcW w:w="76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2FC94A3E" w14:textId="4F02DAAD" w:rsidR="00575EEB" w:rsidRPr="006A52E9" w:rsidRDefault="00575EEB" w:rsidP="00575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A52E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320337" w14:textId="25335559" w:rsidR="00575EEB" w:rsidRPr="006A52E9" w:rsidRDefault="00575EEB" w:rsidP="00575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A52E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575EEB" w:rsidRPr="006A52E9" w14:paraId="1E10029E" w14:textId="77777777" w:rsidTr="00C01580">
        <w:tc>
          <w:tcPr>
            <w:tcW w:w="19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EEA514" w14:textId="77777777" w:rsidR="00575EEB" w:rsidRPr="006A52E9" w:rsidRDefault="00575EEB" w:rsidP="00575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A52E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76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center"/>
          </w:tcPr>
          <w:p w14:paraId="133FC0BE" w14:textId="4AE5D0D0" w:rsidR="00575EEB" w:rsidRPr="006A52E9" w:rsidRDefault="00CF1017" w:rsidP="00575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575EEB" w:rsidRPr="006A52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999</w:t>
            </w:r>
          </w:p>
        </w:tc>
        <w:tc>
          <w:tcPr>
            <w:tcW w:w="76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FD1EFA6" w14:textId="56CC996B" w:rsidR="00575EEB" w:rsidRPr="006A52E9" w:rsidRDefault="00CF1017" w:rsidP="00575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575EEB" w:rsidRPr="006A52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999</w:t>
            </w:r>
          </w:p>
        </w:tc>
        <w:tc>
          <w:tcPr>
            <w:tcW w:w="76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center"/>
          </w:tcPr>
          <w:p w14:paraId="03E376BF" w14:textId="1783A189" w:rsidR="00575EEB" w:rsidRPr="006A52E9" w:rsidRDefault="00CF1017" w:rsidP="00575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</w:t>
            </w:r>
            <w:r w:rsidR="00575EEB" w:rsidRPr="006A52E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135</w:t>
            </w:r>
          </w:p>
        </w:tc>
        <w:tc>
          <w:tcPr>
            <w:tcW w:w="76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84F1CC8" w14:textId="3BFA0BD5" w:rsidR="00575EEB" w:rsidRPr="006A52E9" w:rsidRDefault="00CF1017" w:rsidP="00575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</w:t>
            </w:r>
            <w:r w:rsidR="00575EEB" w:rsidRPr="006A52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366</w:t>
            </w:r>
          </w:p>
        </w:tc>
      </w:tr>
    </w:tbl>
    <w:p w14:paraId="674138B2" w14:textId="71A5CBAC" w:rsidR="007A74AF" w:rsidRPr="00E84424" w:rsidRDefault="007A74AF" w:rsidP="00ED66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eastAsia="Arial Unicode MS" w:hAnsi="Browallia New" w:cs="Browallia New"/>
          <w:sz w:val="26"/>
          <w:szCs w:val="26"/>
        </w:rPr>
      </w:pPr>
    </w:p>
    <w:p w14:paraId="4C28E193" w14:textId="72776056" w:rsidR="00ED669B" w:rsidRPr="00E84424" w:rsidRDefault="00ED669B" w:rsidP="00ED66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84424">
        <w:rPr>
          <w:rFonts w:ascii="Browallia New" w:eastAsia="Arial Unicode MS" w:hAnsi="Browallia New" w:cs="Browallia New"/>
          <w:sz w:val="26"/>
          <w:szCs w:val="26"/>
          <w:cs/>
        </w:rPr>
        <w:t xml:space="preserve">รายการเคลื่อนไหวของเงินกู้ยืมระยะยาวจากกิจการที่เกี่ยวข้องกันสำหรับปีสิ้นสุดวันที่ </w:t>
      </w:r>
      <w:r w:rsidR="00CF1017" w:rsidRPr="00CF1017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E8442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8442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ธันวาคม พ.ศ.</w:t>
      </w:r>
      <w:r w:rsidRPr="00E84424">
        <w:rPr>
          <w:rFonts w:ascii="Browallia New" w:eastAsia="Arial Unicode MS" w:hAnsi="Browallia New" w:cs="Browallia New"/>
          <w:color w:val="7030A0"/>
          <w:sz w:val="26"/>
          <w:szCs w:val="26"/>
          <w:cs/>
          <w:lang w:val="en-GB"/>
        </w:rPr>
        <w:t xml:space="preserve"> </w:t>
      </w:r>
      <w:r w:rsidR="00CF1017" w:rsidRPr="00CF1017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E8442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และ พ.ศ.</w:t>
      </w:r>
      <w:r w:rsidRPr="00E84424">
        <w:rPr>
          <w:rFonts w:ascii="Browallia New" w:eastAsia="Arial Unicode MS" w:hAnsi="Browallia New" w:cs="Browallia New"/>
          <w:color w:val="7030A0"/>
          <w:sz w:val="26"/>
          <w:szCs w:val="26"/>
          <w:cs/>
          <w:lang w:val="en-GB"/>
        </w:rPr>
        <w:t xml:space="preserve"> </w:t>
      </w:r>
      <w:r w:rsidR="00CF1017" w:rsidRPr="00CF1017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E8442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8442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มีดังนี้ </w:t>
      </w:r>
    </w:p>
    <w:p w14:paraId="5762A73B" w14:textId="77777777" w:rsidR="00ED669B" w:rsidRPr="00E84424" w:rsidRDefault="00ED669B" w:rsidP="00ED66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3693"/>
        <w:gridCol w:w="1442"/>
        <w:gridCol w:w="1442"/>
        <w:gridCol w:w="1442"/>
        <w:gridCol w:w="1442"/>
      </w:tblGrid>
      <w:tr w:rsidR="00ED669B" w:rsidRPr="00E84424" w14:paraId="77AA4576" w14:textId="77777777" w:rsidTr="00C01580">
        <w:trPr>
          <w:trHeight w:val="20"/>
        </w:trPr>
        <w:tc>
          <w:tcPr>
            <w:tcW w:w="1952" w:type="pct"/>
            <w:shd w:val="clear" w:color="auto" w:fill="auto"/>
            <w:vAlign w:val="center"/>
          </w:tcPr>
          <w:p w14:paraId="7EB672AC" w14:textId="77777777" w:rsidR="00ED669B" w:rsidRPr="00E84424" w:rsidRDefault="00ED669B" w:rsidP="00C01580">
            <w:pPr>
              <w:spacing w:line="240" w:lineRule="auto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24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5A346F" w14:textId="77777777" w:rsidR="00ED669B" w:rsidRPr="00E84424" w:rsidRDefault="00ED669B" w:rsidP="00C01580">
            <w:pPr>
              <w:pStyle w:val="Heading1"/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</w:rPr>
            </w:pPr>
            <w:r w:rsidRPr="00E84424">
              <w:rPr>
                <w:rFonts w:ascii="Browallia New" w:eastAsia="Arial Unicode MS" w:hAnsi="Browallia New" w:cs="Browallia New"/>
                <w:cs/>
              </w:rPr>
              <w:t>งบการเงินรวม</w:t>
            </w:r>
          </w:p>
        </w:tc>
        <w:tc>
          <w:tcPr>
            <w:tcW w:w="1524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9A5B37" w14:textId="77777777" w:rsidR="00ED669B" w:rsidRPr="00E84424" w:rsidRDefault="00ED669B" w:rsidP="00C01580">
            <w:pPr>
              <w:pStyle w:val="Heading1"/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</w:rPr>
            </w:pPr>
            <w:r w:rsidRPr="00E84424">
              <w:rPr>
                <w:rFonts w:ascii="Browallia New" w:eastAsia="Arial Unicode MS" w:hAnsi="Browallia New" w:cs="Browallia New"/>
                <w:cs/>
              </w:rPr>
              <w:t>งบการเงินเฉพาะกิจการ</w:t>
            </w:r>
          </w:p>
        </w:tc>
      </w:tr>
      <w:tr w:rsidR="00ED669B" w:rsidRPr="00E84424" w14:paraId="48DD494C" w14:textId="77777777" w:rsidTr="00C01580">
        <w:trPr>
          <w:trHeight w:val="20"/>
        </w:trPr>
        <w:tc>
          <w:tcPr>
            <w:tcW w:w="1952" w:type="pct"/>
            <w:shd w:val="clear" w:color="auto" w:fill="auto"/>
            <w:vAlign w:val="center"/>
          </w:tcPr>
          <w:p w14:paraId="5A37C311" w14:textId="77777777" w:rsidR="00ED669B" w:rsidRPr="00E84424" w:rsidRDefault="00ED669B" w:rsidP="00C01580">
            <w:pPr>
              <w:spacing w:line="240" w:lineRule="auto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8433F1D" w14:textId="68932F0B" w:rsidR="00ED669B" w:rsidRPr="00E84424" w:rsidRDefault="00ED669B" w:rsidP="00C0158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พ.ศ.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color w:val="7030A0"/>
                <w:sz w:val="26"/>
                <w:szCs w:val="26"/>
                <w:cs/>
              </w:rPr>
              <w:t xml:space="preserve"> </w:t>
            </w:r>
            <w:r w:rsidR="00CF1017" w:rsidRPr="00CF10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6D91081" w14:textId="71031A12" w:rsidR="00ED669B" w:rsidRPr="00E84424" w:rsidRDefault="00ED669B" w:rsidP="00C0158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พ.ศ.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color w:val="7030A0"/>
                <w:sz w:val="26"/>
                <w:szCs w:val="26"/>
                <w:cs/>
              </w:rPr>
              <w:t xml:space="preserve"> </w:t>
            </w:r>
            <w:r w:rsidR="00CF1017" w:rsidRPr="00CF10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05AFDF4" w14:textId="2C248A3A" w:rsidR="00ED669B" w:rsidRPr="00E84424" w:rsidRDefault="00ED669B" w:rsidP="00C0158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พ.ศ.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color w:val="7030A0"/>
                <w:sz w:val="26"/>
                <w:szCs w:val="26"/>
                <w:cs/>
              </w:rPr>
              <w:t xml:space="preserve"> </w:t>
            </w:r>
            <w:r w:rsidR="00CF1017" w:rsidRPr="00CF10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DCD525A" w14:textId="38D58913" w:rsidR="00ED669B" w:rsidRPr="00E84424" w:rsidRDefault="00ED669B" w:rsidP="00C0158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พ.ศ.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color w:val="7030A0"/>
                <w:sz w:val="26"/>
                <w:szCs w:val="26"/>
                <w:cs/>
              </w:rPr>
              <w:t xml:space="preserve"> </w:t>
            </w:r>
            <w:r w:rsidR="00CF1017" w:rsidRPr="00CF10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ED669B" w:rsidRPr="00E84424" w14:paraId="621EBCF6" w14:textId="77777777" w:rsidTr="00C01580">
        <w:trPr>
          <w:trHeight w:val="20"/>
        </w:trPr>
        <w:tc>
          <w:tcPr>
            <w:tcW w:w="1952" w:type="pct"/>
            <w:shd w:val="clear" w:color="auto" w:fill="auto"/>
            <w:vAlign w:val="center"/>
          </w:tcPr>
          <w:p w14:paraId="6C51B329" w14:textId="77777777" w:rsidR="00ED669B" w:rsidRPr="00E84424" w:rsidRDefault="00ED669B" w:rsidP="00C01580">
            <w:pPr>
              <w:spacing w:line="240" w:lineRule="auto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</w:tcPr>
          <w:p w14:paraId="155321D6" w14:textId="77777777" w:rsidR="00ED669B" w:rsidRPr="00E84424" w:rsidRDefault="00ED669B" w:rsidP="00C0158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</w:tcPr>
          <w:p w14:paraId="3145BE9F" w14:textId="77777777" w:rsidR="00ED669B" w:rsidRPr="00E84424" w:rsidRDefault="00ED669B" w:rsidP="00C0158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</w:tcPr>
          <w:p w14:paraId="5BAEB639" w14:textId="77777777" w:rsidR="00ED669B" w:rsidRPr="00E84424" w:rsidRDefault="00ED669B" w:rsidP="00C0158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</w:tcPr>
          <w:p w14:paraId="58918817" w14:textId="77777777" w:rsidR="00ED669B" w:rsidRPr="00E84424" w:rsidRDefault="00ED669B" w:rsidP="00C0158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ED669B" w:rsidRPr="00E84424" w14:paraId="69B11346" w14:textId="77777777" w:rsidTr="00C01580">
        <w:trPr>
          <w:trHeight w:val="20"/>
        </w:trPr>
        <w:tc>
          <w:tcPr>
            <w:tcW w:w="1952" w:type="pct"/>
            <w:shd w:val="clear" w:color="auto" w:fill="auto"/>
            <w:vAlign w:val="center"/>
          </w:tcPr>
          <w:p w14:paraId="504404B4" w14:textId="77777777" w:rsidR="00ED669B" w:rsidRPr="00E84424" w:rsidRDefault="00ED669B" w:rsidP="00C01580">
            <w:pPr>
              <w:spacing w:line="240" w:lineRule="auto"/>
              <w:ind w:left="-72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C755756" w14:textId="77777777" w:rsidR="00ED669B" w:rsidRPr="00E84424" w:rsidRDefault="00ED669B" w:rsidP="00C01580">
            <w:pPr>
              <w:pStyle w:val="BodyText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A4784E" w14:textId="77777777" w:rsidR="00ED669B" w:rsidRPr="00E84424" w:rsidRDefault="00ED669B" w:rsidP="00C01580">
            <w:pPr>
              <w:pStyle w:val="BodyText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CA7F7B0" w14:textId="77777777" w:rsidR="00ED669B" w:rsidRPr="00E84424" w:rsidRDefault="00ED669B" w:rsidP="00C01580">
            <w:pPr>
              <w:pStyle w:val="BodyText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2D6135A" w14:textId="77777777" w:rsidR="00ED669B" w:rsidRPr="00E84424" w:rsidRDefault="00ED669B" w:rsidP="00C01580">
            <w:pPr>
              <w:pStyle w:val="BodyText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</w:tr>
      <w:tr w:rsidR="00ED669B" w:rsidRPr="00E84424" w14:paraId="6D7949CA" w14:textId="77777777" w:rsidTr="00C01580">
        <w:trPr>
          <w:trHeight w:val="20"/>
        </w:trPr>
        <w:tc>
          <w:tcPr>
            <w:tcW w:w="1952" w:type="pct"/>
            <w:shd w:val="clear" w:color="auto" w:fill="auto"/>
            <w:vAlign w:val="center"/>
          </w:tcPr>
          <w:p w14:paraId="493D4B62" w14:textId="66292CEA" w:rsidR="00ED669B" w:rsidRPr="00E84424" w:rsidRDefault="00ED669B" w:rsidP="00C01580">
            <w:pPr>
              <w:spacing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ณ วันที่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F1017"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มกราคม</w:t>
            </w:r>
          </w:p>
        </w:tc>
        <w:tc>
          <w:tcPr>
            <w:tcW w:w="762" w:type="pct"/>
            <w:shd w:val="clear" w:color="auto" w:fill="FAFAFA"/>
            <w:vAlign w:val="center"/>
          </w:tcPr>
          <w:p w14:paraId="4F81CF1C" w14:textId="6CF06E62" w:rsidR="00ED669B" w:rsidRPr="00E84424" w:rsidRDefault="00CF1017" w:rsidP="00C0158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575EEB"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999</w:t>
            </w:r>
          </w:p>
        </w:tc>
        <w:tc>
          <w:tcPr>
            <w:tcW w:w="762" w:type="pct"/>
            <w:shd w:val="clear" w:color="auto" w:fill="auto"/>
            <w:vAlign w:val="center"/>
          </w:tcPr>
          <w:p w14:paraId="41F33D36" w14:textId="12E28947" w:rsidR="00ED669B" w:rsidRPr="00E84424" w:rsidRDefault="00575EEB" w:rsidP="00C0158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62" w:type="pct"/>
            <w:shd w:val="clear" w:color="auto" w:fill="FAFAFA"/>
            <w:vAlign w:val="center"/>
          </w:tcPr>
          <w:p w14:paraId="2B802ADE" w14:textId="08B3EBB7" w:rsidR="00ED669B" w:rsidRPr="00E84424" w:rsidRDefault="00CF1017" w:rsidP="00C0158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</w:t>
            </w:r>
            <w:r w:rsidR="00ED669B"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366</w:t>
            </w:r>
          </w:p>
        </w:tc>
        <w:tc>
          <w:tcPr>
            <w:tcW w:w="762" w:type="pct"/>
            <w:shd w:val="clear" w:color="auto" w:fill="auto"/>
            <w:vAlign w:val="center"/>
          </w:tcPr>
          <w:p w14:paraId="6EF94FDA" w14:textId="1D0594B1" w:rsidR="00ED669B" w:rsidRPr="00E84424" w:rsidRDefault="00CF1017" w:rsidP="00C01580">
            <w:pPr>
              <w:tabs>
                <w:tab w:val="decimal" w:pos="954"/>
              </w:tabs>
              <w:spacing w:line="240" w:lineRule="auto"/>
              <w:ind w:left="-14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</w:t>
            </w:r>
            <w:r w:rsidR="00ED669B"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028</w:t>
            </w:r>
          </w:p>
        </w:tc>
      </w:tr>
      <w:tr w:rsidR="00ED669B" w:rsidRPr="00E84424" w14:paraId="1BB48D1A" w14:textId="77777777" w:rsidTr="00C01580">
        <w:trPr>
          <w:trHeight w:val="20"/>
        </w:trPr>
        <w:tc>
          <w:tcPr>
            <w:tcW w:w="1952" w:type="pct"/>
            <w:shd w:val="clear" w:color="auto" w:fill="auto"/>
            <w:vAlign w:val="center"/>
          </w:tcPr>
          <w:p w14:paraId="6110C44A" w14:textId="77777777" w:rsidR="00ED669B" w:rsidRPr="00E84424" w:rsidRDefault="00ED669B" w:rsidP="00C01580">
            <w:pPr>
              <w:spacing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GB"/>
              </w:rPr>
              <w:t>กระแสเงินสด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lang w:val="en-GB"/>
              </w:rPr>
              <w:t>:</w:t>
            </w:r>
          </w:p>
        </w:tc>
        <w:tc>
          <w:tcPr>
            <w:tcW w:w="762" w:type="pct"/>
            <w:shd w:val="clear" w:color="auto" w:fill="FAFAFA"/>
            <w:vAlign w:val="center"/>
          </w:tcPr>
          <w:p w14:paraId="5B47391A" w14:textId="77777777" w:rsidR="00ED669B" w:rsidRPr="00E84424" w:rsidRDefault="00ED669B" w:rsidP="00C0158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62" w:type="pct"/>
            <w:shd w:val="clear" w:color="auto" w:fill="auto"/>
            <w:vAlign w:val="center"/>
          </w:tcPr>
          <w:p w14:paraId="56667BB4" w14:textId="77777777" w:rsidR="00ED669B" w:rsidRPr="00E84424" w:rsidRDefault="00ED669B" w:rsidP="00C0158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62" w:type="pct"/>
            <w:shd w:val="clear" w:color="auto" w:fill="FAFAFA"/>
            <w:vAlign w:val="center"/>
          </w:tcPr>
          <w:p w14:paraId="34A47964" w14:textId="77777777" w:rsidR="00ED669B" w:rsidRPr="00E84424" w:rsidRDefault="00ED669B" w:rsidP="00C0158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62" w:type="pct"/>
            <w:shd w:val="clear" w:color="auto" w:fill="auto"/>
            <w:vAlign w:val="center"/>
          </w:tcPr>
          <w:p w14:paraId="24D1B25E" w14:textId="77777777" w:rsidR="00ED669B" w:rsidRPr="00E84424" w:rsidRDefault="00ED669B" w:rsidP="00C01580">
            <w:pPr>
              <w:tabs>
                <w:tab w:val="decimal" w:pos="954"/>
              </w:tabs>
              <w:spacing w:line="240" w:lineRule="auto"/>
              <w:ind w:left="-14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D669B" w:rsidRPr="00E84424" w14:paraId="0B5FD7AB" w14:textId="77777777" w:rsidTr="00C01580">
        <w:trPr>
          <w:trHeight w:val="20"/>
        </w:trPr>
        <w:tc>
          <w:tcPr>
            <w:tcW w:w="1952" w:type="pct"/>
            <w:shd w:val="clear" w:color="auto" w:fill="auto"/>
            <w:vAlign w:val="center"/>
          </w:tcPr>
          <w:p w14:paraId="7895E6D3" w14:textId="77777777" w:rsidR="00ED669B" w:rsidRPr="00E84424" w:rsidRDefault="00ED669B" w:rsidP="00C01580">
            <w:pPr>
              <w:spacing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เงินสดรับจากเงินกู้ยืมระยะยาว</w:t>
            </w:r>
          </w:p>
        </w:tc>
        <w:tc>
          <w:tcPr>
            <w:tcW w:w="762" w:type="pct"/>
            <w:shd w:val="clear" w:color="auto" w:fill="FAFAFA"/>
            <w:vAlign w:val="center"/>
          </w:tcPr>
          <w:p w14:paraId="29C51853" w14:textId="77777777" w:rsidR="00ED669B" w:rsidRPr="00E84424" w:rsidRDefault="00ED669B" w:rsidP="00C0158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762" w:type="pct"/>
            <w:shd w:val="clear" w:color="auto" w:fill="auto"/>
            <w:vAlign w:val="center"/>
          </w:tcPr>
          <w:p w14:paraId="094302BF" w14:textId="2DB7410F" w:rsidR="00ED669B" w:rsidRPr="00E84424" w:rsidRDefault="00CF1017" w:rsidP="00C0158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575EEB"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999</w:t>
            </w:r>
          </w:p>
        </w:tc>
        <w:tc>
          <w:tcPr>
            <w:tcW w:w="762" w:type="pct"/>
            <w:shd w:val="clear" w:color="auto" w:fill="FAFAFA"/>
            <w:vAlign w:val="center"/>
          </w:tcPr>
          <w:p w14:paraId="6ACCFDA6" w14:textId="51A2FCEB" w:rsidR="00ED669B" w:rsidRPr="00E84424" w:rsidRDefault="00CF1017" w:rsidP="00C0158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="00ED669B"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140</w:t>
            </w:r>
          </w:p>
        </w:tc>
        <w:tc>
          <w:tcPr>
            <w:tcW w:w="762" w:type="pct"/>
            <w:shd w:val="clear" w:color="auto" w:fill="auto"/>
            <w:vAlign w:val="center"/>
          </w:tcPr>
          <w:p w14:paraId="552BC636" w14:textId="45377974" w:rsidR="00ED669B" w:rsidRPr="00E84424" w:rsidRDefault="00CF1017" w:rsidP="00C01580">
            <w:pPr>
              <w:tabs>
                <w:tab w:val="decimal" w:pos="954"/>
              </w:tabs>
              <w:spacing w:line="240" w:lineRule="auto"/>
              <w:ind w:left="-14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  <w:r w:rsidR="00ED669B" w:rsidRPr="00E844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062</w:t>
            </w:r>
          </w:p>
        </w:tc>
      </w:tr>
      <w:tr w:rsidR="00ED669B" w:rsidRPr="00E84424" w14:paraId="04662AE4" w14:textId="77777777" w:rsidTr="00C01580">
        <w:trPr>
          <w:trHeight w:val="20"/>
        </w:trPr>
        <w:tc>
          <w:tcPr>
            <w:tcW w:w="1952" w:type="pct"/>
            <w:shd w:val="clear" w:color="auto" w:fill="auto"/>
            <w:vAlign w:val="center"/>
          </w:tcPr>
          <w:p w14:paraId="76E16A9F" w14:textId="77777777" w:rsidR="00ED669B" w:rsidRPr="00E84424" w:rsidRDefault="00ED669B" w:rsidP="00C01580">
            <w:pPr>
              <w:spacing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เงินสดจ่ายค่าธรรมเนียมในการจัดหาเงินกู้ยืม</w:t>
            </w:r>
          </w:p>
        </w:tc>
        <w:tc>
          <w:tcPr>
            <w:tcW w:w="762" w:type="pct"/>
            <w:shd w:val="clear" w:color="auto" w:fill="FAFAFA"/>
            <w:vAlign w:val="center"/>
          </w:tcPr>
          <w:p w14:paraId="40C45C1C" w14:textId="77777777" w:rsidR="00ED669B" w:rsidRPr="00E84424" w:rsidRDefault="00ED669B" w:rsidP="00C0158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762" w:type="pct"/>
            <w:shd w:val="clear" w:color="auto" w:fill="auto"/>
            <w:vAlign w:val="center"/>
          </w:tcPr>
          <w:p w14:paraId="480E6BDF" w14:textId="77777777" w:rsidR="00ED669B" w:rsidRPr="00E84424" w:rsidRDefault="00ED669B" w:rsidP="00C0158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762" w:type="pct"/>
            <w:shd w:val="clear" w:color="auto" w:fill="FAFAFA"/>
            <w:vAlign w:val="center"/>
          </w:tcPr>
          <w:p w14:paraId="6C4D31B6" w14:textId="3AA87548" w:rsidR="00ED669B" w:rsidRPr="00E84424" w:rsidRDefault="00ED669B" w:rsidP="00C0158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131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762" w:type="pct"/>
            <w:shd w:val="clear" w:color="auto" w:fill="auto"/>
            <w:vAlign w:val="center"/>
          </w:tcPr>
          <w:p w14:paraId="6878FBF1" w14:textId="77777777" w:rsidR="00ED669B" w:rsidRPr="00E84424" w:rsidRDefault="00ED669B" w:rsidP="00C01580">
            <w:pPr>
              <w:tabs>
                <w:tab w:val="decimal" w:pos="954"/>
              </w:tabs>
              <w:spacing w:line="240" w:lineRule="auto"/>
              <w:ind w:left="-14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</w:tr>
      <w:tr w:rsidR="00ED669B" w:rsidRPr="00E84424" w14:paraId="13CF1148" w14:textId="77777777" w:rsidTr="00C01580">
        <w:trPr>
          <w:trHeight w:val="20"/>
        </w:trPr>
        <w:tc>
          <w:tcPr>
            <w:tcW w:w="1952" w:type="pct"/>
            <w:shd w:val="clear" w:color="auto" w:fill="auto"/>
            <w:vAlign w:val="center"/>
          </w:tcPr>
          <w:p w14:paraId="5E88143D" w14:textId="77777777" w:rsidR="00ED669B" w:rsidRPr="00E84424" w:rsidRDefault="00ED669B" w:rsidP="00C01580">
            <w:pPr>
              <w:spacing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GB"/>
              </w:rPr>
              <w:t>การเปลี่ยนแปลงรายการที่ไม่ใช่เงินสด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lang w:val="en-GB"/>
              </w:rPr>
              <w:t>:</w:t>
            </w:r>
          </w:p>
        </w:tc>
        <w:tc>
          <w:tcPr>
            <w:tcW w:w="762" w:type="pct"/>
            <w:shd w:val="clear" w:color="auto" w:fill="FAFAFA"/>
            <w:vAlign w:val="center"/>
          </w:tcPr>
          <w:p w14:paraId="257D56D5" w14:textId="77777777" w:rsidR="00ED669B" w:rsidRPr="00E84424" w:rsidRDefault="00ED669B" w:rsidP="00C0158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62" w:type="pct"/>
            <w:shd w:val="clear" w:color="auto" w:fill="auto"/>
            <w:vAlign w:val="center"/>
          </w:tcPr>
          <w:p w14:paraId="5478E7B8" w14:textId="77777777" w:rsidR="00ED669B" w:rsidRPr="00E84424" w:rsidRDefault="00ED669B" w:rsidP="00C0158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62" w:type="pct"/>
            <w:shd w:val="clear" w:color="auto" w:fill="FAFAFA"/>
            <w:vAlign w:val="center"/>
          </w:tcPr>
          <w:p w14:paraId="3D5E5C7B" w14:textId="77777777" w:rsidR="00ED669B" w:rsidRPr="00E84424" w:rsidRDefault="00ED669B" w:rsidP="00C0158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62" w:type="pct"/>
            <w:shd w:val="clear" w:color="auto" w:fill="auto"/>
            <w:vAlign w:val="center"/>
          </w:tcPr>
          <w:p w14:paraId="680E9DF8" w14:textId="77777777" w:rsidR="00ED669B" w:rsidRPr="00E84424" w:rsidRDefault="00ED669B" w:rsidP="00C01580">
            <w:pPr>
              <w:tabs>
                <w:tab w:val="decimal" w:pos="954"/>
              </w:tabs>
              <w:spacing w:line="240" w:lineRule="auto"/>
              <w:ind w:left="-14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D669B" w:rsidRPr="00E84424" w14:paraId="646C048B" w14:textId="77777777" w:rsidTr="00C01580">
        <w:trPr>
          <w:trHeight w:val="20"/>
        </w:trPr>
        <w:tc>
          <w:tcPr>
            <w:tcW w:w="1952" w:type="pct"/>
            <w:shd w:val="clear" w:color="auto" w:fill="auto"/>
            <w:vAlign w:val="center"/>
          </w:tcPr>
          <w:p w14:paraId="09D6B700" w14:textId="77777777" w:rsidR="00ED669B" w:rsidRPr="00E84424" w:rsidRDefault="00ED669B" w:rsidP="00C01580">
            <w:pPr>
              <w:spacing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ตัดจำหน่ายค่าธรรมเนียมการจัดหาเงินกู้ยืม</w:t>
            </w:r>
          </w:p>
        </w:tc>
        <w:tc>
          <w:tcPr>
            <w:tcW w:w="762" w:type="pct"/>
            <w:shd w:val="clear" w:color="auto" w:fill="FAFAFA"/>
            <w:vAlign w:val="center"/>
          </w:tcPr>
          <w:p w14:paraId="0D372530" w14:textId="77777777" w:rsidR="00ED669B" w:rsidRPr="00E84424" w:rsidRDefault="00ED669B" w:rsidP="00C0158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62" w:type="pct"/>
            <w:shd w:val="clear" w:color="auto" w:fill="auto"/>
            <w:vAlign w:val="center"/>
          </w:tcPr>
          <w:p w14:paraId="179A6008" w14:textId="77777777" w:rsidR="00ED669B" w:rsidRPr="00E84424" w:rsidRDefault="00ED669B" w:rsidP="00C0158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62" w:type="pct"/>
            <w:shd w:val="clear" w:color="auto" w:fill="FAFAFA"/>
            <w:vAlign w:val="center"/>
          </w:tcPr>
          <w:p w14:paraId="1862D239" w14:textId="77777777" w:rsidR="00ED669B" w:rsidRPr="00E84424" w:rsidRDefault="00ED669B" w:rsidP="00C0158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62" w:type="pct"/>
            <w:shd w:val="clear" w:color="auto" w:fill="auto"/>
            <w:vAlign w:val="center"/>
          </w:tcPr>
          <w:p w14:paraId="22279AD8" w14:textId="77777777" w:rsidR="00ED669B" w:rsidRPr="00E84424" w:rsidRDefault="00ED669B" w:rsidP="00C01580">
            <w:pPr>
              <w:tabs>
                <w:tab w:val="decimal" w:pos="954"/>
              </w:tabs>
              <w:spacing w:line="240" w:lineRule="auto"/>
              <w:ind w:left="-14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D669B" w:rsidRPr="00E84424" w14:paraId="7AF40C43" w14:textId="77777777" w:rsidTr="00C01580">
        <w:trPr>
          <w:trHeight w:val="20"/>
        </w:trPr>
        <w:tc>
          <w:tcPr>
            <w:tcW w:w="1952" w:type="pct"/>
            <w:shd w:val="clear" w:color="auto" w:fill="auto"/>
            <w:vAlign w:val="center"/>
          </w:tcPr>
          <w:p w14:paraId="1EF72B8E" w14:textId="77777777" w:rsidR="00ED669B" w:rsidRPr="00E84424" w:rsidRDefault="00ED669B" w:rsidP="00C01580">
            <w:pPr>
              <w:spacing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รอตัดบัญชี</w:t>
            </w:r>
          </w:p>
        </w:tc>
        <w:tc>
          <w:tcPr>
            <w:tcW w:w="762" w:type="pct"/>
            <w:shd w:val="clear" w:color="auto" w:fill="FAFAFA"/>
            <w:vAlign w:val="center"/>
          </w:tcPr>
          <w:p w14:paraId="0B4E9F03" w14:textId="77777777" w:rsidR="00ED669B" w:rsidRPr="00E84424" w:rsidRDefault="00ED669B" w:rsidP="00C0158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762" w:type="pct"/>
            <w:shd w:val="clear" w:color="auto" w:fill="auto"/>
            <w:vAlign w:val="center"/>
          </w:tcPr>
          <w:p w14:paraId="6236E0F2" w14:textId="77777777" w:rsidR="00ED669B" w:rsidRPr="00E84424" w:rsidRDefault="00ED669B" w:rsidP="00C0158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762" w:type="pct"/>
            <w:shd w:val="clear" w:color="auto" w:fill="FAFAFA"/>
            <w:vAlign w:val="center"/>
          </w:tcPr>
          <w:p w14:paraId="6E60A038" w14:textId="0E79F829" w:rsidR="00ED669B" w:rsidRPr="00E84424" w:rsidRDefault="00CF1017" w:rsidP="00C0158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</w:p>
        </w:tc>
        <w:tc>
          <w:tcPr>
            <w:tcW w:w="762" w:type="pct"/>
            <w:shd w:val="clear" w:color="auto" w:fill="auto"/>
            <w:vAlign w:val="center"/>
          </w:tcPr>
          <w:p w14:paraId="0BEF6B4C" w14:textId="37322BB9" w:rsidR="00ED669B" w:rsidRPr="00E84424" w:rsidRDefault="00CF1017" w:rsidP="00C01580">
            <w:pPr>
              <w:tabs>
                <w:tab w:val="decimal" w:pos="954"/>
              </w:tabs>
              <w:spacing w:line="240" w:lineRule="auto"/>
              <w:ind w:left="-14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</w:p>
        </w:tc>
      </w:tr>
      <w:tr w:rsidR="00ED669B" w:rsidRPr="00E84424" w14:paraId="2792288F" w14:textId="77777777" w:rsidTr="00C01580">
        <w:trPr>
          <w:trHeight w:val="20"/>
        </w:trPr>
        <w:tc>
          <w:tcPr>
            <w:tcW w:w="1952" w:type="pct"/>
            <w:shd w:val="clear" w:color="auto" w:fill="auto"/>
            <w:vAlign w:val="center"/>
          </w:tcPr>
          <w:p w14:paraId="7F875561" w14:textId="77777777" w:rsidR="00ED669B" w:rsidRPr="00E84424" w:rsidRDefault="00ED669B" w:rsidP="00C01580">
            <w:pPr>
              <w:spacing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(กำไร) ขาดทุนจากอัตราแลกเปลี่ยน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5E371F0" w14:textId="77777777" w:rsidR="00ED669B" w:rsidRPr="00E84424" w:rsidRDefault="00ED669B" w:rsidP="00C0158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96B5DE" w14:textId="77777777" w:rsidR="00ED669B" w:rsidRPr="00E84424" w:rsidRDefault="00ED669B" w:rsidP="00C0158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DCBC989" w14:textId="2E04C804" w:rsidR="00ED669B" w:rsidRPr="00E84424" w:rsidRDefault="00ED669B" w:rsidP="00C01580">
            <w:pPr>
              <w:tabs>
                <w:tab w:val="clear" w:pos="907"/>
                <w:tab w:val="decimal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F1017"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FF55F9" w14:textId="03E1953C" w:rsidR="00ED669B" w:rsidRPr="00E84424" w:rsidRDefault="00ED669B" w:rsidP="00C01580">
            <w:pPr>
              <w:tabs>
                <w:tab w:val="decimal" w:pos="954"/>
              </w:tabs>
              <w:spacing w:line="240" w:lineRule="auto"/>
              <w:ind w:left="-14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F1017"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734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ED669B" w:rsidRPr="00E84424" w14:paraId="3BB3DD88" w14:textId="77777777" w:rsidTr="00C01580">
        <w:trPr>
          <w:trHeight w:val="20"/>
        </w:trPr>
        <w:tc>
          <w:tcPr>
            <w:tcW w:w="1952" w:type="pct"/>
            <w:shd w:val="clear" w:color="auto" w:fill="auto"/>
            <w:vAlign w:val="center"/>
          </w:tcPr>
          <w:p w14:paraId="2D2AB1BE" w14:textId="484A7326" w:rsidR="00ED669B" w:rsidRPr="00E84424" w:rsidRDefault="00ED669B" w:rsidP="00C01580">
            <w:pPr>
              <w:spacing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ณ วันที่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F1017"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9F19DEA" w14:textId="23F26121" w:rsidR="00ED669B" w:rsidRPr="00E84424" w:rsidRDefault="00CF1017" w:rsidP="00C0158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575EEB"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999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543F652" w14:textId="2A80FB03" w:rsidR="00ED669B" w:rsidRPr="00E84424" w:rsidRDefault="00CF1017" w:rsidP="00C0158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575EEB"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999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B4D793D" w14:textId="432F4A2C" w:rsidR="00ED669B" w:rsidRPr="00E84424" w:rsidRDefault="00CF1017" w:rsidP="00C01580">
            <w:pPr>
              <w:tabs>
                <w:tab w:val="clear" w:pos="907"/>
                <w:tab w:val="decimal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</w:t>
            </w:r>
            <w:r w:rsidR="00ED669B"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135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630DDA6" w14:textId="4DDB65DB" w:rsidR="00ED669B" w:rsidRPr="00E84424" w:rsidRDefault="00CF1017" w:rsidP="00C01580">
            <w:pPr>
              <w:tabs>
                <w:tab w:val="decimal" w:pos="954"/>
              </w:tabs>
              <w:spacing w:line="240" w:lineRule="auto"/>
              <w:ind w:left="-108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</w:t>
            </w:r>
            <w:r w:rsidR="00ED669B"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366</w:t>
            </w:r>
          </w:p>
        </w:tc>
      </w:tr>
    </w:tbl>
    <w:p w14:paraId="7E467508" w14:textId="77777777" w:rsidR="00ED669B" w:rsidRPr="00E84424" w:rsidRDefault="00ED669B" w:rsidP="00ED669B">
      <w:pPr>
        <w:tabs>
          <w:tab w:val="left" w:pos="540"/>
        </w:tabs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004B0CF" w14:textId="34F8AC63" w:rsidR="00ED669B" w:rsidRPr="00E84424" w:rsidRDefault="00ED669B" w:rsidP="00ED669B">
      <w:pPr>
        <w:tabs>
          <w:tab w:val="left" w:pos="540"/>
        </w:tabs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84424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เมื่อวันที่ </w:t>
      </w:r>
      <w:r w:rsidR="00CF1017" w:rsidRPr="00CF1017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11</w:t>
      </w:r>
      <w:r w:rsidRPr="00E84424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E84424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เมษายน</w:t>
      </w:r>
      <w:r w:rsidRPr="00E8442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พ.ศ. </w:t>
      </w:r>
      <w:r w:rsidR="00CF1017" w:rsidRPr="00CF1017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2561</w:t>
      </w:r>
      <w:r w:rsidRPr="00E84424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E8442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วันที่ </w:t>
      </w:r>
      <w:r w:rsidR="00CF1017" w:rsidRPr="00CF1017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20</w:t>
      </w:r>
      <w:r w:rsidRPr="00E84424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E84424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พฤศจิกายน พ.ศ. </w:t>
      </w:r>
      <w:r w:rsidR="00CF1017" w:rsidRPr="00CF1017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2561</w:t>
      </w:r>
      <w:r w:rsidRPr="00E84424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และวันที่ </w:t>
      </w:r>
      <w:r w:rsidR="00CF1017" w:rsidRPr="00CF1017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17</w:t>
      </w:r>
      <w:r w:rsidRPr="00E84424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ตุลาคม พ.ศ. </w:t>
      </w:r>
      <w:r w:rsidR="00CF1017" w:rsidRPr="00CF1017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2562</w:t>
      </w:r>
      <w:r w:rsidRPr="00E84424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Pr="00E8442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บริษัทเข้าทำสัญญากู้ยืมเงินกับ</w:t>
      </w:r>
      <w:r w:rsidRPr="00E8442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br/>
        <w:t>บริษัทย่อยแห่งหนึ่ง</w:t>
      </w:r>
      <w:r w:rsidRPr="00E8442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หลายสัญญาเป็นจำนวนเงินรวม </w:t>
      </w:r>
      <w:r w:rsidR="00CF1017" w:rsidRPr="00CF101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</w:t>
      </w:r>
      <w:r w:rsidRPr="00E8442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="00CF1017" w:rsidRPr="00CF101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163</w:t>
      </w:r>
      <w:r w:rsidRPr="00E8442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CF1017" w:rsidRPr="00CF101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11</w:t>
      </w:r>
      <w:r w:rsidRPr="00E84424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E8442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ล้านเหรียญสหรัฐอเมริกา และมีอัตราดอกเบี้ยคงที่ร้อยละ </w:t>
      </w:r>
      <w:r w:rsidR="00CF1017" w:rsidRPr="00CF101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</w:t>
      </w:r>
      <w:r w:rsidRPr="00E8442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CF1017" w:rsidRPr="00CF101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93</w:t>
      </w:r>
      <w:r w:rsidRPr="00E84424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E8442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ถึงร้อยละ </w:t>
      </w:r>
      <w:r w:rsidR="00CF1017" w:rsidRPr="00CF101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5</w:t>
      </w:r>
      <w:r w:rsidRPr="00E84424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CF1017" w:rsidRPr="00CF101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96</w:t>
      </w:r>
      <w:r w:rsidRPr="00E84424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E8442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ต่อปี</w:t>
      </w:r>
      <w:r w:rsidRPr="00E84424">
        <w:rPr>
          <w:rFonts w:ascii="Browallia New" w:eastAsia="Arial Unicode MS" w:hAnsi="Browallia New" w:cs="Browallia New"/>
          <w:sz w:val="26"/>
          <w:szCs w:val="26"/>
          <w:cs/>
        </w:rPr>
        <w:t xml:space="preserve"> เงินกู้ยืมดังกล่าวจะครบกำหนดชำระคืนในปีพ.ศ. </w:t>
      </w:r>
      <w:r w:rsidR="00CF1017" w:rsidRPr="00CF1017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E8442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84424">
        <w:rPr>
          <w:rFonts w:ascii="Browallia New" w:eastAsia="Arial Unicode MS" w:hAnsi="Browallia New" w:cs="Browallia New"/>
          <w:sz w:val="26"/>
          <w:szCs w:val="26"/>
          <w:cs/>
        </w:rPr>
        <w:t xml:space="preserve">ถึง พ.ศ. </w:t>
      </w:r>
      <w:r w:rsidR="00CF1017" w:rsidRPr="00CF1017">
        <w:rPr>
          <w:rFonts w:ascii="Browallia New" w:eastAsia="Arial Unicode MS" w:hAnsi="Browallia New" w:cs="Browallia New"/>
          <w:sz w:val="26"/>
          <w:szCs w:val="26"/>
          <w:lang w:val="en-GB"/>
        </w:rPr>
        <w:t>2592</w:t>
      </w:r>
    </w:p>
    <w:p w14:paraId="533A2110" w14:textId="527AAB31" w:rsidR="00ED669B" w:rsidRPr="00E84424" w:rsidRDefault="00ED669B" w:rsidP="00ED669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14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1F9CE6F" w14:textId="22F669D2" w:rsidR="00575EEB" w:rsidRPr="00E84424" w:rsidRDefault="00575EEB" w:rsidP="00575EE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14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E8442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เมื่อ</w:t>
      </w:r>
      <w:r w:rsidRPr="00E84424">
        <w:rPr>
          <w:rFonts w:ascii="Browallia New" w:eastAsia="Arial Unicode MS" w:hAnsi="Browallia New" w:cs="Browallia New"/>
          <w:sz w:val="26"/>
          <w:szCs w:val="26"/>
          <w:cs/>
        </w:rPr>
        <w:t xml:space="preserve">วันที่ </w:t>
      </w:r>
      <w:r w:rsidR="00CF1017" w:rsidRPr="00CF1017">
        <w:rPr>
          <w:rFonts w:ascii="Browallia New" w:eastAsia="Arial Unicode MS" w:hAnsi="Browallia New" w:cs="Browallia New"/>
          <w:sz w:val="26"/>
          <w:szCs w:val="26"/>
          <w:lang w:val="en-GB"/>
        </w:rPr>
        <w:t>26</w:t>
      </w:r>
      <w:r w:rsidRPr="00E8442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84424">
        <w:rPr>
          <w:rFonts w:ascii="Browallia New" w:eastAsia="Arial Unicode MS" w:hAnsi="Browallia New" w:cs="Browallia New"/>
          <w:sz w:val="26"/>
          <w:szCs w:val="26"/>
          <w:cs/>
        </w:rPr>
        <w:t xml:space="preserve">กันยายน พ.ศ. </w:t>
      </w:r>
      <w:r w:rsidR="00CF1017" w:rsidRPr="00CF1017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E84424">
        <w:rPr>
          <w:rFonts w:ascii="Browallia New" w:eastAsia="Arial Unicode MS" w:hAnsi="Browallia New" w:cs="Browallia New"/>
          <w:sz w:val="26"/>
          <w:szCs w:val="26"/>
          <w:cs/>
        </w:rPr>
        <w:t xml:space="preserve"> บริษัทย่อยแห่งหนึ่งได้ทำสัญญาเงินกู้ยืมจากกิจการที่เกี่ยวข้องกันแห่งหนึ่งเป็นวงเงินกู้จำนวน </w:t>
      </w:r>
      <w:r w:rsidR="00CF1017" w:rsidRPr="00CF1017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Pr="00E84424">
        <w:rPr>
          <w:rFonts w:ascii="Browallia New" w:eastAsia="Arial Unicode MS" w:hAnsi="Browallia New" w:cs="Browallia New"/>
          <w:sz w:val="26"/>
          <w:szCs w:val="26"/>
        </w:rPr>
        <w:t>,</w:t>
      </w:r>
      <w:r w:rsidR="00CF1017" w:rsidRPr="00CF1017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E84424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ทั้งนี้เพื่อใช้ในการซื้อหุ้นสามัญเพิ่มทุนในบริษัทร่วมแห่งหนึ่ง เงินกู้ยืมดังกล่าวไม่มีหลักประกัน โดยมีอัตราดอกเบี้ยคงที่ร้อยละ </w:t>
      </w:r>
      <w:r w:rsidR="00CF1017" w:rsidRPr="00CF1017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E84424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="00CF1017" w:rsidRPr="00CF1017">
        <w:rPr>
          <w:rFonts w:ascii="Browallia New" w:eastAsia="Arial Unicode MS" w:hAnsi="Browallia New" w:cs="Browallia New"/>
          <w:sz w:val="26"/>
          <w:szCs w:val="26"/>
          <w:lang w:val="en-GB"/>
        </w:rPr>
        <w:t>82</w:t>
      </w:r>
      <w:r w:rsidRPr="00E8442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84424">
        <w:rPr>
          <w:rFonts w:ascii="Browallia New" w:eastAsia="Arial Unicode MS" w:hAnsi="Browallia New" w:cs="Browallia New"/>
          <w:sz w:val="26"/>
          <w:szCs w:val="26"/>
          <w:cs/>
        </w:rPr>
        <w:t xml:space="preserve">ต่อปี และมีระยะเวลา </w:t>
      </w:r>
      <w:r w:rsidR="00CF1017" w:rsidRPr="00CF1017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Pr="00E84424">
        <w:rPr>
          <w:rFonts w:ascii="Browallia New" w:eastAsia="Arial Unicode MS" w:hAnsi="Browallia New" w:cs="Browallia New"/>
          <w:sz w:val="26"/>
          <w:szCs w:val="26"/>
        </w:rPr>
        <w:t>.</w:t>
      </w:r>
      <w:r w:rsidR="00CF1017" w:rsidRPr="00CF1017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E84424">
        <w:rPr>
          <w:rFonts w:ascii="Browallia New" w:eastAsia="Arial Unicode MS" w:hAnsi="Browallia New" w:cs="Browallia New"/>
          <w:sz w:val="26"/>
          <w:szCs w:val="26"/>
          <w:cs/>
        </w:rPr>
        <w:t xml:space="preserve"> ปี นับจากวันที่เบิกใช้เงินกู้ครั้งแรก ต่อมา  </w:t>
      </w:r>
      <w:r w:rsidR="004A0F01">
        <w:rPr>
          <w:rFonts w:ascii="Browallia New" w:eastAsia="Arial Unicode MS" w:hAnsi="Browallia New" w:cs="Browallia New" w:hint="cs"/>
          <w:sz w:val="26"/>
          <w:szCs w:val="26"/>
          <w:cs/>
        </w:rPr>
        <w:t>เมื่อ</w:t>
      </w:r>
      <w:r w:rsidRPr="00E84424">
        <w:rPr>
          <w:rFonts w:ascii="Browallia New" w:eastAsia="Arial Unicode MS" w:hAnsi="Browallia New" w:cs="Browallia New"/>
          <w:sz w:val="26"/>
          <w:szCs w:val="26"/>
          <w:cs/>
        </w:rPr>
        <w:t xml:space="preserve">วันที่ </w:t>
      </w:r>
      <w:r w:rsidR="00CF1017" w:rsidRPr="00CF1017">
        <w:rPr>
          <w:rFonts w:ascii="Browallia New" w:eastAsia="Arial Unicode MS" w:hAnsi="Browallia New" w:cs="Browallia New"/>
          <w:sz w:val="26"/>
          <w:szCs w:val="26"/>
          <w:lang w:val="en-GB"/>
        </w:rPr>
        <w:t>22</w:t>
      </w:r>
      <w:r w:rsidRPr="00E8442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84424">
        <w:rPr>
          <w:rFonts w:ascii="Browallia New" w:eastAsia="Arial Unicode MS" w:hAnsi="Browallia New" w:cs="Browallia New"/>
          <w:sz w:val="26"/>
          <w:szCs w:val="26"/>
          <w:cs/>
        </w:rPr>
        <w:t xml:space="preserve">ตุลาคม พ.ศ. </w:t>
      </w:r>
      <w:r w:rsidR="00CF1017" w:rsidRPr="00CF1017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E8442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84424">
        <w:rPr>
          <w:rFonts w:ascii="Browallia New" w:eastAsia="Arial Unicode MS" w:hAnsi="Browallia New" w:cs="Browallia New"/>
          <w:sz w:val="26"/>
          <w:szCs w:val="26"/>
          <w:cs/>
        </w:rPr>
        <w:t>บริษัทได้เข้า</w:t>
      </w:r>
      <w:r w:rsidR="006A52E9">
        <w:rPr>
          <w:rFonts w:ascii="Browallia New" w:eastAsia="Arial Unicode MS" w:hAnsi="Browallia New" w:cs="Browallia New"/>
          <w:sz w:val="26"/>
          <w:szCs w:val="26"/>
        </w:rPr>
        <w:br/>
      </w:r>
      <w:r w:rsidRPr="00E84424">
        <w:rPr>
          <w:rFonts w:ascii="Browallia New" w:eastAsia="Arial Unicode MS" w:hAnsi="Browallia New" w:cs="Browallia New"/>
          <w:sz w:val="26"/>
          <w:szCs w:val="26"/>
          <w:cs/>
        </w:rPr>
        <w:t xml:space="preserve">ทำสัญญาโอนกิจการทั้งหมดกับบริษัทย่อยแห่งหนึ่ง </w:t>
      </w:r>
      <w:r w:rsidR="004A0F01">
        <w:rPr>
          <w:rFonts w:ascii="Browallia New" w:eastAsia="Arial Unicode MS" w:hAnsi="Browallia New" w:cs="Browallia New" w:hint="cs"/>
          <w:sz w:val="26"/>
          <w:szCs w:val="26"/>
          <w:cs/>
        </w:rPr>
        <w:t>หลังจากที่บริษัทย่อยแห่งหนึ่งได้รับชำระค่าโอนกิจการจากบริษัทแล้ว บริษัทย่อยจะชำระหนี้</w:t>
      </w:r>
      <w:r w:rsidRPr="00E84424">
        <w:rPr>
          <w:rFonts w:ascii="Browallia New" w:eastAsia="Arial Unicode MS" w:hAnsi="Browallia New" w:cs="Browallia New"/>
          <w:sz w:val="26"/>
          <w:szCs w:val="26"/>
          <w:cs/>
        </w:rPr>
        <w:t>ดังกล่าวทั้งจำนวนแก่กิจการที่เกี่ยวข้องกันแห่งหนึ่งในวันที่โอนกิจการ</w:t>
      </w:r>
      <w:r w:rsidR="00727B07" w:rsidRPr="00E84424">
        <w:rPr>
          <w:rFonts w:ascii="Browallia New" w:eastAsia="Arial Unicode MS" w:hAnsi="Browallia New" w:cs="Browallia New"/>
          <w:sz w:val="26"/>
          <w:szCs w:val="26"/>
          <w:cs/>
        </w:rPr>
        <w:t xml:space="preserve">ซึ่งจะเกิดขึ้นภายใน </w:t>
      </w:r>
      <w:r w:rsidR="00CF1017" w:rsidRPr="00CF1017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="00727B07" w:rsidRPr="00E8442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727B07" w:rsidRPr="00E8442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เดือนนับตั้งแต่วันสิ้นรอบปี</w:t>
      </w:r>
      <w:r w:rsidRPr="00E84424">
        <w:rPr>
          <w:rFonts w:ascii="Browallia New" w:eastAsia="Arial Unicode MS" w:hAnsi="Browallia New" w:cs="Browallia New"/>
          <w:sz w:val="26"/>
          <w:szCs w:val="26"/>
          <w:cs/>
        </w:rPr>
        <w:t xml:space="preserve"> ดังนั้นเงินกู้ยืมดังกล่าวจึงถูกจัดประเภทเป็นเงินกู้ยืมระยะยาวจากกิจการที่เกี่ยวข้องกันที่ถึงกำหนดชำระภายในหนึ่งปี</w:t>
      </w:r>
    </w:p>
    <w:p w14:paraId="54977895" w14:textId="33D2AA2B" w:rsidR="00D05124" w:rsidRDefault="00D051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eastAsia="Arial Unicode MS" w:hAnsi="Browallia New" w:cs="Browallia New"/>
          <w:sz w:val="26"/>
          <w:szCs w:val="26"/>
          <w:cs/>
        </w:rPr>
      </w:pPr>
      <w:r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33D6F1F6" w14:textId="77777777" w:rsidR="00575EEB" w:rsidRPr="00E84424" w:rsidRDefault="00575EEB" w:rsidP="00ED669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14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8133348" w14:textId="055CA5D7" w:rsidR="00ED669B" w:rsidRPr="00E84424" w:rsidRDefault="00ED669B" w:rsidP="00ED669B">
      <w:pPr>
        <w:tabs>
          <w:tab w:val="left" w:pos="540"/>
        </w:tabs>
        <w:spacing w:line="240" w:lineRule="auto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  <w:r w:rsidRPr="00D0512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เมื่อวันที่ </w:t>
      </w:r>
      <w:r w:rsidR="00CF1017" w:rsidRPr="00CF101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19</w:t>
      </w:r>
      <w:r w:rsidRPr="00D0512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มิถุนายน พ.ศ. </w:t>
      </w:r>
      <w:r w:rsidR="00CF1017" w:rsidRPr="00CF101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2563</w:t>
      </w:r>
      <w:r w:rsidRPr="00D0512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บริษัทเข้าทำสัญญากู้ยืมเงินกับบริษัทย่อยแห่งหนึ่งเป็นจำนวนเงินรวม </w:t>
      </w:r>
      <w:r w:rsidR="00CF1017" w:rsidRPr="00CF101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998</w:t>
      </w:r>
      <w:r w:rsidRPr="00D05124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CF1017" w:rsidRPr="00CF101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24</w:t>
      </w:r>
      <w:r w:rsidRPr="00D0512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ล้านเหรียญสหรัฐอเมริกา</w:t>
      </w:r>
      <w:r w:rsidRPr="00E8442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D0512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แ</w:t>
      </w:r>
      <w:r w:rsidRPr="00D05124">
        <w:rPr>
          <w:rFonts w:ascii="Browallia New" w:eastAsia="Arial Unicode MS" w:hAnsi="Browallia New" w:cs="Browallia New"/>
          <w:spacing w:val="-3"/>
          <w:sz w:val="26"/>
          <w:szCs w:val="26"/>
          <w:cs/>
        </w:rPr>
        <w:t xml:space="preserve">ละมีอัตราดอกเบี้ยคงที่ร้อยละ </w:t>
      </w:r>
      <w:r w:rsidR="00CF1017" w:rsidRPr="00CF1017">
        <w:rPr>
          <w:rFonts w:ascii="Browallia New" w:eastAsia="Arial Unicode MS" w:hAnsi="Browallia New" w:cs="Browallia New"/>
          <w:spacing w:val="-3"/>
          <w:sz w:val="26"/>
          <w:szCs w:val="26"/>
          <w:lang w:val="en-GB"/>
        </w:rPr>
        <w:t>2</w:t>
      </w:r>
      <w:r w:rsidRPr="00D05124">
        <w:rPr>
          <w:rFonts w:ascii="Browallia New" w:eastAsia="Arial Unicode MS" w:hAnsi="Browallia New" w:cs="Browallia New"/>
          <w:spacing w:val="-3"/>
          <w:sz w:val="26"/>
          <w:szCs w:val="26"/>
        </w:rPr>
        <w:t>.</w:t>
      </w:r>
      <w:r w:rsidR="00CF1017" w:rsidRPr="00CF1017">
        <w:rPr>
          <w:rFonts w:ascii="Browallia New" w:eastAsia="Arial Unicode MS" w:hAnsi="Browallia New" w:cs="Browallia New"/>
          <w:spacing w:val="-3"/>
          <w:sz w:val="26"/>
          <w:szCs w:val="26"/>
          <w:lang w:val="en-GB"/>
        </w:rPr>
        <w:t>89</w:t>
      </w:r>
      <w:r w:rsidRPr="00D05124">
        <w:rPr>
          <w:rFonts w:ascii="Browallia New" w:eastAsia="Arial Unicode MS" w:hAnsi="Browallia New" w:cs="Browallia New"/>
          <w:spacing w:val="-3"/>
          <w:sz w:val="26"/>
          <w:szCs w:val="26"/>
          <w:cs/>
        </w:rPr>
        <w:t xml:space="preserve"> ถึงร้อยละ </w:t>
      </w:r>
      <w:r w:rsidR="00CF1017" w:rsidRPr="00CF1017">
        <w:rPr>
          <w:rFonts w:ascii="Browallia New" w:eastAsia="Arial Unicode MS" w:hAnsi="Browallia New" w:cs="Browallia New"/>
          <w:spacing w:val="-3"/>
          <w:sz w:val="26"/>
          <w:szCs w:val="26"/>
          <w:lang w:val="en-GB"/>
        </w:rPr>
        <w:t>4</w:t>
      </w:r>
      <w:r w:rsidRPr="00D05124">
        <w:rPr>
          <w:rFonts w:ascii="Browallia New" w:eastAsia="Arial Unicode MS" w:hAnsi="Browallia New" w:cs="Browallia New"/>
          <w:spacing w:val="-3"/>
          <w:sz w:val="26"/>
          <w:szCs w:val="26"/>
        </w:rPr>
        <w:t>.</w:t>
      </w:r>
      <w:r w:rsidR="00CF1017" w:rsidRPr="00CF1017">
        <w:rPr>
          <w:rFonts w:ascii="Browallia New" w:eastAsia="Arial Unicode MS" w:hAnsi="Browallia New" w:cs="Browallia New"/>
          <w:spacing w:val="-3"/>
          <w:sz w:val="26"/>
          <w:szCs w:val="26"/>
          <w:lang w:val="en-GB"/>
        </w:rPr>
        <w:t>17</w:t>
      </w:r>
      <w:r w:rsidRPr="00D05124">
        <w:rPr>
          <w:rFonts w:ascii="Browallia New" w:eastAsia="Arial Unicode MS" w:hAnsi="Browallia New" w:cs="Browallia New"/>
          <w:spacing w:val="-3"/>
          <w:sz w:val="26"/>
          <w:szCs w:val="26"/>
          <w:cs/>
        </w:rPr>
        <w:t xml:space="preserve"> ต่อปี เงินกู้ยืมดังกล่าวจะครบกำหนดชำระคืนในระหว่า</w:t>
      </w:r>
      <w:r w:rsidRPr="00D05124">
        <w:rPr>
          <w:rFonts w:ascii="Browallia New" w:eastAsia="Arial Unicode MS" w:hAnsi="Browallia New" w:cs="Browallia New"/>
          <w:spacing w:val="-3"/>
          <w:sz w:val="26"/>
          <w:szCs w:val="26"/>
          <w:cs/>
          <w:lang w:val="en-GB"/>
        </w:rPr>
        <w:t>ง</w:t>
      </w:r>
      <w:r w:rsidRPr="00D05124">
        <w:rPr>
          <w:rFonts w:ascii="Browallia New" w:eastAsia="Arial Unicode MS" w:hAnsi="Browallia New" w:cs="Browallia New"/>
          <w:spacing w:val="-3"/>
          <w:sz w:val="26"/>
          <w:szCs w:val="26"/>
          <w:cs/>
        </w:rPr>
        <w:t>ปี</w:t>
      </w:r>
      <w:r w:rsidR="00D05124" w:rsidRPr="00D05124">
        <w:rPr>
          <w:rFonts w:ascii="Browallia New" w:eastAsia="Arial Unicode MS" w:hAnsi="Browallia New" w:cs="Browallia New" w:hint="cs"/>
          <w:spacing w:val="-3"/>
          <w:sz w:val="26"/>
          <w:szCs w:val="26"/>
          <w:cs/>
        </w:rPr>
        <w:t xml:space="preserve"> </w:t>
      </w:r>
      <w:r w:rsidRPr="00D05124">
        <w:rPr>
          <w:rFonts w:ascii="Browallia New" w:eastAsia="Arial Unicode MS" w:hAnsi="Browallia New" w:cs="Browallia New"/>
          <w:spacing w:val="-3"/>
          <w:sz w:val="26"/>
          <w:szCs w:val="26"/>
          <w:cs/>
        </w:rPr>
        <w:t xml:space="preserve">พ.ศ. </w:t>
      </w:r>
      <w:r w:rsidR="00CF1017" w:rsidRPr="00CF1017">
        <w:rPr>
          <w:rFonts w:ascii="Browallia New" w:eastAsia="Arial Unicode MS" w:hAnsi="Browallia New" w:cs="Browallia New"/>
          <w:spacing w:val="-3"/>
          <w:sz w:val="26"/>
          <w:szCs w:val="26"/>
          <w:lang w:val="en-GB"/>
        </w:rPr>
        <w:t>2573</w:t>
      </w:r>
      <w:r w:rsidRPr="00D05124">
        <w:rPr>
          <w:rFonts w:ascii="Browallia New" w:eastAsia="Arial Unicode MS" w:hAnsi="Browallia New" w:cs="Browallia New"/>
          <w:spacing w:val="-3"/>
          <w:sz w:val="26"/>
          <w:szCs w:val="26"/>
          <w:cs/>
        </w:rPr>
        <w:t xml:space="preserve"> ถึง พ.ศ. </w:t>
      </w:r>
      <w:r w:rsidR="00CF1017" w:rsidRPr="00CF1017">
        <w:rPr>
          <w:rFonts w:ascii="Browallia New" w:eastAsia="Arial Unicode MS" w:hAnsi="Browallia New" w:cs="Browallia New"/>
          <w:spacing w:val="-3"/>
          <w:sz w:val="26"/>
          <w:szCs w:val="26"/>
          <w:lang w:val="en-GB"/>
        </w:rPr>
        <w:t>2593</w:t>
      </w:r>
    </w:p>
    <w:p w14:paraId="35908957" w14:textId="77777777" w:rsidR="007A74AF" w:rsidRPr="00E84424" w:rsidRDefault="007A74AF" w:rsidP="00ED669B">
      <w:pPr>
        <w:tabs>
          <w:tab w:val="left" w:pos="540"/>
        </w:tabs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1956494" w14:textId="77777777" w:rsidR="00ED669B" w:rsidRPr="00E84424" w:rsidRDefault="00ED669B" w:rsidP="00ED669B">
      <w:pPr>
        <w:spacing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E8442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หนี้สินไม่หมุนเวียนอื่นจากกิจการที่เกี่ยวข้องกัน</w:t>
      </w:r>
    </w:p>
    <w:p w14:paraId="0B40887E" w14:textId="77777777" w:rsidR="00ED669B" w:rsidRPr="00E84424" w:rsidRDefault="00ED669B" w:rsidP="00ED66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eastAsia="Arial Unicode MS" w:hAnsi="Browallia New" w:cs="Browallia New"/>
          <w:b/>
          <w:bCs/>
          <w:i/>
          <w:iCs/>
          <w:sz w:val="26"/>
          <w:szCs w:val="26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3693"/>
        <w:gridCol w:w="1442"/>
        <w:gridCol w:w="1442"/>
        <w:gridCol w:w="1442"/>
        <w:gridCol w:w="1442"/>
      </w:tblGrid>
      <w:tr w:rsidR="00ED669B" w:rsidRPr="00E84424" w14:paraId="068B03AE" w14:textId="77777777" w:rsidTr="00C01580">
        <w:trPr>
          <w:cantSplit/>
        </w:trPr>
        <w:tc>
          <w:tcPr>
            <w:tcW w:w="1952" w:type="pct"/>
          </w:tcPr>
          <w:p w14:paraId="45C0EDAA" w14:textId="77777777" w:rsidR="00ED669B" w:rsidRPr="00E84424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10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24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6A6CD3" w14:textId="77777777" w:rsidR="00ED669B" w:rsidRPr="00E84424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524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DD9ADE" w14:textId="77777777" w:rsidR="00ED669B" w:rsidRPr="00E84424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D669B" w:rsidRPr="00E84424" w14:paraId="42E1DA0A" w14:textId="77777777" w:rsidTr="00C01580">
        <w:trPr>
          <w:cantSplit/>
        </w:trPr>
        <w:tc>
          <w:tcPr>
            <w:tcW w:w="1952" w:type="pct"/>
          </w:tcPr>
          <w:p w14:paraId="1E18D333" w14:textId="5F0A4C1C" w:rsidR="00ED669B" w:rsidRPr="00E84424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10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CF1017" w:rsidRPr="00CF10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762" w:type="pct"/>
            <w:tcBorders>
              <w:top w:val="single" w:sz="4" w:space="0" w:color="auto"/>
            </w:tcBorders>
            <w:vAlign w:val="center"/>
          </w:tcPr>
          <w:p w14:paraId="396B0CB7" w14:textId="4F7273F4" w:rsidR="00ED669B" w:rsidRPr="00E84424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พ.ศ.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color w:val="7030A0"/>
                <w:sz w:val="26"/>
                <w:szCs w:val="26"/>
                <w:cs/>
              </w:rPr>
              <w:t xml:space="preserve"> </w:t>
            </w:r>
            <w:r w:rsidR="00CF1017" w:rsidRPr="00CF10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762" w:type="pct"/>
            <w:tcBorders>
              <w:top w:val="single" w:sz="4" w:space="0" w:color="auto"/>
            </w:tcBorders>
            <w:vAlign w:val="center"/>
          </w:tcPr>
          <w:p w14:paraId="5AD3A35E" w14:textId="7D10DEAF" w:rsidR="00ED669B" w:rsidRPr="00E84424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พ.ศ.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color w:val="7030A0"/>
                <w:sz w:val="26"/>
                <w:szCs w:val="26"/>
                <w:cs/>
              </w:rPr>
              <w:t xml:space="preserve"> </w:t>
            </w:r>
            <w:r w:rsidR="00CF1017" w:rsidRPr="00CF10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762" w:type="pct"/>
            <w:tcBorders>
              <w:top w:val="single" w:sz="4" w:space="0" w:color="auto"/>
            </w:tcBorders>
            <w:vAlign w:val="center"/>
          </w:tcPr>
          <w:p w14:paraId="042F33A8" w14:textId="0F784FE9" w:rsidR="00ED669B" w:rsidRPr="00E84424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พ.ศ.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color w:val="7030A0"/>
                <w:sz w:val="26"/>
                <w:szCs w:val="26"/>
                <w:cs/>
              </w:rPr>
              <w:t xml:space="preserve"> </w:t>
            </w:r>
            <w:r w:rsidR="00CF1017" w:rsidRPr="00CF10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762" w:type="pct"/>
            <w:tcBorders>
              <w:top w:val="single" w:sz="4" w:space="0" w:color="auto"/>
            </w:tcBorders>
            <w:vAlign w:val="center"/>
          </w:tcPr>
          <w:p w14:paraId="21DD53BA" w14:textId="76447C4D" w:rsidR="00ED669B" w:rsidRPr="00E84424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พ.ศ.</w:t>
            </w:r>
            <w:r w:rsidRPr="00E84424">
              <w:rPr>
                <w:rFonts w:ascii="Browallia New" w:eastAsia="Arial Unicode MS" w:hAnsi="Browallia New" w:cs="Browallia New"/>
                <w:b/>
                <w:bCs/>
                <w:color w:val="7030A0"/>
                <w:sz w:val="26"/>
                <w:szCs w:val="26"/>
                <w:cs/>
              </w:rPr>
              <w:t xml:space="preserve"> </w:t>
            </w:r>
            <w:r w:rsidR="00CF1017" w:rsidRPr="00CF10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ED669B" w:rsidRPr="00E84424" w14:paraId="0D26DF44" w14:textId="77777777" w:rsidTr="00C01580">
        <w:trPr>
          <w:cantSplit/>
        </w:trPr>
        <w:tc>
          <w:tcPr>
            <w:tcW w:w="1952" w:type="pct"/>
          </w:tcPr>
          <w:p w14:paraId="6D7698CE" w14:textId="77777777" w:rsidR="00ED669B" w:rsidRPr="00E84424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10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62" w:type="pct"/>
            <w:tcBorders>
              <w:bottom w:val="single" w:sz="4" w:space="0" w:color="auto"/>
            </w:tcBorders>
          </w:tcPr>
          <w:p w14:paraId="79D11B9B" w14:textId="77777777" w:rsidR="00ED669B" w:rsidRPr="00E84424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vAlign w:val="center"/>
          </w:tcPr>
          <w:p w14:paraId="661D046A" w14:textId="77777777" w:rsidR="00ED669B" w:rsidRPr="00E84424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62" w:type="pct"/>
            <w:tcBorders>
              <w:bottom w:val="single" w:sz="4" w:space="0" w:color="auto"/>
            </w:tcBorders>
          </w:tcPr>
          <w:p w14:paraId="023F4123" w14:textId="77777777" w:rsidR="00ED669B" w:rsidRPr="00E84424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vAlign w:val="center"/>
          </w:tcPr>
          <w:p w14:paraId="4FB27B09" w14:textId="77777777" w:rsidR="00ED669B" w:rsidRPr="00E84424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844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ED669B" w:rsidRPr="00E84424" w14:paraId="626F9376" w14:textId="77777777" w:rsidTr="00C01580">
        <w:tc>
          <w:tcPr>
            <w:tcW w:w="19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4FF9C3" w14:textId="77777777" w:rsidR="00ED669B" w:rsidRPr="00E84424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6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center"/>
          </w:tcPr>
          <w:p w14:paraId="422D814F" w14:textId="77777777" w:rsidR="00ED669B" w:rsidRPr="00E84424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C69AE0" w14:textId="77777777" w:rsidR="00ED669B" w:rsidRPr="00E84424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6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center"/>
          </w:tcPr>
          <w:p w14:paraId="6C3061C8" w14:textId="77777777" w:rsidR="00ED669B" w:rsidRPr="00E84424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2430C4" w14:textId="77777777" w:rsidR="00ED669B" w:rsidRPr="00E84424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ED669B" w:rsidRPr="00E84424" w14:paraId="24BE9E0A" w14:textId="77777777" w:rsidTr="00C01580">
        <w:tc>
          <w:tcPr>
            <w:tcW w:w="19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7901E9" w14:textId="77777777" w:rsidR="00ED669B" w:rsidRPr="00E84424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76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center"/>
          </w:tcPr>
          <w:p w14:paraId="564B4500" w14:textId="77777777" w:rsidR="00ED669B" w:rsidRPr="00E84424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7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A2E67F" w14:textId="77777777" w:rsidR="00ED669B" w:rsidRPr="00E84424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6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center"/>
          </w:tcPr>
          <w:p w14:paraId="24715348" w14:textId="67070D38" w:rsidR="00ED669B" w:rsidRPr="00E84424" w:rsidRDefault="00CF1017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838</w:t>
            </w:r>
          </w:p>
        </w:tc>
        <w:tc>
          <w:tcPr>
            <w:tcW w:w="7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94AD07" w14:textId="332A570E" w:rsidR="00ED669B" w:rsidRPr="00E84424" w:rsidRDefault="00CF1017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667</w:t>
            </w:r>
          </w:p>
        </w:tc>
      </w:tr>
      <w:tr w:rsidR="00ED669B" w:rsidRPr="00E84424" w14:paraId="50CB5415" w14:textId="77777777" w:rsidTr="00C01580">
        <w:tc>
          <w:tcPr>
            <w:tcW w:w="19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C1BDD3" w14:textId="77777777" w:rsidR="00ED669B" w:rsidRPr="00E84424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76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center"/>
          </w:tcPr>
          <w:p w14:paraId="069C197A" w14:textId="1DCEFCF4" w:rsidR="00ED669B" w:rsidRPr="00E84424" w:rsidRDefault="00CF1017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</w:p>
        </w:tc>
        <w:tc>
          <w:tcPr>
            <w:tcW w:w="7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8A1E49" w14:textId="4E124069" w:rsidR="00ED669B" w:rsidRPr="00E84424" w:rsidRDefault="00CF1017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</w:p>
        </w:tc>
        <w:tc>
          <w:tcPr>
            <w:tcW w:w="76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center"/>
          </w:tcPr>
          <w:p w14:paraId="26B89C81" w14:textId="5D8A886D" w:rsidR="00ED669B" w:rsidRPr="00E84424" w:rsidRDefault="00CF1017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</w:p>
        </w:tc>
        <w:tc>
          <w:tcPr>
            <w:tcW w:w="7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58CD5E" w14:textId="3AD378DD" w:rsidR="00ED669B" w:rsidRPr="00E84424" w:rsidRDefault="00CF1017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</w:p>
        </w:tc>
      </w:tr>
      <w:tr w:rsidR="00ED669B" w:rsidRPr="00E84424" w14:paraId="58D16DDC" w14:textId="77777777" w:rsidTr="00C01580">
        <w:tc>
          <w:tcPr>
            <w:tcW w:w="19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6587AA" w14:textId="77777777" w:rsidR="00ED669B" w:rsidRPr="00E84424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บริษัทย่อยของบริษัทใหญ่</w:t>
            </w:r>
          </w:p>
        </w:tc>
        <w:tc>
          <w:tcPr>
            <w:tcW w:w="76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center"/>
          </w:tcPr>
          <w:p w14:paraId="09125D07" w14:textId="5C9FF7C4" w:rsidR="00ED669B" w:rsidRPr="00E84424" w:rsidRDefault="00CF1017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ED669B"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192</w:t>
            </w:r>
          </w:p>
        </w:tc>
        <w:tc>
          <w:tcPr>
            <w:tcW w:w="7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8787F9" w14:textId="0AF8915E" w:rsidR="00ED669B" w:rsidRPr="00E84424" w:rsidRDefault="00CF1017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440</w:t>
            </w:r>
          </w:p>
        </w:tc>
        <w:tc>
          <w:tcPr>
            <w:tcW w:w="76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center"/>
          </w:tcPr>
          <w:p w14:paraId="0A78184D" w14:textId="5B72C8C9" w:rsidR="00ED669B" w:rsidRPr="00E84424" w:rsidRDefault="00CF1017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ED669B" w:rsidRPr="00E844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192</w:t>
            </w:r>
          </w:p>
        </w:tc>
        <w:tc>
          <w:tcPr>
            <w:tcW w:w="7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490855" w14:textId="0AF5E4BA" w:rsidR="00ED669B" w:rsidRPr="00E84424" w:rsidRDefault="00CF1017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440</w:t>
            </w:r>
          </w:p>
        </w:tc>
      </w:tr>
      <w:tr w:rsidR="00ED669B" w:rsidRPr="00E84424" w14:paraId="45DF6F5A" w14:textId="77777777" w:rsidTr="00C01580">
        <w:tc>
          <w:tcPr>
            <w:tcW w:w="19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70679C" w14:textId="77777777" w:rsidR="00ED669B" w:rsidRPr="00E84424" w:rsidRDefault="00ED669B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76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center"/>
          </w:tcPr>
          <w:p w14:paraId="7443D1F1" w14:textId="7DAAEA1B" w:rsidR="00ED669B" w:rsidRPr="00E84424" w:rsidRDefault="00CF1017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ED669B"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202</w:t>
            </w:r>
          </w:p>
        </w:tc>
        <w:tc>
          <w:tcPr>
            <w:tcW w:w="76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8D9F792" w14:textId="22EE678D" w:rsidR="00ED669B" w:rsidRPr="00E84424" w:rsidRDefault="00CF1017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456</w:t>
            </w:r>
          </w:p>
        </w:tc>
        <w:tc>
          <w:tcPr>
            <w:tcW w:w="76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center"/>
          </w:tcPr>
          <w:p w14:paraId="0CFB80F9" w14:textId="706B09D2" w:rsidR="00ED669B" w:rsidRPr="00E84424" w:rsidRDefault="00CF1017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ED669B"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040</w:t>
            </w:r>
          </w:p>
        </w:tc>
        <w:tc>
          <w:tcPr>
            <w:tcW w:w="76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78F7746" w14:textId="20A80CEE" w:rsidR="00ED669B" w:rsidRPr="00E84424" w:rsidRDefault="00CF1017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740C9E" w:rsidRPr="00E844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123</w:t>
            </w:r>
          </w:p>
        </w:tc>
      </w:tr>
    </w:tbl>
    <w:p w14:paraId="27BFAF02" w14:textId="42E4315B" w:rsidR="000C7FD5" w:rsidRPr="00E84424" w:rsidRDefault="000C7FD5" w:rsidP="00ED669B">
      <w:pPr>
        <w:tabs>
          <w:tab w:val="left" w:pos="540"/>
        </w:tabs>
        <w:spacing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7FA994FF" w14:textId="77777777" w:rsidR="00ED669B" w:rsidRPr="00E84424" w:rsidRDefault="00ED669B" w:rsidP="00ED669B">
      <w:pPr>
        <w:tabs>
          <w:tab w:val="left" w:pos="540"/>
        </w:tabs>
        <w:spacing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E8442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สัญญาสำคัญที่ทำกับกิจการที่เกี่ยวข้องกัน</w:t>
      </w:r>
    </w:p>
    <w:p w14:paraId="27C60076" w14:textId="77777777" w:rsidR="00ED669B" w:rsidRPr="00E84424" w:rsidRDefault="00ED669B" w:rsidP="00ED66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" w:right="-7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720C723A" w14:textId="48B57310" w:rsidR="00ED669B" w:rsidRPr="00E84424" w:rsidRDefault="00E00339" w:rsidP="00ED66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" w:right="-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84424">
        <w:rPr>
          <w:rFonts w:ascii="Browallia New" w:eastAsia="Arial Unicode MS" w:hAnsi="Browallia New" w:cs="Browallia New"/>
          <w:sz w:val="26"/>
          <w:szCs w:val="26"/>
          <w:cs/>
        </w:rPr>
        <w:t>สำหรับ</w:t>
      </w:r>
      <w:r w:rsidR="00ED669B" w:rsidRPr="00E84424">
        <w:rPr>
          <w:rFonts w:ascii="Browallia New" w:eastAsia="Arial Unicode MS" w:hAnsi="Browallia New" w:cs="Browallia New"/>
          <w:sz w:val="26"/>
          <w:szCs w:val="26"/>
          <w:cs/>
        </w:rPr>
        <w:t xml:space="preserve">ปีสิ้นสุดวันที่ </w:t>
      </w:r>
      <w:r w:rsidR="00CF1017" w:rsidRPr="00CF1017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ED669B" w:rsidRPr="00E8442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ED669B" w:rsidRPr="00E84424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</w:t>
      </w:r>
      <w:r w:rsidR="00ED669B" w:rsidRPr="00E8442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พ.ศ.</w:t>
      </w:r>
      <w:r w:rsidR="00ED669B" w:rsidRPr="00E84424">
        <w:rPr>
          <w:rFonts w:ascii="Browallia New" w:eastAsia="Arial Unicode MS" w:hAnsi="Browallia New" w:cs="Browallia New"/>
          <w:color w:val="7030A0"/>
          <w:sz w:val="26"/>
          <w:szCs w:val="26"/>
          <w:cs/>
        </w:rPr>
        <w:t xml:space="preserve"> </w:t>
      </w:r>
      <w:r w:rsidR="00CF1017" w:rsidRPr="00CF1017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="00ED669B" w:rsidRPr="00E8442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ED669B" w:rsidRPr="00E84424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กลุ่มกิจการมีสัญญาที่สำคัญกับกิจการที่เกี่ยวข้องกันดังนี้</w:t>
      </w:r>
    </w:p>
    <w:p w14:paraId="62870039" w14:textId="77777777" w:rsidR="00ED669B" w:rsidRPr="00E84424" w:rsidRDefault="00ED669B" w:rsidP="00ED66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" w:right="-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0206CEF" w14:textId="77777777" w:rsidR="00ED669B" w:rsidRPr="00E84424" w:rsidRDefault="00ED669B" w:rsidP="00ED669B">
      <w:pPr>
        <w:shd w:val="clear" w:color="auto" w:fill="FFFFFF"/>
        <w:spacing w:line="240" w:lineRule="auto"/>
        <w:jc w:val="thaiDistribute"/>
        <w:rPr>
          <w:rFonts w:ascii="Browallia New" w:hAnsi="Browallia New" w:cs="Browallia New"/>
          <w:color w:val="222222"/>
          <w:sz w:val="26"/>
          <w:szCs w:val="26"/>
        </w:rPr>
      </w:pPr>
      <w:r w:rsidRPr="00E84424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</w:rPr>
        <w:t>สัญญาซื้อขายทรัพย์สินหน่วยผลิตไฟฟ้า</w:t>
      </w:r>
      <w:r w:rsidRPr="00E84424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</w:rPr>
        <w:t xml:space="preserve"> (ERU)</w:t>
      </w:r>
    </w:p>
    <w:p w14:paraId="2700120C" w14:textId="77777777" w:rsidR="00ED669B" w:rsidRPr="00E84424" w:rsidRDefault="00ED669B" w:rsidP="00ED669B">
      <w:pPr>
        <w:tabs>
          <w:tab w:val="left" w:pos="540"/>
        </w:tabs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8C12EB3" w14:textId="131AA084" w:rsidR="00ED669B" w:rsidRPr="00E84424" w:rsidRDefault="00ED669B" w:rsidP="00ED669B">
      <w:pPr>
        <w:tabs>
          <w:tab w:val="left" w:pos="540"/>
        </w:tabs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8442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บริษัทเข้าทำสัญญาซื้อขายทรัพย์สินหน่วยผลิตไฟฟ้า (</w:t>
      </w:r>
      <w:r w:rsidRPr="00E8442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ERU) </w:t>
      </w:r>
      <w:r w:rsidRPr="00E8442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กับบริษัทที่เกี่ยวข้องกันแห่งหนึ่งเพื่อสนับสนุนการผลิตไฟฟ้าและไอน้ำให้กับโครงการพลังงานสะอาด (</w:t>
      </w:r>
      <w:r w:rsidRPr="00E8442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CFP) </w:t>
      </w:r>
      <w:r w:rsidRPr="00E8442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โดยราคาซื้อขายเป็นไปตามที่กำหนดไว้ในสัญญา ทั้งนี้บริษัทจะโอนกรรมสิทธิ์ใน</w:t>
      </w:r>
      <w:r w:rsidRPr="00E84424" w:rsidDel="007714A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E8442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ERU </w:t>
      </w:r>
      <w:r w:rsidRPr="00E8442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ให้แก่</w:t>
      </w:r>
      <w:r w:rsidRPr="00E8442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  <w:t>ผู้ซื้อหลังจากเงื่อนไขบังคับก่อนตามที่กำหนดในสัญญาเกิดขึ้นครบถ้วนแล้ว (</w:t>
      </w:r>
      <w:r w:rsidRPr="00E8442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Closing Date) </w:t>
      </w:r>
      <w:r w:rsidRPr="00E8442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ซึ่งเงื่อนไขดังกล่าวรวมถึงการที่บริษัท</w:t>
      </w:r>
      <w:r w:rsidRPr="00E8442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  <w:t>ได้ลงนามในหนังสือรับรองผลงานการก่อสร้าง (</w:t>
      </w:r>
      <w:r w:rsidRPr="00E8442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Provisional Acceptance Certificate : PAC) </w:t>
      </w:r>
      <w:r w:rsidRPr="00E8442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ให้กับผู้รับเหมาก่อสร้าง ซึ่งคาดว่าจะเกิดขึ้นในปีพ.ศ. </w:t>
      </w:r>
      <w:r w:rsidR="00CF1017" w:rsidRPr="00CF1017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E8442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และผู้ซื้อและผู้ขายได้รับใบอนุญาตที่จำเป็นจากหน่วยงานที่เกี่ยวข้อง</w:t>
      </w:r>
    </w:p>
    <w:p w14:paraId="362968C9" w14:textId="77777777" w:rsidR="00ED669B" w:rsidRPr="00E84424" w:rsidRDefault="00ED669B" w:rsidP="00ED669B">
      <w:pPr>
        <w:shd w:val="clear" w:color="auto" w:fill="FFFFFF"/>
        <w:spacing w:line="240" w:lineRule="auto"/>
        <w:jc w:val="thaiDistribute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</w:rPr>
      </w:pPr>
    </w:p>
    <w:p w14:paraId="6DA5C61A" w14:textId="77777777" w:rsidR="00ED669B" w:rsidRPr="00E84424" w:rsidRDefault="00ED669B" w:rsidP="00ED669B">
      <w:pPr>
        <w:shd w:val="clear" w:color="auto" w:fill="FFFFFF"/>
        <w:spacing w:line="240" w:lineRule="auto"/>
        <w:jc w:val="thaiDistribute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</w:rPr>
      </w:pPr>
      <w:r w:rsidRPr="00E84424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</w:rPr>
        <w:t>สัญญาจัดหาเชื้อเพลิงและสาธารณูปโภค</w:t>
      </w:r>
    </w:p>
    <w:p w14:paraId="0BADC08B" w14:textId="77777777" w:rsidR="00ED669B" w:rsidRPr="00E84424" w:rsidRDefault="00ED669B" w:rsidP="00ED669B">
      <w:pPr>
        <w:shd w:val="clear" w:color="auto" w:fill="FFFFFF"/>
        <w:spacing w:line="240" w:lineRule="auto"/>
        <w:jc w:val="thaiDistribute"/>
        <w:rPr>
          <w:rFonts w:ascii="Browallia New" w:eastAsia="Arial Unicode MS" w:hAnsi="Browallia New" w:cs="Browallia New"/>
          <w:color w:val="222222"/>
          <w:sz w:val="26"/>
          <w:szCs w:val="26"/>
        </w:rPr>
      </w:pPr>
    </w:p>
    <w:p w14:paraId="23C059F5" w14:textId="48F42589" w:rsidR="00ED669B" w:rsidRPr="00E84424" w:rsidRDefault="00ED669B" w:rsidP="00ED669B">
      <w:pPr>
        <w:shd w:val="clear" w:color="auto" w:fill="FFFFFF"/>
        <w:spacing w:line="240" w:lineRule="auto"/>
        <w:jc w:val="thaiDistribute"/>
        <w:rPr>
          <w:rFonts w:ascii="Browallia New" w:eastAsia="Arial Unicode MS" w:hAnsi="Browallia New" w:cs="Browallia New"/>
          <w:color w:val="222222"/>
          <w:sz w:val="26"/>
          <w:szCs w:val="26"/>
          <w:lang w:val="en-GB"/>
        </w:rPr>
      </w:pPr>
      <w:r w:rsidRPr="00E84424">
        <w:rPr>
          <w:rFonts w:ascii="Browallia New" w:eastAsia="Arial Unicode MS" w:hAnsi="Browallia New" w:cs="Browallia New"/>
          <w:color w:val="222222"/>
          <w:sz w:val="26"/>
          <w:szCs w:val="26"/>
          <w:cs/>
        </w:rPr>
        <w:t>บริษัทเข้าทำสัญญาจัดหาเชื้อเพลิงและสาธารณูปโภคกับบริษัทที่เกี่ยวข้องกันแห่งหนึ่งเพื่อจัดหาและจัดส่ง</w:t>
      </w:r>
      <w:r w:rsidRPr="00E84424">
        <w:rPr>
          <w:rFonts w:ascii="Browallia New" w:eastAsia="Arial Unicode MS" w:hAnsi="Browallia New" w:cs="Browallia New"/>
          <w:color w:val="222222"/>
          <w:sz w:val="26"/>
          <w:szCs w:val="26"/>
          <w:cs/>
          <w:lang w:val="en-GB"/>
        </w:rPr>
        <w:t>กากน้ำมัน เชื้อเพลิงอื่น</w:t>
      </w:r>
      <w:r w:rsidRPr="00E84424">
        <w:rPr>
          <w:rFonts w:ascii="Browallia New" w:eastAsia="Arial Unicode MS" w:hAnsi="Browallia New" w:cs="Browallia New"/>
          <w:color w:val="222222"/>
          <w:sz w:val="26"/>
          <w:szCs w:val="26"/>
          <w:lang w:val="en-GB"/>
        </w:rPr>
        <w:t xml:space="preserve"> </w:t>
      </w:r>
      <w:r w:rsidRPr="00E84424">
        <w:rPr>
          <w:rFonts w:ascii="Browallia New" w:eastAsia="Arial Unicode MS" w:hAnsi="Browallia New" w:cs="Browallia New"/>
          <w:color w:val="222222"/>
          <w:sz w:val="26"/>
          <w:szCs w:val="26"/>
          <w:cs/>
          <w:lang w:val="en-GB"/>
        </w:rPr>
        <w:t>ๆ</w:t>
      </w:r>
      <w:r w:rsidRPr="00E84424">
        <w:rPr>
          <w:rFonts w:ascii="Browallia New" w:eastAsia="Arial Unicode MS" w:hAnsi="Browallia New" w:cs="Browallia New"/>
          <w:color w:val="222222"/>
          <w:sz w:val="26"/>
          <w:szCs w:val="26"/>
          <w:cs/>
        </w:rPr>
        <w:t>และสาธารณูปโภคต่าง</w:t>
      </w:r>
      <w:r w:rsidRPr="00E84424">
        <w:rPr>
          <w:rFonts w:ascii="Browallia New" w:eastAsia="Arial Unicode MS" w:hAnsi="Browallia New" w:cs="Browallia New"/>
          <w:color w:val="222222"/>
          <w:sz w:val="26"/>
          <w:szCs w:val="26"/>
        </w:rPr>
        <w:t xml:space="preserve"> </w:t>
      </w:r>
      <w:r w:rsidRPr="00E84424">
        <w:rPr>
          <w:rFonts w:ascii="Browallia New" w:eastAsia="Arial Unicode MS" w:hAnsi="Browallia New" w:cs="Browallia New"/>
          <w:color w:val="222222"/>
          <w:sz w:val="26"/>
          <w:szCs w:val="26"/>
          <w:cs/>
        </w:rPr>
        <w:t>ๆ ที่ใช้ในการดำเนินการ</w:t>
      </w:r>
      <w:r w:rsidRPr="00E84424" w:rsidDel="007714A8">
        <w:rPr>
          <w:rFonts w:ascii="Browallia New" w:eastAsia="Arial Unicode MS" w:hAnsi="Browallia New" w:cs="Browallia New"/>
          <w:color w:val="222222"/>
          <w:sz w:val="26"/>
          <w:szCs w:val="26"/>
          <w:cs/>
        </w:rPr>
        <w:t xml:space="preserve"> </w:t>
      </w:r>
      <w:r w:rsidRPr="00E84424">
        <w:rPr>
          <w:rFonts w:ascii="Browallia New" w:eastAsia="Arial Unicode MS" w:hAnsi="Browallia New" w:cs="Browallia New"/>
          <w:color w:val="222222"/>
          <w:sz w:val="26"/>
          <w:szCs w:val="26"/>
        </w:rPr>
        <w:t xml:space="preserve">ERU </w:t>
      </w:r>
      <w:r w:rsidRPr="00E84424">
        <w:rPr>
          <w:rFonts w:ascii="Browallia New" w:eastAsia="Arial Unicode MS" w:hAnsi="Browallia New" w:cs="Browallia New"/>
          <w:color w:val="222222"/>
          <w:sz w:val="26"/>
          <w:szCs w:val="26"/>
          <w:cs/>
        </w:rPr>
        <w:t>โดยสัญญามีระยะเวลา</w:t>
      </w:r>
      <w:r w:rsidRPr="00E84424">
        <w:rPr>
          <w:rFonts w:ascii="Browallia New" w:eastAsia="Arial Unicode MS" w:hAnsi="Browallia New" w:cs="Browallia New"/>
          <w:color w:val="222222"/>
          <w:sz w:val="26"/>
          <w:szCs w:val="26"/>
        </w:rPr>
        <w:t xml:space="preserve"> </w:t>
      </w:r>
      <w:r w:rsidR="00CF1017" w:rsidRPr="00CF1017">
        <w:rPr>
          <w:rFonts w:ascii="Browallia New" w:eastAsia="Arial Unicode MS" w:hAnsi="Browallia New" w:cs="Browallia New"/>
          <w:color w:val="222222"/>
          <w:sz w:val="26"/>
          <w:szCs w:val="26"/>
          <w:lang w:val="en-GB"/>
        </w:rPr>
        <w:t>25</w:t>
      </w:r>
      <w:r w:rsidRPr="00E84424">
        <w:rPr>
          <w:rFonts w:ascii="Browallia New" w:eastAsia="Arial Unicode MS" w:hAnsi="Browallia New" w:cs="Browallia New"/>
          <w:color w:val="222222"/>
          <w:sz w:val="26"/>
          <w:szCs w:val="26"/>
        </w:rPr>
        <w:t xml:space="preserve"> </w:t>
      </w:r>
      <w:r w:rsidRPr="00E84424">
        <w:rPr>
          <w:rFonts w:ascii="Browallia New" w:eastAsia="Arial Unicode MS" w:hAnsi="Browallia New" w:cs="Browallia New"/>
          <w:color w:val="222222"/>
          <w:sz w:val="26"/>
          <w:szCs w:val="26"/>
          <w:cs/>
        </w:rPr>
        <w:t>ปี นับจาก</w:t>
      </w:r>
      <w:r w:rsidRPr="00E84424">
        <w:rPr>
          <w:rFonts w:ascii="Browallia New" w:eastAsia="Arial Unicode MS" w:hAnsi="Browallia New" w:cs="Browallia New"/>
          <w:color w:val="222222"/>
          <w:sz w:val="26"/>
          <w:szCs w:val="26"/>
        </w:rPr>
        <w:t xml:space="preserve"> Closing </w:t>
      </w:r>
      <w:r w:rsidRPr="00E84424">
        <w:rPr>
          <w:rFonts w:ascii="Browallia New" w:eastAsia="Arial Unicode MS" w:hAnsi="Browallia New" w:cs="Browallia New"/>
          <w:color w:val="222222"/>
          <w:sz w:val="26"/>
          <w:szCs w:val="26"/>
          <w:lang w:val="en-GB"/>
        </w:rPr>
        <w:t>D</w:t>
      </w:r>
      <w:r w:rsidRPr="00E84424">
        <w:rPr>
          <w:rFonts w:ascii="Browallia New" w:eastAsia="Arial Unicode MS" w:hAnsi="Browallia New" w:cs="Browallia New"/>
          <w:color w:val="222222"/>
          <w:sz w:val="26"/>
          <w:szCs w:val="26"/>
        </w:rPr>
        <w:t xml:space="preserve">ate </w:t>
      </w:r>
      <w:r w:rsidRPr="00E84424">
        <w:rPr>
          <w:rFonts w:ascii="Browallia New" w:eastAsia="Arial Unicode MS" w:hAnsi="Browallia New" w:cs="Browallia New"/>
          <w:color w:val="222222"/>
          <w:sz w:val="26"/>
          <w:szCs w:val="26"/>
          <w:cs/>
        </w:rPr>
        <w:t>และคู่สัญญาอาจตกลงขยายระยะเวลาของสัญญาได้อีก</w:t>
      </w:r>
      <w:r w:rsidRPr="00E84424">
        <w:rPr>
          <w:rFonts w:ascii="Browallia New" w:eastAsia="Arial Unicode MS" w:hAnsi="Browallia New" w:cs="Browallia New"/>
          <w:color w:val="222222"/>
          <w:sz w:val="26"/>
          <w:szCs w:val="26"/>
        </w:rPr>
        <w:t xml:space="preserve"> </w:t>
      </w:r>
      <w:r w:rsidR="00CF1017" w:rsidRPr="00CF1017">
        <w:rPr>
          <w:rFonts w:ascii="Browallia New" w:eastAsia="Arial Unicode MS" w:hAnsi="Browallia New" w:cs="Browallia New"/>
          <w:color w:val="222222"/>
          <w:sz w:val="26"/>
          <w:szCs w:val="26"/>
          <w:lang w:val="en-GB"/>
        </w:rPr>
        <w:t>5</w:t>
      </w:r>
      <w:r w:rsidRPr="00E84424">
        <w:rPr>
          <w:rFonts w:ascii="Browallia New" w:eastAsia="Arial Unicode MS" w:hAnsi="Browallia New" w:cs="Browallia New"/>
          <w:color w:val="222222"/>
          <w:sz w:val="26"/>
          <w:szCs w:val="26"/>
        </w:rPr>
        <w:t xml:space="preserve"> </w:t>
      </w:r>
      <w:r w:rsidRPr="00E84424">
        <w:rPr>
          <w:rFonts w:ascii="Browallia New" w:eastAsia="Arial Unicode MS" w:hAnsi="Browallia New" w:cs="Browallia New"/>
          <w:color w:val="222222"/>
          <w:sz w:val="26"/>
          <w:szCs w:val="26"/>
          <w:cs/>
        </w:rPr>
        <w:t>ปี</w:t>
      </w:r>
    </w:p>
    <w:p w14:paraId="2547CE18" w14:textId="77777777" w:rsidR="00ED669B" w:rsidRPr="00E84424" w:rsidRDefault="00ED669B" w:rsidP="00ED669B">
      <w:pPr>
        <w:shd w:val="clear" w:color="auto" w:fill="FFFFFF"/>
        <w:spacing w:line="240" w:lineRule="auto"/>
        <w:jc w:val="thaiDistribute"/>
        <w:rPr>
          <w:rFonts w:ascii="Browallia New" w:eastAsia="Arial Unicode MS" w:hAnsi="Browallia New" w:cs="Browallia New"/>
          <w:color w:val="222222"/>
          <w:sz w:val="26"/>
          <w:szCs w:val="26"/>
        </w:rPr>
      </w:pPr>
    </w:p>
    <w:p w14:paraId="4EBA2A23" w14:textId="77777777" w:rsidR="00ED669B" w:rsidRPr="00E84424" w:rsidRDefault="00ED669B" w:rsidP="00ED669B">
      <w:pPr>
        <w:shd w:val="clear" w:color="auto" w:fill="FFFFFF"/>
        <w:spacing w:line="240" w:lineRule="auto"/>
        <w:jc w:val="thaiDistribute"/>
        <w:rPr>
          <w:rFonts w:ascii="Browallia New" w:eastAsia="Arial Unicode MS" w:hAnsi="Browallia New" w:cs="Browallia New"/>
          <w:color w:val="222222"/>
          <w:sz w:val="26"/>
          <w:szCs w:val="26"/>
        </w:rPr>
      </w:pPr>
      <w:r w:rsidRPr="00E84424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</w:rPr>
        <w:t>สัญญาซื้อขายไฟฟ้า</w:t>
      </w:r>
    </w:p>
    <w:p w14:paraId="56EF5C20" w14:textId="77777777" w:rsidR="00ED669B" w:rsidRPr="00E84424" w:rsidRDefault="00ED669B" w:rsidP="00ED669B">
      <w:pPr>
        <w:shd w:val="clear" w:color="auto" w:fill="FFFFFF"/>
        <w:spacing w:line="240" w:lineRule="auto"/>
        <w:jc w:val="thaiDistribute"/>
        <w:rPr>
          <w:rFonts w:ascii="Browallia New" w:eastAsia="Arial Unicode MS" w:hAnsi="Browallia New" w:cs="Browallia New"/>
          <w:color w:val="222222"/>
          <w:sz w:val="26"/>
          <w:szCs w:val="26"/>
        </w:rPr>
      </w:pPr>
    </w:p>
    <w:p w14:paraId="37AE288B" w14:textId="6315EC84" w:rsidR="00ED669B" w:rsidRPr="00E84424" w:rsidRDefault="00ED669B" w:rsidP="00ED669B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eastAsia="Arial Unicode MS" w:hAnsi="Browallia New" w:cs="Browallia New"/>
          <w:color w:val="222222"/>
          <w:sz w:val="26"/>
          <w:szCs w:val="26"/>
          <w:cs/>
        </w:rPr>
      </w:pPr>
      <w:r w:rsidRPr="00E84424">
        <w:rPr>
          <w:rFonts w:ascii="Browallia New" w:eastAsia="Arial Unicode MS" w:hAnsi="Browallia New" w:cs="Browallia New"/>
          <w:color w:val="222222"/>
          <w:sz w:val="26"/>
          <w:szCs w:val="26"/>
          <w:cs/>
        </w:rPr>
        <w:t>บริษัทเข้าทำสัญญาซื้อขายไฟฟ้ากับบริษัทที่เกี่ยวข้องกันแห่งหนึ่งเพื่อซื้อไฟฟ้า ไอน้ำและผลิตภัณฑ์ผลพลอยได้อื่น ๆ ซึ่งผลิตโดย</w:t>
      </w:r>
      <w:r w:rsidRPr="00E84424" w:rsidDel="00751D86">
        <w:rPr>
          <w:rFonts w:ascii="Browallia New" w:eastAsia="Arial Unicode MS" w:hAnsi="Browallia New" w:cs="Browallia New"/>
          <w:color w:val="222222"/>
          <w:sz w:val="26"/>
          <w:szCs w:val="26"/>
          <w:cs/>
        </w:rPr>
        <w:t xml:space="preserve"> </w:t>
      </w:r>
      <w:r w:rsidRPr="00E84424">
        <w:rPr>
          <w:rFonts w:ascii="Browallia New" w:eastAsia="Arial Unicode MS" w:hAnsi="Browallia New" w:cs="Browallia New"/>
          <w:color w:val="222222"/>
          <w:sz w:val="26"/>
          <w:szCs w:val="26"/>
        </w:rPr>
        <w:t xml:space="preserve">ERU </w:t>
      </w:r>
      <w:r w:rsidRPr="00E84424">
        <w:rPr>
          <w:rFonts w:ascii="Browallia New" w:eastAsia="Arial Unicode MS" w:hAnsi="Browallia New" w:cs="Browallia New"/>
          <w:color w:val="222222"/>
          <w:sz w:val="26"/>
          <w:szCs w:val="26"/>
          <w:cs/>
        </w:rPr>
        <w:t>โดยสัญญามีระยะเวลา</w:t>
      </w:r>
      <w:r w:rsidRPr="00E84424">
        <w:rPr>
          <w:rFonts w:ascii="Browallia New" w:eastAsia="Arial Unicode MS" w:hAnsi="Browallia New" w:cs="Browallia New"/>
          <w:color w:val="222222"/>
          <w:sz w:val="26"/>
          <w:szCs w:val="26"/>
        </w:rPr>
        <w:t xml:space="preserve"> </w:t>
      </w:r>
      <w:r w:rsidR="00CF1017" w:rsidRPr="00CF1017">
        <w:rPr>
          <w:rFonts w:ascii="Browallia New" w:eastAsia="Arial Unicode MS" w:hAnsi="Browallia New" w:cs="Browallia New"/>
          <w:color w:val="222222"/>
          <w:sz w:val="26"/>
          <w:szCs w:val="26"/>
          <w:lang w:val="en-GB"/>
        </w:rPr>
        <w:t>25</w:t>
      </w:r>
      <w:r w:rsidRPr="00E84424">
        <w:rPr>
          <w:rFonts w:ascii="Browallia New" w:eastAsia="Arial Unicode MS" w:hAnsi="Browallia New" w:cs="Browallia New"/>
          <w:color w:val="222222"/>
          <w:sz w:val="26"/>
          <w:szCs w:val="26"/>
        </w:rPr>
        <w:t xml:space="preserve"> </w:t>
      </w:r>
      <w:r w:rsidRPr="00E84424">
        <w:rPr>
          <w:rFonts w:ascii="Browallia New" w:eastAsia="Arial Unicode MS" w:hAnsi="Browallia New" w:cs="Browallia New"/>
          <w:color w:val="222222"/>
          <w:sz w:val="26"/>
          <w:szCs w:val="26"/>
          <w:cs/>
        </w:rPr>
        <w:t>ปี นับจาก</w:t>
      </w:r>
      <w:r w:rsidRPr="00E84424">
        <w:rPr>
          <w:rFonts w:ascii="Browallia New" w:eastAsia="Arial Unicode MS" w:hAnsi="Browallia New" w:cs="Browallia New"/>
          <w:color w:val="222222"/>
          <w:sz w:val="26"/>
          <w:szCs w:val="26"/>
        </w:rPr>
        <w:t xml:space="preserve"> Closing </w:t>
      </w:r>
      <w:r w:rsidRPr="00E84424">
        <w:rPr>
          <w:rFonts w:ascii="Browallia New" w:eastAsia="Arial Unicode MS" w:hAnsi="Browallia New" w:cs="Browallia New"/>
          <w:color w:val="222222"/>
          <w:sz w:val="26"/>
          <w:szCs w:val="26"/>
          <w:lang w:val="en-GB"/>
        </w:rPr>
        <w:t>D</w:t>
      </w:r>
      <w:r w:rsidRPr="00E84424">
        <w:rPr>
          <w:rFonts w:ascii="Browallia New" w:eastAsia="Arial Unicode MS" w:hAnsi="Browallia New" w:cs="Browallia New"/>
          <w:color w:val="222222"/>
          <w:sz w:val="26"/>
          <w:szCs w:val="26"/>
        </w:rPr>
        <w:t xml:space="preserve">ate </w:t>
      </w:r>
      <w:r w:rsidRPr="00E84424">
        <w:rPr>
          <w:rFonts w:ascii="Browallia New" w:eastAsia="Arial Unicode MS" w:hAnsi="Browallia New" w:cs="Browallia New"/>
          <w:color w:val="222222"/>
          <w:sz w:val="26"/>
          <w:szCs w:val="26"/>
          <w:cs/>
        </w:rPr>
        <w:t>และคู่สัญญาอาจตกลงขยายระยะเวลาของสัญญาได้อีก</w:t>
      </w:r>
      <w:r w:rsidRPr="00E84424">
        <w:rPr>
          <w:rFonts w:ascii="Browallia New" w:eastAsia="Arial Unicode MS" w:hAnsi="Browallia New" w:cs="Browallia New"/>
          <w:color w:val="222222"/>
          <w:sz w:val="26"/>
          <w:szCs w:val="26"/>
        </w:rPr>
        <w:t xml:space="preserve"> </w:t>
      </w:r>
      <w:r w:rsidR="00CF1017" w:rsidRPr="00CF1017">
        <w:rPr>
          <w:rFonts w:ascii="Browallia New" w:eastAsia="Arial Unicode MS" w:hAnsi="Browallia New" w:cs="Browallia New"/>
          <w:color w:val="222222"/>
          <w:sz w:val="26"/>
          <w:szCs w:val="26"/>
          <w:lang w:val="en-GB"/>
        </w:rPr>
        <w:t>5</w:t>
      </w:r>
      <w:r w:rsidRPr="00E84424">
        <w:rPr>
          <w:rFonts w:ascii="Browallia New" w:eastAsia="Arial Unicode MS" w:hAnsi="Browallia New" w:cs="Browallia New"/>
          <w:color w:val="222222"/>
          <w:sz w:val="26"/>
          <w:szCs w:val="26"/>
        </w:rPr>
        <w:t xml:space="preserve"> </w:t>
      </w:r>
      <w:r w:rsidRPr="00E84424">
        <w:rPr>
          <w:rFonts w:ascii="Browallia New" w:eastAsia="Arial Unicode MS" w:hAnsi="Browallia New" w:cs="Browallia New"/>
          <w:color w:val="222222"/>
          <w:sz w:val="26"/>
          <w:szCs w:val="26"/>
          <w:cs/>
        </w:rPr>
        <w:t>ปี</w:t>
      </w:r>
    </w:p>
    <w:p w14:paraId="2F562C12" w14:textId="76706B23" w:rsidR="00DD4B99" w:rsidRPr="00E84424" w:rsidRDefault="00DD4B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</w:rPr>
      </w:pPr>
      <w:r w:rsidRPr="00E84424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</w:rPr>
        <w:br w:type="page"/>
      </w:r>
    </w:p>
    <w:p w14:paraId="51CB173F" w14:textId="77777777" w:rsidR="00ED669B" w:rsidRPr="00E84424" w:rsidRDefault="00ED669B" w:rsidP="00ED669B">
      <w:pPr>
        <w:shd w:val="clear" w:color="auto" w:fill="FFFFFF"/>
        <w:spacing w:line="240" w:lineRule="auto"/>
        <w:jc w:val="thaiDistribute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</w:rPr>
      </w:pPr>
    </w:p>
    <w:p w14:paraId="17E584A2" w14:textId="77777777" w:rsidR="00ED669B" w:rsidRPr="00E84424" w:rsidRDefault="00ED669B" w:rsidP="00ED669B">
      <w:pPr>
        <w:shd w:val="clear" w:color="auto" w:fill="FFFFFF"/>
        <w:spacing w:line="240" w:lineRule="auto"/>
        <w:jc w:val="thaiDistribute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</w:rPr>
      </w:pPr>
      <w:r w:rsidRPr="00E84424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</w:rPr>
        <w:t>สัญญาดำเนินการและบำรุงรักษา</w:t>
      </w:r>
    </w:p>
    <w:p w14:paraId="5B1E0960" w14:textId="77777777" w:rsidR="00ED669B" w:rsidRPr="00E84424" w:rsidRDefault="00ED669B" w:rsidP="00ED669B">
      <w:pPr>
        <w:shd w:val="clear" w:color="auto" w:fill="FFFFFF"/>
        <w:spacing w:line="240" w:lineRule="auto"/>
        <w:jc w:val="thaiDistribute"/>
        <w:rPr>
          <w:rFonts w:ascii="Browallia New" w:eastAsia="Arial Unicode MS" w:hAnsi="Browallia New" w:cs="Browallia New"/>
          <w:color w:val="222222"/>
          <w:sz w:val="26"/>
          <w:szCs w:val="26"/>
        </w:rPr>
      </w:pPr>
    </w:p>
    <w:p w14:paraId="2A5A8F81" w14:textId="248FCAAB" w:rsidR="00ED669B" w:rsidRPr="00E84424" w:rsidRDefault="00ED669B" w:rsidP="00ED669B">
      <w:pPr>
        <w:shd w:val="clear" w:color="auto" w:fill="FFFFFF"/>
        <w:spacing w:line="240" w:lineRule="auto"/>
        <w:jc w:val="thaiDistribute"/>
        <w:rPr>
          <w:rFonts w:ascii="Browallia New" w:eastAsia="Arial Unicode MS" w:hAnsi="Browallia New" w:cs="Browallia New"/>
          <w:color w:val="222222"/>
          <w:spacing w:val="-6"/>
          <w:sz w:val="26"/>
          <w:szCs w:val="26"/>
        </w:rPr>
      </w:pPr>
      <w:r w:rsidRPr="00E84424">
        <w:rPr>
          <w:rFonts w:ascii="Browallia New" w:eastAsia="Arial Unicode MS" w:hAnsi="Browallia New" w:cs="Browallia New"/>
          <w:color w:val="222222"/>
          <w:sz w:val="26"/>
          <w:szCs w:val="26"/>
          <w:cs/>
        </w:rPr>
        <w:t>บริษัทเข้าทำสัญญาดำเนินการและบำรุงรักษากับบริษัทที่เกี่ยวข้องกันแห่งหนึ่งในการเป็นผู้ให้บริการในการเดินเครื่องและซ่อมบำรุง</w:t>
      </w:r>
      <w:r w:rsidRPr="00E84424">
        <w:rPr>
          <w:rFonts w:ascii="Browallia New" w:eastAsia="Arial Unicode MS" w:hAnsi="Browallia New" w:cs="Browallia New"/>
          <w:color w:val="222222"/>
          <w:sz w:val="26"/>
          <w:szCs w:val="26"/>
          <w:cs/>
        </w:rPr>
        <w:br/>
      </w:r>
      <w:r w:rsidRPr="00E84424">
        <w:rPr>
          <w:rFonts w:ascii="Browallia New" w:eastAsia="Arial Unicode MS" w:hAnsi="Browallia New" w:cs="Browallia New"/>
          <w:color w:val="222222"/>
          <w:spacing w:val="-6"/>
          <w:sz w:val="26"/>
          <w:szCs w:val="26"/>
          <w:cs/>
        </w:rPr>
        <w:t>ที่เกี่ยวข้องทั้งหมดของ</w:t>
      </w:r>
      <w:r w:rsidRPr="00E84424" w:rsidDel="00751D86">
        <w:rPr>
          <w:rFonts w:ascii="Browallia New" w:eastAsia="Arial Unicode MS" w:hAnsi="Browallia New" w:cs="Browallia New"/>
          <w:color w:val="222222"/>
          <w:spacing w:val="-6"/>
          <w:sz w:val="26"/>
          <w:szCs w:val="26"/>
          <w:cs/>
        </w:rPr>
        <w:t xml:space="preserve"> </w:t>
      </w:r>
      <w:r w:rsidRPr="00E84424">
        <w:rPr>
          <w:rFonts w:ascii="Browallia New" w:eastAsia="Arial Unicode MS" w:hAnsi="Browallia New" w:cs="Browallia New"/>
          <w:color w:val="222222"/>
          <w:spacing w:val="-6"/>
          <w:sz w:val="26"/>
          <w:szCs w:val="26"/>
        </w:rPr>
        <w:t xml:space="preserve">ERU </w:t>
      </w:r>
      <w:r w:rsidRPr="00E84424">
        <w:rPr>
          <w:rFonts w:ascii="Browallia New" w:eastAsia="Arial Unicode MS" w:hAnsi="Browallia New" w:cs="Browallia New"/>
          <w:color w:val="222222"/>
          <w:spacing w:val="-6"/>
          <w:sz w:val="26"/>
          <w:szCs w:val="26"/>
          <w:cs/>
        </w:rPr>
        <w:t>โดยสัญญามีระยะเวลา</w:t>
      </w:r>
      <w:r w:rsidRPr="00E84424">
        <w:rPr>
          <w:rFonts w:ascii="Browallia New" w:eastAsia="Arial Unicode MS" w:hAnsi="Browallia New" w:cs="Browallia New"/>
          <w:color w:val="222222"/>
          <w:spacing w:val="-6"/>
          <w:sz w:val="26"/>
          <w:szCs w:val="26"/>
        </w:rPr>
        <w:t xml:space="preserve"> </w:t>
      </w:r>
      <w:r w:rsidR="00CF1017" w:rsidRPr="00CF1017">
        <w:rPr>
          <w:rFonts w:ascii="Browallia New" w:eastAsia="Arial Unicode MS" w:hAnsi="Browallia New" w:cs="Browallia New"/>
          <w:color w:val="222222"/>
          <w:spacing w:val="-6"/>
          <w:sz w:val="26"/>
          <w:szCs w:val="26"/>
          <w:lang w:val="en-GB"/>
        </w:rPr>
        <w:t>25</w:t>
      </w:r>
      <w:r w:rsidRPr="00E84424">
        <w:rPr>
          <w:rFonts w:ascii="Browallia New" w:eastAsia="Arial Unicode MS" w:hAnsi="Browallia New" w:cs="Browallia New"/>
          <w:color w:val="222222"/>
          <w:spacing w:val="-6"/>
          <w:sz w:val="26"/>
          <w:szCs w:val="26"/>
        </w:rPr>
        <w:t xml:space="preserve"> </w:t>
      </w:r>
      <w:r w:rsidRPr="00E84424">
        <w:rPr>
          <w:rFonts w:ascii="Browallia New" w:eastAsia="Arial Unicode MS" w:hAnsi="Browallia New" w:cs="Browallia New"/>
          <w:color w:val="222222"/>
          <w:spacing w:val="-6"/>
          <w:sz w:val="26"/>
          <w:szCs w:val="26"/>
          <w:cs/>
        </w:rPr>
        <w:t>ปี นับจาก</w:t>
      </w:r>
      <w:r w:rsidRPr="00E84424">
        <w:rPr>
          <w:rFonts w:ascii="Browallia New" w:eastAsia="Arial Unicode MS" w:hAnsi="Browallia New" w:cs="Browallia New"/>
          <w:color w:val="222222"/>
          <w:spacing w:val="-6"/>
          <w:sz w:val="26"/>
          <w:szCs w:val="26"/>
        </w:rPr>
        <w:t xml:space="preserve"> Closing </w:t>
      </w:r>
      <w:r w:rsidRPr="00E84424">
        <w:rPr>
          <w:rFonts w:ascii="Browallia New" w:eastAsia="Arial Unicode MS" w:hAnsi="Browallia New" w:cs="Browallia New"/>
          <w:color w:val="222222"/>
          <w:spacing w:val="-6"/>
          <w:sz w:val="26"/>
          <w:szCs w:val="26"/>
          <w:lang w:val="en-GB"/>
        </w:rPr>
        <w:t>D</w:t>
      </w:r>
      <w:r w:rsidRPr="00E84424">
        <w:rPr>
          <w:rFonts w:ascii="Browallia New" w:eastAsia="Arial Unicode MS" w:hAnsi="Browallia New" w:cs="Browallia New"/>
          <w:color w:val="222222"/>
          <w:spacing w:val="-6"/>
          <w:sz w:val="26"/>
          <w:szCs w:val="26"/>
        </w:rPr>
        <w:t xml:space="preserve">ate </w:t>
      </w:r>
      <w:r w:rsidRPr="00E84424">
        <w:rPr>
          <w:rFonts w:ascii="Browallia New" w:eastAsia="Arial Unicode MS" w:hAnsi="Browallia New" w:cs="Browallia New"/>
          <w:color w:val="222222"/>
          <w:spacing w:val="-6"/>
          <w:sz w:val="26"/>
          <w:szCs w:val="26"/>
          <w:cs/>
        </w:rPr>
        <w:t>และคู่สัญญาอาจตกลงขยายระยะเวลาของสัญญาได้อีก</w:t>
      </w:r>
      <w:r w:rsidRPr="00E84424">
        <w:rPr>
          <w:rFonts w:ascii="Browallia New" w:eastAsia="Arial Unicode MS" w:hAnsi="Browallia New" w:cs="Browallia New"/>
          <w:color w:val="222222"/>
          <w:spacing w:val="-6"/>
          <w:sz w:val="26"/>
          <w:szCs w:val="26"/>
        </w:rPr>
        <w:t xml:space="preserve"> </w:t>
      </w:r>
      <w:r w:rsidR="00CF1017" w:rsidRPr="00CF1017">
        <w:rPr>
          <w:rFonts w:ascii="Browallia New" w:eastAsia="Arial Unicode MS" w:hAnsi="Browallia New" w:cs="Browallia New"/>
          <w:color w:val="222222"/>
          <w:spacing w:val="-6"/>
          <w:sz w:val="26"/>
          <w:szCs w:val="26"/>
          <w:lang w:val="en-GB"/>
        </w:rPr>
        <w:t>5</w:t>
      </w:r>
      <w:r w:rsidRPr="00E84424">
        <w:rPr>
          <w:rFonts w:ascii="Browallia New" w:eastAsia="Arial Unicode MS" w:hAnsi="Browallia New" w:cs="Browallia New"/>
          <w:color w:val="222222"/>
          <w:spacing w:val="-6"/>
          <w:sz w:val="26"/>
          <w:szCs w:val="26"/>
        </w:rPr>
        <w:t xml:space="preserve"> </w:t>
      </w:r>
      <w:r w:rsidRPr="00E84424">
        <w:rPr>
          <w:rFonts w:ascii="Browallia New" w:eastAsia="Arial Unicode MS" w:hAnsi="Browallia New" w:cs="Browallia New"/>
          <w:color w:val="222222"/>
          <w:spacing w:val="-6"/>
          <w:sz w:val="26"/>
          <w:szCs w:val="26"/>
          <w:cs/>
        </w:rPr>
        <w:t>ปี</w:t>
      </w:r>
    </w:p>
    <w:p w14:paraId="4C0BD723" w14:textId="77777777" w:rsidR="00ED669B" w:rsidRPr="00E84424" w:rsidRDefault="00ED669B" w:rsidP="00ED669B">
      <w:pPr>
        <w:shd w:val="clear" w:color="auto" w:fill="FFFFFF"/>
        <w:spacing w:line="240" w:lineRule="auto"/>
        <w:jc w:val="thaiDistribute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/>
        </w:rPr>
      </w:pPr>
    </w:p>
    <w:p w14:paraId="2390F01A" w14:textId="77777777" w:rsidR="00ED669B" w:rsidRPr="00E84424" w:rsidRDefault="00ED669B" w:rsidP="00ED669B">
      <w:pPr>
        <w:shd w:val="clear" w:color="auto" w:fill="FFFFFF"/>
        <w:spacing w:line="240" w:lineRule="auto"/>
        <w:jc w:val="thaiDistribute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</w:rPr>
      </w:pPr>
      <w:r w:rsidRPr="00E84424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</w:rPr>
        <w:t>สัญญาการปรับสัดส่วนและโครงสร้างการถือหุ้นในกลุ่มธุรกิจไฟฟ้า</w:t>
      </w:r>
    </w:p>
    <w:p w14:paraId="0A57CFBE" w14:textId="77777777" w:rsidR="00ED669B" w:rsidRPr="00E84424" w:rsidRDefault="00ED669B" w:rsidP="00ED669B">
      <w:pPr>
        <w:shd w:val="clear" w:color="auto" w:fill="FFFFFF"/>
        <w:spacing w:line="240" w:lineRule="auto"/>
        <w:jc w:val="thaiDistribute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</w:rPr>
      </w:pPr>
    </w:p>
    <w:p w14:paraId="505D2E7A" w14:textId="11E1A775" w:rsidR="006A52E9" w:rsidRDefault="00ED669B" w:rsidP="00ED669B">
      <w:pPr>
        <w:shd w:val="clear" w:color="auto" w:fill="FFFFFF"/>
        <w:spacing w:line="240" w:lineRule="auto"/>
        <w:jc w:val="thaiDistribute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/>
        </w:rPr>
      </w:pPr>
      <w:r w:rsidRPr="00E84424">
        <w:rPr>
          <w:rFonts w:ascii="Browallia New" w:eastAsia="Arial Unicode MS" w:hAnsi="Browallia New" w:cs="Browallia New"/>
          <w:color w:val="222222"/>
          <w:sz w:val="26"/>
          <w:szCs w:val="26"/>
          <w:cs/>
        </w:rPr>
        <w:t>บริษัทเข้าทำสัญญาการปรับสัดส่วนและโครงสร้างการถือหุ้นในกลุ่มธุรกิจไฟฟ้าของบริษัทซึ่งประกอบด้วยการจำหน่ายหุ้น</w:t>
      </w:r>
      <w:r w:rsidR="00036B31" w:rsidRPr="00E84424">
        <w:rPr>
          <w:rFonts w:ascii="Browallia New" w:eastAsia="Arial Unicode MS" w:hAnsi="Browallia New" w:cs="Browallia New"/>
          <w:color w:val="222222"/>
          <w:sz w:val="26"/>
          <w:szCs w:val="26"/>
          <w:cs/>
        </w:rPr>
        <w:t>สามัญ</w:t>
      </w:r>
      <w:r w:rsidRPr="00E84424">
        <w:rPr>
          <w:rFonts w:ascii="Browallia New" w:eastAsia="Arial Unicode MS" w:hAnsi="Browallia New" w:cs="Browallia New"/>
          <w:color w:val="222222"/>
          <w:sz w:val="26"/>
          <w:szCs w:val="26"/>
          <w:cs/>
        </w:rPr>
        <w:t>ของบริษัทร่วมแห่งหนึ่งที่บริษัทถืออยู่โดยตรงทั้งหมดให้แก่บริษัทใหญ่ คิดเป็นสัดส่วนประมาณร้อยล</w:t>
      </w:r>
      <w:r w:rsidR="00AA3CA2" w:rsidRPr="00E84424">
        <w:rPr>
          <w:rFonts w:ascii="Browallia New" w:eastAsia="Arial Unicode MS" w:hAnsi="Browallia New" w:cs="Browallia New"/>
          <w:color w:val="222222"/>
          <w:sz w:val="26"/>
          <w:szCs w:val="26"/>
          <w:cs/>
        </w:rPr>
        <w:t xml:space="preserve">ะ </w:t>
      </w:r>
      <w:r w:rsidR="00CF1017" w:rsidRPr="00CF1017">
        <w:rPr>
          <w:rFonts w:ascii="Browallia New" w:eastAsia="Arial Unicode MS" w:hAnsi="Browallia New" w:cs="Browallia New"/>
          <w:color w:val="222222"/>
          <w:sz w:val="26"/>
          <w:szCs w:val="26"/>
          <w:lang w:val="en-GB"/>
        </w:rPr>
        <w:t>8</w:t>
      </w:r>
      <w:r w:rsidR="00AA3CA2" w:rsidRPr="00E84424">
        <w:rPr>
          <w:rFonts w:ascii="Browallia New" w:eastAsia="Arial Unicode MS" w:hAnsi="Browallia New" w:cs="Browallia New"/>
          <w:color w:val="222222"/>
          <w:sz w:val="26"/>
          <w:szCs w:val="26"/>
          <w:lang w:val="en-GB"/>
        </w:rPr>
        <w:t>.</w:t>
      </w:r>
      <w:r w:rsidR="00CF1017" w:rsidRPr="00CF1017">
        <w:rPr>
          <w:rFonts w:ascii="Browallia New" w:eastAsia="Arial Unicode MS" w:hAnsi="Browallia New" w:cs="Browallia New"/>
          <w:color w:val="222222"/>
          <w:sz w:val="26"/>
          <w:szCs w:val="26"/>
          <w:lang w:val="en-GB"/>
        </w:rPr>
        <w:t>91</w:t>
      </w:r>
      <w:r w:rsidRPr="00E84424">
        <w:rPr>
          <w:rFonts w:ascii="Browallia New" w:eastAsia="Arial Unicode MS" w:hAnsi="Browallia New" w:cs="Browallia New"/>
          <w:color w:val="222222"/>
          <w:sz w:val="26"/>
          <w:szCs w:val="26"/>
          <w:cs/>
        </w:rPr>
        <w:t xml:space="preserve"> ของจำนวนหุ้นที่</w:t>
      </w:r>
      <w:r w:rsidR="0073714F">
        <w:rPr>
          <w:rFonts w:ascii="Browallia New" w:eastAsia="Arial Unicode MS" w:hAnsi="Browallia New" w:cs="Browallia New" w:hint="cs"/>
          <w:color w:val="222222"/>
          <w:sz w:val="26"/>
          <w:szCs w:val="26"/>
          <w:cs/>
        </w:rPr>
        <w:t>ได้รับชำระแล้ว</w:t>
      </w:r>
      <w:r w:rsidRPr="00E84424">
        <w:rPr>
          <w:rFonts w:ascii="Browallia New" w:eastAsia="Arial Unicode MS" w:hAnsi="Browallia New" w:cs="Browallia New"/>
          <w:color w:val="222222"/>
          <w:sz w:val="26"/>
          <w:szCs w:val="26"/>
          <w:cs/>
        </w:rPr>
        <w:t>ทั้งหมดของบริษัทร่วมนั้น เป็นมูลค่ารวมทั้งสิ้นประมาณ</w:t>
      </w:r>
      <w:r w:rsidR="00AA3CA2" w:rsidRPr="00E84424">
        <w:rPr>
          <w:rFonts w:ascii="Browallia New" w:eastAsia="Arial Unicode MS" w:hAnsi="Browallia New" w:cs="Browallia New"/>
          <w:color w:val="222222"/>
          <w:sz w:val="26"/>
          <w:szCs w:val="26"/>
          <w:lang w:val="en-GB"/>
        </w:rPr>
        <w:t xml:space="preserve"> </w:t>
      </w:r>
      <w:r w:rsidR="00CF1017" w:rsidRPr="00CF1017">
        <w:rPr>
          <w:rFonts w:ascii="Browallia New" w:eastAsia="Arial Unicode MS" w:hAnsi="Browallia New" w:cs="Browallia New"/>
          <w:color w:val="222222"/>
          <w:sz w:val="26"/>
          <w:szCs w:val="26"/>
          <w:lang w:val="en-GB"/>
        </w:rPr>
        <w:t>16</w:t>
      </w:r>
      <w:r w:rsidR="00AA3CA2" w:rsidRPr="00E84424">
        <w:rPr>
          <w:rFonts w:ascii="Browallia New" w:eastAsia="Arial Unicode MS" w:hAnsi="Browallia New" w:cs="Browallia New"/>
          <w:color w:val="222222"/>
          <w:sz w:val="26"/>
          <w:szCs w:val="26"/>
          <w:lang w:val="en-GB"/>
        </w:rPr>
        <w:t>,</w:t>
      </w:r>
      <w:r w:rsidR="00CF1017" w:rsidRPr="00CF1017">
        <w:rPr>
          <w:rFonts w:ascii="Browallia New" w:eastAsia="Arial Unicode MS" w:hAnsi="Browallia New" w:cs="Browallia New"/>
          <w:color w:val="222222"/>
          <w:sz w:val="26"/>
          <w:szCs w:val="26"/>
          <w:lang w:val="en-GB"/>
        </w:rPr>
        <w:t>882</w:t>
      </w:r>
      <w:r w:rsidRPr="00E84424">
        <w:rPr>
          <w:rFonts w:ascii="Browallia New" w:eastAsia="Arial Unicode MS" w:hAnsi="Browallia New" w:cs="Browallia New"/>
          <w:color w:val="222222"/>
          <w:sz w:val="26"/>
          <w:szCs w:val="26"/>
          <w:cs/>
        </w:rPr>
        <w:t xml:space="preserve"> ล้านบาท ทั้งนี้การซื้อขายหุ้นได้แล้วเสร็จในเดือนธันวาคม</w:t>
      </w:r>
      <w:r w:rsidR="00AA3CA2" w:rsidRPr="00E84424">
        <w:rPr>
          <w:rFonts w:ascii="Browallia New" w:eastAsia="Arial Unicode MS" w:hAnsi="Browallia New" w:cs="Browallia New"/>
          <w:color w:val="222222"/>
          <w:sz w:val="26"/>
          <w:szCs w:val="26"/>
        </w:rPr>
        <w:t xml:space="preserve"> </w:t>
      </w:r>
      <w:r w:rsidR="00AA3CA2" w:rsidRPr="00E84424">
        <w:rPr>
          <w:rFonts w:ascii="Browallia New" w:eastAsia="Arial Unicode MS" w:hAnsi="Browallia New" w:cs="Browallia New"/>
          <w:color w:val="222222"/>
          <w:sz w:val="26"/>
          <w:szCs w:val="26"/>
          <w:cs/>
        </w:rPr>
        <w:t xml:space="preserve">พ.ศ. </w:t>
      </w:r>
      <w:r w:rsidR="00CF1017" w:rsidRPr="00CF1017">
        <w:rPr>
          <w:rFonts w:ascii="Browallia New" w:eastAsia="Arial Unicode MS" w:hAnsi="Browallia New" w:cs="Browallia New"/>
          <w:color w:val="222222"/>
          <w:sz w:val="26"/>
          <w:szCs w:val="26"/>
          <w:lang w:val="en-GB"/>
        </w:rPr>
        <w:t>2563</w:t>
      </w:r>
      <w:r w:rsidRPr="00E84424">
        <w:rPr>
          <w:rFonts w:ascii="Browallia New" w:eastAsia="Arial Unicode MS" w:hAnsi="Browallia New" w:cs="Browallia New"/>
          <w:color w:val="222222"/>
          <w:sz w:val="26"/>
          <w:szCs w:val="26"/>
          <w:cs/>
        </w:rPr>
        <w:t xml:space="preserve"> และการรับโอนกิจการทั้งหมดของบริษัทย่อยแห่งหนึ่ง</w:t>
      </w:r>
      <w:r w:rsidRPr="00E84424">
        <w:rPr>
          <w:rFonts w:ascii="Browallia New" w:eastAsia="Arial Unicode MS" w:hAnsi="Browallia New" w:cs="Browallia New"/>
          <w:color w:val="222222"/>
          <w:sz w:val="26"/>
          <w:szCs w:val="26"/>
        </w:rPr>
        <w:t xml:space="preserve"> </w:t>
      </w:r>
      <w:r w:rsidRPr="00E84424">
        <w:rPr>
          <w:rFonts w:ascii="Browallia New" w:eastAsia="Arial Unicode MS" w:hAnsi="Browallia New" w:cs="Browallia New"/>
          <w:color w:val="222222"/>
          <w:sz w:val="26"/>
          <w:szCs w:val="26"/>
          <w:cs/>
        </w:rPr>
        <w:t>ราคารับโอนกิจการประมาณ</w:t>
      </w:r>
      <w:r w:rsidR="00AA3CA2" w:rsidRPr="00E84424">
        <w:rPr>
          <w:rFonts w:ascii="Browallia New" w:eastAsia="Arial Unicode MS" w:hAnsi="Browallia New" w:cs="Browallia New"/>
          <w:color w:val="222222"/>
          <w:sz w:val="26"/>
          <w:szCs w:val="26"/>
        </w:rPr>
        <w:t xml:space="preserve"> </w:t>
      </w:r>
      <w:r w:rsidR="00CF1017" w:rsidRPr="00CF1017">
        <w:rPr>
          <w:rFonts w:ascii="Browallia New" w:eastAsia="Arial Unicode MS" w:hAnsi="Browallia New" w:cs="Browallia New"/>
          <w:color w:val="222222"/>
          <w:sz w:val="26"/>
          <w:szCs w:val="26"/>
          <w:lang w:val="en-GB"/>
        </w:rPr>
        <w:t>26</w:t>
      </w:r>
      <w:r w:rsidR="00AA3CA2" w:rsidRPr="00E84424">
        <w:rPr>
          <w:rFonts w:ascii="Browallia New" w:eastAsia="Arial Unicode MS" w:hAnsi="Browallia New" w:cs="Browallia New"/>
          <w:color w:val="222222"/>
          <w:sz w:val="26"/>
          <w:szCs w:val="26"/>
        </w:rPr>
        <w:t>,</w:t>
      </w:r>
      <w:r w:rsidR="00CF1017" w:rsidRPr="00CF1017">
        <w:rPr>
          <w:rFonts w:ascii="Browallia New" w:eastAsia="Arial Unicode MS" w:hAnsi="Browallia New" w:cs="Browallia New"/>
          <w:color w:val="222222"/>
          <w:sz w:val="26"/>
          <w:szCs w:val="26"/>
          <w:lang w:val="en-GB"/>
        </w:rPr>
        <w:t>773</w:t>
      </w:r>
      <w:r w:rsidR="00AA3CA2" w:rsidRPr="00E84424">
        <w:rPr>
          <w:rFonts w:ascii="Browallia New" w:eastAsia="Arial Unicode MS" w:hAnsi="Browallia New" w:cs="Browallia New"/>
          <w:color w:val="222222"/>
          <w:sz w:val="26"/>
          <w:szCs w:val="26"/>
        </w:rPr>
        <w:t xml:space="preserve"> </w:t>
      </w:r>
      <w:r w:rsidRPr="00E84424">
        <w:rPr>
          <w:rFonts w:ascii="Browallia New" w:eastAsia="Arial Unicode MS" w:hAnsi="Browallia New" w:cs="Browallia New"/>
          <w:color w:val="222222"/>
          <w:sz w:val="26"/>
          <w:szCs w:val="26"/>
          <w:cs/>
        </w:rPr>
        <w:t>ล้านบาท (ซึ่งอาจมีการ</w:t>
      </w:r>
      <w:r w:rsidR="006A52E9">
        <w:rPr>
          <w:rFonts w:ascii="Browallia New" w:eastAsia="Arial Unicode MS" w:hAnsi="Browallia New" w:cs="Browallia New"/>
          <w:color w:val="222222"/>
          <w:sz w:val="26"/>
          <w:szCs w:val="26"/>
        </w:rPr>
        <w:br/>
      </w:r>
      <w:r w:rsidRPr="00E84424">
        <w:rPr>
          <w:rFonts w:ascii="Browallia New" w:eastAsia="Arial Unicode MS" w:hAnsi="Browallia New" w:cs="Browallia New"/>
          <w:color w:val="222222"/>
          <w:sz w:val="26"/>
          <w:szCs w:val="26"/>
          <w:cs/>
        </w:rPr>
        <w:t xml:space="preserve">ปรับราคาตามราคาตลาด ณ วันโอนกิจการทั้งหมด ที่ประเมินโดยผู้ประเมินอิสระ) โดยบริษัทตกลงจะรับโอนทรัพย์สิน หนี้สิน </w:t>
      </w:r>
      <w:r w:rsidR="006A52E9">
        <w:rPr>
          <w:rFonts w:ascii="Browallia New" w:eastAsia="Arial Unicode MS" w:hAnsi="Browallia New" w:cs="Browallia New"/>
          <w:color w:val="222222"/>
          <w:sz w:val="26"/>
          <w:szCs w:val="26"/>
        </w:rPr>
        <w:br/>
      </w:r>
      <w:r w:rsidRPr="00E84424">
        <w:rPr>
          <w:rFonts w:ascii="Browallia New" w:eastAsia="Arial Unicode MS" w:hAnsi="Browallia New" w:cs="Browallia New"/>
          <w:color w:val="222222"/>
          <w:sz w:val="26"/>
          <w:szCs w:val="26"/>
          <w:cs/>
        </w:rPr>
        <w:t>สิทธิ หน้าที่ และภาระผูกพันทั้งหมดของบริษัทย่อยแห่งนั้นที่มีอยู่ก่อนวันที่โอนกิจการทั้งหมด ซึ่งรวมถึงสัญญาและใบอนุญาตต่าง ๆ ที่เกี่ยวข้อง</w:t>
      </w:r>
      <w:r w:rsidRPr="00E84424">
        <w:rPr>
          <w:rFonts w:ascii="Browallia New" w:eastAsia="Arial Unicode MS" w:hAnsi="Browallia New" w:cs="Browallia New"/>
          <w:color w:val="222222"/>
          <w:sz w:val="26"/>
          <w:szCs w:val="26"/>
        </w:rPr>
        <w:t xml:space="preserve"> </w:t>
      </w:r>
      <w:r w:rsidRPr="00E84424">
        <w:rPr>
          <w:rFonts w:ascii="Browallia New" w:eastAsia="Arial Unicode MS" w:hAnsi="Browallia New" w:cs="Browallia New"/>
          <w:color w:val="222222"/>
          <w:sz w:val="26"/>
          <w:szCs w:val="26"/>
          <w:cs/>
        </w:rPr>
        <w:t>เพื่อให้บริษัทสามารถดำเนินธุรกิจของบริษัทย่อยแห่งนั้นต่อไปได้ ภายหลังการโอนกิจการทั้งหมดแล้วบริษัทย่อยแห่งนั้นจะยุติการประกอบธุรกิจและจะดำเนินการประกาศจ่ายเงินปันผล เลิกบริษัทและเริ่มต้นการชำระบัญชีภายในรอบระยะเวลาบัญชีเดียวกันกับปีบัญชีที่มีการโอนกิจการทั้งหมด โดยเมื่อดำเนินการชำระบัญชีเรียบร้อยแล้ว บริษัทย่อยแห่งนั้นจะแจกจ่ายสินทรัพย์คืนให้แก่ บริษัทและบริษัทใหญ่ ในฐานะผู้ถือหุ้นตามสัดส่วนการถือหุ้น</w:t>
      </w:r>
      <w:r w:rsidRPr="00E84424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/>
        </w:rPr>
        <w:t xml:space="preserve"> </w:t>
      </w:r>
    </w:p>
    <w:p w14:paraId="4E44E3C2" w14:textId="77777777" w:rsidR="006A52E9" w:rsidRDefault="006A52E9" w:rsidP="00ED669B">
      <w:pPr>
        <w:shd w:val="clear" w:color="auto" w:fill="FFFFFF"/>
        <w:spacing w:line="240" w:lineRule="auto"/>
        <w:jc w:val="thaiDistribute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6"/>
      </w:tblGrid>
      <w:tr w:rsidR="00ED669B" w:rsidRPr="00E84424" w14:paraId="7282DA05" w14:textId="77777777" w:rsidTr="00C01580">
        <w:trPr>
          <w:trHeight w:val="386"/>
        </w:trPr>
        <w:tc>
          <w:tcPr>
            <w:tcW w:w="9466" w:type="dxa"/>
            <w:shd w:val="clear" w:color="auto" w:fill="FFA543"/>
            <w:vAlign w:val="center"/>
          </w:tcPr>
          <w:p w14:paraId="75810AA9" w14:textId="1003935C" w:rsidR="00ED669B" w:rsidRPr="00E84424" w:rsidRDefault="00CF1017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</w:pPr>
            <w:bookmarkStart w:id="121" w:name="_Hlk50879729"/>
            <w:r w:rsidRPr="00CF101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42</w:t>
            </w:r>
            <w:r w:rsidR="00ED669B" w:rsidRPr="00E8442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ab/>
            </w:r>
            <w:r w:rsidR="00ED669B" w:rsidRPr="00E8442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  <w:t>การซื้อธุรกิจ</w:t>
            </w:r>
          </w:p>
        </w:tc>
      </w:tr>
      <w:bookmarkEnd w:id="121"/>
    </w:tbl>
    <w:p w14:paraId="20F2EFEC" w14:textId="77777777" w:rsidR="00ED669B" w:rsidRPr="00E84424" w:rsidRDefault="00ED669B" w:rsidP="00ED66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" w:right="-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2EAFF30" w14:textId="124072D8" w:rsidR="00ED669B" w:rsidRPr="00E84424" w:rsidRDefault="00ED669B" w:rsidP="00ED669B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8442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CF1017" w:rsidRPr="00CF1017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Pr="00E8442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8442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กันยายน พ.ศ. </w:t>
      </w:r>
      <w:r w:rsidR="00CF1017" w:rsidRPr="00CF1017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E8442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E84424">
        <w:rPr>
          <w:rFonts w:ascii="Browallia New" w:eastAsia="Arial Unicode MS" w:hAnsi="Browallia New" w:cs="Browallia New"/>
          <w:sz w:val="26"/>
          <w:szCs w:val="26"/>
          <w:cs/>
        </w:rPr>
        <w:t>บริษัท ท็อป โซลเว้นท์</w:t>
      </w:r>
      <w:r w:rsidRPr="00E8442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84424">
        <w:rPr>
          <w:rFonts w:ascii="Browallia New" w:eastAsia="Arial Unicode MS" w:hAnsi="Browallia New" w:cs="Browallia New"/>
          <w:sz w:val="26"/>
          <w:szCs w:val="26"/>
          <w:cs/>
        </w:rPr>
        <w:t>จำกัด</w:t>
      </w:r>
      <w:r w:rsidRPr="00E84424">
        <w:rPr>
          <w:rFonts w:ascii="Browallia New" w:eastAsia="Arial Unicode MS" w:hAnsi="Browallia New" w:cs="Browallia New"/>
          <w:sz w:val="26"/>
          <w:szCs w:val="26"/>
        </w:rPr>
        <w:t xml:space="preserve"> (TS) </w:t>
      </w:r>
      <w:r w:rsidRPr="00E84424">
        <w:rPr>
          <w:rFonts w:ascii="Browallia New" w:eastAsia="Arial Unicode MS" w:hAnsi="Browallia New" w:cs="Browallia New"/>
          <w:sz w:val="26"/>
          <w:szCs w:val="26"/>
          <w:cs/>
        </w:rPr>
        <w:t xml:space="preserve">ได้ซื้อหุ้นเพื่อร่วมทุนใน </w:t>
      </w:r>
      <w:r w:rsidRPr="00E84424">
        <w:rPr>
          <w:rFonts w:ascii="Browallia New" w:eastAsia="Arial Unicode MS" w:hAnsi="Browallia New" w:cs="Browallia New"/>
          <w:sz w:val="26"/>
          <w:szCs w:val="26"/>
        </w:rPr>
        <w:t xml:space="preserve">PT.Tirta Surya Raya (TSR) </w:t>
      </w:r>
      <w:r w:rsidRPr="00E84424">
        <w:rPr>
          <w:rFonts w:ascii="Browallia New" w:eastAsia="Arial Unicode MS" w:hAnsi="Browallia New" w:cs="Browallia New"/>
          <w:sz w:val="26"/>
          <w:szCs w:val="26"/>
        </w:rPr>
        <w:br/>
      </w:r>
      <w:r w:rsidRPr="00E84424">
        <w:rPr>
          <w:rFonts w:ascii="Browallia New" w:eastAsia="Arial Unicode MS" w:hAnsi="Browallia New" w:cs="Browallia New"/>
          <w:sz w:val="26"/>
          <w:szCs w:val="26"/>
          <w:cs/>
        </w:rPr>
        <w:t xml:space="preserve">ซึ่งประกอบกิจการจัดจำหน่ายผลิตภัณฑ์สารทำละลายและเคมีภัณฑ์ในประเทศอินโดนีเซีย จากผู้ถือหุ้นปัจจุบันของ </w:t>
      </w:r>
      <w:r w:rsidRPr="00E84424">
        <w:rPr>
          <w:rFonts w:ascii="Browallia New" w:eastAsia="Arial Unicode MS" w:hAnsi="Browallia New" w:cs="Browallia New"/>
          <w:sz w:val="26"/>
          <w:szCs w:val="26"/>
        </w:rPr>
        <w:t xml:space="preserve">TSR </w:t>
      </w:r>
      <w:r w:rsidRPr="00E84424">
        <w:rPr>
          <w:rFonts w:ascii="Browallia New" w:eastAsia="Arial Unicode MS" w:hAnsi="Browallia New" w:cs="Browallia New"/>
          <w:sz w:val="26"/>
          <w:szCs w:val="26"/>
          <w:cs/>
        </w:rPr>
        <w:t>ในสัดส่วน</w:t>
      </w:r>
      <w:r w:rsidRPr="00E84424">
        <w:rPr>
          <w:rFonts w:ascii="Browallia New" w:eastAsia="Arial Unicode MS" w:hAnsi="Browallia New" w:cs="Browallia New"/>
          <w:sz w:val="26"/>
          <w:szCs w:val="26"/>
          <w:cs/>
        </w:rPr>
        <w:br/>
        <w:t xml:space="preserve">ร้อยละ </w:t>
      </w:r>
      <w:r w:rsidR="00CF1017" w:rsidRPr="00CF1017">
        <w:rPr>
          <w:rFonts w:ascii="Browallia New" w:eastAsia="Arial Unicode MS" w:hAnsi="Browallia New" w:cs="Browallia New"/>
          <w:sz w:val="26"/>
          <w:szCs w:val="26"/>
          <w:lang w:val="en-GB"/>
        </w:rPr>
        <w:t>67</w:t>
      </w:r>
      <w:r w:rsidRPr="00E84424">
        <w:rPr>
          <w:rFonts w:ascii="Browallia New" w:eastAsia="Arial Unicode MS" w:hAnsi="Browallia New" w:cs="Browallia New"/>
          <w:sz w:val="26"/>
          <w:szCs w:val="26"/>
          <w:cs/>
        </w:rPr>
        <w:t xml:space="preserve"> โดยเป็นการซื้อหุ้นจำนวน </w:t>
      </w:r>
      <w:r w:rsidR="00CF1017" w:rsidRPr="00CF1017">
        <w:rPr>
          <w:rFonts w:ascii="Browallia New" w:eastAsia="Arial Unicode MS" w:hAnsi="Browallia New" w:cs="Browallia New"/>
          <w:sz w:val="26"/>
          <w:szCs w:val="26"/>
          <w:lang w:val="en-GB"/>
        </w:rPr>
        <w:t>15</w:t>
      </w:r>
      <w:r w:rsidRPr="00E84424">
        <w:rPr>
          <w:rFonts w:ascii="Browallia New" w:eastAsia="Arial Unicode MS" w:hAnsi="Browallia New" w:cs="Browallia New"/>
          <w:sz w:val="26"/>
          <w:szCs w:val="26"/>
        </w:rPr>
        <w:t>,</w:t>
      </w:r>
      <w:r w:rsidR="00CF1017" w:rsidRPr="00CF1017">
        <w:rPr>
          <w:rFonts w:ascii="Browallia New" w:eastAsia="Arial Unicode MS" w:hAnsi="Browallia New" w:cs="Browallia New"/>
          <w:sz w:val="26"/>
          <w:szCs w:val="26"/>
          <w:lang w:val="en-GB"/>
        </w:rPr>
        <w:t>410</w:t>
      </w:r>
      <w:r w:rsidRPr="00E8442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84424">
        <w:rPr>
          <w:rFonts w:ascii="Browallia New" w:eastAsia="Arial Unicode MS" w:hAnsi="Browallia New" w:cs="Browallia New"/>
          <w:sz w:val="26"/>
          <w:szCs w:val="26"/>
          <w:cs/>
        </w:rPr>
        <w:t xml:space="preserve">หุ้น รวมเป็นจำนวนเงิน </w:t>
      </w:r>
      <w:r w:rsidR="00CF1017" w:rsidRPr="00CF1017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E84424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CF1017" w:rsidRPr="00CF1017">
        <w:rPr>
          <w:rFonts w:ascii="Browallia New" w:eastAsia="Arial Unicode MS" w:hAnsi="Browallia New" w:cs="Browallia New"/>
          <w:sz w:val="26"/>
          <w:szCs w:val="26"/>
          <w:lang w:val="en-GB"/>
        </w:rPr>
        <w:t>28</w:t>
      </w:r>
      <w:r w:rsidRPr="00E8442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8442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ล้านเหรียญสหรัฐอเมริกา</w:t>
      </w:r>
      <w:r w:rsidRPr="00E84424">
        <w:rPr>
          <w:rFonts w:ascii="Browallia New" w:eastAsia="Arial Unicode MS" w:hAnsi="Browallia New" w:cs="Browallia New"/>
          <w:sz w:val="26"/>
          <w:szCs w:val="26"/>
          <w:cs/>
        </w:rPr>
        <w:t xml:space="preserve"> หรือเทียบเท่า </w:t>
      </w:r>
      <w:r w:rsidR="00CF1017" w:rsidRPr="00CF1017">
        <w:rPr>
          <w:rFonts w:ascii="Browallia New" w:eastAsia="Arial Unicode MS" w:hAnsi="Browallia New" w:cs="Browallia New"/>
          <w:sz w:val="26"/>
          <w:szCs w:val="26"/>
          <w:lang w:val="en-GB"/>
        </w:rPr>
        <w:t>40</w:t>
      </w:r>
      <w:r w:rsidRPr="00E84424">
        <w:rPr>
          <w:rFonts w:ascii="Browallia New" w:eastAsia="Arial Unicode MS" w:hAnsi="Browallia New" w:cs="Browallia New"/>
          <w:sz w:val="26"/>
          <w:szCs w:val="26"/>
        </w:rPr>
        <w:t>.</w:t>
      </w:r>
      <w:r w:rsidR="00CF1017" w:rsidRPr="00CF1017">
        <w:rPr>
          <w:rFonts w:ascii="Browallia New" w:eastAsia="Arial Unicode MS" w:hAnsi="Browallia New" w:cs="Browallia New"/>
          <w:sz w:val="26"/>
          <w:szCs w:val="26"/>
          <w:lang w:val="en-GB"/>
        </w:rPr>
        <w:t>24</w:t>
      </w:r>
      <w:r w:rsidRPr="00E8442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84424">
        <w:rPr>
          <w:rFonts w:ascii="Browallia New" w:eastAsia="Arial Unicode MS" w:hAnsi="Browallia New" w:cs="Browallia New"/>
          <w:sz w:val="26"/>
          <w:szCs w:val="26"/>
          <w:cs/>
        </w:rPr>
        <w:t>ล้านบาท</w:t>
      </w:r>
    </w:p>
    <w:p w14:paraId="2C4C8EBC" w14:textId="77777777" w:rsidR="00ED669B" w:rsidRPr="00E84424" w:rsidRDefault="00ED669B" w:rsidP="00ED669B">
      <w:pPr>
        <w:spacing w:line="240" w:lineRule="auto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100C81EA" w14:textId="133BA95F" w:rsidR="00ED669B" w:rsidRPr="00E84424" w:rsidRDefault="00ED669B" w:rsidP="00ED669B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8442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รายละเอียดของสิ่งตอบแทนที่จ่ายซื้อ </w:t>
      </w:r>
      <w:r w:rsidRPr="00E84424">
        <w:rPr>
          <w:rFonts w:ascii="Browallia New" w:eastAsia="Arial Unicode MS" w:hAnsi="Browallia New" w:cs="Browallia New"/>
          <w:spacing w:val="-4"/>
          <w:sz w:val="26"/>
          <w:szCs w:val="26"/>
        </w:rPr>
        <w:t>TSR</w:t>
      </w:r>
      <w:r w:rsidRPr="00E8442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และ</w:t>
      </w:r>
      <w:r w:rsidRPr="00E8442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มูลค่ายุติธรรมของ</w:t>
      </w:r>
      <w:r w:rsidRPr="00E8442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สินทรัพย์ที่ได้มา</w:t>
      </w:r>
      <w:r w:rsidRPr="00E8442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แ</w:t>
      </w:r>
      <w:r w:rsidRPr="00E8442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ละหนี้สินที่จะรับรู้ ณ วันที่ </w:t>
      </w:r>
      <w:r w:rsidR="00CF1017" w:rsidRPr="00CF101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12</w:t>
      </w:r>
      <w:r w:rsidRPr="00E84424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E8442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กันยายน พ.ศ. </w:t>
      </w:r>
      <w:r w:rsidR="00CF1017" w:rsidRPr="00CF101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2562</w:t>
      </w:r>
      <w:r w:rsidRPr="00E8442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E84424">
        <w:rPr>
          <w:rFonts w:ascii="Browallia New" w:eastAsia="Arial Unicode MS" w:hAnsi="Browallia New" w:cs="Browallia New"/>
          <w:sz w:val="26"/>
          <w:szCs w:val="26"/>
          <w:cs/>
        </w:rPr>
        <w:br/>
        <w:t>มีดังต่อไปนี้</w:t>
      </w:r>
    </w:p>
    <w:p w14:paraId="4AE0A9A7" w14:textId="77777777" w:rsidR="00ED669B" w:rsidRPr="00E84424" w:rsidRDefault="00ED669B" w:rsidP="00ED669B">
      <w:pPr>
        <w:spacing w:line="240" w:lineRule="auto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8042"/>
        <w:gridCol w:w="1419"/>
      </w:tblGrid>
      <w:tr w:rsidR="00ED669B" w:rsidRPr="00E84424" w14:paraId="1B6B6920" w14:textId="77777777" w:rsidTr="00C01580">
        <w:trPr>
          <w:trHeight w:val="211"/>
        </w:trPr>
        <w:tc>
          <w:tcPr>
            <w:tcW w:w="4250" w:type="pct"/>
            <w:shd w:val="clear" w:color="auto" w:fill="auto"/>
          </w:tcPr>
          <w:p w14:paraId="27D935A0" w14:textId="77777777" w:rsidR="00ED669B" w:rsidRPr="00E84424" w:rsidRDefault="00ED669B" w:rsidP="00C01580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5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5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EAF951" w14:textId="77777777" w:rsidR="00ED669B" w:rsidRPr="00E84424" w:rsidRDefault="00ED669B" w:rsidP="00C01580">
            <w:pPr>
              <w:pStyle w:val="Heading8"/>
              <w:spacing w:line="240" w:lineRule="auto"/>
              <w:ind w:right="-80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shd w:val="clear" w:color="auto" w:fill="FFFFFF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ล้านบาท</w:t>
            </w:r>
          </w:p>
        </w:tc>
      </w:tr>
      <w:tr w:rsidR="00ED669B" w:rsidRPr="00E84424" w14:paraId="1C395E32" w14:textId="77777777" w:rsidTr="00C01580">
        <w:trPr>
          <w:trHeight w:val="73"/>
        </w:trPr>
        <w:tc>
          <w:tcPr>
            <w:tcW w:w="4250" w:type="pct"/>
            <w:shd w:val="clear" w:color="auto" w:fill="auto"/>
          </w:tcPr>
          <w:p w14:paraId="02ACBC28" w14:textId="77777777" w:rsidR="00ED669B" w:rsidRPr="00E84424" w:rsidRDefault="00ED669B" w:rsidP="00C01580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5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50" w:type="pct"/>
            <w:tcBorders>
              <w:top w:val="single" w:sz="4" w:space="0" w:color="auto"/>
            </w:tcBorders>
            <w:shd w:val="clear" w:color="auto" w:fill="auto"/>
          </w:tcPr>
          <w:p w14:paraId="37BB019B" w14:textId="77777777" w:rsidR="00ED669B" w:rsidRPr="00E84424" w:rsidRDefault="00ED669B" w:rsidP="00C01580">
            <w:pPr>
              <w:pStyle w:val="Heading8"/>
              <w:spacing w:line="240" w:lineRule="auto"/>
              <w:ind w:right="-8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D669B" w:rsidRPr="00E84424" w14:paraId="4A09DA7A" w14:textId="77777777" w:rsidTr="00C01580">
        <w:trPr>
          <w:trHeight w:val="211"/>
        </w:trPr>
        <w:tc>
          <w:tcPr>
            <w:tcW w:w="4250" w:type="pct"/>
            <w:shd w:val="clear" w:color="auto" w:fill="auto"/>
          </w:tcPr>
          <w:p w14:paraId="5FDF6833" w14:textId="77777777" w:rsidR="00ED669B" w:rsidRPr="00E84424" w:rsidRDefault="00ED669B" w:rsidP="00C01580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5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shd w:val="clear" w:color="auto" w:fill="FFFFFF"/>
              </w:rPr>
            </w:pPr>
            <w:r w:rsidRPr="00E8442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เงินสด</w:t>
            </w:r>
          </w:p>
        </w:tc>
        <w:tc>
          <w:tcPr>
            <w:tcW w:w="750" w:type="pct"/>
            <w:shd w:val="clear" w:color="auto" w:fill="auto"/>
          </w:tcPr>
          <w:p w14:paraId="18AD43AC" w14:textId="08EE5CF5" w:rsidR="00ED669B" w:rsidRPr="00E84424" w:rsidRDefault="00CF1017" w:rsidP="00C01580">
            <w:pPr>
              <w:spacing w:line="240" w:lineRule="auto"/>
              <w:ind w:right="-8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</w:t>
            </w:r>
          </w:p>
        </w:tc>
      </w:tr>
      <w:tr w:rsidR="00ED669B" w:rsidRPr="00E84424" w14:paraId="593C4A28" w14:textId="77777777" w:rsidTr="00C01580">
        <w:tc>
          <w:tcPr>
            <w:tcW w:w="4250" w:type="pct"/>
            <w:shd w:val="clear" w:color="auto" w:fill="auto"/>
          </w:tcPr>
          <w:p w14:paraId="770F4E9D" w14:textId="77777777" w:rsidR="00ED669B" w:rsidRPr="00E84424" w:rsidRDefault="00ED669B" w:rsidP="00C01580">
            <w:pPr>
              <w:spacing w:line="240" w:lineRule="auto"/>
              <w:ind w:left="-105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รวมสิ่งตอบแทนที่จ่ายซื้อธุรกิจ</w:t>
            </w:r>
          </w:p>
        </w:tc>
        <w:tc>
          <w:tcPr>
            <w:tcW w:w="75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47C424" w14:textId="75ACBE26" w:rsidR="00ED669B" w:rsidRPr="00E84424" w:rsidRDefault="00CF1017" w:rsidP="00C01580">
            <w:pPr>
              <w:spacing w:line="240" w:lineRule="auto"/>
              <w:ind w:right="-8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</w:t>
            </w:r>
          </w:p>
        </w:tc>
      </w:tr>
    </w:tbl>
    <w:p w14:paraId="78F5B965" w14:textId="77777777" w:rsidR="00ED669B" w:rsidRPr="00E84424" w:rsidRDefault="00ED669B" w:rsidP="00ED669B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271FBE4F" w14:textId="77777777" w:rsidR="006A52E9" w:rsidRDefault="006A52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eastAsia="Arial Unicode MS" w:hAnsi="Browallia New" w:cs="Browallia New"/>
          <w:sz w:val="26"/>
          <w:szCs w:val="26"/>
          <w:cs/>
        </w:rPr>
      </w:pPr>
      <w:r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0596E761" w14:textId="77777777" w:rsidR="006A52E9" w:rsidRPr="00AC32AF" w:rsidRDefault="006A52E9" w:rsidP="00ED669B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5D641DE" w14:textId="07D4B0FF" w:rsidR="00ED669B" w:rsidRPr="00E84424" w:rsidRDefault="00ED669B" w:rsidP="00ED669B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84424">
        <w:rPr>
          <w:rFonts w:ascii="Browallia New" w:eastAsia="Arial Unicode MS" w:hAnsi="Browallia New" w:cs="Browallia New"/>
          <w:sz w:val="26"/>
          <w:szCs w:val="26"/>
          <w:cs/>
        </w:rPr>
        <w:t>มูลค่า</w:t>
      </w:r>
      <w:r w:rsidRPr="00E8442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ยุติธรรม</w:t>
      </w:r>
      <w:r w:rsidRPr="00E84424">
        <w:rPr>
          <w:rFonts w:ascii="Browallia New" w:eastAsia="Arial Unicode MS" w:hAnsi="Browallia New" w:cs="Browallia New"/>
          <w:sz w:val="26"/>
          <w:szCs w:val="26"/>
          <w:cs/>
        </w:rPr>
        <w:t>ของสินทรัพย์ที่รับรู้และหนี้สินที่ได้มา มีดังนี้</w:t>
      </w:r>
    </w:p>
    <w:p w14:paraId="07A9A3F7" w14:textId="77777777" w:rsidR="00ED669B" w:rsidRPr="00E84424" w:rsidRDefault="00ED669B" w:rsidP="00ED669B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8042"/>
        <w:gridCol w:w="1419"/>
      </w:tblGrid>
      <w:tr w:rsidR="00ED669B" w:rsidRPr="00E84424" w14:paraId="6F642D5F" w14:textId="77777777" w:rsidTr="00C01580">
        <w:trPr>
          <w:trHeight w:val="211"/>
        </w:trPr>
        <w:tc>
          <w:tcPr>
            <w:tcW w:w="4250" w:type="pct"/>
            <w:shd w:val="clear" w:color="auto" w:fill="auto"/>
          </w:tcPr>
          <w:p w14:paraId="1203E4B2" w14:textId="77777777" w:rsidR="00ED669B" w:rsidRPr="00E84424" w:rsidRDefault="00ED669B" w:rsidP="00C01580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5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5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69295A" w14:textId="77777777" w:rsidR="00ED669B" w:rsidRPr="00E84424" w:rsidRDefault="00ED669B" w:rsidP="00C01580">
            <w:pPr>
              <w:pStyle w:val="Heading8"/>
              <w:spacing w:line="240" w:lineRule="auto"/>
              <w:ind w:right="-80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shd w:val="clear" w:color="auto" w:fill="FFFFFF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ล้านบาท</w:t>
            </w:r>
          </w:p>
        </w:tc>
      </w:tr>
      <w:tr w:rsidR="00ED669B" w:rsidRPr="00E84424" w14:paraId="603C16E6" w14:textId="77777777" w:rsidTr="00C01580">
        <w:trPr>
          <w:trHeight w:val="73"/>
        </w:trPr>
        <w:tc>
          <w:tcPr>
            <w:tcW w:w="4250" w:type="pct"/>
            <w:shd w:val="clear" w:color="auto" w:fill="auto"/>
          </w:tcPr>
          <w:p w14:paraId="712D80E2" w14:textId="77777777" w:rsidR="00ED669B" w:rsidRPr="00E84424" w:rsidRDefault="00ED669B" w:rsidP="00C01580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5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50" w:type="pct"/>
            <w:tcBorders>
              <w:top w:val="single" w:sz="4" w:space="0" w:color="auto"/>
            </w:tcBorders>
            <w:shd w:val="clear" w:color="auto" w:fill="auto"/>
          </w:tcPr>
          <w:p w14:paraId="79B6432D" w14:textId="77777777" w:rsidR="00ED669B" w:rsidRPr="00E84424" w:rsidRDefault="00ED669B" w:rsidP="00C01580">
            <w:pPr>
              <w:spacing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D669B" w:rsidRPr="00E84424" w14:paraId="310ADCE5" w14:textId="77777777" w:rsidTr="00C01580">
        <w:trPr>
          <w:trHeight w:val="211"/>
        </w:trPr>
        <w:tc>
          <w:tcPr>
            <w:tcW w:w="4250" w:type="pct"/>
            <w:shd w:val="clear" w:color="auto" w:fill="auto"/>
          </w:tcPr>
          <w:p w14:paraId="7C4751A3" w14:textId="77777777" w:rsidR="00ED669B" w:rsidRPr="00E84424" w:rsidRDefault="00ED669B" w:rsidP="00C01580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5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shd w:val="clear" w:color="auto" w:fill="FFFFFF"/>
              </w:rPr>
            </w:pPr>
            <w:r w:rsidRPr="00E8442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750" w:type="pct"/>
            <w:shd w:val="clear" w:color="auto" w:fill="auto"/>
          </w:tcPr>
          <w:p w14:paraId="5713E37B" w14:textId="4D6F266E" w:rsidR="00ED669B" w:rsidRPr="00E84424" w:rsidRDefault="00CF1017" w:rsidP="00C0158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</w:p>
        </w:tc>
      </w:tr>
      <w:tr w:rsidR="00ED669B" w:rsidRPr="00E84424" w14:paraId="615078B3" w14:textId="77777777" w:rsidTr="00C01580">
        <w:tc>
          <w:tcPr>
            <w:tcW w:w="4250" w:type="pct"/>
            <w:shd w:val="clear" w:color="auto" w:fill="auto"/>
          </w:tcPr>
          <w:p w14:paraId="08C916A9" w14:textId="77777777" w:rsidR="00ED669B" w:rsidRPr="00E84424" w:rsidRDefault="00ED669B" w:rsidP="00C01580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5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E8442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750" w:type="pct"/>
            <w:shd w:val="clear" w:color="auto" w:fill="auto"/>
          </w:tcPr>
          <w:p w14:paraId="2577003A" w14:textId="373F240E" w:rsidR="00ED669B" w:rsidRPr="00E84424" w:rsidRDefault="00CF1017" w:rsidP="00C0158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</w:p>
        </w:tc>
      </w:tr>
      <w:tr w:rsidR="00ED669B" w:rsidRPr="00E84424" w14:paraId="71E0D8E0" w14:textId="77777777" w:rsidTr="00C01580">
        <w:tc>
          <w:tcPr>
            <w:tcW w:w="4250" w:type="pct"/>
            <w:shd w:val="clear" w:color="auto" w:fill="auto"/>
          </w:tcPr>
          <w:p w14:paraId="67335DBE" w14:textId="77777777" w:rsidR="00ED669B" w:rsidRPr="00EA09AB" w:rsidRDefault="00ED669B" w:rsidP="00EA09AB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5"/>
              <w:jc w:val="both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  <w:cs/>
              </w:rPr>
            </w:pPr>
            <w:r w:rsidRPr="00EA09AB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750" w:type="pct"/>
            <w:shd w:val="clear" w:color="auto" w:fill="auto"/>
          </w:tcPr>
          <w:p w14:paraId="38A01F63" w14:textId="2476764B" w:rsidR="00ED669B" w:rsidRPr="00E84424" w:rsidRDefault="00CF1017" w:rsidP="00C0158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</w:p>
        </w:tc>
      </w:tr>
      <w:tr w:rsidR="00ED669B" w:rsidRPr="00E84424" w14:paraId="1FE88378" w14:textId="77777777" w:rsidTr="00C01580">
        <w:tc>
          <w:tcPr>
            <w:tcW w:w="4250" w:type="pct"/>
            <w:shd w:val="clear" w:color="auto" w:fill="auto"/>
          </w:tcPr>
          <w:p w14:paraId="59ED0741" w14:textId="77777777" w:rsidR="00ED669B" w:rsidRPr="00E84424" w:rsidRDefault="00ED669B" w:rsidP="00C01580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5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E8442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สินค้าคงเหลือ</w:t>
            </w:r>
          </w:p>
        </w:tc>
        <w:tc>
          <w:tcPr>
            <w:tcW w:w="750" w:type="pct"/>
            <w:shd w:val="clear" w:color="auto" w:fill="auto"/>
          </w:tcPr>
          <w:p w14:paraId="753C2872" w14:textId="678C86A4" w:rsidR="00ED669B" w:rsidRPr="00E84424" w:rsidRDefault="00CF1017" w:rsidP="00C0158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</w:p>
        </w:tc>
      </w:tr>
      <w:tr w:rsidR="00ED669B" w:rsidRPr="00E84424" w14:paraId="5F993CB3" w14:textId="77777777" w:rsidTr="00C01580">
        <w:tc>
          <w:tcPr>
            <w:tcW w:w="4250" w:type="pct"/>
            <w:shd w:val="clear" w:color="auto" w:fill="auto"/>
          </w:tcPr>
          <w:p w14:paraId="3608555B" w14:textId="77777777" w:rsidR="00ED669B" w:rsidRPr="00E84424" w:rsidRDefault="00ED669B" w:rsidP="00C01580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5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shd w:val="clear" w:color="auto" w:fill="FFFFFF"/>
                <w:cs/>
                <w:lang w:val="en-GB"/>
              </w:rPr>
            </w:pPr>
            <w:r w:rsidRPr="00E8442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 xml:space="preserve">อาคารและอุปกรณ์ สุทธิ </w:t>
            </w:r>
          </w:p>
        </w:tc>
        <w:tc>
          <w:tcPr>
            <w:tcW w:w="750" w:type="pct"/>
            <w:shd w:val="clear" w:color="auto" w:fill="auto"/>
          </w:tcPr>
          <w:p w14:paraId="78BF57D3" w14:textId="216777B3" w:rsidR="00ED669B" w:rsidRPr="00E84424" w:rsidRDefault="00CF1017" w:rsidP="00C0158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</w:p>
        </w:tc>
      </w:tr>
      <w:tr w:rsidR="00ED669B" w:rsidRPr="00E84424" w14:paraId="4879C679" w14:textId="77777777" w:rsidTr="00C01580">
        <w:tc>
          <w:tcPr>
            <w:tcW w:w="4250" w:type="pct"/>
            <w:shd w:val="clear" w:color="auto" w:fill="auto"/>
          </w:tcPr>
          <w:p w14:paraId="14BA9365" w14:textId="77777777" w:rsidR="00ED669B" w:rsidRPr="00E84424" w:rsidRDefault="00ED669B" w:rsidP="00C01580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5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shd w:val="clear" w:color="auto" w:fill="FFFFFF"/>
              </w:rPr>
            </w:pPr>
            <w:r w:rsidRPr="00E8442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หนี้สินอื่น ๆ</w:t>
            </w:r>
          </w:p>
        </w:tc>
        <w:tc>
          <w:tcPr>
            <w:tcW w:w="750" w:type="pct"/>
            <w:shd w:val="clear" w:color="auto" w:fill="auto"/>
          </w:tcPr>
          <w:p w14:paraId="54B5408A" w14:textId="0CF5A03C" w:rsidR="00ED669B" w:rsidRPr="00E84424" w:rsidRDefault="00ED669B" w:rsidP="00C0158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ED669B" w:rsidRPr="00E84424" w14:paraId="210D676A" w14:textId="77777777" w:rsidTr="00C01580">
        <w:tc>
          <w:tcPr>
            <w:tcW w:w="4250" w:type="pct"/>
            <w:shd w:val="clear" w:color="auto" w:fill="auto"/>
          </w:tcPr>
          <w:p w14:paraId="02BFEFB8" w14:textId="77777777" w:rsidR="00ED669B" w:rsidRPr="00E84424" w:rsidRDefault="00ED669B" w:rsidP="00C01580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5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E8442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รวมมูลค่า</w:t>
            </w:r>
            <w:r w:rsidRPr="00E8442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ยุติธรรม</w:t>
            </w:r>
            <w:r w:rsidRPr="00E8442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ของสินทรัพย์สุทธิที่ระบุได้</w:t>
            </w:r>
          </w:p>
        </w:tc>
        <w:tc>
          <w:tcPr>
            <w:tcW w:w="750" w:type="pct"/>
            <w:tcBorders>
              <w:top w:val="single" w:sz="4" w:space="0" w:color="auto"/>
            </w:tcBorders>
            <w:shd w:val="clear" w:color="auto" w:fill="auto"/>
          </w:tcPr>
          <w:p w14:paraId="185C1E91" w14:textId="0FAEEB4B" w:rsidR="00ED669B" w:rsidRPr="00E84424" w:rsidRDefault="00CF1017" w:rsidP="00C0158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</w:t>
            </w:r>
          </w:p>
        </w:tc>
      </w:tr>
      <w:tr w:rsidR="00ED669B" w:rsidRPr="00E84424" w14:paraId="2360D8E9" w14:textId="77777777" w:rsidTr="00C01580">
        <w:tc>
          <w:tcPr>
            <w:tcW w:w="4250" w:type="pct"/>
            <w:shd w:val="clear" w:color="auto" w:fill="auto"/>
          </w:tcPr>
          <w:p w14:paraId="1A45039C" w14:textId="77777777" w:rsidR="00ED669B" w:rsidRPr="00E84424" w:rsidRDefault="00ED669B" w:rsidP="00C01580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5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shd w:val="clear" w:color="auto" w:fill="FFFFFF"/>
              </w:rPr>
            </w:pPr>
            <w:r w:rsidRPr="00E8442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u w:val="single"/>
                <w:cs/>
              </w:rPr>
              <w:t>หัก</w:t>
            </w:r>
            <w:r w:rsidRPr="00E8442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 xml:space="preserve"> </w:t>
            </w:r>
            <w:r w:rsidRPr="00E8442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 xml:space="preserve"> </w:t>
            </w:r>
            <w:r w:rsidRPr="00E8442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ส่วนได้เสียที่ไม่มีอำนาจควบคุม</w:t>
            </w:r>
          </w:p>
        </w:tc>
        <w:tc>
          <w:tcPr>
            <w:tcW w:w="750" w:type="pct"/>
            <w:tcBorders>
              <w:bottom w:val="single" w:sz="4" w:space="0" w:color="auto"/>
            </w:tcBorders>
            <w:shd w:val="clear" w:color="auto" w:fill="auto"/>
          </w:tcPr>
          <w:p w14:paraId="64A830B1" w14:textId="3E8DEB7B" w:rsidR="00ED669B" w:rsidRPr="00E84424" w:rsidRDefault="00ED669B" w:rsidP="00C0158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F1017"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ED669B" w:rsidRPr="00E84424" w14:paraId="693A1406" w14:textId="77777777" w:rsidTr="00C01580">
        <w:tc>
          <w:tcPr>
            <w:tcW w:w="4250" w:type="pct"/>
            <w:shd w:val="clear" w:color="auto" w:fill="auto"/>
          </w:tcPr>
          <w:p w14:paraId="556E179E" w14:textId="77777777" w:rsidR="00ED669B" w:rsidRPr="00E84424" w:rsidRDefault="00ED669B" w:rsidP="00C01580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5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u w:val="single"/>
                <w:cs/>
              </w:rPr>
            </w:pPr>
            <w:r w:rsidRPr="00E8442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รวมการมูลค่า</w:t>
            </w:r>
            <w:r w:rsidRPr="00E8442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ยุติธรรม</w:t>
            </w:r>
            <w:r w:rsidRPr="00E8442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ของสินทรัพย์สุทธิที่ระบุได้ที่ได้มา</w:t>
            </w:r>
          </w:p>
        </w:tc>
        <w:tc>
          <w:tcPr>
            <w:tcW w:w="750" w:type="pct"/>
            <w:tcBorders>
              <w:top w:val="single" w:sz="4" w:space="0" w:color="auto"/>
            </w:tcBorders>
            <w:shd w:val="clear" w:color="auto" w:fill="auto"/>
          </w:tcPr>
          <w:p w14:paraId="7B8CF258" w14:textId="37FA3E82" w:rsidR="00ED669B" w:rsidRPr="00E84424" w:rsidRDefault="00CF1017" w:rsidP="00C0158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</w:t>
            </w:r>
          </w:p>
        </w:tc>
      </w:tr>
      <w:tr w:rsidR="00ED669B" w:rsidRPr="00E84424" w14:paraId="4ADAD7B9" w14:textId="77777777" w:rsidTr="00C01580">
        <w:tc>
          <w:tcPr>
            <w:tcW w:w="4250" w:type="pct"/>
            <w:shd w:val="clear" w:color="auto" w:fill="auto"/>
          </w:tcPr>
          <w:p w14:paraId="741F2655" w14:textId="77777777" w:rsidR="00ED669B" w:rsidRPr="00E84424" w:rsidRDefault="00ED669B" w:rsidP="00C01580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5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E8442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ค่าความนิยม</w:t>
            </w:r>
          </w:p>
        </w:tc>
        <w:tc>
          <w:tcPr>
            <w:tcW w:w="750" w:type="pct"/>
            <w:tcBorders>
              <w:bottom w:val="single" w:sz="4" w:space="0" w:color="auto"/>
            </w:tcBorders>
            <w:shd w:val="clear" w:color="auto" w:fill="auto"/>
          </w:tcPr>
          <w:p w14:paraId="6A0E8A41" w14:textId="532610D5" w:rsidR="00ED669B" w:rsidRPr="00E84424" w:rsidRDefault="00CF1017" w:rsidP="00C0158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</w:p>
        </w:tc>
      </w:tr>
      <w:tr w:rsidR="00ED669B" w:rsidRPr="00E84424" w14:paraId="2C600CC9" w14:textId="77777777" w:rsidTr="00C01580">
        <w:tc>
          <w:tcPr>
            <w:tcW w:w="4250" w:type="pct"/>
            <w:shd w:val="clear" w:color="auto" w:fill="auto"/>
          </w:tcPr>
          <w:p w14:paraId="4892B491" w14:textId="77777777" w:rsidR="00ED669B" w:rsidRPr="00E84424" w:rsidRDefault="00ED669B" w:rsidP="00C01580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5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E8442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สิ่งตอบแทนที่จ่ายซื้อธุรกิจ</w:t>
            </w:r>
          </w:p>
        </w:tc>
        <w:tc>
          <w:tcPr>
            <w:tcW w:w="75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25E8C8" w14:textId="4972BC54" w:rsidR="00ED669B" w:rsidRPr="00E84424" w:rsidRDefault="00CF1017" w:rsidP="00C0158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0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</w:t>
            </w:r>
          </w:p>
        </w:tc>
      </w:tr>
    </w:tbl>
    <w:p w14:paraId="7BD74379" w14:textId="77777777" w:rsidR="00ED669B" w:rsidRPr="00E84424" w:rsidRDefault="00ED669B" w:rsidP="00ED669B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C446B9A" w14:textId="3073501E" w:rsidR="00ED669B" w:rsidRPr="00E84424" w:rsidRDefault="00ED669B" w:rsidP="00ED669B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8442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ในระหว่างปีสิ้นสุดวันที่ </w:t>
      </w:r>
      <w:r w:rsidR="00CF1017" w:rsidRPr="00CF1017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E8442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8442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CF1017" w:rsidRPr="00CF1017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E8442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8442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กลุ่มกิจการเสร็จสิ้นการวัดมูลค่ายุติธรรมของสินทรัพย์สุทธิที่ได้มาจากการซื้อธุรกิจ</w:t>
      </w:r>
      <w:r w:rsidRPr="00E8442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ของ </w:t>
      </w:r>
      <w:r w:rsidRPr="00E8442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TSR </w:t>
      </w:r>
      <w:r w:rsidRPr="00E8442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แล้ว ซึ่งเป็นไปตามระยะเวลาในการวัดมูลค่าของการรวมธุรกิจตามมาตรฐานการรายงานทางการเงินฉบับที่ </w:t>
      </w:r>
      <w:r w:rsidR="00CF1017" w:rsidRPr="00CF101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</w:t>
      </w:r>
      <w:r w:rsidRPr="00E8442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E8442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เรื่องการรวมธุรกิจ</w:t>
      </w:r>
      <w:r w:rsidRPr="00E84424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โดยการวัดมูลค่ายุติธรรมดังกล่าวไม่มีการเปลี่ยนแปลงจากมูลค่ายุติธรรมที่เปิดเผยในงบการเงินรวมสำหรับปีสิ้นสุดวันที่ </w:t>
      </w:r>
      <w:r w:rsidR="00CF1017" w:rsidRPr="00CF1017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31</w:t>
      </w:r>
      <w:r w:rsidRPr="00E84424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E84424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ธันวาคม </w:t>
      </w:r>
      <w:r w:rsidRPr="00E84424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br/>
        <w:t xml:space="preserve">พ.ศ. </w:t>
      </w:r>
      <w:r w:rsidR="00CF1017" w:rsidRPr="00CF1017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2562</w:t>
      </w:r>
    </w:p>
    <w:p w14:paraId="3FDED499" w14:textId="77777777" w:rsidR="00ED669B" w:rsidRPr="00E84424" w:rsidRDefault="00ED669B" w:rsidP="00ED669B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bookmarkStart w:id="122" w:name="_Hlk50879739"/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6"/>
      </w:tblGrid>
      <w:tr w:rsidR="00ED669B" w:rsidRPr="00E84424" w14:paraId="197B12CA" w14:textId="77777777" w:rsidTr="00C01580">
        <w:trPr>
          <w:trHeight w:val="386"/>
        </w:trPr>
        <w:tc>
          <w:tcPr>
            <w:tcW w:w="9466" w:type="dxa"/>
            <w:shd w:val="clear" w:color="auto" w:fill="FFA543"/>
            <w:vAlign w:val="center"/>
          </w:tcPr>
          <w:p w14:paraId="628EC07B" w14:textId="5C1F14A5" w:rsidR="00ED669B" w:rsidRPr="00E84424" w:rsidRDefault="00CF1017" w:rsidP="00C0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</w:pPr>
            <w:r w:rsidRPr="00CF101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43</w:t>
            </w:r>
            <w:r w:rsidR="00ED669B" w:rsidRPr="00E8442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ab/>
            </w:r>
            <w:r w:rsidR="00ED669B" w:rsidRPr="00E8442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  <w:t>เหตุการณ์ภายหลังรอบระยะเวลาที่รายงาน</w:t>
            </w:r>
          </w:p>
        </w:tc>
      </w:tr>
      <w:bookmarkEnd w:id="122"/>
    </w:tbl>
    <w:p w14:paraId="62F1E0E7" w14:textId="77777777" w:rsidR="00A843BC" w:rsidRPr="00E84424" w:rsidRDefault="00A843BC" w:rsidP="00A843BC">
      <w:pPr>
        <w:shd w:val="clear" w:color="auto" w:fill="FFFFFF"/>
        <w:spacing w:line="240" w:lineRule="auto"/>
        <w:jc w:val="thaiDistribute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/>
        </w:rPr>
      </w:pPr>
    </w:p>
    <w:p w14:paraId="744DF86C" w14:textId="40133304" w:rsidR="00A843BC" w:rsidRPr="00E84424" w:rsidRDefault="00A843BC" w:rsidP="00A843BC">
      <w:pPr>
        <w:shd w:val="clear" w:color="auto" w:fill="FFFFFF"/>
        <w:spacing w:line="240" w:lineRule="auto"/>
        <w:jc w:val="thaiDistribute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</w:rPr>
      </w:pPr>
      <w:r>
        <w:rPr>
          <w:rFonts w:ascii="Browallia New" w:eastAsia="Arial Unicode MS" w:hAnsi="Browallia New" w:cs="Browallia New" w:hint="cs"/>
          <w:b/>
          <w:bCs/>
          <w:color w:val="D04A02"/>
          <w:sz w:val="26"/>
          <w:szCs w:val="26"/>
          <w:cs/>
        </w:rPr>
        <w:t>การ</w:t>
      </w:r>
      <w:r w:rsidRPr="00E84424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</w:rPr>
        <w:t>ปรับสัดส่วนและโครงสร้างการถือหุ้นในกลุ่มธุรกิจไฟฟ้า</w:t>
      </w:r>
    </w:p>
    <w:p w14:paraId="218C9CA3" w14:textId="77777777" w:rsidR="00ED669B" w:rsidRPr="00E84424" w:rsidRDefault="00ED669B" w:rsidP="00ED66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0AEFBF1F" w14:textId="0D77CE81" w:rsidR="003E1F26" w:rsidRDefault="004B29E3" w:rsidP="006A52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lang w:val="en-GB"/>
        </w:rPr>
      </w:pPr>
      <w:r w:rsidRPr="00E84424"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cs/>
        </w:rPr>
        <w:t>เมื่อวันที่</w:t>
      </w:r>
      <w:r w:rsidRPr="00E84424">
        <w:rPr>
          <w:rFonts w:ascii="Browallia New" w:hAnsi="Browallia New" w:cs="Browallia New"/>
          <w:color w:val="222222"/>
          <w:sz w:val="26"/>
          <w:szCs w:val="26"/>
          <w:shd w:val="clear" w:color="auto" w:fill="FFFFFF"/>
        </w:rPr>
        <w:t> </w:t>
      </w:r>
      <w:r w:rsidR="00CF1017" w:rsidRPr="00CF1017"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lang w:val="en-GB"/>
        </w:rPr>
        <w:t>28</w:t>
      </w:r>
      <w:r w:rsidRPr="00E84424">
        <w:rPr>
          <w:rFonts w:ascii="Browallia New" w:hAnsi="Browallia New" w:cs="Browallia New"/>
          <w:color w:val="222222"/>
          <w:sz w:val="26"/>
          <w:szCs w:val="26"/>
          <w:shd w:val="clear" w:color="auto" w:fill="FFFFFF"/>
        </w:rPr>
        <w:t> </w:t>
      </w:r>
      <w:r w:rsidRPr="00E84424"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cs/>
        </w:rPr>
        <w:t>ตุลาคม พ</w:t>
      </w:r>
      <w:r w:rsidRPr="00E84424">
        <w:rPr>
          <w:rFonts w:ascii="Browallia New" w:hAnsi="Browallia New" w:cs="Browallia New"/>
          <w:color w:val="222222"/>
          <w:sz w:val="26"/>
          <w:szCs w:val="26"/>
          <w:shd w:val="clear" w:color="auto" w:fill="FFFFFF"/>
        </w:rPr>
        <w:t>.</w:t>
      </w:r>
      <w:r w:rsidRPr="00E84424"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cs/>
        </w:rPr>
        <w:t>ศ</w:t>
      </w:r>
      <w:r w:rsidRPr="00E84424">
        <w:rPr>
          <w:rFonts w:ascii="Browallia New" w:hAnsi="Browallia New" w:cs="Browallia New"/>
          <w:color w:val="222222"/>
          <w:sz w:val="26"/>
          <w:szCs w:val="26"/>
          <w:shd w:val="clear" w:color="auto" w:fill="FFFFFF"/>
        </w:rPr>
        <w:t>. </w:t>
      </w:r>
      <w:r w:rsidR="00CF1017" w:rsidRPr="00CF1017"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lang w:val="en-GB"/>
        </w:rPr>
        <w:t>2563</w:t>
      </w:r>
      <w:r w:rsidRPr="00E84424">
        <w:rPr>
          <w:rFonts w:ascii="Browallia New" w:hAnsi="Browallia New" w:cs="Browallia New"/>
          <w:color w:val="222222"/>
          <w:sz w:val="26"/>
          <w:szCs w:val="26"/>
          <w:shd w:val="clear" w:color="auto" w:fill="FFFFFF"/>
        </w:rPr>
        <w:t> </w:t>
      </w:r>
      <w:r w:rsidRPr="00E84424"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cs/>
        </w:rPr>
        <w:t>ที่ประชุมวิสามัญผู้ถือหุ้น ครั้งที่</w:t>
      </w:r>
      <w:r w:rsidRPr="00E84424">
        <w:rPr>
          <w:rFonts w:ascii="Browallia New" w:hAnsi="Browallia New" w:cs="Browallia New"/>
          <w:color w:val="222222"/>
          <w:sz w:val="26"/>
          <w:szCs w:val="26"/>
          <w:shd w:val="clear" w:color="auto" w:fill="FFFFFF"/>
        </w:rPr>
        <w:t> </w:t>
      </w:r>
      <w:r w:rsidR="00CF1017" w:rsidRPr="00CF1017"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lang w:val="en-GB"/>
        </w:rPr>
        <w:t>1</w:t>
      </w:r>
      <w:r w:rsidRPr="00E84424">
        <w:rPr>
          <w:rFonts w:ascii="Browallia New" w:hAnsi="Browallia New" w:cs="Browallia New"/>
          <w:color w:val="222222"/>
          <w:sz w:val="26"/>
          <w:szCs w:val="26"/>
          <w:shd w:val="clear" w:color="auto" w:fill="FFFFFF"/>
        </w:rPr>
        <w:t>/</w:t>
      </w:r>
      <w:r w:rsidR="00CF1017" w:rsidRPr="00CF1017"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lang w:val="en-GB"/>
        </w:rPr>
        <w:t>2563</w:t>
      </w:r>
      <w:r w:rsidRPr="00E84424">
        <w:rPr>
          <w:rFonts w:ascii="Browallia New" w:hAnsi="Browallia New" w:cs="Browallia New"/>
          <w:color w:val="222222"/>
          <w:sz w:val="26"/>
          <w:szCs w:val="26"/>
          <w:shd w:val="clear" w:color="auto" w:fill="FFFFFF"/>
        </w:rPr>
        <w:t> </w:t>
      </w:r>
      <w:r w:rsidRPr="00E84424"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cs/>
        </w:rPr>
        <w:t>มีมติอนุมัติการปรับสัดส่วนและโครงสร้างการถือหุ้นของ</w:t>
      </w:r>
      <w:r w:rsidR="006A52E9">
        <w:rPr>
          <w:rFonts w:ascii="Browallia New" w:hAnsi="Browallia New" w:cs="Browallia New"/>
          <w:color w:val="222222"/>
          <w:sz w:val="26"/>
          <w:szCs w:val="26"/>
          <w:shd w:val="clear" w:color="auto" w:fill="FFFFFF"/>
        </w:rPr>
        <w:br/>
      </w:r>
      <w:r w:rsidRPr="00E84424"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cs/>
        </w:rPr>
        <w:t>กลุ่มธุรกิจไฟฟ้าของบริษัท และอนุมัติการรับโอนกิจการทั้งหมด (</w:t>
      </w:r>
      <w:r w:rsidRPr="00E84424">
        <w:rPr>
          <w:rFonts w:ascii="Browallia New" w:hAnsi="Browallia New" w:cs="Browallia New"/>
          <w:color w:val="222222"/>
          <w:sz w:val="26"/>
          <w:szCs w:val="26"/>
          <w:shd w:val="clear" w:color="auto" w:fill="FFFFFF"/>
        </w:rPr>
        <w:t>Entire Business Transfer) </w:t>
      </w:r>
      <w:r w:rsidRPr="00E84424"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cs/>
        </w:rPr>
        <w:t>ของบริษัท ไทยออยล์พาวเวอร์ จำกัด (</w:t>
      </w:r>
      <w:r w:rsidRPr="00E84424">
        <w:rPr>
          <w:rFonts w:ascii="Browallia New" w:hAnsi="Browallia New" w:cs="Browallia New"/>
          <w:color w:val="222222"/>
          <w:sz w:val="26"/>
          <w:szCs w:val="26"/>
          <w:shd w:val="clear" w:color="auto" w:fill="FFFFFF"/>
        </w:rPr>
        <w:t>TP) </w:t>
      </w:r>
      <w:r w:rsidRPr="00E84424"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cs/>
        </w:rPr>
        <w:t>แก่บริษัท ซึ่ง</w:t>
      </w:r>
      <w:r w:rsidR="00AC32AF">
        <w:rPr>
          <w:rFonts w:ascii="Browallia New" w:hAnsi="Browallia New" w:cs="Browallia New" w:hint="cs"/>
          <w:color w:val="222222"/>
          <w:sz w:val="26"/>
          <w:szCs w:val="26"/>
          <w:shd w:val="clear" w:color="auto" w:fill="FFFFFF"/>
          <w:cs/>
        </w:rPr>
        <w:t>ได้เปิดเผ</w:t>
      </w:r>
      <w:bookmarkStart w:id="123" w:name="_GoBack"/>
      <w:bookmarkEnd w:id="123"/>
      <w:r w:rsidR="00AC32AF">
        <w:rPr>
          <w:rFonts w:ascii="Browallia New" w:hAnsi="Browallia New" w:cs="Browallia New" w:hint="cs"/>
          <w:color w:val="222222"/>
          <w:sz w:val="26"/>
          <w:szCs w:val="26"/>
          <w:shd w:val="clear" w:color="auto" w:fill="FFFFFF"/>
          <w:cs/>
        </w:rPr>
        <w:t xml:space="preserve">ยไว้ในหมายเหตุฯ ข้อ </w:t>
      </w:r>
      <w:r w:rsidR="00AC32AF"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lang w:val="en-GB"/>
        </w:rPr>
        <w:t xml:space="preserve">41 </w:t>
      </w:r>
      <w:r w:rsidR="00AC32AF">
        <w:rPr>
          <w:rFonts w:ascii="Browallia New" w:hAnsi="Browallia New" w:cs="Browallia New" w:hint="cs"/>
          <w:color w:val="222222"/>
          <w:sz w:val="26"/>
          <w:szCs w:val="26"/>
          <w:shd w:val="clear" w:color="auto" w:fill="FFFFFF"/>
          <w:cs/>
          <w:lang w:val="en-GB"/>
        </w:rPr>
        <w:t>ทั้งนี้</w:t>
      </w:r>
      <w:r w:rsidRPr="00E84424"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cs/>
        </w:rPr>
        <w:t>การรับโอนกิจการทั้งหมดเสร็จ</w:t>
      </w:r>
      <w:r w:rsidR="004D1A95">
        <w:rPr>
          <w:rFonts w:ascii="Browallia New" w:hAnsi="Browallia New" w:cs="Browallia New" w:hint="cs"/>
          <w:color w:val="222222"/>
          <w:sz w:val="26"/>
          <w:szCs w:val="26"/>
          <w:shd w:val="clear" w:color="auto" w:fill="FFFFFF"/>
          <w:cs/>
        </w:rPr>
        <w:t>สิ้นแล้ว</w:t>
      </w:r>
      <w:r w:rsidRPr="00E84424"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cs/>
        </w:rPr>
        <w:t>ในวันที่</w:t>
      </w:r>
      <w:r w:rsidRPr="00E84424">
        <w:rPr>
          <w:rFonts w:ascii="Browallia New" w:hAnsi="Browallia New" w:cs="Browallia New"/>
          <w:color w:val="222222"/>
          <w:sz w:val="26"/>
          <w:szCs w:val="26"/>
          <w:shd w:val="clear" w:color="auto" w:fill="FFFFFF"/>
        </w:rPr>
        <w:t> </w:t>
      </w:r>
      <w:r w:rsidR="00CF1017" w:rsidRPr="00CF1017"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lang w:val="en-GB"/>
        </w:rPr>
        <w:t>1</w:t>
      </w:r>
      <w:r w:rsidRPr="00E84424">
        <w:rPr>
          <w:rFonts w:ascii="Browallia New" w:hAnsi="Browallia New" w:cs="Browallia New"/>
          <w:color w:val="222222"/>
          <w:sz w:val="26"/>
          <w:szCs w:val="26"/>
          <w:shd w:val="clear" w:color="auto" w:fill="FFFFFF"/>
        </w:rPr>
        <w:t> </w:t>
      </w:r>
      <w:r w:rsidRPr="00E84424"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cs/>
        </w:rPr>
        <w:t>กุมภาพันธ์ พ</w:t>
      </w:r>
      <w:r w:rsidRPr="00E84424">
        <w:rPr>
          <w:rFonts w:ascii="Browallia New" w:hAnsi="Browallia New" w:cs="Browallia New"/>
          <w:color w:val="222222"/>
          <w:sz w:val="26"/>
          <w:szCs w:val="26"/>
          <w:shd w:val="clear" w:color="auto" w:fill="FFFFFF"/>
        </w:rPr>
        <w:t>.</w:t>
      </w:r>
      <w:r w:rsidRPr="00E84424"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cs/>
        </w:rPr>
        <w:t>ศ</w:t>
      </w:r>
      <w:r w:rsidRPr="00E84424">
        <w:rPr>
          <w:rFonts w:ascii="Browallia New" w:hAnsi="Browallia New" w:cs="Browallia New"/>
          <w:color w:val="222222"/>
          <w:sz w:val="26"/>
          <w:szCs w:val="26"/>
          <w:shd w:val="clear" w:color="auto" w:fill="FFFFFF"/>
        </w:rPr>
        <w:t xml:space="preserve">. </w:t>
      </w:r>
      <w:r w:rsidR="00CF1017" w:rsidRPr="00CF1017"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lang w:val="en-GB"/>
        </w:rPr>
        <w:t>2564</w:t>
      </w:r>
    </w:p>
    <w:p w14:paraId="60D0762A" w14:textId="77777777" w:rsidR="00A843BC" w:rsidRPr="00E84424" w:rsidRDefault="00A843BC" w:rsidP="00A843BC">
      <w:pPr>
        <w:shd w:val="clear" w:color="auto" w:fill="FFFFFF"/>
        <w:spacing w:line="240" w:lineRule="auto"/>
        <w:jc w:val="thaiDistribute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/>
        </w:rPr>
      </w:pPr>
    </w:p>
    <w:p w14:paraId="38521A66" w14:textId="46A27F13" w:rsidR="00A843BC" w:rsidRPr="00E84424" w:rsidRDefault="00A843BC" w:rsidP="00A843BC">
      <w:pPr>
        <w:shd w:val="clear" w:color="auto" w:fill="FFFFFF"/>
        <w:spacing w:line="240" w:lineRule="auto"/>
        <w:jc w:val="thaiDistribute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</w:rPr>
      </w:pPr>
      <w:r>
        <w:rPr>
          <w:rFonts w:ascii="Browallia New" w:eastAsia="Arial Unicode MS" w:hAnsi="Browallia New" w:cs="Browallia New" w:hint="cs"/>
          <w:b/>
          <w:bCs/>
          <w:color w:val="D04A02"/>
          <w:sz w:val="26"/>
          <w:szCs w:val="26"/>
          <w:cs/>
        </w:rPr>
        <w:t>การประกาศจ่ายเงินปันผลของบริษัท</w:t>
      </w:r>
    </w:p>
    <w:p w14:paraId="4839EA54" w14:textId="5A69ABD1" w:rsidR="00B07902" w:rsidRDefault="00B07902" w:rsidP="006A52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lang w:val="en-GB"/>
        </w:rPr>
      </w:pPr>
    </w:p>
    <w:p w14:paraId="22F14FA3" w14:textId="07EEC74F" w:rsidR="00B07902" w:rsidRPr="00E84424" w:rsidRDefault="00B07902" w:rsidP="006A52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 w:hint="cs"/>
          <w:color w:val="222222"/>
          <w:sz w:val="26"/>
          <w:szCs w:val="26"/>
          <w:shd w:val="clear" w:color="auto" w:fill="FFFFFF"/>
          <w:cs/>
          <w:lang w:val="en-GB"/>
        </w:rPr>
        <w:t xml:space="preserve">ในการประชุมคณะกรรมการของบริษัทเมื่อวันที่ </w:t>
      </w:r>
      <w:r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lang w:val="en-GB"/>
        </w:rPr>
        <w:t xml:space="preserve">12 </w:t>
      </w:r>
      <w:r>
        <w:rPr>
          <w:rFonts w:ascii="Browallia New" w:hAnsi="Browallia New" w:cs="Browallia New" w:hint="cs"/>
          <w:color w:val="222222"/>
          <w:sz w:val="26"/>
          <w:szCs w:val="26"/>
          <w:shd w:val="clear" w:color="auto" w:fill="FFFFFF"/>
          <w:cs/>
          <w:lang w:val="en-GB"/>
        </w:rPr>
        <w:t xml:space="preserve">กุมภาพันธ์ พ.ศ. </w:t>
      </w:r>
      <w:r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lang w:val="en-GB"/>
        </w:rPr>
        <w:t xml:space="preserve">2564 </w:t>
      </w:r>
      <w:r>
        <w:rPr>
          <w:rFonts w:ascii="Browallia New" w:hAnsi="Browallia New" w:cs="Browallia New" w:hint="cs"/>
          <w:color w:val="222222"/>
          <w:sz w:val="26"/>
          <w:szCs w:val="26"/>
          <w:shd w:val="clear" w:color="auto" w:fill="FFFFFF"/>
          <w:cs/>
          <w:lang w:val="en-GB"/>
        </w:rPr>
        <w:t xml:space="preserve">คณะกรรมการของบริษัทได้มีมติเห็นชอบให้เสนอที่ประชุมสามัญผู้ถือหุ้นเพื่อพิจารณาอนุมัติการจ่ายเงินปันผลสำหรับปี พ.ศ. </w:t>
      </w:r>
      <w:r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lang w:val="en-GB"/>
        </w:rPr>
        <w:t>2563</w:t>
      </w:r>
      <w:r>
        <w:rPr>
          <w:rFonts w:ascii="Browallia New" w:hAnsi="Browallia New" w:cs="Browallia New" w:hint="cs"/>
          <w:color w:val="222222"/>
          <w:sz w:val="26"/>
          <w:szCs w:val="26"/>
          <w:shd w:val="clear" w:color="auto" w:fill="FFFFFF"/>
          <w:cs/>
          <w:lang w:val="en-GB"/>
        </w:rPr>
        <w:t xml:space="preserve"> ในอัตราหุ้นละ </w:t>
      </w:r>
      <w:r w:rsidR="0093482B"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lang w:val="en-GB"/>
        </w:rPr>
        <w:t>0.7</w:t>
      </w:r>
      <w:r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lang w:val="en-GB"/>
        </w:rPr>
        <w:t xml:space="preserve"> </w:t>
      </w:r>
      <w:r>
        <w:rPr>
          <w:rFonts w:ascii="Browallia New" w:hAnsi="Browallia New" w:cs="Browallia New" w:hint="cs"/>
          <w:color w:val="222222"/>
          <w:sz w:val="26"/>
          <w:szCs w:val="26"/>
          <w:shd w:val="clear" w:color="auto" w:fill="FFFFFF"/>
          <w:cs/>
          <w:lang w:val="en-GB"/>
        </w:rPr>
        <w:t xml:space="preserve">บาท เป็นจำนวนเงิน </w:t>
      </w:r>
      <w:r w:rsidR="0093482B"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lang w:val="en-GB"/>
        </w:rPr>
        <w:t>1,428</w:t>
      </w:r>
      <w:r>
        <w:rPr>
          <w:rFonts w:ascii="Browallia New" w:hAnsi="Browallia New" w:cs="Browallia New" w:hint="cs"/>
          <w:color w:val="222222"/>
          <w:sz w:val="26"/>
          <w:szCs w:val="26"/>
          <w:shd w:val="clear" w:color="auto" w:fill="FFFFFF"/>
          <w:cs/>
          <w:lang w:val="en-GB"/>
        </w:rPr>
        <w:t xml:space="preserve"> ล้านบาท โดยกำหนดการจ่ายเงินปันผลให้กับผู้ถือหุ้นในวันที่ </w:t>
      </w:r>
      <w:r w:rsidR="0093482B"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lang w:val="en-GB"/>
        </w:rPr>
        <w:t>26</w:t>
      </w:r>
      <w:r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lang w:val="en-GB"/>
        </w:rPr>
        <w:t xml:space="preserve"> </w:t>
      </w:r>
      <w:r>
        <w:rPr>
          <w:rFonts w:ascii="Browallia New" w:hAnsi="Browallia New" w:cs="Browallia New" w:hint="cs"/>
          <w:color w:val="222222"/>
          <w:sz w:val="26"/>
          <w:szCs w:val="26"/>
          <w:shd w:val="clear" w:color="auto" w:fill="FFFFFF"/>
          <w:cs/>
          <w:lang w:val="en-GB"/>
        </w:rPr>
        <w:t xml:space="preserve">เมษายน พ.ศ. </w:t>
      </w:r>
      <w:r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lang w:val="en-GB"/>
        </w:rPr>
        <w:t xml:space="preserve">2564 </w:t>
      </w:r>
      <w:r>
        <w:rPr>
          <w:rFonts w:ascii="Browallia New" w:hAnsi="Browallia New" w:cs="Browallia New" w:hint="cs"/>
          <w:color w:val="222222"/>
          <w:sz w:val="26"/>
          <w:szCs w:val="26"/>
          <w:shd w:val="clear" w:color="auto" w:fill="FFFFFF"/>
          <w:cs/>
          <w:lang w:val="en-GB"/>
        </w:rPr>
        <w:t xml:space="preserve">ทั้งนี้การจ่ายเงินปันผลดังกล่าวขึ้นอยู่กัยการอนุมัติจากที่ประชุมสามัญผู้ถือหุ้นของบริษัทในวันที่ </w:t>
      </w:r>
      <w:r w:rsidR="0093482B"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lang w:val="en-GB"/>
        </w:rPr>
        <w:t>7</w:t>
      </w:r>
      <w:r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lang w:val="en-GB"/>
        </w:rPr>
        <w:t xml:space="preserve"> </w:t>
      </w:r>
      <w:r>
        <w:rPr>
          <w:rFonts w:ascii="Browallia New" w:hAnsi="Browallia New" w:cs="Browallia New" w:hint="cs"/>
          <w:color w:val="222222"/>
          <w:sz w:val="26"/>
          <w:szCs w:val="26"/>
          <w:shd w:val="clear" w:color="auto" w:fill="FFFFFF"/>
          <w:cs/>
          <w:lang w:val="en-GB"/>
        </w:rPr>
        <w:t xml:space="preserve">เมษายน พ.ศ. </w:t>
      </w:r>
      <w:r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lang w:val="en-GB"/>
        </w:rPr>
        <w:t>2564</w:t>
      </w:r>
    </w:p>
    <w:sectPr w:rsidR="00B07902" w:rsidRPr="00E84424" w:rsidSect="00CC2C04">
      <w:pgSz w:w="11909" w:h="16834" w:code="9"/>
      <w:pgMar w:top="1440" w:right="720" w:bottom="720" w:left="1728" w:header="706" w:footer="5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112E74" w14:textId="77777777" w:rsidR="003D5C62" w:rsidRDefault="003D5C62">
      <w:r>
        <w:separator/>
      </w:r>
    </w:p>
    <w:p w14:paraId="382FD270" w14:textId="77777777" w:rsidR="003D5C62" w:rsidRDefault="003D5C62"/>
    <w:p w14:paraId="1DA8D24E" w14:textId="77777777" w:rsidR="003D5C62" w:rsidRDefault="003D5C62" w:rsidP="008000F3"/>
  </w:endnote>
  <w:endnote w:type="continuationSeparator" w:id="0">
    <w:p w14:paraId="2D8A2824" w14:textId="77777777" w:rsidR="003D5C62" w:rsidRDefault="003D5C62">
      <w:r>
        <w:continuationSeparator/>
      </w:r>
    </w:p>
    <w:p w14:paraId="2832AB58" w14:textId="77777777" w:rsidR="003D5C62" w:rsidRDefault="003D5C62"/>
    <w:p w14:paraId="3AE426A3" w14:textId="77777777" w:rsidR="003D5C62" w:rsidRDefault="003D5C62" w:rsidP="008000F3"/>
  </w:endnote>
  <w:endnote w:type="continuationNotice" w:id="1">
    <w:p w14:paraId="04906B93" w14:textId="77777777" w:rsidR="003D5C62" w:rsidRDefault="003D5C62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1D6D26" w14:textId="5655BD02" w:rsidR="006D419A" w:rsidRPr="00717A17" w:rsidRDefault="006D419A" w:rsidP="00717A17">
    <w:pPr>
      <w:pStyle w:val="Footer"/>
      <w:pBdr>
        <w:top w:val="single" w:sz="8" w:space="0" w:color="auto"/>
      </w:pBdr>
      <w:jc w:val="right"/>
      <w:rPr>
        <w:rFonts w:ascii="Browallia New" w:hAnsi="Browallia New" w:cs="Browallia New"/>
        <w:sz w:val="26"/>
        <w:szCs w:val="26"/>
      </w:rPr>
    </w:pPr>
    <w:r w:rsidRPr="000E722F">
      <w:rPr>
        <w:rFonts w:ascii="Browallia New" w:hAnsi="Browallia New" w:cs="Browallia New"/>
        <w:sz w:val="26"/>
        <w:szCs w:val="26"/>
      </w:rPr>
      <w:fldChar w:fldCharType="begin"/>
    </w:r>
    <w:r w:rsidRPr="000E722F">
      <w:rPr>
        <w:rFonts w:ascii="Browallia New" w:hAnsi="Browallia New" w:cs="Browallia New"/>
        <w:sz w:val="26"/>
        <w:szCs w:val="26"/>
      </w:rPr>
      <w:instrText xml:space="preserve"> PAGE   \* MERGEFORMAT </w:instrText>
    </w:r>
    <w:r w:rsidRPr="000E722F">
      <w:rPr>
        <w:rFonts w:ascii="Browallia New" w:hAnsi="Browallia New" w:cs="Browallia New"/>
        <w:sz w:val="26"/>
        <w:szCs w:val="26"/>
      </w:rPr>
      <w:fldChar w:fldCharType="separate"/>
    </w:r>
    <w:r>
      <w:rPr>
        <w:rFonts w:ascii="Browallia New" w:hAnsi="Browallia New" w:cs="Browallia New"/>
        <w:noProof/>
        <w:sz w:val="26"/>
        <w:szCs w:val="26"/>
      </w:rPr>
      <w:t>139</w:t>
    </w:r>
    <w:r w:rsidRPr="000E722F">
      <w:rPr>
        <w:rFonts w:ascii="Browallia New" w:hAnsi="Browallia New" w:cs="Browallia New"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318FAE" w14:textId="77777777" w:rsidR="003D5C62" w:rsidRDefault="003D5C62">
      <w:r>
        <w:separator/>
      </w:r>
    </w:p>
    <w:p w14:paraId="3861FBB3" w14:textId="77777777" w:rsidR="003D5C62" w:rsidRDefault="003D5C62"/>
    <w:p w14:paraId="2201D4AD" w14:textId="77777777" w:rsidR="003D5C62" w:rsidRDefault="003D5C62" w:rsidP="008000F3"/>
  </w:footnote>
  <w:footnote w:type="continuationSeparator" w:id="0">
    <w:p w14:paraId="6ED75EAC" w14:textId="77777777" w:rsidR="003D5C62" w:rsidRDefault="003D5C62">
      <w:r>
        <w:continuationSeparator/>
      </w:r>
    </w:p>
    <w:p w14:paraId="5757E378" w14:textId="77777777" w:rsidR="003D5C62" w:rsidRDefault="003D5C62"/>
    <w:p w14:paraId="61BE5D84" w14:textId="77777777" w:rsidR="003D5C62" w:rsidRDefault="003D5C62" w:rsidP="008000F3"/>
  </w:footnote>
  <w:footnote w:type="continuationNotice" w:id="1">
    <w:p w14:paraId="7B33D218" w14:textId="77777777" w:rsidR="003D5C62" w:rsidRDefault="003D5C62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FE7225" w14:textId="77777777" w:rsidR="006D419A" w:rsidRPr="00717A17" w:rsidRDefault="006D419A" w:rsidP="00036542">
    <w:pPr>
      <w:autoSpaceDE w:val="0"/>
      <w:autoSpaceDN w:val="0"/>
      <w:adjustRightInd w:val="0"/>
      <w:spacing w:line="240" w:lineRule="auto"/>
      <w:rPr>
        <w:rFonts w:ascii="Browallia New" w:eastAsia="Arial Unicode MS" w:hAnsi="Browallia New" w:cs="Browallia New"/>
        <w:b/>
        <w:bCs/>
        <w:sz w:val="26"/>
        <w:szCs w:val="26"/>
        <w:cs/>
        <w:lang w:eastAsia="zh-CN"/>
      </w:rPr>
    </w:pPr>
    <w:r w:rsidRPr="00717A17">
      <w:rPr>
        <w:rFonts w:ascii="Browallia New" w:eastAsia="Arial Unicode MS" w:hAnsi="Browallia New" w:cs="Browallia New"/>
        <w:b/>
        <w:bCs/>
        <w:sz w:val="26"/>
        <w:szCs w:val="26"/>
        <w:cs/>
        <w:lang w:eastAsia="zh-CN"/>
      </w:rPr>
      <w:t>บริษัท ไทยออยล์</w:t>
    </w:r>
    <w:r w:rsidRPr="00717A17">
      <w:rPr>
        <w:rFonts w:ascii="Browallia New" w:eastAsia="Arial Unicode MS" w:hAnsi="Browallia New" w:cs="Browallia New"/>
        <w:b/>
        <w:bCs/>
        <w:sz w:val="26"/>
        <w:szCs w:val="26"/>
        <w:lang w:eastAsia="zh-CN"/>
      </w:rPr>
      <w:t xml:space="preserve"> </w:t>
    </w:r>
    <w:r w:rsidRPr="00717A17">
      <w:rPr>
        <w:rFonts w:ascii="Browallia New" w:eastAsia="Arial Unicode MS" w:hAnsi="Browallia New" w:cs="Browallia New"/>
        <w:b/>
        <w:bCs/>
        <w:sz w:val="26"/>
        <w:szCs w:val="26"/>
        <w:cs/>
        <w:lang w:eastAsia="zh-CN"/>
      </w:rPr>
      <w:t>จำกัด</w:t>
    </w:r>
    <w:r w:rsidRPr="00717A17">
      <w:rPr>
        <w:rFonts w:ascii="Browallia New" w:eastAsia="Arial Unicode MS" w:hAnsi="Browallia New" w:cs="Browallia New"/>
        <w:b/>
        <w:bCs/>
        <w:sz w:val="26"/>
        <w:szCs w:val="26"/>
        <w:lang w:eastAsia="zh-CN"/>
      </w:rPr>
      <w:t xml:space="preserve"> </w:t>
    </w:r>
    <w:r w:rsidRPr="00717A17">
      <w:rPr>
        <w:rFonts w:ascii="Browallia New" w:eastAsia="Arial Unicode MS" w:hAnsi="Browallia New" w:cs="Browallia New"/>
        <w:b/>
        <w:bCs/>
        <w:sz w:val="26"/>
        <w:szCs w:val="26"/>
        <w:cs/>
        <w:lang w:eastAsia="zh-CN"/>
      </w:rPr>
      <w:t>(มหาชน)</w:t>
    </w:r>
  </w:p>
  <w:p w14:paraId="446DCD08" w14:textId="77777777" w:rsidR="006D419A" w:rsidRPr="00717A17" w:rsidRDefault="006D419A" w:rsidP="00036542">
    <w:pPr>
      <w:spacing w:line="240" w:lineRule="auto"/>
      <w:rPr>
        <w:rFonts w:ascii="Browallia New" w:eastAsia="Arial Unicode MS" w:hAnsi="Browallia New" w:cs="Browallia New"/>
        <w:sz w:val="26"/>
        <w:szCs w:val="26"/>
        <w:cs/>
      </w:rPr>
    </w:pPr>
    <w:r w:rsidRPr="00717A17">
      <w:rPr>
        <w:rFonts w:ascii="Browallia New" w:eastAsia="Arial Unicode MS" w:hAnsi="Browallia New" w:cs="Browallia New"/>
        <w:b/>
        <w:bCs/>
        <w:color w:val="000000"/>
        <w:sz w:val="26"/>
        <w:szCs w:val="26"/>
        <w:cs/>
      </w:rPr>
      <w:t>หมายเหตุประกอบงบการเงินรวมและงบการเงินเฉพาะกิจการ</w:t>
    </w:r>
  </w:p>
  <w:p w14:paraId="435F92B5" w14:textId="3F0FEDDB" w:rsidR="006D419A" w:rsidRPr="00717A17" w:rsidRDefault="006D419A" w:rsidP="00036542">
    <w:pPr>
      <w:pBdr>
        <w:bottom w:val="single" w:sz="8" w:space="1" w:color="auto"/>
      </w:pBdr>
      <w:spacing w:line="240" w:lineRule="auto"/>
      <w:rPr>
        <w:rFonts w:ascii="Browallia New" w:eastAsia="Arial Unicode MS" w:hAnsi="Browallia New" w:cs="Browallia New"/>
        <w:b/>
        <w:bCs/>
        <w:color w:val="000000"/>
        <w:sz w:val="26"/>
        <w:szCs w:val="26"/>
        <w:cs/>
      </w:rPr>
    </w:pPr>
    <w:r w:rsidRPr="00717A17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สำหรับปีสิ้นสุดวันที่ </w:t>
    </w:r>
    <w:r w:rsidRPr="00717A17"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>31</w:t>
    </w:r>
    <w:r w:rsidRPr="00717A17">
      <w:rPr>
        <w:rFonts w:ascii="Browallia New" w:eastAsia="Arial Unicode MS" w:hAnsi="Browallia New" w:cs="Browallia New"/>
        <w:b/>
        <w:bCs/>
        <w:sz w:val="26"/>
        <w:szCs w:val="26"/>
      </w:rPr>
      <w:t xml:space="preserve"> </w:t>
    </w:r>
    <w:r w:rsidRPr="00717A17">
      <w:rPr>
        <w:rFonts w:ascii="Browallia New" w:eastAsia="Arial Unicode MS" w:hAnsi="Browallia New" w:cs="Browallia New"/>
        <w:b/>
        <w:bCs/>
        <w:color w:val="000000"/>
        <w:sz w:val="26"/>
        <w:szCs w:val="26"/>
        <w:cs/>
      </w:rPr>
      <w:t xml:space="preserve">ธันวาคม พ.ศ. </w:t>
    </w:r>
    <w:r w:rsidRPr="00717A17">
      <w:rPr>
        <w:rFonts w:ascii="Browallia New" w:eastAsia="Arial Unicode MS" w:hAnsi="Browallia New" w:cs="Browallia New"/>
        <w:b/>
        <w:bCs/>
        <w:color w:val="000000"/>
        <w:sz w:val="26"/>
        <w:szCs w:val="26"/>
        <w:lang w:val="en-GB"/>
      </w:rPr>
      <w:t>2563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2587C9" w14:textId="77777777" w:rsidR="006D419A" w:rsidRPr="00717A17" w:rsidRDefault="006D419A" w:rsidP="000E722F">
    <w:pPr>
      <w:autoSpaceDE w:val="0"/>
      <w:autoSpaceDN w:val="0"/>
      <w:adjustRightInd w:val="0"/>
      <w:spacing w:line="240" w:lineRule="auto"/>
      <w:rPr>
        <w:rFonts w:ascii="Browallia New" w:eastAsia="Arial Unicode MS" w:hAnsi="Browallia New" w:cs="Browallia New"/>
        <w:b/>
        <w:bCs/>
        <w:sz w:val="26"/>
        <w:szCs w:val="26"/>
        <w:cs/>
        <w:lang w:eastAsia="zh-CN"/>
      </w:rPr>
    </w:pPr>
    <w:r w:rsidRPr="00717A17">
      <w:rPr>
        <w:rFonts w:ascii="Browallia New" w:eastAsia="Arial Unicode MS" w:hAnsi="Browallia New" w:cs="Browallia New"/>
        <w:b/>
        <w:bCs/>
        <w:sz w:val="26"/>
        <w:szCs w:val="26"/>
        <w:cs/>
        <w:lang w:eastAsia="zh-CN"/>
      </w:rPr>
      <w:t>บริษัท ไทยออยล์</w:t>
    </w:r>
    <w:r w:rsidRPr="00717A17">
      <w:rPr>
        <w:rFonts w:ascii="Browallia New" w:eastAsia="Arial Unicode MS" w:hAnsi="Browallia New" w:cs="Browallia New"/>
        <w:b/>
        <w:bCs/>
        <w:sz w:val="26"/>
        <w:szCs w:val="26"/>
        <w:lang w:eastAsia="zh-CN"/>
      </w:rPr>
      <w:t xml:space="preserve"> </w:t>
    </w:r>
    <w:r w:rsidRPr="00717A17">
      <w:rPr>
        <w:rFonts w:ascii="Browallia New" w:eastAsia="Arial Unicode MS" w:hAnsi="Browallia New" w:cs="Browallia New"/>
        <w:b/>
        <w:bCs/>
        <w:sz w:val="26"/>
        <w:szCs w:val="26"/>
        <w:cs/>
        <w:lang w:eastAsia="zh-CN"/>
      </w:rPr>
      <w:t>จำกัด</w:t>
    </w:r>
    <w:r w:rsidRPr="00717A17">
      <w:rPr>
        <w:rFonts w:ascii="Browallia New" w:eastAsia="Arial Unicode MS" w:hAnsi="Browallia New" w:cs="Browallia New"/>
        <w:b/>
        <w:bCs/>
        <w:sz w:val="26"/>
        <w:szCs w:val="26"/>
        <w:lang w:eastAsia="zh-CN"/>
      </w:rPr>
      <w:t xml:space="preserve"> </w:t>
    </w:r>
    <w:r w:rsidRPr="00717A17">
      <w:rPr>
        <w:rFonts w:ascii="Browallia New" w:eastAsia="Arial Unicode MS" w:hAnsi="Browallia New" w:cs="Browallia New"/>
        <w:b/>
        <w:bCs/>
        <w:sz w:val="26"/>
        <w:szCs w:val="26"/>
        <w:cs/>
        <w:lang w:eastAsia="zh-CN"/>
      </w:rPr>
      <w:t>(มหาชน)</w:t>
    </w:r>
  </w:p>
  <w:p w14:paraId="7BD70581" w14:textId="77777777" w:rsidR="006D419A" w:rsidRPr="00717A17" w:rsidRDefault="006D419A" w:rsidP="000E722F">
    <w:pPr>
      <w:spacing w:line="240" w:lineRule="auto"/>
      <w:rPr>
        <w:rFonts w:ascii="Browallia New" w:eastAsia="Arial Unicode MS" w:hAnsi="Browallia New" w:cs="Browallia New"/>
        <w:sz w:val="26"/>
        <w:szCs w:val="26"/>
        <w:cs/>
      </w:rPr>
    </w:pPr>
    <w:r w:rsidRPr="00717A17">
      <w:rPr>
        <w:rFonts w:ascii="Browallia New" w:eastAsia="Arial Unicode MS" w:hAnsi="Browallia New" w:cs="Browallia New"/>
        <w:b/>
        <w:bCs/>
        <w:color w:val="000000"/>
        <w:sz w:val="26"/>
        <w:szCs w:val="26"/>
        <w:cs/>
      </w:rPr>
      <w:t>หมายเหตุประกอบงบการเงินรวมและงบการเงินเฉพาะกิจการ</w:t>
    </w:r>
  </w:p>
  <w:p w14:paraId="02FB1DC1" w14:textId="77777777" w:rsidR="006D419A" w:rsidRPr="00717A17" w:rsidRDefault="006D419A" w:rsidP="000E722F">
    <w:pPr>
      <w:pBdr>
        <w:bottom w:val="single" w:sz="8" w:space="1" w:color="auto"/>
      </w:pBdr>
      <w:spacing w:line="240" w:lineRule="auto"/>
      <w:rPr>
        <w:rFonts w:ascii="Browallia New" w:eastAsia="Arial Unicode MS" w:hAnsi="Browallia New" w:cs="Browallia New"/>
        <w:b/>
        <w:bCs/>
        <w:color w:val="000000"/>
        <w:sz w:val="26"/>
        <w:szCs w:val="26"/>
        <w:cs/>
      </w:rPr>
    </w:pPr>
    <w:r w:rsidRPr="00717A17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สำหรับปีสิ้นสุดวันที่ </w:t>
    </w:r>
    <w:r w:rsidRPr="00717A17"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>31</w:t>
    </w:r>
    <w:r w:rsidRPr="00717A17">
      <w:rPr>
        <w:rFonts w:ascii="Browallia New" w:eastAsia="Arial Unicode MS" w:hAnsi="Browallia New" w:cs="Browallia New"/>
        <w:b/>
        <w:bCs/>
        <w:sz w:val="26"/>
        <w:szCs w:val="26"/>
      </w:rPr>
      <w:t xml:space="preserve"> </w:t>
    </w:r>
    <w:r w:rsidRPr="00717A17">
      <w:rPr>
        <w:rFonts w:ascii="Browallia New" w:eastAsia="Arial Unicode MS" w:hAnsi="Browallia New" w:cs="Browallia New"/>
        <w:b/>
        <w:bCs/>
        <w:color w:val="000000"/>
        <w:sz w:val="26"/>
        <w:szCs w:val="26"/>
        <w:cs/>
      </w:rPr>
      <w:t xml:space="preserve">ธันวาคม พ.ศ. </w:t>
    </w:r>
    <w:r w:rsidRPr="00717A17">
      <w:rPr>
        <w:rFonts w:ascii="Browallia New" w:eastAsia="Arial Unicode MS" w:hAnsi="Browallia New" w:cs="Browallia New"/>
        <w:b/>
        <w:bCs/>
        <w:color w:val="000000"/>
        <w:sz w:val="26"/>
        <w:szCs w:val="26"/>
        <w:lang w:val="en-GB"/>
      </w:rPr>
      <w:t>2563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47135D" w14:textId="77777777" w:rsidR="006D419A" w:rsidRDefault="006D419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072FCA" w14:textId="77777777" w:rsidR="006D419A" w:rsidRDefault="006D419A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C8FED5" w14:textId="77777777" w:rsidR="006D419A" w:rsidRDefault="006D419A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A6049B" w14:textId="77777777" w:rsidR="006D419A" w:rsidRDefault="006D419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12084E"/>
    <w:multiLevelType w:val="hybridMultilevel"/>
    <w:tmpl w:val="650C1E74"/>
    <w:lvl w:ilvl="0" w:tplc="B8AAE17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30339A6"/>
    <w:multiLevelType w:val="hybridMultilevel"/>
    <w:tmpl w:val="32DEB836"/>
    <w:lvl w:ilvl="0" w:tplc="88AA42A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B46D19"/>
    <w:multiLevelType w:val="hybridMultilevel"/>
    <w:tmpl w:val="F8463B26"/>
    <w:lvl w:ilvl="0" w:tplc="6B200D12">
      <w:start w:val="1"/>
      <w:numFmt w:val="decimal"/>
      <w:lvlText w:val="(%1)"/>
      <w:lvlJc w:val="left"/>
      <w:pPr>
        <w:ind w:left="720" w:hanging="360"/>
      </w:pPr>
      <w:rPr>
        <w:rFonts w:hint="default"/>
        <w:vertAlign w:val="superscript"/>
        <w:lang w:bidi="th-TH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121414"/>
    <w:multiLevelType w:val="hybridMultilevel"/>
    <w:tmpl w:val="FA1487E6"/>
    <w:lvl w:ilvl="0" w:tplc="ED86E800">
      <w:start w:val="1"/>
      <w:numFmt w:val="thaiLetters"/>
      <w:lvlText w:val="%1)"/>
      <w:lvlJc w:val="left"/>
      <w:pPr>
        <w:ind w:left="1102" w:hanging="555"/>
      </w:pPr>
      <w:rPr>
        <w:rFonts w:hint="default"/>
        <w:b/>
        <w:bCs/>
        <w:color w:val="CF4A02"/>
      </w:rPr>
    </w:lvl>
    <w:lvl w:ilvl="1" w:tplc="08090019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4" w15:restartNumberingAfterBreak="0">
    <w:nsid w:val="084D17E2"/>
    <w:multiLevelType w:val="hybridMultilevel"/>
    <w:tmpl w:val="D6981F66"/>
    <w:lvl w:ilvl="0" w:tplc="08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5" w15:restartNumberingAfterBreak="0">
    <w:nsid w:val="09DD1B86"/>
    <w:multiLevelType w:val="hybridMultilevel"/>
    <w:tmpl w:val="2702EF32"/>
    <w:lvl w:ilvl="0" w:tplc="0798AAB4">
      <w:start w:val="4"/>
      <w:numFmt w:val="thaiLetters"/>
      <w:lvlText w:val="%1)"/>
      <w:lvlJc w:val="left"/>
      <w:pPr>
        <w:ind w:left="907" w:hanging="360"/>
      </w:pPr>
      <w:rPr>
        <w:b w:val="0"/>
        <w:bCs/>
        <w:color w:val="CF4A02"/>
      </w:rPr>
    </w:lvl>
    <w:lvl w:ilvl="1" w:tplc="08090019">
      <w:start w:val="1"/>
      <w:numFmt w:val="lowerLetter"/>
      <w:lvlText w:val="%2."/>
      <w:lvlJc w:val="left"/>
      <w:pPr>
        <w:ind w:left="1627" w:hanging="360"/>
      </w:pPr>
    </w:lvl>
    <w:lvl w:ilvl="2" w:tplc="0809001B">
      <w:start w:val="1"/>
      <w:numFmt w:val="lowerRoman"/>
      <w:lvlText w:val="%3."/>
      <w:lvlJc w:val="right"/>
      <w:pPr>
        <w:ind w:left="2347" w:hanging="180"/>
      </w:pPr>
    </w:lvl>
    <w:lvl w:ilvl="3" w:tplc="0809000F">
      <w:start w:val="1"/>
      <w:numFmt w:val="decimal"/>
      <w:lvlText w:val="%4."/>
      <w:lvlJc w:val="left"/>
      <w:pPr>
        <w:ind w:left="3067" w:hanging="360"/>
      </w:pPr>
    </w:lvl>
    <w:lvl w:ilvl="4" w:tplc="08090019">
      <w:start w:val="1"/>
      <w:numFmt w:val="lowerLetter"/>
      <w:lvlText w:val="%5."/>
      <w:lvlJc w:val="left"/>
      <w:pPr>
        <w:ind w:left="3787" w:hanging="360"/>
      </w:pPr>
    </w:lvl>
    <w:lvl w:ilvl="5" w:tplc="0809001B">
      <w:start w:val="1"/>
      <w:numFmt w:val="lowerRoman"/>
      <w:lvlText w:val="%6."/>
      <w:lvlJc w:val="right"/>
      <w:pPr>
        <w:ind w:left="4507" w:hanging="180"/>
      </w:pPr>
    </w:lvl>
    <w:lvl w:ilvl="6" w:tplc="0809000F">
      <w:start w:val="1"/>
      <w:numFmt w:val="decimal"/>
      <w:lvlText w:val="%7."/>
      <w:lvlJc w:val="left"/>
      <w:pPr>
        <w:ind w:left="5227" w:hanging="360"/>
      </w:pPr>
    </w:lvl>
    <w:lvl w:ilvl="7" w:tplc="08090019">
      <w:start w:val="1"/>
      <w:numFmt w:val="lowerLetter"/>
      <w:lvlText w:val="%8."/>
      <w:lvlJc w:val="left"/>
      <w:pPr>
        <w:ind w:left="5947" w:hanging="360"/>
      </w:pPr>
    </w:lvl>
    <w:lvl w:ilvl="8" w:tplc="0809001B">
      <w:start w:val="1"/>
      <w:numFmt w:val="lowerRoman"/>
      <w:lvlText w:val="%9."/>
      <w:lvlJc w:val="right"/>
      <w:pPr>
        <w:ind w:left="6667" w:hanging="180"/>
      </w:pPr>
    </w:lvl>
  </w:abstractNum>
  <w:abstractNum w:abstractNumId="6" w15:restartNumberingAfterBreak="0">
    <w:nsid w:val="0C7105C4"/>
    <w:multiLevelType w:val="hybridMultilevel"/>
    <w:tmpl w:val="BE6E2EB8"/>
    <w:lvl w:ilvl="0" w:tplc="08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0D791C7D"/>
    <w:multiLevelType w:val="hybridMultilevel"/>
    <w:tmpl w:val="80B07016"/>
    <w:lvl w:ilvl="0" w:tplc="571E88DA">
      <w:start w:val="2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182C0CA9"/>
    <w:multiLevelType w:val="hybridMultilevel"/>
    <w:tmpl w:val="D4404030"/>
    <w:lvl w:ilvl="0" w:tplc="AD1A33E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1" w:tplc="08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2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9" w15:restartNumberingAfterBreak="0">
    <w:nsid w:val="1987132C"/>
    <w:multiLevelType w:val="hybridMultilevel"/>
    <w:tmpl w:val="CD3614D8"/>
    <w:lvl w:ilvl="0" w:tplc="49244134">
      <w:start w:val="1"/>
      <w:numFmt w:val="thaiLetters"/>
      <w:lvlText w:val="%1)"/>
      <w:lvlJc w:val="left"/>
      <w:pPr>
        <w:ind w:left="1080" w:hanging="540"/>
      </w:pPr>
      <w:rPr>
        <w:rFonts w:eastAsia="Times New Roman" w:hint="default"/>
        <w:color w:val="D04A02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1B0D74ED"/>
    <w:multiLevelType w:val="hybridMultilevel"/>
    <w:tmpl w:val="E82C6918"/>
    <w:lvl w:ilvl="0" w:tplc="A036CEA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1" w15:restartNumberingAfterBreak="0">
    <w:nsid w:val="1EEF60C9"/>
    <w:multiLevelType w:val="hybridMultilevel"/>
    <w:tmpl w:val="70921C1A"/>
    <w:lvl w:ilvl="0" w:tplc="9B5C7D4C">
      <w:start w:val="1"/>
      <w:numFmt w:val="thaiLetters"/>
      <w:lvlText w:val="%1)"/>
      <w:lvlJc w:val="left"/>
      <w:pPr>
        <w:ind w:left="1066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86" w:hanging="360"/>
      </w:pPr>
    </w:lvl>
    <w:lvl w:ilvl="2" w:tplc="0809001B" w:tentative="1">
      <w:start w:val="1"/>
      <w:numFmt w:val="lowerRoman"/>
      <w:lvlText w:val="%3."/>
      <w:lvlJc w:val="right"/>
      <w:pPr>
        <w:ind w:left="2506" w:hanging="180"/>
      </w:pPr>
    </w:lvl>
    <w:lvl w:ilvl="3" w:tplc="0809000F" w:tentative="1">
      <w:start w:val="1"/>
      <w:numFmt w:val="decimal"/>
      <w:lvlText w:val="%4."/>
      <w:lvlJc w:val="left"/>
      <w:pPr>
        <w:ind w:left="3226" w:hanging="360"/>
      </w:pPr>
    </w:lvl>
    <w:lvl w:ilvl="4" w:tplc="08090019" w:tentative="1">
      <w:start w:val="1"/>
      <w:numFmt w:val="lowerLetter"/>
      <w:lvlText w:val="%5."/>
      <w:lvlJc w:val="left"/>
      <w:pPr>
        <w:ind w:left="3946" w:hanging="360"/>
      </w:pPr>
    </w:lvl>
    <w:lvl w:ilvl="5" w:tplc="0809001B" w:tentative="1">
      <w:start w:val="1"/>
      <w:numFmt w:val="lowerRoman"/>
      <w:lvlText w:val="%6."/>
      <w:lvlJc w:val="right"/>
      <w:pPr>
        <w:ind w:left="4666" w:hanging="180"/>
      </w:pPr>
    </w:lvl>
    <w:lvl w:ilvl="6" w:tplc="0809000F" w:tentative="1">
      <w:start w:val="1"/>
      <w:numFmt w:val="decimal"/>
      <w:lvlText w:val="%7."/>
      <w:lvlJc w:val="left"/>
      <w:pPr>
        <w:ind w:left="5386" w:hanging="360"/>
      </w:pPr>
    </w:lvl>
    <w:lvl w:ilvl="7" w:tplc="08090019" w:tentative="1">
      <w:start w:val="1"/>
      <w:numFmt w:val="lowerLetter"/>
      <w:lvlText w:val="%8."/>
      <w:lvlJc w:val="left"/>
      <w:pPr>
        <w:ind w:left="6106" w:hanging="360"/>
      </w:pPr>
    </w:lvl>
    <w:lvl w:ilvl="8" w:tplc="0809001B" w:tentative="1">
      <w:start w:val="1"/>
      <w:numFmt w:val="lowerRoman"/>
      <w:lvlText w:val="%9."/>
      <w:lvlJc w:val="right"/>
      <w:pPr>
        <w:ind w:left="6826" w:hanging="180"/>
      </w:pPr>
    </w:lvl>
  </w:abstractNum>
  <w:abstractNum w:abstractNumId="12" w15:restartNumberingAfterBreak="0">
    <w:nsid w:val="206D3920"/>
    <w:multiLevelType w:val="hybridMultilevel"/>
    <w:tmpl w:val="8CF88C9E"/>
    <w:lvl w:ilvl="0" w:tplc="A036CEA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3" w15:restartNumberingAfterBreak="0">
    <w:nsid w:val="27D8492A"/>
    <w:multiLevelType w:val="hybridMultilevel"/>
    <w:tmpl w:val="67267998"/>
    <w:lvl w:ilvl="0" w:tplc="41B8884E">
      <w:start w:val="1"/>
      <w:numFmt w:val="decimal"/>
      <w:lvlText w:val="(%1)"/>
      <w:lvlJc w:val="left"/>
      <w:pPr>
        <w:ind w:left="786" w:hanging="360"/>
      </w:pPr>
      <w:rPr>
        <w:rFonts w:ascii="Browallia New" w:eastAsia="Arial Unicode MS" w:hAnsi="Browallia New" w:cs="Browallia New" w:hint="default"/>
        <w:b w:val="0"/>
        <w:bCs w:val="0"/>
        <w:sz w:val="32"/>
        <w:szCs w:val="32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594" w:hanging="360"/>
      </w:pPr>
    </w:lvl>
    <w:lvl w:ilvl="2" w:tplc="0809001B" w:tentative="1">
      <w:start w:val="1"/>
      <w:numFmt w:val="lowerRoman"/>
      <w:lvlText w:val="%3."/>
      <w:lvlJc w:val="right"/>
      <w:pPr>
        <w:ind w:left="2314" w:hanging="180"/>
      </w:pPr>
    </w:lvl>
    <w:lvl w:ilvl="3" w:tplc="0809000F" w:tentative="1">
      <w:start w:val="1"/>
      <w:numFmt w:val="decimal"/>
      <w:lvlText w:val="%4."/>
      <w:lvlJc w:val="left"/>
      <w:pPr>
        <w:ind w:left="3034" w:hanging="360"/>
      </w:pPr>
    </w:lvl>
    <w:lvl w:ilvl="4" w:tplc="08090019" w:tentative="1">
      <w:start w:val="1"/>
      <w:numFmt w:val="lowerLetter"/>
      <w:lvlText w:val="%5."/>
      <w:lvlJc w:val="left"/>
      <w:pPr>
        <w:ind w:left="3754" w:hanging="360"/>
      </w:pPr>
    </w:lvl>
    <w:lvl w:ilvl="5" w:tplc="0809001B" w:tentative="1">
      <w:start w:val="1"/>
      <w:numFmt w:val="lowerRoman"/>
      <w:lvlText w:val="%6."/>
      <w:lvlJc w:val="right"/>
      <w:pPr>
        <w:ind w:left="4474" w:hanging="180"/>
      </w:pPr>
    </w:lvl>
    <w:lvl w:ilvl="6" w:tplc="0809000F" w:tentative="1">
      <w:start w:val="1"/>
      <w:numFmt w:val="decimal"/>
      <w:lvlText w:val="%7."/>
      <w:lvlJc w:val="left"/>
      <w:pPr>
        <w:ind w:left="5194" w:hanging="360"/>
      </w:pPr>
    </w:lvl>
    <w:lvl w:ilvl="7" w:tplc="08090019" w:tentative="1">
      <w:start w:val="1"/>
      <w:numFmt w:val="lowerLetter"/>
      <w:lvlText w:val="%8."/>
      <w:lvlJc w:val="left"/>
      <w:pPr>
        <w:ind w:left="5914" w:hanging="360"/>
      </w:pPr>
    </w:lvl>
    <w:lvl w:ilvl="8" w:tplc="0809001B" w:tentative="1">
      <w:start w:val="1"/>
      <w:numFmt w:val="lowerRoman"/>
      <w:lvlText w:val="%9."/>
      <w:lvlJc w:val="right"/>
      <w:pPr>
        <w:ind w:left="6634" w:hanging="180"/>
      </w:pPr>
    </w:lvl>
  </w:abstractNum>
  <w:abstractNum w:abstractNumId="14" w15:restartNumberingAfterBreak="0">
    <w:nsid w:val="29776F71"/>
    <w:multiLevelType w:val="hybridMultilevel"/>
    <w:tmpl w:val="2C9E26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B797223"/>
    <w:multiLevelType w:val="hybridMultilevel"/>
    <w:tmpl w:val="31165E3C"/>
    <w:lvl w:ilvl="0" w:tplc="96360CA4">
      <w:start w:val="1"/>
      <w:numFmt w:val="thaiLetters"/>
      <w:lvlText w:val="%1)"/>
      <w:lvlJc w:val="left"/>
      <w:pPr>
        <w:ind w:left="1080" w:hanging="540"/>
      </w:pPr>
      <w:rPr>
        <w:rFonts w:eastAsia="Times New Roman"/>
        <w:color w:val="D04A02"/>
      </w:rPr>
    </w:lvl>
    <w:lvl w:ilvl="1" w:tplc="08090019">
      <w:start w:val="1"/>
      <w:numFmt w:val="lowerLetter"/>
      <w:lvlText w:val="%2."/>
      <w:lvlJc w:val="left"/>
      <w:pPr>
        <w:ind w:left="1620" w:hanging="360"/>
      </w:pPr>
    </w:lvl>
    <w:lvl w:ilvl="2" w:tplc="0809001B">
      <w:start w:val="1"/>
      <w:numFmt w:val="lowerRoman"/>
      <w:lvlText w:val="%3."/>
      <w:lvlJc w:val="right"/>
      <w:pPr>
        <w:ind w:left="2340" w:hanging="180"/>
      </w:pPr>
    </w:lvl>
    <w:lvl w:ilvl="3" w:tplc="0809000F">
      <w:start w:val="1"/>
      <w:numFmt w:val="decimal"/>
      <w:lvlText w:val="%4."/>
      <w:lvlJc w:val="left"/>
      <w:pPr>
        <w:ind w:left="3060" w:hanging="360"/>
      </w:pPr>
    </w:lvl>
    <w:lvl w:ilvl="4" w:tplc="08090019">
      <w:start w:val="1"/>
      <w:numFmt w:val="lowerLetter"/>
      <w:lvlText w:val="%5."/>
      <w:lvlJc w:val="left"/>
      <w:pPr>
        <w:ind w:left="3780" w:hanging="360"/>
      </w:pPr>
    </w:lvl>
    <w:lvl w:ilvl="5" w:tplc="0809001B">
      <w:start w:val="1"/>
      <w:numFmt w:val="lowerRoman"/>
      <w:lvlText w:val="%6."/>
      <w:lvlJc w:val="right"/>
      <w:pPr>
        <w:ind w:left="4500" w:hanging="180"/>
      </w:pPr>
    </w:lvl>
    <w:lvl w:ilvl="6" w:tplc="0809000F">
      <w:start w:val="1"/>
      <w:numFmt w:val="decimal"/>
      <w:lvlText w:val="%7."/>
      <w:lvlJc w:val="left"/>
      <w:pPr>
        <w:ind w:left="5220" w:hanging="360"/>
      </w:pPr>
    </w:lvl>
    <w:lvl w:ilvl="7" w:tplc="08090019">
      <w:start w:val="1"/>
      <w:numFmt w:val="lowerLetter"/>
      <w:lvlText w:val="%8."/>
      <w:lvlJc w:val="left"/>
      <w:pPr>
        <w:ind w:left="5940" w:hanging="360"/>
      </w:pPr>
    </w:lvl>
    <w:lvl w:ilvl="8" w:tplc="0809001B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2E8D1A72"/>
    <w:multiLevelType w:val="singleLevel"/>
    <w:tmpl w:val="BE80B26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7" w15:restartNumberingAfterBreak="0">
    <w:nsid w:val="31194622"/>
    <w:multiLevelType w:val="hybridMultilevel"/>
    <w:tmpl w:val="DBE8F5D2"/>
    <w:lvl w:ilvl="0" w:tplc="1AD22A7A">
      <w:start w:val="1"/>
      <w:numFmt w:val="decimal"/>
      <w:lvlText w:val="(%1)"/>
      <w:lvlJc w:val="left"/>
      <w:pPr>
        <w:ind w:left="1131" w:hanging="705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8" w15:restartNumberingAfterBreak="0">
    <w:nsid w:val="3D5A741C"/>
    <w:multiLevelType w:val="hybridMultilevel"/>
    <w:tmpl w:val="EC60A3D8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D843E25"/>
    <w:multiLevelType w:val="hybridMultilevel"/>
    <w:tmpl w:val="B35E8FB6"/>
    <w:lvl w:ilvl="0" w:tplc="A0AC7E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0DB63EB"/>
    <w:multiLevelType w:val="hybridMultilevel"/>
    <w:tmpl w:val="E50C8B96"/>
    <w:lvl w:ilvl="0" w:tplc="19E85A84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2E64417"/>
    <w:multiLevelType w:val="hybridMultilevel"/>
    <w:tmpl w:val="BEC6295A"/>
    <w:lvl w:ilvl="0" w:tplc="572A7918">
      <w:start w:val="12"/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46C47FC4"/>
    <w:multiLevelType w:val="hybridMultilevel"/>
    <w:tmpl w:val="0C128652"/>
    <w:lvl w:ilvl="0" w:tplc="08090001">
      <w:start w:val="1"/>
      <w:numFmt w:val="bullet"/>
      <w:lvlText w:val=""/>
      <w:lvlJc w:val="left"/>
      <w:pPr>
        <w:ind w:left="1276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996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716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436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156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876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596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316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036" w:hanging="360"/>
      </w:pPr>
      <w:rPr>
        <w:rFonts w:ascii="Wingdings" w:hAnsi="Wingdings" w:hint="default"/>
      </w:rPr>
    </w:lvl>
  </w:abstractNum>
  <w:abstractNum w:abstractNumId="23" w15:restartNumberingAfterBreak="0">
    <w:nsid w:val="490048E1"/>
    <w:multiLevelType w:val="hybridMultilevel"/>
    <w:tmpl w:val="7D8E3AE0"/>
    <w:lvl w:ilvl="0" w:tplc="5CEC3780">
      <w:start w:val="3"/>
      <w:numFmt w:val="bullet"/>
      <w:lvlText w:val="-"/>
      <w:lvlJc w:val="left"/>
      <w:pPr>
        <w:ind w:left="502" w:hanging="360"/>
      </w:pPr>
      <w:rPr>
        <w:rFonts w:ascii="Angsana New" w:eastAsia="MS Mincho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294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6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8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10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82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54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6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86" w:hanging="360"/>
      </w:pPr>
      <w:rPr>
        <w:rFonts w:ascii="Wingdings" w:hAnsi="Wingdings" w:hint="default"/>
      </w:rPr>
    </w:lvl>
  </w:abstractNum>
  <w:abstractNum w:abstractNumId="24" w15:restartNumberingAfterBreak="0">
    <w:nsid w:val="4B1D55E0"/>
    <w:multiLevelType w:val="hybridMultilevel"/>
    <w:tmpl w:val="D33084F4"/>
    <w:lvl w:ilvl="0" w:tplc="E67CACFA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4DAE6349"/>
    <w:multiLevelType w:val="hybridMultilevel"/>
    <w:tmpl w:val="3B940A36"/>
    <w:lvl w:ilvl="0" w:tplc="FAAADB48">
      <w:start w:val="1"/>
      <w:numFmt w:val="bullet"/>
      <w:lvlText w:val=""/>
      <w:lvlJc w:val="left"/>
      <w:pPr>
        <w:ind w:left="1777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 w15:restartNumberingAfterBreak="0">
    <w:nsid w:val="51137F4F"/>
    <w:multiLevelType w:val="hybridMultilevel"/>
    <w:tmpl w:val="970062CC"/>
    <w:lvl w:ilvl="0" w:tplc="A036CEA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7" w15:restartNumberingAfterBreak="0">
    <w:nsid w:val="527D5DD4"/>
    <w:multiLevelType w:val="hybridMultilevel"/>
    <w:tmpl w:val="3C0A977E"/>
    <w:lvl w:ilvl="0" w:tplc="33222FC6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53DD0163"/>
    <w:multiLevelType w:val="hybridMultilevel"/>
    <w:tmpl w:val="034AABCE"/>
    <w:lvl w:ilvl="0" w:tplc="938CC8D4">
      <w:start w:val="1"/>
      <w:numFmt w:val="bullet"/>
      <w:lvlText w:val="-"/>
      <w:lvlJc w:val="left"/>
      <w:pPr>
        <w:ind w:left="-72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</w:abstractNum>
  <w:abstractNum w:abstractNumId="29" w15:restartNumberingAfterBreak="0">
    <w:nsid w:val="570B76A9"/>
    <w:multiLevelType w:val="hybridMultilevel"/>
    <w:tmpl w:val="9618847C"/>
    <w:lvl w:ilvl="0" w:tplc="140425BE">
      <w:start w:val="5"/>
      <w:numFmt w:val="thaiLetters"/>
      <w:lvlText w:val="%1)"/>
      <w:lvlJc w:val="left"/>
      <w:pPr>
        <w:ind w:left="786" w:hanging="360"/>
      </w:pPr>
      <w:rPr>
        <w:rFonts w:hint="default"/>
        <w:b w:val="0"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506" w:hanging="360"/>
      </w:pPr>
    </w:lvl>
    <w:lvl w:ilvl="2" w:tplc="0809001B" w:tentative="1">
      <w:start w:val="1"/>
      <w:numFmt w:val="lowerRoman"/>
      <w:lvlText w:val="%3."/>
      <w:lvlJc w:val="right"/>
      <w:pPr>
        <w:ind w:left="2226" w:hanging="180"/>
      </w:pPr>
    </w:lvl>
    <w:lvl w:ilvl="3" w:tplc="0809000F" w:tentative="1">
      <w:start w:val="1"/>
      <w:numFmt w:val="decimal"/>
      <w:lvlText w:val="%4."/>
      <w:lvlJc w:val="left"/>
      <w:pPr>
        <w:ind w:left="2946" w:hanging="360"/>
      </w:pPr>
    </w:lvl>
    <w:lvl w:ilvl="4" w:tplc="08090019" w:tentative="1">
      <w:start w:val="1"/>
      <w:numFmt w:val="lowerLetter"/>
      <w:lvlText w:val="%5."/>
      <w:lvlJc w:val="left"/>
      <w:pPr>
        <w:ind w:left="3666" w:hanging="360"/>
      </w:pPr>
    </w:lvl>
    <w:lvl w:ilvl="5" w:tplc="0809001B" w:tentative="1">
      <w:start w:val="1"/>
      <w:numFmt w:val="lowerRoman"/>
      <w:lvlText w:val="%6."/>
      <w:lvlJc w:val="right"/>
      <w:pPr>
        <w:ind w:left="4386" w:hanging="180"/>
      </w:pPr>
    </w:lvl>
    <w:lvl w:ilvl="6" w:tplc="0809000F" w:tentative="1">
      <w:start w:val="1"/>
      <w:numFmt w:val="decimal"/>
      <w:lvlText w:val="%7."/>
      <w:lvlJc w:val="left"/>
      <w:pPr>
        <w:ind w:left="5106" w:hanging="360"/>
      </w:pPr>
    </w:lvl>
    <w:lvl w:ilvl="7" w:tplc="08090019" w:tentative="1">
      <w:start w:val="1"/>
      <w:numFmt w:val="lowerLetter"/>
      <w:lvlText w:val="%8."/>
      <w:lvlJc w:val="left"/>
      <w:pPr>
        <w:ind w:left="5826" w:hanging="360"/>
      </w:pPr>
    </w:lvl>
    <w:lvl w:ilvl="8" w:tplc="08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0" w15:restartNumberingAfterBreak="0">
    <w:nsid w:val="5B4369EE"/>
    <w:multiLevelType w:val="hybridMultilevel"/>
    <w:tmpl w:val="5F140574"/>
    <w:lvl w:ilvl="0" w:tplc="D5604CA2">
      <w:start w:val="1"/>
      <w:numFmt w:val="thaiLetters"/>
      <w:lvlText w:val="(%1)"/>
      <w:lvlJc w:val="left"/>
      <w:pPr>
        <w:ind w:left="1267" w:hanging="360"/>
      </w:pPr>
    </w:lvl>
    <w:lvl w:ilvl="1" w:tplc="08090019">
      <w:start w:val="1"/>
      <w:numFmt w:val="lowerLetter"/>
      <w:lvlText w:val="%2."/>
      <w:lvlJc w:val="left"/>
      <w:pPr>
        <w:ind w:left="1987" w:hanging="360"/>
      </w:pPr>
    </w:lvl>
    <w:lvl w:ilvl="2" w:tplc="0809001B">
      <w:start w:val="1"/>
      <w:numFmt w:val="lowerRoman"/>
      <w:lvlText w:val="%3."/>
      <w:lvlJc w:val="right"/>
      <w:pPr>
        <w:ind w:left="2707" w:hanging="180"/>
      </w:pPr>
    </w:lvl>
    <w:lvl w:ilvl="3" w:tplc="0809000F">
      <w:start w:val="1"/>
      <w:numFmt w:val="decimal"/>
      <w:lvlText w:val="%4."/>
      <w:lvlJc w:val="left"/>
      <w:pPr>
        <w:ind w:left="3427" w:hanging="360"/>
      </w:pPr>
    </w:lvl>
    <w:lvl w:ilvl="4" w:tplc="08090019">
      <w:start w:val="1"/>
      <w:numFmt w:val="lowerLetter"/>
      <w:lvlText w:val="%5."/>
      <w:lvlJc w:val="left"/>
      <w:pPr>
        <w:ind w:left="4147" w:hanging="360"/>
      </w:pPr>
    </w:lvl>
    <w:lvl w:ilvl="5" w:tplc="0809001B">
      <w:start w:val="1"/>
      <w:numFmt w:val="lowerRoman"/>
      <w:lvlText w:val="%6."/>
      <w:lvlJc w:val="right"/>
      <w:pPr>
        <w:ind w:left="4867" w:hanging="180"/>
      </w:pPr>
    </w:lvl>
    <w:lvl w:ilvl="6" w:tplc="0809000F">
      <w:start w:val="1"/>
      <w:numFmt w:val="decimal"/>
      <w:lvlText w:val="%7."/>
      <w:lvlJc w:val="left"/>
      <w:pPr>
        <w:ind w:left="5587" w:hanging="360"/>
      </w:pPr>
    </w:lvl>
    <w:lvl w:ilvl="7" w:tplc="08090019">
      <w:start w:val="1"/>
      <w:numFmt w:val="lowerLetter"/>
      <w:lvlText w:val="%8."/>
      <w:lvlJc w:val="left"/>
      <w:pPr>
        <w:ind w:left="6307" w:hanging="360"/>
      </w:pPr>
    </w:lvl>
    <w:lvl w:ilvl="8" w:tplc="0809001B">
      <w:start w:val="1"/>
      <w:numFmt w:val="lowerRoman"/>
      <w:lvlText w:val="%9."/>
      <w:lvlJc w:val="right"/>
      <w:pPr>
        <w:ind w:left="7027" w:hanging="180"/>
      </w:pPr>
    </w:lvl>
  </w:abstractNum>
  <w:abstractNum w:abstractNumId="31" w15:restartNumberingAfterBreak="0">
    <w:nsid w:val="5E425332"/>
    <w:multiLevelType w:val="hybridMultilevel"/>
    <w:tmpl w:val="DC0C3D12"/>
    <w:lvl w:ilvl="0" w:tplc="F0D8299E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5EE70FB5"/>
    <w:multiLevelType w:val="singleLevel"/>
    <w:tmpl w:val="F56A7C0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3" w15:restartNumberingAfterBreak="0">
    <w:nsid w:val="61D27984"/>
    <w:multiLevelType w:val="hybridMultilevel"/>
    <w:tmpl w:val="9DD6A54C"/>
    <w:lvl w:ilvl="0" w:tplc="F52428E4">
      <w:start w:val="1"/>
      <w:numFmt w:val="bullet"/>
      <w:lvlText w:val="-"/>
      <w:lvlJc w:val="left"/>
      <w:pPr>
        <w:ind w:left="1426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214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6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8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0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2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4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6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86" w:hanging="360"/>
      </w:pPr>
      <w:rPr>
        <w:rFonts w:ascii="Wingdings" w:hAnsi="Wingdings" w:hint="default"/>
      </w:rPr>
    </w:lvl>
  </w:abstractNum>
  <w:abstractNum w:abstractNumId="34" w15:restartNumberingAfterBreak="0">
    <w:nsid w:val="659430BB"/>
    <w:multiLevelType w:val="hybridMultilevel"/>
    <w:tmpl w:val="8A6E2820"/>
    <w:lvl w:ilvl="0" w:tplc="CE44957E">
      <w:start w:val="1"/>
      <w:numFmt w:val="bullet"/>
      <w:lvlText w:val=""/>
      <w:lvlJc w:val="left"/>
      <w:pPr>
        <w:ind w:left="4407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512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584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656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728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800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872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944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10167" w:hanging="360"/>
      </w:pPr>
      <w:rPr>
        <w:rFonts w:ascii="Wingdings" w:hAnsi="Wingdings" w:hint="default"/>
      </w:rPr>
    </w:lvl>
  </w:abstractNum>
  <w:abstractNum w:abstractNumId="35" w15:restartNumberingAfterBreak="0">
    <w:nsid w:val="69E377F0"/>
    <w:multiLevelType w:val="hybridMultilevel"/>
    <w:tmpl w:val="0C78C090"/>
    <w:lvl w:ilvl="0" w:tplc="AD1A33E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1" w:tplc="FE64D270">
      <w:numFmt w:val="bullet"/>
      <w:lvlText w:val="-"/>
      <w:lvlJc w:val="left"/>
      <w:pPr>
        <w:ind w:left="3240" w:hanging="360"/>
      </w:pPr>
      <w:rPr>
        <w:rFonts w:ascii="Browallia New" w:eastAsia="Arial Unicode MS" w:hAnsi="Browallia New" w:cs="Browallia New" w:hint="default"/>
      </w:rPr>
    </w:lvl>
    <w:lvl w:ilvl="2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36" w15:restartNumberingAfterBreak="0">
    <w:nsid w:val="6CE85950"/>
    <w:multiLevelType w:val="hybridMultilevel"/>
    <w:tmpl w:val="CD3614D8"/>
    <w:lvl w:ilvl="0" w:tplc="49244134">
      <w:start w:val="1"/>
      <w:numFmt w:val="thaiLetters"/>
      <w:lvlText w:val="%1)"/>
      <w:lvlJc w:val="left"/>
      <w:pPr>
        <w:ind w:left="1080" w:hanging="540"/>
      </w:pPr>
      <w:rPr>
        <w:rFonts w:eastAsia="Times New Roman" w:hint="default"/>
        <w:color w:val="D04A02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7" w15:restartNumberingAfterBreak="0">
    <w:nsid w:val="6DEB1F35"/>
    <w:multiLevelType w:val="hybridMultilevel"/>
    <w:tmpl w:val="C756AB74"/>
    <w:lvl w:ilvl="0" w:tplc="08090001">
      <w:start w:val="1"/>
      <w:numFmt w:val="bullet"/>
      <w:lvlText w:val=""/>
      <w:lvlJc w:val="left"/>
      <w:pPr>
        <w:ind w:left="178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0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3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42" w:hanging="360"/>
      </w:pPr>
      <w:rPr>
        <w:rFonts w:ascii="Wingdings" w:hAnsi="Wingdings" w:hint="default"/>
      </w:rPr>
    </w:lvl>
  </w:abstractNum>
  <w:abstractNum w:abstractNumId="38" w15:restartNumberingAfterBreak="0">
    <w:nsid w:val="6ED76EE4"/>
    <w:multiLevelType w:val="hybridMultilevel"/>
    <w:tmpl w:val="CCEC080C"/>
    <w:lvl w:ilvl="0" w:tplc="2F2E48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30E38E6"/>
    <w:multiLevelType w:val="hybridMultilevel"/>
    <w:tmpl w:val="A01026B0"/>
    <w:lvl w:ilvl="0" w:tplc="956848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3C80C17"/>
    <w:multiLevelType w:val="hybridMultilevel"/>
    <w:tmpl w:val="1E3E9738"/>
    <w:lvl w:ilvl="0" w:tplc="327ADBAE">
      <w:numFmt w:val="bullet"/>
      <w:lvlText w:val="-"/>
      <w:lvlJc w:val="left"/>
      <w:pPr>
        <w:ind w:left="360" w:hanging="360"/>
      </w:pPr>
      <w:rPr>
        <w:rFonts w:ascii="Browallia New" w:eastAsia="Calibri" w:hAnsi="Browallia New" w:cs="Browallia New" w:hint="cs"/>
      </w:rPr>
    </w:lvl>
    <w:lvl w:ilvl="1" w:tplc="08090003">
      <w:start w:val="1"/>
      <w:numFmt w:val="bullet"/>
      <w:lvlText w:val="o"/>
      <w:lvlJc w:val="left"/>
      <w:pPr>
        <w:ind w:left="-545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75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895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1615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2335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3055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3775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4495" w:hanging="360"/>
      </w:pPr>
      <w:rPr>
        <w:rFonts w:ascii="Wingdings" w:hAnsi="Wingdings" w:hint="default"/>
      </w:rPr>
    </w:lvl>
  </w:abstractNum>
  <w:abstractNum w:abstractNumId="41" w15:restartNumberingAfterBreak="0">
    <w:nsid w:val="7F413CDF"/>
    <w:multiLevelType w:val="hybridMultilevel"/>
    <w:tmpl w:val="CCA6B1E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32"/>
  </w:num>
  <w:num w:numId="3">
    <w:abstractNumId w:val="23"/>
  </w:num>
  <w:num w:numId="4">
    <w:abstractNumId w:val="20"/>
  </w:num>
  <w:num w:numId="5">
    <w:abstractNumId w:val="28"/>
  </w:num>
  <w:num w:numId="6">
    <w:abstractNumId w:val="17"/>
  </w:num>
  <w:num w:numId="7">
    <w:abstractNumId w:val="1"/>
  </w:num>
  <w:num w:numId="8">
    <w:abstractNumId w:val="38"/>
  </w:num>
  <w:num w:numId="9">
    <w:abstractNumId w:val="34"/>
  </w:num>
  <w:num w:numId="10">
    <w:abstractNumId w:val="40"/>
  </w:num>
  <w:num w:numId="11">
    <w:abstractNumId w:val="39"/>
  </w:num>
  <w:num w:numId="12">
    <w:abstractNumId w:val="37"/>
  </w:num>
  <w:num w:numId="13">
    <w:abstractNumId w:val="13"/>
  </w:num>
  <w:num w:numId="14">
    <w:abstractNumId w:val="33"/>
  </w:num>
  <w:num w:numId="15">
    <w:abstractNumId w:val="3"/>
  </w:num>
  <w:num w:numId="16">
    <w:abstractNumId w:val="18"/>
  </w:num>
  <w:num w:numId="17">
    <w:abstractNumId w:val="21"/>
  </w:num>
  <w:num w:numId="18">
    <w:abstractNumId w:val="25"/>
  </w:num>
  <w:num w:numId="19">
    <w:abstractNumId w:val="22"/>
  </w:num>
  <w:num w:numId="20">
    <w:abstractNumId w:val="0"/>
  </w:num>
  <w:num w:numId="21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41"/>
  </w:num>
  <w:num w:numId="23">
    <w:abstractNumId w:val="19"/>
  </w:num>
  <w:num w:numId="24">
    <w:abstractNumId w:val="35"/>
  </w:num>
  <w:num w:numId="25">
    <w:abstractNumId w:val="8"/>
  </w:num>
  <w:num w:numId="26">
    <w:abstractNumId w:val="30"/>
  </w:num>
  <w:num w:numId="27">
    <w:abstractNumId w:val="15"/>
  </w:num>
  <w:num w:numId="28">
    <w:abstractNumId w:val="36"/>
  </w:num>
  <w:num w:numId="29">
    <w:abstractNumId w:val="4"/>
  </w:num>
  <w:num w:numId="30">
    <w:abstractNumId w:val="9"/>
  </w:num>
  <w:num w:numId="31">
    <w:abstractNumId w:val="14"/>
  </w:num>
  <w:num w:numId="32">
    <w:abstractNumId w:val="24"/>
  </w:num>
  <w:num w:numId="33">
    <w:abstractNumId w:val="10"/>
  </w:num>
  <w:num w:numId="34">
    <w:abstractNumId w:val="26"/>
  </w:num>
  <w:num w:numId="35">
    <w:abstractNumId w:val="12"/>
  </w:num>
  <w:num w:numId="36">
    <w:abstractNumId w:val="31"/>
  </w:num>
  <w:num w:numId="37">
    <w:abstractNumId w:val="27"/>
  </w:num>
  <w:num w:numId="38">
    <w:abstractNumId w:val="11"/>
  </w:num>
  <w:num w:numId="39">
    <w:abstractNumId w:val="7"/>
  </w:num>
  <w:num w:numId="40">
    <w:abstractNumId w:val="6"/>
  </w:num>
  <w:num w:numId="41">
    <w:abstractNumId w:val="2"/>
  </w:num>
  <w:num w:numId="42">
    <w:abstractNumId w:val="1"/>
  </w:num>
  <w:num w:numId="43">
    <w:abstractNumId w:val="5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29"/>
  </w:num>
  <w:numIdMacAtCleanup w:val="3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hideSpellingErrors/>
  <w:hideGrammaticalErrors/>
  <w:activeWritingStyle w:appName="MSWord" w:lang="ar-SA" w:vendorID="64" w:dllVersion="6" w:nlCheck="1" w:checkStyle="0"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ar-SA" w:vendorID="64" w:dllVersion="0" w:nlCheck="1" w:checkStyle="0"/>
  <w:activeWritingStyle w:appName="MSWord" w:lang="en-AU" w:vendorID="64" w:dllVersion="0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oNotHyphenateCaps/>
  <w:drawingGridHorizontalSpacing w:val="90"/>
  <w:displayHorizontalDrawingGridEvery w:val="0"/>
  <w:displayVerticalDrawingGridEvery w:val="0"/>
  <w:noPunctuationKerning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놸ಪ㹀Թ늀ಪࠀࠀ㴠ࡨ돨ಪࠀ㪀ࡨ럐ಪ冀π뮸ಪ맀ȍ怀ಮ㺠ࡨ惈ಮ梠࡯撰ಮㄠ࡯梘ಮ㘀ࡨ沀ಮ밀Թ胈ಮⶀ࡯蒰ಮ齠ȍ袘ಮ㼀Թ貀ಮ㓠࡯჈ಮ㊠࡯ᒰಮ⨠࡯ᢘಮࠀࠀ᠀ࠀ᠀漀࡯簤ࣥ䕔员맀ȍಪࢻ籔ࣥ䕔员맀ȍಪࢻ᣹紐ࣥ竈ದ᣹噦က᣹絜ࣥ竰ದ᣹噦疚᣹"/>
  </w:docVars>
  <w:rsids>
    <w:rsidRoot w:val="006443D7"/>
    <w:rsid w:val="0000010F"/>
    <w:rsid w:val="0000063D"/>
    <w:rsid w:val="00000829"/>
    <w:rsid w:val="000008A4"/>
    <w:rsid w:val="00000957"/>
    <w:rsid w:val="00000983"/>
    <w:rsid w:val="00000A0B"/>
    <w:rsid w:val="00000A45"/>
    <w:rsid w:val="00000A7B"/>
    <w:rsid w:val="00000BAE"/>
    <w:rsid w:val="000011F4"/>
    <w:rsid w:val="000012F0"/>
    <w:rsid w:val="0000131A"/>
    <w:rsid w:val="00001387"/>
    <w:rsid w:val="00001C25"/>
    <w:rsid w:val="00001C6C"/>
    <w:rsid w:val="00001F42"/>
    <w:rsid w:val="00001F51"/>
    <w:rsid w:val="000020C0"/>
    <w:rsid w:val="000020D6"/>
    <w:rsid w:val="0000214E"/>
    <w:rsid w:val="0000228F"/>
    <w:rsid w:val="000022E8"/>
    <w:rsid w:val="0000231F"/>
    <w:rsid w:val="000024C1"/>
    <w:rsid w:val="000025AD"/>
    <w:rsid w:val="0000293D"/>
    <w:rsid w:val="00002A8D"/>
    <w:rsid w:val="00002DA2"/>
    <w:rsid w:val="00002F89"/>
    <w:rsid w:val="00002FB2"/>
    <w:rsid w:val="00003288"/>
    <w:rsid w:val="000033C1"/>
    <w:rsid w:val="00003466"/>
    <w:rsid w:val="000037F0"/>
    <w:rsid w:val="0000385F"/>
    <w:rsid w:val="000038E4"/>
    <w:rsid w:val="00003A1F"/>
    <w:rsid w:val="00003AC6"/>
    <w:rsid w:val="00003C90"/>
    <w:rsid w:val="00003D01"/>
    <w:rsid w:val="00003D81"/>
    <w:rsid w:val="00003EBA"/>
    <w:rsid w:val="00003F15"/>
    <w:rsid w:val="00004181"/>
    <w:rsid w:val="00004474"/>
    <w:rsid w:val="000047D5"/>
    <w:rsid w:val="00004952"/>
    <w:rsid w:val="00004E50"/>
    <w:rsid w:val="00005264"/>
    <w:rsid w:val="0000539E"/>
    <w:rsid w:val="00005791"/>
    <w:rsid w:val="00005DC9"/>
    <w:rsid w:val="000060BF"/>
    <w:rsid w:val="0000623D"/>
    <w:rsid w:val="00006504"/>
    <w:rsid w:val="00006850"/>
    <w:rsid w:val="000069B1"/>
    <w:rsid w:val="00006A66"/>
    <w:rsid w:val="00006B5A"/>
    <w:rsid w:val="00006BB7"/>
    <w:rsid w:val="00006BF2"/>
    <w:rsid w:val="000072C0"/>
    <w:rsid w:val="000072E1"/>
    <w:rsid w:val="000072F8"/>
    <w:rsid w:val="00007570"/>
    <w:rsid w:val="00007D58"/>
    <w:rsid w:val="0001052B"/>
    <w:rsid w:val="000107ED"/>
    <w:rsid w:val="00010857"/>
    <w:rsid w:val="00010908"/>
    <w:rsid w:val="00010A0A"/>
    <w:rsid w:val="00010A46"/>
    <w:rsid w:val="00010B70"/>
    <w:rsid w:val="00010B9E"/>
    <w:rsid w:val="00010CE0"/>
    <w:rsid w:val="00010D33"/>
    <w:rsid w:val="00010E70"/>
    <w:rsid w:val="00010E84"/>
    <w:rsid w:val="00010F1C"/>
    <w:rsid w:val="000111E1"/>
    <w:rsid w:val="0001136D"/>
    <w:rsid w:val="00011389"/>
    <w:rsid w:val="000114F1"/>
    <w:rsid w:val="0001159E"/>
    <w:rsid w:val="000115A4"/>
    <w:rsid w:val="00011632"/>
    <w:rsid w:val="00011938"/>
    <w:rsid w:val="00011941"/>
    <w:rsid w:val="00011986"/>
    <w:rsid w:val="00011C8A"/>
    <w:rsid w:val="00011F0E"/>
    <w:rsid w:val="00011FF1"/>
    <w:rsid w:val="00012237"/>
    <w:rsid w:val="00012273"/>
    <w:rsid w:val="000126FE"/>
    <w:rsid w:val="00012D59"/>
    <w:rsid w:val="00012FAC"/>
    <w:rsid w:val="000132A1"/>
    <w:rsid w:val="0001338D"/>
    <w:rsid w:val="000133F5"/>
    <w:rsid w:val="00013422"/>
    <w:rsid w:val="000134B4"/>
    <w:rsid w:val="000134D0"/>
    <w:rsid w:val="000134DB"/>
    <w:rsid w:val="0001363A"/>
    <w:rsid w:val="00013855"/>
    <w:rsid w:val="00013910"/>
    <w:rsid w:val="00013C1F"/>
    <w:rsid w:val="00013DBB"/>
    <w:rsid w:val="00013EB3"/>
    <w:rsid w:val="00013F57"/>
    <w:rsid w:val="00013F6F"/>
    <w:rsid w:val="00013FE5"/>
    <w:rsid w:val="00014016"/>
    <w:rsid w:val="000143AA"/>
    <w:rsid w:val="00014CD2"/>
    <w:rsid w:val="00014DD0"/>
    <w:rsid w:val="00014F5B"/>
    <w:rsid w:val="00015157"/>
    <w:rsid w:val="00015230"/>
    <w:rsid w:val="00015236"/>
    <w:rsid w:val="00015649"/>
    <w:rsid w:val="00015687"/>
    <w:rsid w:val="000156DA"/>
    <w:rsid w:val="00015842"/>
    <w:rsid w:val="00015B15"/>
    <w:rsid w:val="00015DBC"/>
    <w:rsid w:val="00015E66"/>
    <w:rsid w:val="00015EAB"/>
    <w:rsid w:val="0001663B"/>
    <w:rsid w:val="0001677E"/>
    <w:rsid w:val="00016801"/>
    <w:rsid w:val="00016A88"/>
    <w:rsid w:val="00016AD3"/>
    <w:rsid w:val="00016CA1"/>
    <w:rsid w:val="00016CB8"/>
    <w:rsid w:val="00016D0F"/>
    <w:rsid w:val="00016DCE"/>
    <w:rsid w:val="00017460"/>
    <w:rsid w:val="000175BD"/>
    <w:rsid w:val="000177F0"/>
    <w:rsid w:val="00017846"/>
    <w:rsid w:val="00017B64"/>
    <w:rsid w:val="00017BD5"/>
    <w:rsid w:val="00017E24"/>
    <w:rsid w:val="000201D0"/>
    <w:rsid w:val="000201E5"/>
    <w:rsid w:val="000201E6"/>
    <w:rsid w:val="000202B1"/>
    <w:rsid w:val="000205E3"/>
    <w:rsid w:val="0002062E"/>
    <w:rsid w:val="000210F4"/>
    <w:rsid w:val="000211E2"/>
    <w:rsid w:val="0002136F"/>
    <w:rsid w:val="000214DF"/>
    <w:rsid w:val="0002181D"/>
    <w:rsid w:val="00021A6B"/>
    <w:rsid w:val="00022206"/>
    <w:rsid w:val="00022345"/>
    <w:rsid w:val="000227D1"/>
    <w:rsid w:val="00023076"/>
    <w:rsid w:val="00023168"/>
    <w:rsid w:val="0002339F"/>
    <w:rsid w:val="00023539"/>
    <w:rsid w:val="000237DB"/>
    <w:rsid w:val="000239CF"/>
    <w:rsid w:val="000240C0"/>
    <w:rsid w:val="000240FA"/>
    <w:rsid w:val="000242A6"/>
    <w:rsid w:val="00024321"/>
    <w:rsid w:val="0002438D"/>
    <w:rsid w:val="000244C1"/>
    <w:rsid w:val="000249D9"/>
    <w:rsid w:val="00024CD4"/>
    <w:rsid w:val="00024D86"/>
    <w:rsid w:val="00024DCC"/>
    <w:rsid w:val="00024ECA"/>
    <w:rsid w:val="000250FD"/>
    <w:rsid w:val="000257A0"/>
    <w:rsid w:val="00026132"/>
    <w:rsid w:val="0002634C"/>
    <w:rsid w:val="0002648C"/>
    <w:rsid w:val="000264EC"/>
    <w:rsid w:val="0002654C"/>
    <w:rsid w:val="00026566"/>
    <w:rsid w:val="0002656B"/>
    <w:rsid w:val="00026864"/>
    <w:rsid w:val="00026933"/>
    <w:rsid w:val="00026AEC"/>
    <w:rsid w:val="00026B1A"/>
    <w:rsid w:val="00026C17"/>
    <w:rsid w:val="00026D32"/>
    <w:rsid w:val="00026F49"/>
    <w:rsid w:val="00027569"/>
    <w:rsid w:val="00027773"/>
    <w:rsid w:val="000278E1"/>
    <w:rsid w:val="00027F16"/>
    <w:rsid w:val="000301C0"/>
    <w:rsid w:val="0003025E"/>
    <w:rsid w:val="00030547"/>
    <w:rsid w:val="000305B4"/>
    <w:rsid w:val="00030943"/>
    <w:rsid w:val="00030946"/>
    <w:rsid w:val="00030C7A"/>
    <w:rsid w:val="00030ED0"/>
    <w:rsid w:val="00031117"/>
    <w:rsid w:val="000312B8"/>
    <w:rsid w:val="00031393"/>
    <w:rsid w:val="00031548"/>
    <w:rsid w:val="00031AE2"/>
    <w:rsid w:val="00031BBA"/>
    <w:rsid w:val="00031BDB"/>
    <w:rsid w:val="00031D5A"/>
    <w:rsid w:val="00031FAF"/>
    <w:rsid w:val="0003200C"/>
    <w:rsid w:val="0003261C"/>
    <w:rsid w:val="000326A7"/>
    <w:rsid w:val="00032B5D"/>
    <w:rsid w:val="00032C65"/>
    <w:rsid w:val="0003307D"/>
    <w:rsid w:val="0003387F"/>
    <w:rsid w:val="00033B9B"/>
    <w:rsid w:val="00033D1D"/>
    <w:rsid w:val="000341A4"/>
    <w:rsid w:val="0003431D"/>
    <w:rsid w:val="000345CB"/>
    <w:rsid w:val="000348A0"/>
    <w:rsid w:val="00034A1C"/>
    <w:rsid w:val="00034A49"/>
    <w:rsid w:val="00034B48"/>
    <w:rsid w:val="00034B58"/>
    <w:rsid w:val="00034BC4"/>
    <w:rsid w:val="00034CE7"/>
    <w:rsid w:val="00035187"/>
    <w:rsid w:val="000352AB"/>
    <w:rsid w:val="00035399"/>
    <w:rsid w:val="00035638"/>
    <w:rsid w:val="00035909"/>
    <w:rsid w:val="00035990"/>
    <w:rsid w:val="000359A6"/>
    <w:rsid w:val="00035A82"/>
    <w:rsid w:val="00035B34"/>
    <w:rsid w:val="00035CA0"/>
    <w:rsid w:val="0003605A"/>
    <w:rsid w:val="00036542"/>
    <w:rsid w:val="00036B31"/>
    <w:rsid w:val="00036C46"/>
    <w:rsid w:val="00036D1C"/>
    <w:rsid w:val="00036DEA"/>
    <w:rsid w:val="0003705E"/>
    <w:rsid w:val="00037614"/>
    <w:rsid w:val="00037862"/>
    <w:rsid w:val="00037ABD"/>
    <w:rsid w:val="00037BCB"/>
    <w:rsid w:val="00037CA5"/>
    <w:rsid w:val="00040208"/>
    <w:rsid w:val="00040211"/>
    <w:rsid w:val="0004038D"/>
    <w:rsid w:val="000406F0"/>
    <w:rsid w:val="0004085D"/>
    <w:rsid w:val="00040CF6"/>
    <w:rsid w:val="00040EA4"/>
    <w:rsid w:val="00041716"/>
    <w:rsid w:val="00041A8F"/>
    <w:rsid w:val="00041E88"/>
    <w:rsid w:val="00042013"/>
    <w:rsid w:val="00042168"/>
    <w:rsid w:val="00042896"/>
    <w:rsid w:val="00042AA7"/>
    <w:rsid w:val="00042BA8"/>
    <w:rsid w:val="00042ECD"/>
    <w:rsid w:val="00042F1B"/>
    <w:rsid w:val="00043200"/>
    <w:rsid w:val="000436D2"/>
    <w:rsid w:val="000436E0"/>
    <w:rsid w:val="0004376C"/>
    <w:rsid w:val="000437E3"/>
    <w:rsid w:val="000438D2"/>
    <w:rsid w:val="00043AAD"/>
    <w:rsid w:val="00043DD5"/>
    <w:rsid w:val="00043ECD"/>
    <w:rsid w:val="000441BB"/>
    <w:rsid w:val="000443A6"/>
    <w:rsid w:val="000443F9"/>
    <w:rsid w:val="0004471F"/>
    <w:rsid w:val="00044930"/>
    <w:rsid w:val="00044A12"/>
    <w:rsid w:val="00044A25"/>
    <w:rsid w:val="00044C5F"/>
    <w:rsid w:val="00044C79"/>
    <w:rsid w:val="00044F21"/>
    <w:rsid w:val="000452DA"/>
    <w:rsid w:val="0004548C"/>
    <w:rsid w:val="000455DF"/>
    <w:rsid w:val="00045665"/>
    <w:rsid w:val="00045694"/>
    <w:rsid w:val="000458F8"/>
    <w:rsid w:val="00045A6A"/>
    <w:rsid w:val="00045B60"/>
    <w:rsid w:val="00045B75"/>
    <w:rsid w:val="00045DDB"/>
    <w:rsid w:val="00045E8A"/>
    <w:rsid w:val="0004633C"/>
    <w:rsid w:val="0004649F"/>
    <w:rsid w:val="00046544"/>
    <w:rsid w:val="0004670C"/>
    <w:rsid w:val="0004686D"/>
    <w:rsid w:val="000469C0"/>
    <w:rsid w:val="00046B20"/>
    <w:rsid w:val="00046B37"/>
    <w:rsid w:val="00046CF5"/>
    <w:rsid w:val="00046DFF"/>
    <w:rsid w:val="00046EAA"/>
    <w:rsid w:val="00047138"/>
    <w:rsid w:val="0004768A"/>
    <w:rsid w:val="0004768E"/>
    <w:rsid w:val="00047701"/>
    <w:rsid w:val="00047813"/>
    <w:rsid w:val="00047C92"/>
    <w:rsid w:val="00047E2E"/>
    <w:rsid w:val="000500C9"/>
    <w:rsid w:val="0005015C"/>
    <w:rsid w:val="000504FD"/>
    <w:rsid w:val="000508B5"/>
    <w:rsid w:val="0005092D"/>
    <w:rsid w:val="000509E6"/>
    <w:rsid w:val="00050CAF"/>
    <w:rsid w:val="00050FE8"/>
    <w:rsid w:val="000511E7"/>
    <w:rsid w:val="000512FD"/>
    <w:rsid w:val="00051332"/>
    <w:rsid w:val="0005146F"/>
    <w:rsid w:val="00051D69"/>
    <w:rsid w:val="00052290"/>
    <w:rsid w:val="00052305"/>
    <w:rsid w:val="00052853"/>
    <w:rsid w:val="00052A61"/>
    <w:rsid w:val="00052D81"/>
    <w:rsid w:val="00053702"/>
    <w:rsid w:val="00053752"/>
    <w:rsid w:val="00053794"/>
    <w:rsid w:val="000538A0"/>
    <w:rsid w:val="00053DA5"/>
    <w:rsid w:val="00054209"/>
    <w:rsid w:val="00054392"/>
    <w:rsid w:val="00054476"/>
    <w:rsid w:val="00054878"/>
    <w:rsid w:val="000549A7"/>
    <w:rsid w:val="00054BFD"/>
    <w:rsid w:val="00055023"/>
    <w:rsid w:val="00055411"/>
    <w:rsid w:val="00055F48"/>
    <w:rsid w:val="0005620F"/>
    <w:rsid w:val="00056ACD"/>
    <w:rsid w:val="00056CAD"/>
    <w:rsid w:val="00056E0E"/>
    <w:rsid w:val="00056EA7"/>
    <w:rsid w:val="00056F0D"/>
    <w:rsid w:val="000571D2"/>
    <w:rsid w:val="0005730B"/>
    <w:rsid w:val="000573E3"/>
    <w:rsid w:val="00057550"/>
    <w:rsid w:val="000576B7"/>
    <w:rsid w:val="00057D3B"/>
    <w:rsid w:val="00057E55"/>
    <w:rsid w:val="00057FB3"/>
    <w:rsid w:val="00060083"/>
    <w:rsid w:val="000602D6"/>
    <w:rsid w:val="000604BF"/>
    <w:rsid w:val="000604F2"/>
    <w:rsid w:val="0006078C"/>
    <w:rsid w:val="00060B3C"/>
    <w:rsid w:val="00060CE7"/>
    <w:rsid w:val="00060F0A"/>
    <w:rsid w:val="00061023"/>
    <w:rsid w:val="00061160"/>
    <w:rsid w:val="0006118E"/>
    <w:rsid w:val="000611C8"/>
    <w:rsid w:val="00061342"/>
    <w:rsid w:val="00061519"/>
    <w:rsid w:val="00061907"/>
    <w:rsid w:val="000619DC"/>
    <w:rsid w:val="00061A39"/>
    <w:rsid w:val="00061AB9"/>
    <w:rsid w:val="00061DA4"/>
    <w:rsid w:val="00061DF2"/>
    <w:rsid w:val="000621C0"/>
    <w:rsid w:val="00062220"/>
    <w:rsid w:val="000628BB"/>
    <w:rsid w:val="0006298B"/>
    <w:rsid w:val="00062D0E"/>
    <w:rsid w:val="00062DBB"/>
    <w:rsid w:val="00062DE9"/>
    <w:rsid w:val="0006335E"/>
    <w:rsid w:val="00063415"/>
    <w:rsid w:val="00063468"/>
    <w:rsid w:val="00063569"/>
    <w:rsid w:val="0006378F"/>
    <w:rsid w:val="000637CA"/>
    <w:rsid w:val="0006382C"/>
    <w:rsid w:val="00063D39"/>
    <w:rsid w:val="000640DF"/>
    <w:rsid w:val="00064181"/>
    <w:rsid w:val="00064451"/>
    <w:rsid w:val="000647D8"/>
    <w:rsid w:val="00064C0E"/>
    <w:rsid w:val="00065389"/>
    <w:rsid w:val="000654AE"/>
    <w:rsid w:val="00065655"/>
    <w:rsid w:val="000657C0"/>
    <w:rsid w:val="00065AEC"/>
    <w:rsid w:val="00065C2D"/>
    <w:rsid w:val="00065C37"/>
    <w:rsid w:val="00065E13"/>
    <w:rsid w:val="0006628B"/>
    <w:rsid w:val="000662E0"/>
    <w:rsid w:val="00066359"/>
    <w:rsid w:val="000664BC"/>
    <w:rsid w:val="0006665F"/>
    <w:rsid w:val="00066753"/>
    <w:rsid w:val="00066806"/>
    <w:rsid w:val="00066DB7"/>
    <w:rsid w:val="00066EF4"/>
    <w:rsid w:val="00066F70"/>
    <w:rsid w:val="00066F79"/>
    <w:rsid w:val="00067364"/>
    <w:rsid w:val="00067528"/>
    <w:rsid w:val="000677A7"/>
    <w:rsid w:val="0006786F"/>
    <w:rsid w:val="00067A6A"/>
    <w:rsid w:val="000705B7"/>
    <w:rsid w:val="00070782"/>
    <w:rsid w:val="000708F0"/>
    <w:rsid w:val="000709D1"/>
    <w:rsid w:val="00070A2F"/>
    <w:rsid w:val="00070AC0"/>
    <w:rsid w:val="00070B91"/>
    <w:rsid w:val="00070E55"/>
    <w:rsid w:val="00070F76"/>
    <w:rsid w:val="00070F8C"/>
    <w:rsid w:val="00071456"/>
    <w:rsid w:val="0007154F"/>
    <w:rsid w:val="00071C86"/>
    <w:rsid w:val="00071FFA"/>
    <w:rsid w:val="000720B2"/>
    <w:rsid w:val="000720C2"/>
    <w:rsid w:val="00072125"/>
    <w:rsid w:val="0007215F"/>
    <w:rsid w:val="0007238B"/>
    <w:rsid w:val="0007255E"/>
    <w:rsid w:val="000728A7"/>
    <w:rsid w:val="00072963"/>
    <w:rsid w:val="00072BD5"/>
    <w:rsid w:val="00072BED"/>
    <w:rsid w:val="00072E2C"/>
    <w:rsid w:val="00072E9B"/>
    <w:rsid w:val="00072FC2"/>
    <w:rsid w:val="00073068"/>
    <w:rsid w:val="00073277"/>
    <w:rsid w:val="00073485"/>
    <w:rsid w:val="000734DE"/>
    <w:rsid w:val="00073531"/>
    <w:rsid w:val="000735EE"/>
    <w:rsid w:val="0007361A"/>
    <w:rsid w:val="000736E7"/>
    <w:rsid w:val="0007370C"/>
    <w:rsid w:val="000737AF"/>
    <w:rsid w:val="00073BC2"/>
    <w:rsid w:val="00073D00"/>
    <w:rsid w:val="00073EDC"/>
    <w:rsid w:val="00074048"/>
    <w:rsid w:val="00074059"/>
    <w:rsid w:val="0007425E"/>
    <w:rsid w:val="00074304"/>
    <w:rsid w:val="000744C7"/>
    <w:rsid w:val="000744F2"/>
    <w:rsid w:val="00074890"/>
    <w:rsid w:val="00074A9C"/>
    <w:rsid w:val="00074BEE"/>
    <w:rsid w:val="00074BF7"/>
    <w:rsid w:val="00074C27"/>
    <w:rsid w:val="00074D92"/>
    <w:rsid w:val="000750D1"/>
    <w:rsid w:val="000750DE"/>
    <w:rsid w:val="0007537F"/>
    <w:rsid w:val="00075392"/>
    <w:rsid w:val="00075765"/>
    <w:rsid w:val="000757B2"/>
    <w:rsid w:val="000759E9"/>
    <w:rsid w:val="00075F09"/>
    <w:rsid w:val="00075F1D"/>
    <w:rsid w:val="00075F9C"/>
    <w:rsid w:val="00075FA4"/>
    <w:rsid w:val="0007602D"/>
    <w:rsid w:val="000760EB"/>
    <w:rsid w:val="00076259"/>
    <w:rsid w:val="00076335"/>
    <w:rsid w:val="00076338"/>
    <w:rsid w:val="00076394"/>
    <w:rsid w:val="000765C4"/>
    <w:rsid w:val="000765EF"/>
    <w:rsid w:val="00076623"/>
    <w:rsid w:val="00076853"/>
    <w:rsid w:val="0007693D"/>
    <w:rsid w:val="00076B2C"/>
    <w:rsid w:val="00076B94"/>
    <w:rsid w:val="00076C47"/>
    <w:rsid w:val="00076C4F"/>
    <w:rsid w:val="00076D46"/>
    <w:rsid w:val="00076EC1"/>
    <w:rsid w:val="00076F74"/>
    <w:rsid w:val="00076FAD"/>
    <w:rsid w:val="0007705A"/>
    <w:rsid w:val="0007717C"/>
    <w:rsid w:val="00077185"/>
    <w:rsid w:val="00077450"/>
    <w:rsid w:val="00077661"/>
    <w:rsid w:val="000778A6"/>
    <w:rsid w:val="00077C35"/>
    <w:rsid w:val="00077D5C"/>
    <w:rsid w:val="00077F0D"/>
    <w:rsid w:val="00080452"/>
    <w:rsid w:val="0008058F"/>
    <w:rsid w:val="00080721"/>
    <w:rsid w:val="000808B7"/>
    <w:rsid w:val="00080AB9"/>
    <w:rsid w:val="00080AD9"/>
    <w:rsid w:val="00080B01"/>
    <w:rsid w:val="000813C4"/>
    <w:rsid w:val="000815C4"/>
    <w:rsid w:val="00081675"/>
    <w:rsid w:val="000819DC"/>
    <w:rsid w:val="00081A43"/>
    <w:rsid w:val="0008203F"/>
    <w:rsid w:val="00082117"/>
    <w:rsid w:val="000822DE"/>
    <w:rsid w:val="00082636"/>
    <w:rsid w:val="00082AE1"/>
    <w:rsid w:val="00082B27"/>
    <w:rsid w:val="00082E06"/>
    <w:rsid w:val="00082F12"/>
    <w:rsid w:val="00083110"/>
    <w:rsid w:val="00083159"/>
    <w:rsid w:val="000832F8"/>
    <w:rsid w:val="00083741"/>
    <w:rsid w:val="0008386A"/>
    <w:rsid w:val="00083A81"/>
    <w:rsid w:val="00083C34"/>
    <w:rsid w:val="00083C46"/>
    <w:rsid w:val="00083F2C"/>
    <w:rsid w:val="00084400"/>
    <w:rsid w:val="000849E9"/>
    <w:rsid w:val="00084CAE"/>
    <w:rsid w:val="0008509C"/>
    <w:rsid w:val="00085576"/>
    <w:rsid w:val="000855EB"/>
    <w:rsid w:val="000857BF"/>
    <w:rsid w:val="000860A0"/>
    <w:rsid w:val="000861F9"/>
    <w:rsid w:val="000863A4"/>
    <w:rsid w:val="000866C9"/>
    <w:rsid w:val="00086B70"/>
    <w:rsid w:val="00086CFD"/>
    <w:rsid w:val="00086D01"/>
    <w:rsid w:val="00086EA3"/>
    <w:rsid w:val="0008702E"/>
    <w:rsid w:val="000870BC"/>
    <w:rsid w:val="0008732D"/>
    <w:rsid w:val="000873C0"/>
    <w:rsid w:val="00087438"/>
    <w:rsid w:val="000877F1"/>
    <w:rsid w:val="000879A7"/>
    <w:rsid w:val="00087B91"/>
    <w:rsid w:val="00087CDD"/>
    <w:rsid w:val="00087D53"/>
    <w:rsid w:val="00087D69"/>
    <w:rsid w:val="00087EBB"/>
    <w:rsid w:val="00090207"/>
    <w:rsid w:val="000902D4"/>
    <w:rsid w:val="0009052A"/>
    <w:rsid w:val="000905BD"/>
    <w:rsid w:val="000905F2"/>
    <w:rsid w:val="00090679"/>
    <w:rsid w:val="000906EE"/>
    <w:rsid w:val="000908B8"/>
    <w:rsid w:val="00090925"/>
    <w:rsid w:val="00090CF7"/>
    <w:rsid w:val="000912B0"/>
    <w:rsid w:val="000915D9"/>
    <w:rsid w:val="00091ED1"/>
    <w:rsid w:val="00092021"/>
    <w:rsid w:val="00092262"/>
    <w:rsid w:val="0009246A"/>
    <w:rsid w:val="00092520"/>
    <w:rsid w:val="000929E0"/>
    <w:rsid w:val="00092BE3"/>
    <w:rsid w:val="00092BF7"/>
    <w:rsid w:val="00092EAB"/>
    <w:rsid w:val="00092F3F"/>
    <w:rsid w:val="000932E6"/>
    <w:rsid w:val="00093517"/>
    <w:rsid w:val="00093B7F"/>
    <w:rsid w:val="00093C9B"/>
    <w:rsid w:val="00093E0A"/>
    <w:rsid w:val="00093F05"/>
    <w:rsid w:val="000945C7"/>
    <w:rsid w:val="00094745"/>
    <w:rsid w:val="000948EE"/>
    <w:rsid w:val="00094D55"/>
    <w:rsid w:val="00094DA2"/>
    <w:rsid w:val="00094E47"/>
    <w:rsid w:val="00094EE7"/>
    <w:rsid w:val="00095172"/>
    <w:rsid w:val="00095207"/>
    <w:rsid w:val="000952B1"/>
    <w:rsid w:val="00095453"/>
    <w:rsid w:val="000957F3"/>
    <w:rsid w:val="00095AA1"/>
    <w:rsid w:val="00095BA2"/>
    <w:rsid w:val="00095E6D"/>
    <w:rsid w:val="0009618F"/>
    <w:rsid w:val="000963DD"/>
    <w:rsid w:val="000966E8"/>
    <w:rsid w:val="000968DA"/>
    <w:rsid w:val="00096ABA"/>
    <w:rsid w:val="00096CBC"/>
    <w:rsid w:val="00096F00"/>
    <w:rsid w:val="000971DF"/>
    <w:rsid w:val="00097347"/>
    <w:rsid w:val="000973D6"/>
    <w:rsid w:val="000975C1"/>
    <w:rsid w:val="0009765D"/>
    <w:rsid w:val="00097711"/>
    <w:rsid w:val="00097993"/>
    <w:rsid w:val="000979BD"/>
    <w:rsid w:val="00097A09"/>
    <w:rsid w:val="00097AB6"/>
    <w:rsid w:val="00097D95"/>
    <w:rsid w:val="000A0194"/>
    <w:rsid w:val="000A02A2"/>
    <w:rsid w:val="000A03B8"/>
    <w:rsid w:val="000A0541"/>
    <w:rsid w:val="000A0670"/>
    <w:rsid w:val="000A09B5"/>
    <w:rsid w:val="000A0EED"/>
    <w:rsid w:val="000A0F08"/>
    <w:rsid w:val="000A0F16"/>
    <w:rsid w:val="000A10CD"/>
    <w:rsid w:val="000A1519"/>
    <w:rsid w:val="000A1A1F"/>
    <w:rsid w:val="000A1DC1"/>
    <w:rsid w:val="000A1E0F"/>
    <w:rsid w:val="000A1FDE"/>
    <w:rsid w:val="000A2002"/>
    <w:rsid w:val="000A210A"/>
    <w:rsid w:val="000A28CD"/>
    <w:rsid w:val="000A2A3F"/>
    <w:rsid w:val="000A2C20"/>
    <w:rsid w:val="000A2CA4"/>
    <w:rsid w:val="000A2E18"/>
    <w:rsid w:val="000A32C3"/>
    <w:rsid w:val="000A360A"/>
    <w:rsid w:val="000A378F"/>
    <w:rsid w:val="000A3874"/>
    <w:rsid w:val="000A3896"/>
    <w:rsid w:val="000A3903"/>
    <w:rsid w:val="000A393F"/>
    <w:rsid w:val="000A3B2C"/>
    <w:rsid w:val="000A3B3D"/>
    <w:rsid w:val="000A3C83"/>
    <w:rsid w:val="000A4172"/>
    <w:rsid w:val="000A4236"/>
    <w:rsid w:val="000A43A7"/>
    <w:rsid w:val="000A44F7"/>
    <w:rsid w:val="000A4637"/>
    <w:rsid w:val="000A47D8"/>
    <w:rsid w:val="000A4857"/>
    <w:rsid w:val="000A4ABA"/>
    <w:rsid w:val="000A4C45"/>
    <w:rsid w:val="000A4CB3"/>
    <w:rsid w:val="000A4D3B"/>
    <w:rsid w:val="000A4D5F"/>
    <w:rsid w:val="000A4D92"/>
    <w:rsid w:val="000A4DB9"/>
    <w:rsid w:val="000A4DDE"/>
    <w:rsid w:val="000A50E9"/>
    <w:rsid w:val="000A51F4"/>
    <w:rsid w:val="000A5280"/>
    <w:rsid w:val="000A52C4"/>
    <w:rsid w:val="000A53FD"/>
    <w:rsid w:val="000A550E"/>
    <w:rsid w:val="000A570B"/>
    <w:rsid w:val="000A5792"/>
    <w:rsid w:val="000A587A"/>
    <w:rsid w:val="000A5993"/>
    <w:rsid w:val="000A5AAB"/>
    <w:rsid w:val="000A5CC9"/>
    <w:rsid w:val="000A5E30"/>
    <w:rsid w:val="000A601B"/>
    <w:rsid w:val="000A6101"/>
    <w:rsid w:val="000A641C"/>
    <w:rsid w:val="000A64BB"/>
    <w:rsid w:val="000A64FE"/>
    <w:rsid w:val="000A65EE"/>
    <w:rsid w:val="000A699E"/>
    <w:rsid w:val="000A6B39"/>
    <w:rsid w:val="000A6D61"/>
    <w:rsid w:val="000A6E2C"/>
    <w:rsid w:val="000A70F2"/>
    <w:rsid w:val="000A7216"/>
    <w:rsid w:val="000A7618"/>
    <w:rsid w:val="000A77D5"/>
    <w:rsid w:val="000A78D3"/>
    <w:rsid w:val="000A78ED"/>
    <w:rsid w:val="000A7AF4"/>
    <w:rsid w:val="000A7B1E"/>
    <w:rsid w:val="000A7BE9"/>
    <w:rsid w:val="000A7FDA"/>
    <w:rsid w:val="000B042C"/>
    <w:rsid w:val="000B06C6"/>
    <w:rsid w:val="000B07C4"/>
    <w:rsid w:val="000B0C3C"/>
    <w:rsid w:val="000B0C60"/>
    <w:rsid w:val="000B0C69"/>
    <w:rsid w:val="000B1152"/>
    <w:rsid w:val="000B1191"/>
    <w:rsid w:val="000B11C1"/>
    <w:rsid w:val="000B133E"/>
    <w:rsid w:val="000B1578"/>
    <w:rsid w:val="000B16DA"/>
    <w:rsid w:val="000B17D9"/>
    <w:rsid w:val="000B258D"/>
    <w:rsid w:val="000B2591"/>
    <w:rsid w:val="000B26A7"/>
    <w:rsid w:val="000B2707"/>
    <w:rsid w:val="000B28BD"/>
    <w:rsid w:val="000B2A30"/>
    <w:rsid w:val="000B2D1F"/>
    <w:rsid w:val="000B2D93"/>
    <w:rsid w:val="000B2FFB"/>
    <w:rsid w:val="000B335D"/>
    <w:rsid w:val="000B337F"/>
    <w:rsid w:val="000B350C"/>
    <w:rsid w:val="000B37F3"/>
    <w:rsid w:val="000B3967"/>
    <w:rsid w:val="000B3A85"/>
    <w:rsid w:val="000B3B63"/>
    <w:rsid w:val="000B3BCC"/>
    <w:rsid w:val="000B405E"/>
    <w:rsid w:val="000B41B4"/>
    <w:rsid w:val="000B43F4"/>
    <w:rsid w:val="000B4451"/>
    <w:rsid w:val="000B458A"/>
    <w:rsid w:val="000B47F1"/>
    <w:rsid w:val="000B49B7"/>
    <w:rsid w:val="000B4AED"/>
    <w:rsid w:val="000B4BD2"/>
    <w:rsid w:val="000B4C15"/>
    <w:rsid w:val="000B4D7A"/>
    <w:rsid w:val="000B4F7B"/>
    <w:rsid w:val="000B5271"/>
    <w:rsid w:val="000B549A"/>
    <w:rsid w:val="000B5680"/>
    <w:rsid w:val="000B57B5"/>
    <w:rsid w:val="000B5A19"/>
    <w:rsid w:val="000B5C68"/>
    <w:rsid w:val="000B5E23"/>
    <w:rsid w:val="000B5F97"/>
    <w:rsid w:val="000B5FA4"/>
    <w:rsid w:val="000B6398"/>
    <w:rsid w:val="000B63B5"/>
    <w:rsid w:val="000B68A9"/>
    <w:rsid w:val="000B69F2"/>
    <w:rsid w:val="000B6D22"/>
    <w:rsid w:val="000B6D7F"/>
    <w:rsid w:val="000B6D98"/>
    <w:rsid w:val="000B6FFE"/>
    <w:rsid w:val="000B715A"/>
    <w:rsid w:val="000B7267"/>
    <w:rsid w:val="000B72EA"/>
    <w:rsid w:val="000B7634"/>
    <w:rsid w:val="000B7C51"/>
    <w:rsid w:val="000C0200"/>
    <w:rsid w:val="000C0338"/>
    <w:rsid w:val="000C036C"/>
    <w:rsid w:val="000C04E8"/>
    <w:rsid w:val="000C06FC"/>
    <w:rsid w:val="000C07DF"/>
    <w:rsid w:val="000C0884"/>
    <w:rsid w:val="000C0900"/>
    <w:rsid w:val="000C09AF"/>
    <w:rsid w:val="000C1065"/>
    <w:rsid w:val="000C13B6"/>
    <w:rsid w:val="000C13BC"/>
    <w:rsid w:val="000C1A52"/>
    <w:rsid w:val="000C1A66"/>
    <w:rsid w:val="000C1C58"/>
    <w:rsid w:val="000C1D0E"/>
    <w:rsid w:val="000C2290"/>
    <w:rsid w:val="000C24FA"/>
    <w:rsid w:val="000C2858"/>
    <w:rsid w:val="000C28D4"/>
    <w:rsid w:val="000C2A39"/>
    <w:rsid w:val="000C2C4A"/>
    <w:rsid w:val="000C2C9C"/>
    <w:rsid w:val="000C2E80"/>
    <w:rsid w:val="000C2E8D"/>
    <w:rsid w:val="000C2F22"/>
    <w:rsid w:val="000C2F5A"/>
    <w:rsid w:val="000C2FCC"/>
    <w:rsid w:val="000C2FDE"/>
    <w:rsid w:val="000C30DA"/>
    <w:rsid w:val="000C32DB"/>
    <w:rsid w:val="000C345D"/>
    <w:rsid w:val="000C3578"/>
    <w:rsid w:val="000C381F"/>
    <w:rsid w:val="000C38DD"/>
    <w:rsid w:val="000C3C2B"/>
    <w:rsid w:val="000C3C7B"/>
    <w:rsid w:val="000C3D1C"/>
    <w:rsid w:val="000C4334"/>
    <w:rsid w:val="000C439F"/>
    <w:rsid w:val="000C45EB"/>
    <w:rsid w:val="000C4B3A"/>
    <w:rsid w:val="000C4BA0"/>
    <w:rsid w:val="000C4BDA"/>
    <w:rsid w:val="000C4D06"/>
    <w:rsid w:val="000C4D7C"/>
    <w:rsid w:val="000C4D9A"/>
    <w:rsid w:val="000C4DF8"/>
    <w:rsid w:val="000C503C"/>
    <w:rsid w:val="000C5193"/>
    <w:rsid w:val="000C5238"/>
    <w:rsid w:val="000C5336"/>
    <w:rsid w:val="000C5382"/>
    <w:rsid w:val="000C53E5"/>
    <w:rsid w:val="000C551E"/>
    <w:rsid w:val="000C5CB2"/>
    <w:rsid w:val="000C5F30"/>
    <w:rsid w:val="000C5F89"/>
    <w:rsid w:val="000C5FB0"/>
    <w:rsid w:val="000C6481"/>
    <w:rsid w:val="000C64C8"/>
    <w:rsid w:val="000C653A"/>
    <w:rsid w:val="000C659D"/>
    <w:rsid w:val="000C6728"/>
    <w:rsid w:val="000C6748"/>
    <w:rsid w:val="000C72A3"/>
    <w:rsid w:val="000C76BA"/>
    <w:rsid w:val="000C76F4"/>
    <w:rsid w:val="000C7A84"/>
    <w:rsid w:val="000C7BD5"/>
    <w:rsid w:val="000C7F1D"/>
    <w:rsid w:val="000C7FD5"/>
    <w:rsid w:val="000D018C"/>
    <w:rsid w:val="000D0253"/>
    <w:rsid w:val="000D02DE"/>
    <w:rsid w:val="000D03E3"/>
    <w:rsid w:val="000D049E"/>
    <w:rsid w:val="000D0626"/>
    <w:rsid w:val="000D07B5"/>
    <w:rsid w:val="000D08AE"/>
    <w:rsid w:val="000D0A9E"/>
    <w:rsid w:val="000D0BD0"/>
    <w:rsid w:val="000D1060"/>
    <w:rsid w:val="000D1145"/>
    <w:rsid w:val="000D11AA"/>
    <w:rsid w:val="000D12E5"/>
    <w:rsid w:val="000D1376"/>
    <w:rsid w:val="000D160F"/>
    <w:rsid w:val="000D1705"/>
    <w:rsid w:val="000D177A"/>
    <w:rsid w:val="000D20F1"/>
    <w:rsid w:val="000D213F"/>
    <w:rsid w:val="000D2229"/>
    <w:rsid w:val="000D224F"/>
    <w:rsid w:val="000D24A9"/>
    <w:rsid w:val="000D25B2"/>
    <w:rsid w:val="000D25E7"/>
    <w:rsid w:val="000D29EE"/>
    <w:rsid w:val="000D2BBE"/>
    <w:rsid w:val="000D2E41"/>
    <w:rsid w:val="000D2F75"/>
    <w:rsid w:val="000D2F97"/>
    <w:rsid w:val="000D3046"/>
    <w:rsid w:val="000D31CD"/>
    <w:rsid w:val="000D31CE"/>
    <w:rsid w:val="000D3265"/>
    <w:rsid w:val="000D35BB"/>
    <w:rsid w:val="000D3900"/>
    <w:rsid w:val="000D3991"/>
    <w:rsid w:val="000D417D"/>
    <w:rsid w:val="000D42E5"/>
    <w:rsid w:val="000D45F9"/>
    <w:rsid w:val="000D4691"/>
    <w:rsid w:val="000D4A52"/>
    <w:rsid w:val="000D4BC5"/>
    <w:rsid w:val="000D4D59"/>
    <w:rsid w:val="000D51C2"/>
    <w:rsid w:val="000D55B7"/>
    <w:rsid w:val="000D57F5"/>
    <w:rsid w:val="000D5F74"/>
    <w:rsid w:val="000D60E0"/>
    <w:rsid w:val="000D67D5"/>
    <w:rsid w:val="000D68F7"/>
    <w:rsid w:val="000D69B0"/>
    <w:rsid w:val="000D6DC9"/>
    <w:rsid w:val="000D6E1B"/>
    <w:rsid w:val="000D6E2C"/>
    <w:rsid w:val="000D6FA0"/>
    <w:rsid w:val="000D6FC6"/>
    <w:rsid w:val="000D7328"/>
    <w:rsid w:val="000D743C"/>
    <w:rsid w:val="000D779D"/>
    <w:rsid w:val="000D77B8"/>
    <w:rsid w:val="000D7848"/>
    <w:rsid w:val="000D78BB"/>
    <w:rsid w:val="000D7910"/>
    <w:rsid w:val="000D7940"/>
    <w:rsid w:val="000D7A61"/>
    <w:rsid w:val="000D7BCF"/>
    <w:rsid w:val="000D7ECA"/>
    <w:rsid w:val="000D7FED"/>
    <w:rsid w:val="000E021B"/>
    <w:rsid w:val="000E02CC"/>
    <w:rsid w:val="000E032D"/>
    <w:rsid w:val="000E0356"/>
    <w:rsid w:val="000E0899"/>
    <w:rsid w:val="000E0918"/>
    <w:rsid w:val="000E0A3F"/>
    <w:rsid w:val="000E0B06"/>
    <w:rsid w:val="000E0B6E"/>
    <w:rsid w:val="000E0C78"/>
    <w:rsid w:val="000E1023"/>
    <w:rsid w:val="000E134E"/>
    <w:rsid w:val="000E13E7"/>
    <w:rsid w:val="000E1770"/>
    <w:rsid w:val="000E195B"/>
    <w:rsid w:val="000E1B33"/>
    <w:rsid w:val="000E2032"/>
    <w:rsid w:val="000E2078"/>
    <w:rsid w:val="000E2145"/>
    <w:rsid w:val="000E2159"/>
    <w:rsid w:val="000E2439"/>
    <w:rsid w:val="000E24A8"/>
    <w:rsid w:val="000E2CBC"/>
    <w:rsid w:val="000E2D87"/>
    <w:rsid w:val="000E31AE"/>
    <w:rsid w:val="000E34B8"/>
    <w:rsid w:val="000E3EEA"/>
    <w:rsid w:val="000E41BD"/>
    <w:rsid w:val="000E437D"/>
    <w:rsid w:val="000E465F"/>
    <w:rsid w:val="000E4AF5"/>
    <w:rsid w:val="000E4B1D"/>
    <w:rsid w:val="000E4B26"/>
    <w:rsid w:val="000E4B38"/>
    <w:rsid w:val="000E4BA1"/>
    <w:rsid w:val="000E4D4B"/>
    <w:rsid w:val="000E4E3B"/>
    <w:rsid w:val="000E4F45"/>
    <w:rsid w:val="000E4F6E"/>
    <w:rsid w:val="000E4FE4"/>
    <w:rsid w:val="000E5002"/>
    <w:rsid w:val="000E50A2"/>
    <w:rsid w:val="000E5159"/>
    <w:rsid w:val="000E5298"/>
    <w:rsid w:val="000E52E9"/>
    <w:rsid w:val="000E581B"/>
    <w:rsid w:val="000E5B02"/>
    <w:rsid w:val="000E5B30"/>
    <w:rsid w:val="000E5D09"/>
    <w:rsid w:val="000E5DFD"/>
    <w:rsid w:val="000E60D5"/>
    <w:rsid w:val="000E6129"/>
    <w:rsid w:val="000E6211"/>
    <w:rsid w:val="000E6282"/>
    <w:rsid w:val="000E628F"/>
    <w:rsid w:val="000E637A"/>
    <w:rsid w:val="000E6493"/>
    <w:rsid w:val="000E6671"/>
    <w:rsid w:val="000E67C3"/>
    <w:rsid w:val="000E68FB"/>
    <w:rsid w:val="000E6AAA"/>
    <w:rsid w:val="000E6D60"/>
    <w:rsid w:val="000E6F4E"/>
    <w:rsid w:val="000E6FBD"/>
    <w:rsid w:val="000E7181"/>
    <w:rsid w:val="000E7203"/>
    <w:rsid w:val="000E722F"/>
    <w:rsid w:val="000E7633"/>
    <w:rsid w:val="000E77AB"/>
    <w:rsid w:val="000E77EA"/>
    <w:rsid w:val="000E78FF"/>
    <w:rsid w:val="000E7905"/>
    <w:rsid w:val="000E7A11"/>
    <w:rsid w:val="000E7A91"/>
    <w:rsid w:val="000E7E0E"/>
    <w:rsid w:val="000E7F75"/>
    <w:rsid w:val="000F0079"/>
    <w:rsid w:val="000F0157"/>
    <w:rsid w:val="000F01F4"/>
    <w:rsid w:val="000F07B8"/>
    <w:rsid w:val="000F07D1"/>
    <w:rsid w:val="000F089B"/>
    <w:rsid w:val="000F0B8F"/>
    <w:rsid w:val="000F0C67"/>
    <w:rsid w:val="000F0CB9"/>
    <w:rsid w:val="000F1093"/>
    <w:rsid w:val="000F1366"/>
    <w:rsid w:val="000F145C"/>
    <w:rsid w:val="000F146F"/>
    <w:rsid w:val="000F156F"/>
    <w:rsid w:val="000F15F9"/>
    <w:rsid w:val="000F1B76"/>
    <w:rsid w:val="000F1E6D"/>
    <w:rsid w:val="000F21A9"/>
    <w:rsid w:val="000F25B0"/>
    <w:rsid w:val="000F25BC"/>
    <w:rsid w:val="000F2645"/>
    <w:rsid w:val="000F26A2"/>
    <w:rsid w:val="000F29B9"/>
    <w:rsid w:val="000F29D2"/>
    <w:rsid w:val="000F2A6F"/>
    <w:rsid w:val="000F2C8F"/>
    <w:rsid w:val="000F2E74"/>
    <w:rsid w:val="000F2F45"/>
    <w:rsid w:val="000F300C"/>
    <w:rsid w:val="000F30A2"/>
    <w:rsid w:val="000F30E0"/>
    <w:rsid w:val="000F34DA"/>
    <w:rsid w:val="000F3510"/>
    <w:rsid w:val="000F353D"/>
    <w:rsid w:val="000F3703"/>
    <w:rsid w:val="000F3771"/>
    <w:rsid w:val="000F37BF"/>
    <w:rsid w:val="000F392D"/>
    <w:rsid w:val="000F3D0D"/>
    <w:rsid w:val="000F3D69"/>
    <w:rsid w:val="000F3F49"/>
    <w:rsid w:val="000F3FC9"/>
    <w:rsid w:val="000F424E"/>
    <w:rsid w:val="000F43B4"/>
    <w:rsid w:val="000F43B8"/>
    <w:rsid w:val="000F45F7"/>
    <w:rsid w:val="000F4654"/>
    <w:rsid w:val="000F4BF9"/>
    <w:rsid w:val="000F4C7F"/>
    <w:rsid w:val="000F4E16"/>
    <w:rsid w:val="000F4E91"/>
    <w:rsid w:val="000F4ED8"/>
    <w:rsid w:val="000F50E0"/>
    <w:rsid w:val="000F55DF"/>
    <w:rsid w:val="000F5656"/>
    <w:rsid w:val="000F565A"/>
    <w:rsid w:val="000F56DF"/>
    <w:rsid w:val="000F586F"/>
    <w:rsid w:val="000F5C80"/>
    <w:rsid w:val="000F6010"/>
    <w:rsid w:val="000F61B2"/>
    <w:rsid w:val="000F660F"/>
    <w:rsid w:val="000F66EE"/>
    <w:rsid w:val="000F68F3"/>
    <w:rsid w:val="000F69A2"/>
    <w:rsid w:val="000F6BD6"/>
    <w:rsid w:val="000F6C16"/>
    <w:rsid w:val="000F6CE9"/>
    <w:rsid w:val="000F7182"/>
    <w:rsid w:val="000F76F7"/>
    <w:rsid w:val="000F796A"/>
    <w:rsid w:val="000F7BC7"/>
    <w:rsid w:val="000F7E18"/>
    <w:rsid w:val="001001C8"/>
    <w:rsid w:val="0010036E"/>
    <w:rsid w:val="00100482"/>
    <w:rsid w:val="0010059E"/>
    <w:rsid w:val="00100648"/>
    <w:rsid w:val="00100973"/>
    <w:rsid w:val="00100FE4"/>
    <w:rsid w:val="001011A4"/>
    <w:rsid w:val="00101416"/>
    <w:rsid w:val="0010186D"/>
    <w:rsid w:val="00101DD9"/>
    <w:rsid w:val="00101F1E"/>
    <w:rsid w:val="001025E6"/>
    <w:rsid w:val="00102728"/>
    <w:rsid w:val="001028E2"/>
    <w:rsid w:val="00102AA0"/>
    <w:rsid w:val="00103AF0"/>
    <w:rsid w:val="00103D12"/>
    <w:rsid w:val="00104341"/>
    <w:rsid w:val="0010448C"/>
    <w:rsid w:val="0010448D"/>
    <w:rsid w:val="001044C7"/>
    <w:rsid w:val="00104661"/>
    <w:rsid w:val="001046C1"/>
    <w:rsid w:val="00104755"/>
    <w:rsid w:val="00104874"/>
    <w:rsid w:val="00104934"/>
    <w:rsid w:val="00104951"/>
    <w:rsid w:val="00104AE8"/>
    <w:rsid w:val="001050FD"/>
    <w:rsid w:val="001051FE"/>
    <w:rsid w:val="001053B0"/>
    <w:rsid w:val="0010562B"/>
    <w:rsid w:val="00105704"/>
    <w:rsid w:val="0010578E"/>
    <w:rsid w:val="001057E7"/>
    <w:rsid w:val="0010598B"/>
    <w:rsid w:val="00105AB3"/>
    <w:rsid w:val="00105F82"/>
    <w:rsid w:val="001061BA"/>
    <w:rsid w:val="001061D1"/>
    <w:rsid w:val="00106429"/>
    <w:rsid w:val="00106485"/>
    <w:rsid w:val="001064AC"/>
    <w:rsid w:val="00106687"/>
    <w:rsid w:val="00106700"/>
    <w:rsid w:val="00106725"/>
    <w:rsid w:val="0010682F"/>
    <w:rsid w:val="00106A08"/>
    <w:rsid w:val="00106ABB"/>
    <w:rsid w:val="00106B98"/>
    <w:rsid w:val="00106BDF"/>
    <w:rsid w:val="00106DAD"/>
    <w:rsid w:val="001073A2"/>
    <w:rsid w:val="00107476"/>
    <w:rsid w:val="00107988"/>
    <w:rsid w:val="00107A9E"/>
    <w:rsid w:val="00107D12"/>
    <w:rsid w:val="00110348"/>
    <w:rsid w:val="0011040A"/>
    <w:rsid w:val="00110760"/>
    <w:rsid w:val="00110777"/>
    <w:rsid w:val="00110A56"/>
    <w:rsid w:val="00110B16"/>
    <w:rsid w:val="00110B77"/>
    <w:rsid w:val="00110D91"/>
    <w:rsid w:val="00110EF4"/>
    <w:rsid w:val="00110FDF"/>
    <w:rsid w:val="00111270"/>
    <w:rsid w:val="00111A7E"/>
    <w:rsid w:val="00111D52"/>
    <w:rsid w:val="00111E0A"/>
    <w:rsid w:val="0011241B"/>
    <w:rsid w:val="001126EE"/>
    <w:rsid w:val="00112F3C"/>
    <w:rsid w:val="00113304"/>
    <w:rsid w:val="00113333"/>
    <w:rsid w:val="00113375"/>
    <w:rsid w:val="00113498"/>
    <w:rsid w:val="001134EF"/>
    <w:rsid w:val="0011353F"/>
    <w:rsid w:val="00113758"/>
    <w:rsid w:val="0011388C"/>
    <w:rsid w:val="00113DBE"/>
    <w:rsid w:val="00113FA8"/>
    <w:rsid w:val="00114104"/>
    <w:rsid w:val="001143AF"/>
    <w:rsid w:val="001144B7"/>
    <w:rsid w:val="00114543"/>
    <w:rsid w:val="00114545"/>
    <w:rsid w:val="00114A38"/>
    <w:rsid w:val="00114C4C"/>
    <w:rsid w:val="00114ED4"/>
    <w:rsid w:val="001150C2"/>
    <w:rsid w:val="0011526C"/>
    <w:rsid w:val="0011564D"/>
    <w:rsid w:val="0011572E"/>
    <w:rsid w:val="00115A01"/>
    <w:rsid w:val="00115F3B"/>
    <w:rsid w:val="001160AD"/>
    <w:rsid w:val="001161F5"/>
    <w:rsid w:val="001165F4"/>
    <w:rsid w:val="00116602"/>
    <w:rsid w:val="0011666B"/>
    <w:rsid w:val="00116961"/>
    <w:rsid w:val="00116FBD"/>
    <w:rsid w:val="0011725D"/>
    <w:rsid w:val="0011743C"/>
    <w:rsid w:val="0011772B"/>
    <w:rsid w:val="00117973"/>
    <w:rsid w:val="001179D1"/>
    <w:rsid w:val="00117EBA"/>
    <w:rsid w:val="00117F23"/>
    <w:rsid w:val="00117F81"/>
    <w:rsid w:val="00120131"/>
    <w:rsid w:val="001201CC"/>
    <w:rsid w:val="001201EC"/>
    <w:rsid w:val="00120507"/>
    <w:rsid w:val="001209E4"/>
    <w:rsid w:val="00120BE2"/>
    <w:rsid w:val="00120CE3"/>
    <w:rsid w:val="00120D99"/>
    <w:rsid w:val="001211C3"/>
    <w:rsid w:val="00121249"/>
    <w:rsid w:val="001215C9"/>
    <w:rsid w:val="001216EF"/>
    <w:rsid w:val="00121707"/>
    <w:rsid w:val="00121C5B"/>
    <w:rsid w:val="00121EC4"/>
    <w:rsid w:val="00121ED0"/>
    <w:rsid w:val="00121EF3"/>
    <w:rsid w:val="00121F7A"/>
    <w:rsid w:val="00121FC5"/>
    <w:rsid w:val="0012201A"/>
    <w:rsid w:val="001220E6"/>
    <w:rsid w:val="001222BF"/>
    <w:rsid w:val="0012244F"/>
    <w:rsid w:val="00122555"/>
    <w:rsid w:val="00122A92"/>
    <w:rsid w:val="00122F81"/>
    <w:rsid w:val="0012348A"/>
    <w:rsid w:val="0012388E"/>
    <w:rsid w:val="001238A4"/>
    <w:rsid w:val="00123920"/>
    <w:rsid w:val="00123A61"/>
    <w:rsid w:val="00123F2B"/>
    <w:rsid w:val="001240DE"/>
    <w:rsid w:val="0012423E"/>
    <w:rsid w:val="00124279"/>
    <w:rsid w:val="001243F5"/>
    <w:rsid w:val="00124416"/>
    <w:rsid w:val="00124672"/>
    <w:rsid w:val="00124830"/>
    <w:rsid w:val="001248F9"/>
    <w:rsid w:val="00124A9B"/>
    <w:rsid w:val="00124C5E"/>
    <w:rsid w:val="0012511C"/>
    <w:rsid w:val="00125186"/>
    <w:rsid w:val="00125254"/>
    <w:rsid w:val="00125629"/>
    <w:rsid w:val="00125664"/>
    <w:rsid w:val="001256F5"/>
    <w:rsid w:val="00125796"/>
    <w:rsid w:val="00125A8D"/>
    <w:rsid w:val="00125B20"/>
    <w:rsid w:val="00125BA8"/>
    <w:rsid w:val="00125BE2"/>
    <w:rsid w:val="00125EFD"/>
    <w:rsid w:val="00125FC0"/>
    <w:rsid w:val="00126103"/>
    <w:rsid w:val="00126322"/>
    <w:rsid w:val="001263EC"/>
    <w:rsid w:val="0012656C"/>
    <w:rsid w:val="00126961"/>
    <w:rsid w:val="00126DAA"/>
    <w:rsid w:val="00126E7E"/>
    <w:rsid w:val="00126F22"/>
    <w:rsid w:val="0012701E"/>
    <w:rsid w:val="00127065"/>
    <w:rsid w:val="0012713C"/>
    <w:rsid w:val="001272E1"/>
    <w:rsid w:val="0012756A"/>
    <w:rsid w:val="00127593"/>
    <w:rsid w:val="0012786B"/>
    <w:rsid w:val="00127877"/>
    <w:rsid w:val="00127BB7"/>
    <w:rsid w:val="00127DBF"/>
    <w:rsid w:val="0013024D"/>
    <w:rsid w:val="00130347"/>
    <w:rsid w:val="00130379"/>
    <w:rsid w:val="00130811"/>
    <w:rsid w:val="0013086C"/>
    <w:rsid w:val="00130884"/>
    <w:rsid w:val="001309AD"/>
    <w:rsid w:val="00130DA6"/>
    <w:rsid w:val="00130FB3"/>
    <w:rsid w:val="00130FC4"/>
    <w:rsid w:val="001311A4"/>
    <w:rsid w:val="0013122C"/>
    <w:rsid w:val="0013127C"/>
    <w:rsid w:val="0013128C"/>
    <w:rsid w:val="001312B2"/>
    <w:rsid w:val="00131365"/>
    <w:rsid w:val="00131562"/>
    <w:rsid w:val="00131721"/>
    <w:rsid w:val="00131881"/>
    <w:rsid w:val="0013196F"/>
    <w:rsid w:val="001319E9"/>
    <w:rsid w:val="00131B9F"/>
    <w:rsid w:val="00131BCD"/>
    <w:rsid w:val="00131C0A"/>
    <w:rsid w:val="00131C9A"/>
    <w:rsid w:val="00132028"/>
    <w:rsid w:val="0013208C"/>
    <w:rsid w:val="001321D9"/>
    <w:rsid w:val="00132200"/>
    <w:rsid w:val="0013275D"/>
    <w:rsid w:val="00132782"/>
    <w:rsid w:val="0013283F"/>
    <w:rsid w:val="00132BDC"/>
    <w:rsid w:val="00132C20"/>
    <w:rsid w:val="00132C71"/>
    <w:rsid w:val="00132CD7"/>
    <w:rsid w:val="00132F45"/>
    <w:rsid w:val="00133213"/>
    <w:rsid w:val="00133B0D"/>
    <w:rsid w:val="00133BA5"/>
    <w:rsid w:val="00133C0C"/>
    <w:rsid w:val="00133E51"/>
    <w:rsid w:val="00134095"/>
    <w:rsid w:val="001341BE"/>
    <w:rsid w:val="0013431D"/>
    <w:rsid w:val="00134563"/>
    <w:rsid w:val="00134566"/>
    <w:rsid w:val="00134724"/>
    <w:rsid w:val="001349A8"/>
    <w:rsid w:val="00134A1C"/>
    <w:rsid w:val="00134C60"/>
    <w:rsid w:val="00134C6B"/>
    <w:rsid w:val="00134EB8"/>
    <w:rsid w:val="00134F38"/>
    <w:rsid w:val="00134FD3"/>
    <w:rsid w:val="0013505E"/>
    <w:rsid w:val="0013539B"/>
    <w:rsid w:val="0013547A"/>
    <w:rsid w:val="001356EE"/>
    <w:rsid w:val="001358F0"/>
    <w:rsid w:val="001358FD"/>
    <w:rsid w:val="0013596B"/>
    <w:rsid w:val="00135AD4"/>
    <w:rsid w:val="00135D11"/>
    <w:rsid w:val="00135E97"/>
    <w:rsid w:val="001362C6"/>
    <w:rsid w:val="0013630C"/>
    <w:rsid w:val="0013635A"/>
    <w:rsid w:val="00136376"/>
    <w:rsid w:val="00136436"/>
    <w:rsid w:val="0013669D"/>
    <w:rsid w:val="001369C1"/>
    <w:rsid w:val="00136B51"/>
    <w:rsid w:val="00136C2A"/>
    <w:rsid w:val="00136DDC"/>
    <w:rsid w:val="00137057"/>
    <w:rsid w:val="0013712A"/>
    <w:rsid w:val="001377B6"/>
    <w:rsid w:val="001378F6"/>
    <w:rsid w:val="00137A6E"/>
    <w:rsid w:val="00137C1E"/>
    <w:rsid w:val="00137E6D"/>
    <w:rsid w:val="00140138"/>
    <w:rsid w:val="001401E6"/>
    <w:rsid w:val="00140253"/>
    <w:rsid w:val="001406A9"/>
    <w:rsid w:val="001406E6"/>
    <w:rsid w:val="00140B9A"/>
    <w:rsid w:val="00140E43"/>
    <w:rsid w:val="00140F02"/>
    <w:rsid w:val="00140FA1"/>
    <w:rsid w:val="00141069"/>
    <w:rsid w:val="0014127C"/>
    <w:rsid w:val="0014128B"/>
    <w:rsid w:val="001415BC"/>
    <w:rsid w:val="001416D0"/>
    <w:rsid w:val="001419CF"/>
    <w:rsid w:val="00141B3E"/>
    <w:rsid w:val="00141B67"/>
    <w:rsid w:val="00141BED"/>
    <w:rsid w:val="00142109"/>
    <w:rsid w:val="001423EB"/>
    <w:rsid w:val="0014254D"/>
    <w:rsid w:val="001426A6"/>
    <w:rsid w:val="001428AF"/>
    <w:rsid w:val="00142E3D"/>
    <w:rsid w:val="00143241"/>
    <w:rsid w:val="001432A3"/>
    <w:rsid w:val="001433E3"/>
    <w:rsid w:val="00143429"/>
    <w:rsid w:val="0014348B"/>
    <w:rsid w:val="00143578"/>
    <w:rsid w:val="00143589"/>
    <w:rsid w:val="00143683"/>
    <w:rsid w:val="00143723"/>
    <w:rsid w:val="001437F2"/>
    <w:rsid w:val="00143880"/>
    <w:rsid w:val="00143AAB"/>
    <w:rsid w:val="00143B16"/>
    <w:rsid w:val="00143D9F"/>
    <w:rsid w:val="00144313"/>
    <w:rsid w:val="0014432D"/>
    <w:rsid w:val="00144759"/>
    <w:rsid w:val="00144799"/>
    <w:rsid w:val="001448EE"/>
    <w:rsid w:val="00144A8F"/>
    <w:rsid w:val="00144C84"/>
    <w:rsid w:val="00144F96"/>
    <w:rsid w:val="0014506F"/>
    <w:rsid w:val="001450BF"/>
    <w:rsid w:val="001450E2"/>
    <w:rsid w:val="001454D7"/>
    <w:rsid w:val="001454EA"/>
    <w:rsid w:val="001454F0"/>
    <w:rsid w:val="001455B6"/>
    <w:rsid w:val="00145658"/>
    <w:rsid w:val="0014574D"/>
    <w:rsid w:val="00145AAE"/>
    <w:rsid w:val="00145B52"/>
    <w:rsid w:val="00145DBF"/>
    <w:rsid w:val="001460A9"/>
    <w:rsid w:val="00146260"/>
    <w:rsid w:val="001462A3"/>
    <w:rsid w:val="001464F6"/>
    <w:rsid w:val="00146758"/>
    <w:rsid w:val="001467DE"/>
    <w:rsid w:val="00146A5C"/>
    <w:rsid w:val="00146A86"/>
    <w:rsid w:val="00146C52"/>
    <w:rsid w:val="00146CA3"/>
    <w:rsid w:val="00146CEF"/>
    <w:rsid w:val="00146D80"/>
    <w:rsid w:val="00146DF1"/>
    <w:rsid w:val="00146EAA"/>
    <w:rsid w:val="00146F7D"/>
    <w:rsid w:val="00147209"/>
    <w:rsid w:val="00147436"/>
    <w:rsid w:val="00147EE7"/>
    <w:rsid w:val="00150238"/>
    <w:rsid w:val="001502D0"/>
    <w:rsid w:val="0015043D"/>
    <w:rsid w:val="001504E7"/>
    <w:rsid w:val="0015083B"/>
    <w:rsid w:val="00150C67"/>
    <w:rsid w:val="00150C95"/>
    <w:rsid w:val="001510CD"/>
    <w:rsid w:val="0015123A"/>
    <w:rsid w:val="001516C4"/>
    <w:rsid w:val="001519F9"/>
    <w:rsid w:val="00151C93"/>
    <w:rsid w:val="00151D98"/>
    <w:rsid w:val="00151DBB"/>
    <w:rsid w:val="001523B6"/>
    <w:rsid w:val="001523CE"/>
    <w:rsid w:val="00152B91"/>
    <w:rsid w:val="00152B9E"/>
    <w:rsid w:val="00152C8D"/>
    <w:rsid w:val="00152E62"/>
    <w:rsid w:val="00152EC1"/>
    <w:rsid w:val="0015330E"/>
    <w:rsid w:val="0015343C"/>
    <w:rsid w:val="001534E1"/>
    <w:rsid w:val="001535AF"/>
    <w:rsid w:val="00153712"/>
    <w:rsid w:val="00153819"/>
    <w:rsid w:val="00153838"/>
    <w:rsid w:val="001538DC"/>
    <w:rsid w:val="00153991"/>
    <w:rsid w:val="00153B53"/>
    <w:rsid w:val="00153C08"/>
    <w:rsid w:val="00153EDC"/>
    <w:rsid w:val="001540F3"/>
    <w:rsid w:val="001544F1"/>
    <w:rsid w:val="00154686"/>
    <w:rsid w:val="00154873"/>
    <w:rsid w:val="00154885"/>
    <w:rsid w:val="00154B50"/>
    <w:rsid w:val="00154BFC"/>
    <w:rsid w:val="00154FDA"/>
    <w:rsid w:val="00155627"/>
    <w:rsid w:val="00155983"/>
    <w:rsid w:val="00155D52"/>
    <w:rsid w:val="00155D9A"/>
    <w:rsid w:val="00155F44"/>
    <w:rsid w:val="00156098"/>
    <w:rsid w:val="0015619A"/>
    <w:rsid w:val="001563FF"/>
    <w:rsid w:val="00156461"/>
    <w:rsid w:val="001564D7"/>
    <w:rsid w:val="00156504"/>
    <w:rsid w:val="001565B8"/>
    <w:rsid w:val="001566BC"/>
    <w:rsid w:val="00156A77"/>
    <w:rsid w:val="00156C61"/>
    <w:rsid w:val="00156D8D"/>
    <w:rsid w:val="00156EAD"/>
    <w:rsid w:val="00156EDE"/>
    <w:rsid w:val="00156FB7"/>
    <w:rsid w:val="00157551"/>
    <w:rsid w:val="001577F9"/>
    <w:rsid w:val="00157A70"/>
    <w:rsid w:val="00157D71"/>
    <w:rsid w:val="00157F39"/>
    <w:rsid w:val="001602DF"/>
    <w:rsid w:val="0016044B"/>
    <w:rsid w:val="0016091A"/>
    <w:rsid w:val="00160E5A"/>
    <w:rsid w:val="0016142D"/>
    <w:rsid w:val="00161515"/>
    <w:rsid w:val="00161FDE"/>
    <w:rsid w:val="001622B0"/>
    <w:rsid w:val="0016254C"/>
    <w:rsid w:val="00162660"/>
    <w:rsid w:val="00162A8A"/>
    <w:rsid w:val="00162AEB"/>
    <w:rsid w:val="00162D8F"/>
    <w:rsid w:val="00162E90"/>
    <w:rsid w:val="0016321B"/>
    <w:rsid w:val="0016327B"/>
    <w:rsid w:val="00163582"/>
    <w:rsid w:val="0016368B"/>
    <w:rsid w:val="00163928"/>
    <w:rsid w:val="0016392C"/>
    <w:rsid w:val="00163C3A"/>
    <w:rsid w:val="00163C49"/>
    <w:rsid w:val="00163C87"/>
    <w:rsid w:val="00163CE8"/>
    <w:rsid w:val="00163D42"/>
    <w:rsid w:val="00163DE2"/>
    <w:rsid w:val="001642CE"/>
    <w:rsid w:val="001642F0"/>
    <w:rsid w:val="00164558"/>
    <w:rsid w:val="00164618"/>
    <w:rsid w:val="001647CD"/>
    <w:rsid w:val="00164807"/>
    <w:rsid w:val="00164BA3"/>
    <w:rsid w:val="00164C02"/>
    <w:rsid w:val="00164DF4"/>
    <w:rsid w:val="00164F16"/>
    <w:rsid w:val="00164FB5"/>
    <w:rsid w:val="00165023"/>
    <w:rsid w:val="00165513"/>
    <w:rsid w:val="0016564A"/>
    <w:rsid w:val="001656C7"/>
    <w:rsid w:val="00165A72"/>
    <w:rsid w:val="00165B23"/>
    <w:rsid w:val="00165EE3"/>
    <w:rsid w:val="0016628A"/>
    <w:rsid w:val="001664E8"/>
    <w:rsid w:val="00166619"/>
    <w:rsid w:val="001668A0"/>
    <w:rsid w:val="001669A4"/>
    <w:rsid w:val="00166CB6"/>
    <w:rsid w:val="00166CCC"/>
    <w:rsid w:val="00166D3C"/>
    <w:rsid w:val="00166D49"/>
    <w:rsid w:val="00166F9B"/>
    <w:rsid w:val="00166FDB"/>
    <w:rsid w:val="0016709A"/>
    <w:rsid w:val="001670E8"/>
    <w:rsid w:val="001671AC"/>
    <w:rsid w:val="00167296"/>
    <w:rsid w:val="001672BE"/>
    <w:rsid w:val="0016737C"/>
    <w:rsid w:val="001674EF"/>
    <w:rsid w:val="0016779D"/>
    <w:rsid w:val="00167A19"/>
    <w:rsid w:val="00167E49"/>
    <w:rsid w:val="001702E4"/>
    <w:rsid w:val="00170820"/>
    <w:rsid w:val="00170AD4"/>
    <w:rsid w:val="00170CD6"/>
    <w:rsid w:val="00170EA6"/>
    <w:rsid w:val="00170FE1"/>
    <w:rsid w:val="00171056"/>
    <w:rsid w:val="0017157F"/>
    <w:rsid w:val="00171677"/>
    <w:rsid w:val="00171C17"/>
    <w:rsid w:val="00171D14"/>
    <w:rsid w:val="00172000"/>
    <w:rsid w:val="00172140"/>
    <w:rsid w:val="0017223C"/>
    <w:rsid w:val="001725B7"/>
    <w:rsid w:val="00172796"/>
    <w:rsid w:val="001728F3"/>
    <w:rsid w:val="001728FC"/>
    <w:rsid w:val="00172A6A"/>
    <w:rsid w:val="00172A97"/>
    <w:rsid w:val="00172C76"/>
    <w:rsid w:val="00172C95"/>
    <w:rsid w:val="00172DBC"/>
    <w:rsid w:val="001732A9"/>
    <w:rsid w:val="001732D9"/>
    <w:rsid w:val="00173A5B"/>
    <w:rsid w:val="00173F2E"/>
    <w:rsid w:val="0017423D"/>
    <w:rsid w:val="001742AF"/>
    <w:rsid w:val="00174327"/>
    <w:rsid w:val="001743F9"/>
    <w:rsid w:val="0017483C"/>
    <w:rsid w:val="00174A97"/>
    <w:rsid w:val="00174CD4"/>
    <w:rsid w:val="00174D23"/>
    <w:rsid w:val="00174F2E"/>
    <w:rsid w:val="00175176"/>
    <w:rsid w:val="001754C6"/>
    <w:rsid w:val="001756A1"/>
    <w:rsid w:val="00175743"/>
    <w:rsid w:val="001757C4"/>
    <w:rsid w:val="001757C9"/>
    <w:rsid w:val="0017582D"/>
    <w:rsid w:val="00175AF0"/>
    <w:rsid w:val="00175D0A"/>
    <w:rsid w:val="00175D33"/>
    <w:rsid w:val="00175D9E"/>
    <w:rsid w:val="00175FCA"/>
    <w:rsid w:val="0017604C"/>
    <w:rsid w:val="001761FF"/>
    <w:rsid w:val="00176922"/>
    <w:rsid w:val="00176F21"/>
    <w:rsid w:val="001771A9"/>
    <w:rsid w:val="00177272"/>
    <w:rsid w:val="00177294"/>
    <w:rsid w:val="001772D0"/>
    <w:rsid w:val="0017747D"/>
    <w:rsid w:val="0017764B"/>
    <w:rsid w:val="00177845"/>
    <w:rsid w:val="00177928"/>
    <w:rsid w:val="00177F27"/>
    <w:rsid w:val="00177FEA"/>
    <w:rsid w:val="00180168"/>
    <w:rsid w:val="0018060A"/>
    <w:rsid w:val="00180E98"/>
    <w:rsid w:val="00180FBD"/>
    <w:rsid w:val="00181056"/>
    <w:rsid w:val="00181152"/>
    <w:rsid w:val="00181190"/>
    <w:rsid w:val="0018127D"/>
    <w:rsid w:val="00181562"/>
    <w:rsid w:val="0018163F"/>
    <w:rsid w:val="00181671"/>
    <w:rsid w:val="001816AE"/>
    <w:rsid w:val="0018177C"/>
    <w:rsid w:val="0018185C"/>
    <w:rsid w:val="001818BB"/>
    <w:rsid w:val="0018192F"/>
    <w:rsid w:val="001819AE"/>
    <w:rsid w:val="00181B09"/>
    <w:rsid w:val="00181EB7"/>
    <w:rsid w:val="00182317"/>
    <w:rsid w:val="00182365"/>
    <w:rsid w:val="001824B9"/>
    <w:rsid w:val="001826CD"/>
    <w:rsid w:val="0018279D"/>
    <w:rsid w:val="001827F8"/>
    <w:rsid w:val="00182C31"/>
    <w:rsid w:val="00182FAE"/>
    <w:rsid w:val="00182FEE"/>
    <w:rsid w:val="00183045"/>
    <w:rsid w:val="0018351B"/>
    <w:rsid w:val="0018377F"/>
    <w:rsid w:val="0018403B"/>
    <w:rsid w:val="00184565"/>
    <w:rsid w:val="00184682"/>
    <w:rsid w:val="001848E6"/>
    <w:rsid w:val="0018493D"/>
    <w:rsid w:val="001849B9"/>
    <w:rsid w:val="00184A0E"/>
    <w:rsid w:val="00184A27"/>
    <w:rsid w:val="00184AA2"/>
    <w:rsid w:val="00184C73"/>
    <w:rsid w:val="00184D4F"/>
    <w:rsid w:val="00184D93"/>
    <w:rsid w:val="00184E73"/>
    <w:rsid w:val="00185129"/>
    <w:rsid w:val="0018530D"/>
    <w:rsid w:val="00185612"/>
    <w:rsid w:val="001858D5"/>
    <w:rsid w:val="00185A34"/>
    <w:rsid w:val="00185C18"/>
    <w:rsid w:val="00185F35"/>
    <w:rsid w:val="00186076"/>
    <w:rsid w:val="001860A6"/>
    <w:rsid w:val="0018636A"/>
    <w:rsid w:val="00186457"/>
    <w:rsid w:val="00186626"/>
    <w:rsid w:val="00186844"/>
    <w:rsid w:val="00186850"/>
    <w:rsid w:val="00186DCE"/>
    <w:rsid w:val="00186E9D"/>
    <w:rsid w:val="00186F4F"/>
    <w:rsid w:val="0018704D"/>
    <w:rsid w:val="0018751A"/>
    <w:rsid w:val="00187666"/>
    <w:rsid w:val="001877EE"/>
    <w:rsid w:val="00187B69"/>
    <w:rsid w:val="00187B9A"/>
    <w:rsid w:val="00187D60"/>
    <w:rsid w:val="00187E1D"/>
    <w:rsid w:val="00187F58"/>
    <w:rsid w:val="001905C1"/>
    <w:rsid w:val="0019088B"/>
    <w:rsid w:val="0019091E"/>
    <w:rsid w:val="0019097C"/>
    <w:rsid w:val="001909C0"/>
    <w:rsid w:val="00190D84"/>
    <w:rsid w:val="00190F1F"/>
    <w:rsid w:val="00190F9E"/>
    <w:rsid w:val="00191034"/>
    <w:rsid w:val="00191168"/>
    <w:rsid w:val="00191669"/>
    <w:rsid w:val="001917AF"/>
    <w:rsid w:val="00191CB2"/>
    <w:rsid w:val="00191CBC"/>
    <w:rsid w:val="00191EA9"/>
    <w:rsid w:val="00192036"/>
    <w:rsid w:val="001922F2"/>
    <w:rsid w:val="001924AD"/>
    <w:rsid w:val="0019263B"/>
    <w:rsid w:val="00192706"/>
    <w:rsid w:val="00192852"/>
    <w:rsid w:val="001928E6"/>
    <w:rsid w:val="0019292F"/>
    <w:rsid w:val="00192AC8"/>
    <w:rsid w:val="00192C99"/>
    <w:rsid w:val="00192E40"/>
    <w:rsid w:val="00193193"/>
    <w:rsid w:val="001931B5"/>
    <w:rsid w:val="001935B7"/>
    <w:rsid w:val="0019362F"/>
    <w:rsid w:val="00193656"/>
    <w:rsid w:val="00193B6B"/>
    <w:rsid w:val="00193EBE"/>
    <w:rsid w:val="001940B9"/>
    <w:rsid w:val="00194352"/>
    <w:rsid w:val="0019438C"/>
    <w:rsid w:val="0019464A"/>
    <w:rsid w:val="00194AE8"/>
    <w:rsid w:val="00194B55"/>
    <w:rsid w:val="00194EB6"/>
    <w:rsid w:val="00195231"/>
    <w:rsid w:val="00195352"/>
    <w:rsid w:val="001954FF"/>
    <w:rsid w:val="001956AE"/>
    <w:rsid w:val="00195864"/>
    <w:rsid w:val="001959AD"/>
    <w:rsid w:val="00195AC2"/>
    <w:rsid w:val="00195ACF"/>
    <w:rsid w:val="00195B41"/>
    <w:rsid w:val="00195D5C"/>
    <w:rsid w:val="00196288"/>
    <w:rsid w:val="001962D1"/>
    <w:rsid w:val="00196AED"/>
    <w:rsid w:val="00196B21"/>
    <w:rsid w:val="00196FE1"/>
    <w:rsid w:val="001970D2"/>
    <w:rsid w:val="00197101"/>
    <w:rsid w:val="001972A1"/>
    <w:rsid w:val="0019749A"/>
    <w:rsid w:val="0019749D"/>
    <w:rsid w:val="001974FF"/>
    <w:rsid w:val="00197810"/>
    <w:rsid w:val="00197853"/>
    <w:rsid w:val="0019794B"/>
    <w:rsid w:val="00197994"/>
    <w:rsid w:val="00197B0B"/>
    <w:rsid w:val="00197D64"/>
    <w:rsid w:val="00197D75"/>
    <w:rsid w:val="00197F6E"/>
    <w:rsid w:val="001A0078"/>
    <w:rsid w:val="001A0167"/>
    <w:rsid w:val="001A0394"/>
    <w:rsid w:val="001A03E5"/>
    <w:rsid w:val="001A03E7"/>
    <w:rsid w:val="001A0648"/>
    <w:rsid w:val="001A09B1"/>
    <w:rsid w:val="001A09C8"/>
    <w:rsid w:val="001A0B06"/>
    <w:rsid w:val="001A0B8F"/>
    <w:rsid w:val="001A0D0A"/>
    <w:rsid w:val="001A14C7"/>
    <w:rsid w:val="001A159D"/>
    <w:rsid w:val="001A16D9"/>
    <w:rsid w:val="001A171B"/>
    <w:rsid w:val="001A19CF"/>
    <w:rsid w:val="001A19FB"/>
    <w:rsid w:val="001A1BC6"/>
    <w:rsid w:val="001A1E12"/>
    <w:rsid w:val="001A2163"/>
    <w:rsid w:val="001A2233"/>
    <w:rsid w:val="001A234E"/>
    <w:rsid w:val="001A239A"/>
    <w:rsid w:val="001A287C"/>
    <w:rsid w:val="001A2ED8"/>
    <w:rsid w:val="001A3047"/>
    <w:rsid w:val="001A30A0"/>
    <w:rsid w:val="001A33E9"/>
    <w:rsid w:val="001A3660"/>
    <w:rsid w:val="001A36AD"/>
    <w:rsid w:val="001A36CF"/>
    <w:rsid w:val="001A372F"/>
    <w:rsid w:val="001A378F"/>
    <w:rsid w:val="001A39CA"/>
    <w:rsid w:val="001A3B48"/>
    <w:rsid w:val="001A3D0E"/>
    <w:rsid w:val="001A3E61"/>
    <w:rsid w:val="001A4160"/>
    <w:rsid w:val="001A42B1"/>
    <w:rsid w:val="001A4320"/>
    <w:rsid w:val="001A45D2"/>
    <w:rsid w:val="001A467B"/>
    <w:rsid w:val="001A46B6"/>
    <w:rsid w:val="001A4728"/>
    <w:rsid w:val="001A49F1"/>
    <w:rsid w:val="001A4B60"/>
    <w:rsid w:val="001A4C6A"/>
    <w:rsid w:val="001A5123"/>
    <w:rsid w:val="001A56E6"/>
    <w:rsid w:val="001A58B1"/>
    <w:rsid w:val="001A5B08"/>
    <w:rsid w:val="001A5C39"/>
    <w:rsid w:val="001A63D1"/>
    <w:rsid w:val="001A64DA"/>
    <w:rsid w:val="001A6875"/>
    <w:rsid w:val="001A68BD"/>
    <w:rsid w:val="001A6A99"/>
    <w:rsid w:val="001A6C39"/>
    <w:rsid w:val="001A6C62"/>
    <w:rsid w:val="001A6F98"/>
    <w:rsid w:val="001A74E1"/>
    <w:rsid w:val="001A7783"/>
    <w:rsid w:val="001A79CE"/>
    <w:rsid w:val="001A7AA8"/>
    <w:rsid w:val="001A7AC4"/>
    <w:rsid w:val="001A7B87"/>
    <w:rsid w:val="001A7E9F"/>
    <w:rsid w:val="001B0259"/>
    <w:rsid w:val="001B04EC"/>
    <w:rsid w:val="001B0609"/>
    <w:rsid w:val="001B0746"/>
    <w:rsid w:val="001B0A44"/>
    <w:rsid w:val="001B0AB4"/>
    <w:rsid w:val="001B0B92"/>
    <w:rsid w:val="001B0C1D"/>
    <w:rsid w:val="001B13F3"/>
    <w:rsid w:val="001B1906"/>
    <w:rsid w:val="001B1AF0"/>
    <w:rsid w:val="001B1B61"/>
    <w:rsid w:val="001B1CE8"/>
    <w:rsid w:val="001B1FD3"/>
    <w:rsid w:val="001B2212"/>
    <w:rsid w:val="001B22C0"/>
    <w:rsid w:val="001B233F"/>
    <w:rsid w:val="001B23E6"/>
    <w:rsid w:val="001B242E"/>
    <w:rsid w:val="001B259E"/>
    <w:rsid w:val="001B2636"/>
    <w:rsid w:val="001B264C"/>
    <w:rsid w:val="001B29AF"/>
    <w:rsid w:val="001B2A4A"/>
    <w:rsid w:val="001B2A56"/>
    <w:rsid w:val="001B2B27"/>
    <w:rsid w:val="001B2C6F"/>
    <w:rsid w:val="001B2E43"/>
    <w:rsid w:val="001B2E94"/>
    <w:rsid w:val="001B2F5E"/>
    <w:rsid w:val="001B3092"/>
    <w:rsid w:val="001B3239"/>
    <w:rsid w:val="001B3352"/>
    <w:rsid w:val="001B3654"/>
    <w:rsid w:val="001B37FD"/>
    <w:rsid w:val="001B3A2A"/>
    <w:rsid w:val="001B3A84"/>
    <w:rsid w:val="001B3C99"/>
    <w:rsid w:val="001B3D88"/>
    <w:rsid w:val="001B408F"/>
    <w:rsid w:val="001B46AC"/>
    <w:rsid w:val="001B4896"/>
    <w:rsid w:val="001B49CC"/>
    <w:rsid w:val="001B4BC4"/>
    <w:rsid w:val="001B4F25"/>
    <w:rsid w:val="001B51D9"/>
    <w:rsid w:val="001B51EF"/>
    <w:rsid w:val="001B5277"/>
    <w:rsid w:val="001B530A"/>
    <w:rsid w:val="001B5401"/>
    <w:rsid w:val="001B5A3A"/>
    <w:rsid w:val="001B5CB5"/>
    <w:rsid w:val="001B5F3D"/>
    <w:rsid w:val="001B624B"/>
    <w:rsid w:val="001B658A"/>
    <w:rsid w:val="001B6704"/>
    <w:rsid w:val="001B6739"/>
    <w:rsid w:val="001B67A5"/>
    <w:rsid w:val="001B6B16"/>
    <w:rsid w:val="001B6CBF"/>
    <w:rsid w:val="001B6CE5"/>
    <w:rsid w:val="001B6D73"/>
    <w:rsid w:val="001B6D8A"/>
    <w:rsid w:val="001B6EC6"/>
    <w:rsid w:val="001B7091"/>
    <w:rsid w:val="001B7337"/>
    <w:rsid w:val="001B7588"/>
    <w:rsid w:val="001B75C7"/>
    <w:rsid w:val="001B7722"/>
    <w:rsid w:val="001B7B3B"/>
    <w:rsid w:val="001B7B46"/>
    <w:rsid w:val="001B7CAF"/>
    <w:rsid w:val="001C00B9"/>
    <w:rsid w:val="001C01C8"/>
    <w:rsid w:val="001C0276"/>
    <w:rsid w:val="001C02A6"/>
    <w:rsid w:val="001C0303"/>
    <w:rsid w:val="001C0B30"/>
    <w:rsid w:val="001C0CB8"/>
    <w:rsid w:val="001C0D11"/>
    <w:rsid w:val="001C0DC4"/>
    <w:rsid w:val="001C0F95"/>
    <w:rsid w:val="001C1008"/>
    <w:rsid w:val="001C12A6"/>
    <w:rsid w:val="001C138C"/>
    <w:rsid w:val="001C1622"/>
    <w:rsid w:val="001C1673"/>
    <w:rsid w:val="001C1736"/>
    <w:rsid w:val="001C1821"/>
    <w:rsid w:val="001C1E01"/>
    <w:rsid w:val="001C1F4F"/>
    <w:rsid w:val="001C2085"/>
    <w:rsid w:val="001C23FA"/>
    <w:rsid w:val="001C2564"/>
    <w:rsid w:val="001C2885"/>
    <w:rsid w:val="001C2C8F"/>
    <w:rsid w:val="001C2D2A"/>
    <w:rsid w:val="001C2EC2"/>
    <w:rsid w:val="001C3097"/>
    <w:rsid w:val="001C3198"/>
    <w:rsid w:val="001C336E"/>
    <w:rsid w:val="001C33A4"/>
    <w:rsid w:val="001C33F6"/>
    <w:rsid w:val="001C3741"/>
    <w:rsid w:val="001C3992"/>
    <w:rsid w:val="001C3B6A"/>
    <w:rsid w:val="001C3CA7"/>
    <w:rsid w:val="001C3E1C"/>
    <w:rsid w:val="001C42D1"/>
    <w:rsid w:val="001C43E1"/>
    <w:rsid w:val="001C4510"/>
    <w:rsid w:val="001C4516"/>
    <w:rsid w:val="001C4645"/>
    <w:rsid w:val="001C471F"/>
    <w:rsid w:val="001C48AC"/>
    <w:rsid w:val="001C493A"/>
    <w:rsid w:val="001C49D6"/>
    <w:rsid w:val="001C4A94"/>
    <w:rsid w:val="001C4BD2"/>
    <w:rsid w:val="001C54FD"/>
    <w:rsid w:val="001C55E7"/>
    <w:rsid w:val="001C58B7"/>
    <w:rsid w:val="001C5A92"/>
    <w:rsid w:val="001C5D1F"/>
    <w:rsid w:val="001C5E8C"/>
    <w:rsid w:val="001C5F12"/>
    <w:rsid w:val="001C5FEA"/>
    <w:rsid w:val="001C635D"/>
    <w:rsid w:val="001C63A6"/>
    <w:rsid w:val="001C63B5"/>
    <w:rsid w:val="001C674A"/>
    <w:rsid w:val="001C682A"/>
    <w:rsid w:val="001C687F"/>
    <w:rsid w:val="001C68B0"/>
    <w:rsid w:val="001C68B9"/>
    <w:rsid w:val="001C6AA1"/>
    <w:rsid w:val="001C6B9F"/>
    <w:rsid w:val="001C6CBB"/>
    <w:rsid w:val="001C70FF"/>
    <w:rsid w:val="001C7318"/>
    <w:rsid w:val="001C744A"/>
    <w:rsid w:val="001C74EC"/>
    <w:rsid w:val="001C7525"/>
    <w:rsid w:val="001C772E"/>
    <w:rsid w:val="001C7A6F"/>
    <w:rsid w:val="001C7A9A"/>
    <w:rsid w:val="001C7D47"/>
    <w:rsid w:val="001D00FE"/>
    <w:rsid w:val="001D03EF"/>
    <w:rsid w:val="001D0430"/>
    <w:rsid w:val="001D0893"/>
    <w:rsid w:val="001D0ACC"/>
    <w:rsid w:val="001D0B07"/>
    <w:rsid w:val="001D0C01"/>
    <w:rsid w:val="001D0E0A"/>
    <w:rsid w:val="001D0F0B"/>
    <w:rsid w:val="001D186F"/>
    <w:rsid w:val="001D18C4"/>
    <w:rsid w:val="001D1ABD"/>
    <w:rsid w:val="001D1CF0"/>
    <w:rsid w:val="001D1E81"/>
    <w:rsid w:val="001D1EA6"/>
    <w:rsid w:val="001D2049"/>
    <w:rsid w:val="001D2299"/>
    <w:rsid w:val="001D22A2"/>
    <w:rsid w:val="001D2377"/>
    <w:rsid w:val="001D24D9"/>
    <w:rsid w:val="001D2615"/>
    <w:rsid w:val="001D2910"/>
    <w:rsid w:val="001D2975"/>
    <w:rsid w:val="001D2A37"/>
    <w:rsid w:val="001D2F88"/>
    <w:rsid w:val="001D313A"/>
    <w:rsid w:val="001D340A"/>
    <w:rsid w:val="001D341D"/>
    <w:rsid w:val="001D34EA"/>
    <w:rsid w:val="001D35B8"/>
    <w:rsid w:val="001D35C0"/>
    <w:rsid w:val="001D36B4"/>
    <w:rsid w:val="001D3924"/>
    <w:rsid w:val="001D392E"/>
    <w:rsid w:val="001D3AD4"/>
    <w:rsid w:val="001D3B7C"/>
    <w:rsid w:val="001D3E1E"/>
    <w:rsid w:val="001D43AC"/>
    <w:rsid w:val="001D4442"/>
    <w:rsid w:val="001D481D"/>
    <w:rsid w:val="001D4A8A"/>
    <w:rsid w:val="001D4CEA"/>
    <w:rsid w:val="001D4D78"/>
    <w:rsid w:val="001D4FC8"/>
    <w:rsid w:val="001D5094"/>
    <w:rsid w:val="001D517B"/>
    <w:rsid w:val="001D5449"/>
    <w:rsid w:val="001D54FE"/>
    <w:rsid w:val="001D5604"/>
    <w:rsid w:val="001D567D"/>
    <w:rsid w:val="001D57F3"/>
    <w:rsid w:val="001D58D9"/>
    <w:rsid w:val="001D5A16"/>
    <w:rsid w:val="001D5E61"/>
    <w:rsid w:val="001D5EB0"/>
    <w:rsid w:val="001D6082"/>
    <w:rsid w:val="001D624C"/>
    <w:rsid w:val="001D6348"/>
    <w:rsid w:val="001D6423"/>
    <w:rsid w:val="001D6737"/>
    <w:rsid w:val="001D679B"/>
    <w:rsid w:val="001D6965"/>
    <w:rsid w:val="001D6D31"/>
    <w:rsid w:val="001D6F6D"/>
    <w:rsid w:val="001D7019"/>
    <w:rsid w:val="001D7073"/>
    <w:rsid w:val="001D7135"/>
    <w:rsid w:val="001D7170"/>
    <w:rsid w:val="001D722F"/>
    <w:rsid w:val="001D734E"/>
    <w:rsid w:val="001D7554"/>
    <w:rsid w:val="001D75F7"/>
    <w:rsid w:val="001D76DE"/>
    <w:rsid w:val="001D77E9"/>
    <w:rsid w:val="001D782B"/>
    <w:rsid w:val="001D78C4"/>
    <w:rsid w:val="001D795E"/>
    <w:rsid w:val="001D7AE2"/>
    <w:rsid w:val="001D7BE9"/>
    <w:rsid w:val="001D7F31"/>
    <w:rsid w:val="001E007F"/>
    <w:rsid w:val="001E018A"/>
    <w:rsid w:val="001E044E"/>
    <w:rsid w:val="001E05FB"/>
    <w:rsid w:val="001E0B45"/>
    <w:rsid w:val="001E0CA4"/>
    <w:rsid w:val="001E0F1A"/>
    <w:rsid w:val="001E1267"/>
    <w:rsid w:val="001E146D"/>
    <w:rsid w:val="001E1695"/>
    <w:rsid w:val="001E19E9"/>
    <w:rsid w:val="001E244C"/>
    <w:rsid w:val="001E2724"/>
    <w:rsid w:val="001E2969"/>
    <w:rsid w:val="001E29AC"/>
    <w:rsid w:val="001E2AB4"/>
    <w:rsid w:val="001E2F10"/>
    <w:rsid w:val="001E2F1A"/>
    <w:rsid w:val="001E2F35"/>
    <w:rsid w:val="001E3074"/>
    <w:rsid w:val="001E30F4"/>
    <w:rsid w:val="001E316E"/>
    <w:rsid w:val="001E31BD"/>
    <w:rsid w:val="001E3407"/>
    <w:rsid w:val="001E3477"/>
    <w:rsid w:val="001E37AF"/>
    <w:rsid w:val="001E381D"/>
    <w:rsid w:val="001E3A1E"/>
    <w:rsid w:val="001E3B9C"/>
    <w:rsid w:val="001E3C20"/>
    <w:rsid w:val="001E3EB8"/>
    <w:rsid w:val="001E3FCE"/>
    <w:rsid w:val="001E4490"/>
    <w:rsid w:val="001E475D"/>
    <w:rsid w:val="001E4894"/>
    <w:rsid w:val="001E496C"/>
    <w:rsid w:val="001E4D3C"/>
    <w:rsid w:val="001E4D7D"/>
    <w:rsid w:val="001E4DA6"/>
    <w:rsid w:val="001E4ECE"/>
    <w:rsid w:val="001E4EF1"/>
    <w:rsid w:val="001E50AC"/>
    <w:rsid w:val="001E50E3"/>
    <w:rsid w:val="001E5294"/>
    <w:rsid w:val="001E54E6"/>
    <w:rsid w:val="001E57BC"/>
    <w:rsid w:val="001E598B"/>
    <w:rsid w:val="001E59E3"/>
    <w:rsid w:val="001E5DD8"/>
    <w:rsid w:val="001E5FD7"/>
    <w:rsid w:val="001E6604"/>
    <w:rsid w:val="001E6628"/>
    <w:rsid w:val="001E69AE"/>
    <w:rsid w:val="001E6A9E"/>
    <w:rsid w:val="001E6B64"/>
    <w:rsid w:val="001E6D84"/>
    <w:rsid w:val="001E6D8D"/>
    <w:rsid w:val="001E6E24"/>
    <w:rsid w:val="001E6EDD"/>
    <w:rsid w:val="001E714C"/>
    <w:rsid w:val="001E7293"/>
    <w:rsid w:val="001E7335"/>
    <w:rsid w:val="001E73F3"/>
    <w:rsid w:val="001E76B3"/>
    <w:rsid w:val="001E773E"/>
    <w:rsid w:val="001E7906"/>
    <w:rsid w:val="001E7A2B"/>
    <w:rsid w:val="001F0151"/>
    <w:rsid w:val="001F0213"/>
    <w:rsid w:val="001F0397"/>
    <w:rsid w:val="001F073E"/>
    <w:rsid w:val="001F078E"/>
    <w:rsid w:val="001F07D8"/>
    <w:rsid w:val="001F07F0"/>
    <w:rsid w:val="001F08C3"/>
    <w:rsid w:val="001F099F"/>
    <w:rsid w:val="001F128A"/>
    <w:rsid w:val="001F1349"/>
    <w:rsid w:val="001F1628"/>
    <w:rsid w:val="001F16F4"/>
    <w:rsid w:val="001F1804"/>
    <w:rsid w:val="001F1A49"/>
    <w:rsid w:val="001F1C29"/>
    <w:rsid w:val="001F2043"/>
    <w:rsid w:val="001F20DF"/>
    <w:rsid w:val="001F212B"/>
    <w:rsid w:val="001F2378"/>
    <w:rsid w:val="001F25A0"/>
    <w:rsid w:val="001F2942"/>
    <w:rsid w:val="001F29B3"/>
    <w:rsid w:val="001F2AE1"/>
    <w:rsid w:val="001F2B6F"/>
    <w:rsid w:val="001F2C6F"/>
    <w:rsid w:val="001F2E32"/>
    <w:rsid w:val="001F2FD9"/>
    <w:rsid w:val="001F308A"/>
    <w:rsid w:val="001F33F7"/>
    <w:rsid w:val="001F357C"/>
    <w:rsid w:val="001F368F"/>
    <w:rsid w:val="001F36D2"/>
    <w:rsid w:val="001F36E3"/>
    <w:rsid w:val="001F376F"/>
    <w:rsid w:val="001F389C"/>
    <w:rsid w:val="001F39C0"/>
    <w:rsid w:val="001F3DDC"/>
    <w:rsid w:val="001F3FDB"/>
    <w:rsid w:val="001F41DC"/>
    <w:rsid w:val="001F44E0"/>
    <w:rsid w:val="001F48E9"/>
    <w:rsid w:val="001F4AD3"/>
    <w:rsid w:val="001F4AEE"/>
    <w:rsid w:val="001F4C26"/>
    <w:rsid w:val="001F4D2D"/>
    <w:rsid w:val="001F4DBB"/>
    <w:rsid w:val="001F515A"/>
    <w:rsid w:val="001F527C"/>
    <w:rsid w:val="001F52FA"/>
    <w:rsid w:val="001F5361"/>
    <w:rsid w:val="001F5823"/>
    <w:rsid w:val="001F585D"/>
    <w:rsid w:val="001F58D8"/>
    <w:rsid w:val="001F5B03"/>
    <w:rsid w:val="001F5CC2"/>
    <w:rsid w:val="001F5D9B"/>
    <w:rsid w:val="001F6069"/>
    <w:rsid w:val="001F652A"/>
    <w:rsid w:val="001F67E9"/>
    <w:rsid w:val="001F6831"/>
    <w:rsid w:val="001F6AEC"/>
    <w:rsid w:val="001F6B53"/>
    <w:rsid w:val="001F6B87"/>
    <w:rsid w:val="001F6FC3"/>
    <w:rsid w:val="001F711A"/>
    <w:rsid w:val="001F725D"/>
    <w:rsid w:val="001F742E"/>
    <w:rsid w:val="001F7767"/>
    <w:rsid w:val="001F78F3"/>
    <w:rsid w:val="001F7A68"/>
    <w:rsid w:val="001F7D69"/>
    <w:rsid w:val="00200391"/>
    <w:rsid w:val="002004FB"/>
    <w:rsid w:val="00200A37"/>
    <w:rsid w:val="00200B9F"/>
    <w:rsid w:val="00200D07"/>
    <w:rsid w:val="00200E85"/>
    <w:rsid w:val="00200F09"/>
    <w:rsid w:val="00201354"/>
    <w:rsid w:val="002015A0"/>
    <w:rsid w:val="002019FF"/>
    <w:rsid w:val="00201B3D"/>
    <w:rsid w:val="00201CE6"/>
    <w:rsid w:val="00201E8D"/>
    <w:rsid w:val="00201FA1"/>
    <w:rsid w:val="0020249E"/>
    <w:rsid w:val="00202528"/>
    <w:rsid w:val="002026E5"/>
    <w:rsid w:val="0020294F"/>
    <w:rsid w:val="00202DF8"/>
    <w:rsid w:val="00202FAB"/>
    <w:rsid w:val="002032D1"/>
    <w:rsid w:val="0020347C"/>
    <w:rsid w:val="002036E3"/>
    <w:rsid w:val="00203890"/>
    <w:rsid w:val="00203A4C"/>
    <w:rsid w:val="00203B76"/>
    <w:rsid w:val="00203F45"/>
    <w:rsid w:val="002040E8"/>
    <w:rsid w:val="00204105"/>
    <w:rsid w:val="00204442"/>
    <w:rsid w:val="0020461A"/>
    <w:rsid w:val="00204665"/>
    <w:rsid w:val="0020467D"/>
    <w:rsid w:val="00204845"/>
    <w:rsid w:val="002048B7"/>
    <w:rsid w:val="00204965"/>
    <w:rsid w:val="00204D13"/>
    <w:rsid w:val="00204EF4"/>
    <w:rsid w:val="002050CE"/>
    <w:rsid w:val="002050D1"/>
    <w:rsid w:val="00205439"/>
    <w:rsid w:val="002055CA"/>
    <w:rsid w:val="00205743"/>
    <w:rsid w:val="00205831"/>
    <w:rsid w:val="00205A0E"/>
    <w:rsid w:val="00205A11"/>
    <w:rsid w:val="00205A86"/>
    <w:rsid w:val="00205D8A"/>
    <w:rsid w:val="00205E39"/>
    <w:rsid w:val="00205ECA"/>
    <w:rsid w:val="00206113"/>
    <w:rsid w:val="002068C2"/>
    <w:rsid w:val="00206A39"/>
    <w:rsid w:val="00206B52"/>
    <w:rsid w:val="00206C1B"/>
    <w:rsid w:val="00206D00"/>
    <w:rsid w:val="00206DD6"/>
    <w:rsid w:val="0020727A"/>
    <w:rsid w:val="002075A2"/>
    <w:rsid w:val="00207602"/>
    <w:rsid w:val="002077ED"/>
    <w:rsid w:val="0020780A"/>
    <w:rsid w:val="00207859"/>
    <w:rsid w:val="00207863"/>
    <w:rsid w:val="002078BD"/>
    <w:rsid w:val="00207958"/>
    <w:rsid w:val="0020798F"/>
    <w:rsid w:val="00207BB4"/>
    <w:rsid w:val="00207CF6"/>
    <w:rsid w:val="00207DAA"/>
    <w:rsid w:val="00207ECA"/>
    <w:rsid w:val="002101F5"/>
    <w:rsid w:val="002102B4"/>
    <w:rsid w:val="0021054C"/>
    <w:rsid w:val="0021055E"/>
    <w:rsid w:val="00210731"/>
    <w:rsid w:val="00210B49"/>
    <w:rsid w:val="00210E19"/>
    <w:rsid w:val="0021147A"/>
    <w:rsid w:val="00211761"/>
    <w:rsid w:val="00211A75"/>
    <w:rsid w:val="00211A83"/>
    <w:rsid w:val="00211AF6"/>
    <w:rsid w:val="00211BA3"/>
    <w:rsid w:val="00211CD1"/>
    <w:rsid w:val="00211E7E"/>
    <w:rsid w:val="002122E8"/>
    <w:rsid w:val="00212726"/>
    <w:rsid w:val="00212979"/>
    <w:rsid w:val="00212C74"/>
    <w:rsid w:val="00212D24"/>
    <w:rsid w:val="00212D2B"/>
    <w:rsid w:val="00212DFC"/>
    <w:rsid w:val="00213068"/>
    <w:rsid w:val="00213629"/>
    <w:rsid w:val="0021374D"/>
    <w:rsid w:val="00213AE2"/>
    <w:rsid w:val="00213D34"/>
    <w:rsid w:val="00214465"/>
    <w:rsid w:val="0021448C"/>
    <w:rsid w:val="002144DF"/>
    <w:rsid w:val="002146EC"/>
    <w:rsid w:val="002147E0"/>
    <w:rsid w:val="00214900"/>
    <w:rsid w:val="00214CDA"/>
    <w:rsid w:val="00214DDB"/>
    <w:rsid w:val="0021509B"/>
    <w:rsid w:val="002150A7"/>
    <w:rsid w:val="002152D3"/>
    <w:rsid w:val="00215447"/>
    <w:rsid w:val="0021546F"/>
    <w:rsid w:val="002154A3"/>
    <w:rsid w:val="002154B2"/>
    <w:rsid w:val="00215735"/>
    <w:rsid w:val="0021589F"/>
    <w:rsid w:val="002158D4"/>
    <w:rsid w:val="00215BCA"/>
    <w:rsid w:val="00215BE0"/>
    <w:rsid w:val="00215BFE"/>
    <w:rsid w:val="00215C26"/>
    <w:rsid w:val="002165C4"/>
    <w:rsid w:val="00216CBE"/>
    <w:rsid w:val="00216D25"/>
    <w:rsid w:val="00217CEB"/>
    <w:rsid w:val="00217DB6"/>
    <w:rsid w:val="00217EB1"/>
    <w:rsid w:val="00217F33"/>
    <w:rsid w:val="00220130"/>
    <w:rsid w:val="00220223"/>
    <w:rsid w:val="00220244"/>
    <w:rsid w:val="002202A3"/>
    <w:rsid w:val="00220464"/>
    <w:rsid w:val="00220578"/>
    <w:rsid w:val="00220BBF"/>
    <w:rsid w:val="00221394"/>
    <w:rsid w:val="0022187C"/>
    <w:rsid w:val="00221AF6"/>
    <w:rsid w:val="00221C39"/>
    <w:rsid w:val="00221DAA"/>
    <w:rsid w:val="00221F8A"/>
    <w:rsid w:val="0022213D"/>
    <w:rsid w:val="00222943"/>
    <w:rsid w:val="00222BF3"/>
    <w:rsid w:val="00222DE2"/>
    <w:rsid w:val="00222EBB"/>
    <w:rsid w:val="002235A1"/>
    <w:rsid w:val="00223808"/>
    <w:rsid w:val="0022387B"/>
    <w:rsid w:val="00223B02"/>
    <w:rsid w:val="00223F62"/>
    <w:rsid w:val="002241D9"/>
    <w:rsid w:val="00224200"/>
    <w:rsid w:val="0022434D"/>
    <w:rsid w:val="002243EE"/>
    <w:rsid w:val="002245B0"/>
    <w:rsid w:val="00224750"/>
    <w:rsid w:val="002248FE"/>
    <w:rsid w:val="00224A3A"/>
    <w:rsid w:val="00224B52"/>
    <w:rsid w:val="00225013"/>
    <w:rsid w:val="00225474"/>
    <w:rsid w:val="00225A5B"/>
    <w:rsid w:val="00225C19"/>
    <w:rsid w:val="00226049"/>
    <w:rsid w:val="0022612D"/>
    <w:rsid w:val="00226198"/>
    <w:rsid w:val="002261DB"/>
    <w:rsid w:val="002268E5"/>
    <w:rsid w:val="00226B09"/>
    <w:rsid w:val="00226F36"/>
    <w:rsid w:val="002274BE"/>
    <w:rsid w:val="00227517"/>
    <w:rsid w:val="002275DB"/>
    <w:rsid w:val="002275EC"/>
    <w:rsid w:val="00227763"/>
    <w:rsid w:val="00227B58"/>
    <w:rsid w:val="00227BE7"/>
    <w:rsid w:val="00227C7E"/>
    <w:rsid w:val="00227E79"/>
    <w:rsid w:val="00227F16"/>
    <w:rsid w:val="00230109"/>
    <w:rsid w:val="0023030E"/>
    <w:rsid w:val="002303CE"/>
    <w:rsid w:val="002305E5"/>
    <w:rsid w:val="00230834"/>
    <w:rsid w:val="00230B2A"/>
    <w:rsid w:val="00230B94"/>
    <w:rsid w:val="00230C07"/>
    <w:rsid w:val="00230DD3"/>
    <w:rsid w:val="00230F9D"/>
    <w:rsid w:val="002315AB"/>
    <w:rsid w:val="0023162F"/>
    <w:rsid w:val="002319BB"/>
    <w:rsid w:val="00231B39"/>
    <w:rsid w:val="00231C68"/>
    <w:rsid w:val="00231CF3"/>
    <w:rsid w:val="00231DBA"/>
    <w:rsid w:val="00231E62"/>
    <w:rsid w:val="00231EFC"/>
    <w:rsid w:val="00231F70"/>
    <w:rsid w:val="00232085"/>
    <w:rsid w:val="00232519"/>
    <w:rsid w:val="002326AB"/>
    <w:rsid w:val="00232A6B"/>
    <w:rsid w:val="00232ACB"/>
    <w:rsid w:val="00232CBD"/>
    <w:rsid w:val="00232E1E"/>
    <w:rsid w:val="00232E39"/>
    <w:rsid w:val="002331A9"/>
    <w:rsid w:val="002332EE"/>
    <w:rsid w:val="002332F7"/>
    <w:rsid w:val="0023339D"/>
    <w:rsid w:val="002333F1"/>
    <w:rsid w:val="00233554"/>
    <w:rsid w:val="002335A2"/>
    <w:rsid w:val="00233868"/>
    <w:rsid w:val="00233A3F"/>
    <w:rsid w:val="00233AFE"/>
    <w:rsid w:val="00233B0B"/>
    <w:rsid w:val="00233DAF"/>
    <w:rsid w:val="00233E9B"/>
    <w:rsid w:val="00234058"/>
    <w:rsid w:val="00234160"/>
    <w:rsid w:val="002343D1"/>
    <w:rsid w:val="00234479"/>
    <w:rsid w:val="002345C7"/>
    <w:rsid w:val="00234812"/>
    <w:rsid w:val="00234B6F"/>
    <w:rsid w:val="002353A7"/>
    <w:rsid w:val="00235601"/>
    <w:rsid w:val="0023577E"/>
    <w:rsid w:val="002357C3"/>
    <w:rsid w:val="002359BC"/>
    <w:rsid w:val="00235E68"/>
    <w:rsid w:val="00235F0F"/>
    <w:rsid w:val="00235FBC"/>
    <w:rsid w:val="00236112"/>
    <w:rsid w:val="002363FE"/>
    <w:rsid w:val="002364C2"/>
    <w:rsid w:val="00236654"/>
    <w:rsid w:val="002366D3"/>
    <w:rsid w:val="00236713"/>
    <w:rsid w:val="00236767"/>
    <w:rsid w:val="00236967"/>
    <w:rsid w:val="00237078"/>
    <w:rsid w:val="002370F6"/>
    <w:rsid w:val="002373F3"/>
    <w:rsid w:val="002373FE"/>
    <w:rsid w:val="00237542"/>
    <w:rsid w:val="002378D4"/>
    <w:rsid w:val="00237900"/>
    <w:rsid w:val="002379A3"/>
    <w:rsid w:val="00237C55"/>
    <w:rsid w:val="00237F29"/>
    <w:rsid w:val="00237F48"/>
    <w:rsid w:val="0024002C"/>
    <w:rsid w:val="002400EC"/>
    <w:rsid w:val="0024011A"/>
    <w:rsid w:val="0024070B"/>
    <w:rsid w:val="002407B5"/>
    <w:rsid w:val="00240B47"/>
    <w:rsid w:val="00240EA7"/>
    <w:rsid w:val="00240EBC"/>
    <w:rsid w:val="00240EE3"/>
    <w:rsid w:val="0024122A"/>
    <w:rsid w:val="002412BA"/>
    <w:rsid w:val="0024154D"/>
    <w:rsid w:val="002415A7"/>
    <w:rsid w:val="00241761"/>
    <w:rsid w:val="0024192B"/>
    <w:rsid w:val="00241BAF"/>
    <w:rsid w:val="00241C52"/>
    <w:rsid w:val="00241CE5"/>
    <w:rsid w:val="00241F44"/>
    <w:rsid w:val="002420D1"/>
    <w:rsid w:val="00242197"/>
    <w:rsid w:val="00242235"/>
    <w:rsid w:val="00242463"/>
    <w:rsid w:val="00242526"/>
    <w:rsid w:val="00242649"/>
    <w:rsid w:val="002426E8"/>
    <w:rsid w:val="00242827"/>
    <w:rsid w:val="00242831"/>
    <w:rsid w:val="00242995"/>
    <w:rsid w:val="00242A66"/>
    <w:rsid w:val="00242B93"/>
    <w:rsid w:val="00242FCE"/>
    <w:rsid w:val="00243061"/>
    <w:rsid w:val="0024310C"/>
    <w:rsid w:val="00243179"/>
    <w:rsid w:val="00243180"/>
    <w:rsid w:val="002431B4"/>
    <w:rsid w:val="0024333B"/>
    <w:rsid w:val="00243373"/>
    <w:rsid w:val="00243681"/>
    <w:rsid w:val="0024380B"/>
    <w:rsid w:val="002438DB"/>
    <w:rsid w:val="00243D35"/>
    <w:rsid w:val="00243EFC"/>
    <w:rsid w:val="00243F0C"/>
    <w:rsid w:val="0024418A"/>
    <w:rsid w:val="002441CA"/>
    <w:rsid w:val="0024424D"/>
    <w:rsid w:val="00244259"/>
    <w:rsid w:val="0024426B"/>
    <w:rsid w:val="0024453B"/>
    <w:rsid w:val="00245403"/>
    <w:rsid w:val="002454A4"/>
    <w:rsid w:val="00245625"/>
    <w:rsid w:val="0024568F"/>
    <w:rsid w:val="002457BB"/>
    <w:rsid w:val="002458BC"/>
    <w:rsid w:val="00245C06"/>
    <w:rsid w:val="00245D7A"/>
    <w:rsid w:val="0024667E"/>
    <w:rsid w:val="002466E2"/>
    <w:rsid w:val="0024678A"/>
    <w:rsid w:val="00246BCD"/>
    <w:rsid w:val="00246E9F"/>
    <w:rsid w:val="002472AB"/>
    <w:rsid w:val="0024755D"/>
    <w:rsid w:val="002477CE"/>
    <w:rsid w:val="00247F9F"/>
    <w:rsid w:val="002501AA"/>
    <w:rsid w:val="00250250"/>
    <w:rsid w:val="00250556"/>
    <w:rsid w:val="0025069E"/>
    <w:rsid w:val="00250ADD"/>
    <w:rsid w:val="00250D15"/>
    <w:rsid w:val="002510F3"/>
    <w:rsid w:val="002511E7"/>
    <w:rsid w:val="00251530"/>
    <w:rsid w:val="00251704"/>
    <w:rsid w:val="00251780"/>
    <w:rsid w:val="002517D2"/>
    <w:rsid w:val="002518B1"/>
    <w:rsid w:val="00251BD4"/>
    <w:rsid w:val="00251F8C"/>
    <w:rsid w:val="0025235C"/>
    <w:rsid w:val="002526DE"/>
    <w:rsid w:val="0025271A"/>
    <w:rsid w:val="0025299A"/>
    <w:rsid w:val="002533D7"/>
    <w:rsid w:val="002533DE"/>
    <w:rsid w:val="00253593"/>
    <w:rsid w:val="0025372D"/>
    <w:rsid w:val="0025378D"/>
    <w:rsid w:val="00253B64"/>
    <w:rsid w:val="00253B80"/>
    <w:rsid w:val="00254299"/>
    <w:rsid w:val="00254324"/>
    <w:rsid w:val="00254734"/>
    <w:rsid w:val="00254A37"/>
    <w:rsid w:val="00254BB7"/>
    <w:rsid w:val="00255075"/>
    <w:rsid w:val="002552B0"/>
    <w:rsid w:val="00255408"/>
    <w:rsid w:val="00255C4E"/>
    <w:rsid w:val="00255D08"/>
    <w:rsid w:val="00255D1A"/>
    <w:rsid w:val="00255E8D"/>
    <w:rsid w:val="002560BD"/>
    <w:rsid w:val="002560C1"/>
    <w:rsid w:val="002560FE"/>
    <w:rsid w:val="002561BC"/>
    <w:rsid w:val="00256226"/>
    <w:rsid w:val="00256238"/>
    <w:rsid w:val="00256343"/>
    <w:rsid w:val="002566A8"/>
    <w:rsid w:val="00256950"/>
    <w:rsid w:val="00256F05"/>
    <w:rsid w:val="00257047"/>
    <w:rsid w:val="0025716A"/>
    <w:rsid w:val="002571E7"/>
    <w:rsid w:val="0025724B"/>
    <w:rsid w:val="00257557"/>
    <w:rsid w:val="002577DE"/>
    <w:rsid w:val="00257CAE"/>
    <w:rsid w:val="00257DD4"/>
    <w:rsid w:val="002602EF"/>
    <w:rsid w:val="0026056D"/>
    <w:rsid w:val="002605DB"/>
    <w:rsid w:val="002607B3"/>
    <w:rsid w:val="00260ECD"/>
    <w:rsid w:val="002610CB"/>
    <w:rsid w:val="002611F9"/>
    <w:rsid w:val="00261315"/>
    <w:rsid w:val="00261409"/>
    <w:rsid w:val="0026154D"/>
    <w:rsid w:val="00261642"/>
    <w:rsid w:val="00261760"/>
    <w:rsid w:val="00261790"/>
    <w:rsid w:val="00261C17"/>
    <w:rsid w:val="00261F83"/>
    <w:rsid w:val="0026209C"/>
    <w:rsid w:val="002624FB"/>
    <w:rsid w:val="00262591"/>
    <w:rsid w:val="002627CF"/>
    <w:rsid w:val="00262898"/>
    <w:rsid w:val="002629F2"/>
    <w:rsid w:val="00262D2A"/>
    <w:rsid w:val="00262DC9"/>
    <w:rsid w:val="00262E28"/>
    <w:rsid w:val="00262EA1"/>
    <w:rsid w:val="00262FA1"/>
    <w:rsid w:val="00262FD9"/>
    <w:rsid w:val="00263009"/>
    <w:rsid w:val="0026302F"/>
    <w:rsid w:val="002630C7"/>
    <w:rsid w:val="002631FF"/>
    <w:rsid w:val="00263475"/>
    <w:rsid w:val="00263486"/>
    <w:rsid w:val="00263624"/>
    <w:rsid w:val="002636F7"/>
    <w:rsid w:val="002639B1"/>
    <w:rsid w:val="00263A6B"/>
    <w:rsid w:val="00263BB2"/>
    <w:rsid w:val="00263DC1"/>
    <w:rsid w:val="0026449A"/>
    <w:rsid w:val="002645E4"/>
    <w:rsid w:val="002647B2"/>
    <w:rsid w:val="00264C46"/>
    <w:rsid w:val="00264C80"/>
    <w:rsid w:val="00264CF8"/>
    <w:rsid w:val="002650BC"/>
    <w:rsid w:val="00265245"/>
    <w:rsid w:val="00265293"/>
    <w:rsid w:val="0026535A"/>
    <w:rsid w:val="00265633"/>
    <w:rsid w:val="00265661"/>
    <w:rsid w:val="002659C0"/>
    <w:rsid w:val="00265ABA"/>
    <w:rsid w:val="00265C00"/>
    <w:rsid w:val="00265E8E"/>
    <w:rsid w:val="00265F9A"/>
    <w:rsid w:val="00266270"/>
    <w:rsid w:val="00266816"/>
    <w:rsid w:val="00266A1E"/>
    <w:rsid w:val="00266B99"/>
    <w:rsid w:val="00266D39"/>
    <w:rsid w:val="00266E5E"/>
    <w:rsid w:val="002671E9"/>
    <w:rsid w:val="002673D4"/>
    <w:rsid w:val="00267467"/>
    <w:rsid w:val="002674BF"/>
    <w:rsid w:val="002679A7"/>
    <w:rsid w:val="00267BB4"/>
    <w:rsid w:val="00267D5E"/>
    <w:rsid w:val="00267DEB"/>
    <w:rsid w:val="00267F71"/>
    <w:rsid w:val="00270029"/>
    <w:rsid w:val="0027010F"/>
    <w:rsid w:val="00270190"/>
    <w:rsid w:val="0027042C"/>
    <w:rsid w:val="00270736"/>
    <w:rsid w:val="00270780"/>
    <w:rsid w:val="0027088F"/>
    <w:rsid w:val="002708E4"/>
    <w:rsid w:val="0027099F"/>
    <w:rsid w:val="00270F46"/>
    <w:rsid w:val="002716A5"/>
    <w:rsid w:val="00271722"/>
    <w:rsid w:val="00271754"/>
    <w:rsid w:val="00271B1F"/>
    <w:rsid w:val="00271C78"/>
    <w:rsid w:val="00271CDC"/>
    <w:rsid w:val="00271F94"/>
    <w:rsid w:val="00272944"/>
    <w:rsid w:val="00272C37"/>
    <w:rsid w:val="00272CA6"/>
    <w:rsid w:val="00272E37"/>
    <w:rsid w:val="00273098"/>
    <w:rsid w:val="002730AB"/>
    <w:rsid w:val="0027354D"/>
    <w:rsid w:val="0027369F"/>
    <w:rsid w:val="002736B2"/>
    <w:rsid w:val="0027388A"/>
    <w:rsid w:val="00273A87"/>
    <w:rsid w:val="00273AA6"/>
    <w:rsid w:val="00273ACA"/>
    <w:rsid w:val="00273D2D"/>
    <w:rsid w:val="00273FD9"/>
    <w:rsid w:val="0027405E"/>
    <w:rsid w:val="00274590"/>
    <w:rsid w:val="0027464F"/>
    <w:rsid w:val="00274873"/>
    <w:rsid w:val="002748E0"/>
    <w:rsid w:val="00274A21"/>
    <w:rsid w:val="00274B3D"/>
    <w:rsid w:val="00274EA1"/>
    <w:rsid w:val="00275012"/>
    <w:rsid w:val="0027562E"/>
    <w:rsid w:val="0027579F"/>
    <w:rsid w:val="00275964"/>
    <w:rsid w:val="002759B9"/>
    <w:rsid w:val="00275C60"/>
    <w:rsid w:val="00275CBA"/>
    <w:rsid w:val="00275CFC"/>
    <w:rsid w:val="00275DFC"/>
    <w:rsid w:val="002761C3"/>
    <w:rsid w:val="00276694"/>
    <w:rsid w:val="00276770"/>
    <w:rsid w:val="00276779"/>
    <w:rsid w:val="002768B0"/>
    <w:rsid w:val="002768BC"/>
    <w:rsid w:val="00276A12"/>
    <w:rsid w:val="00276ACA"/>
    <w:rsid w:val="00276D1F"/>
    <w:rsid w:val="00277147"/>
    <w:rsid w:val="00277193"/>
    <w:rsid w:val="002773A0"/>
    <w:rsid w:val="00277443"/>
    <w:rsid w:val="0027752C"/>
    <w:rsid w:val="0027778F"/>
    <w:rsid w:val="00277821"/>
    <w:rsid w:val="002779A8"/>
    <w:rsid w:val="00277DC5"/>
    <w:rsid w:val="00277F76"/>
    <w:rsid w:val="00280060"/>
    <w:rsid w:val="002807ED"/>
    <w:rsid w:val="0028080E"/>
    <w:rsid w:val="00280E87"/>
    <w:rsid w:val="00280F1E"/>
    <w:rsid w:val="002813D9"/>
    <w:rsid w:val="002815C8"/>
    <w:rsid w:val="0028167B"/>
    <w:rsid w:val="002816A1"/>
    <w:rsid w:val="00281703"/>
    <w:rsid w:val="002817F7"/>
    <w:rsid w:val="00281822"/>
    <w:rsid w:val="002819E6"/>
    <w:rsid w:val="00281D43"/>
    <w:rsid w:val="002823C6"/>
    <w:rsid w:val="00282745"/>
    <w:rsid w:val="002827DC"/>
    <w:rsid w:val="00282B99"/>
    <w:rsid w:val="00282C31"/>
    <w:rsid w:val="00282DFD"/>
    <w:rsid w:val="00282E3F"/>
    <w:rsid w:val="00282E9B"/>
    <w:rsid w:val="00282EAC"/>
    <w:rsid w:val="002830B2"/>
    <w:rsid w:val="0028321B"/>
    <w:rsid w:val="00283674"/>
    <w:rsid w:val="00283944"/>
    <w:rsid w:val="00283AD1"/>
    <w:rsid w:val="00283F3F"/>
    <w:rsid w:val="0028412D"/>
    <w:rsid w:val="002842AC"/>
    <w:rsid w:val="0028434B"/>
    <w:rsid w:val="00284352"/>
    <w:rsid w:val="00284504"/>
    <w:rsid w:val="002846EE"/>
    <w:rsid w:val="00284A64"/>
    <w:rsid w:val="00284C70"/>
    <w:rsid w:val="00284CF3"/>
    <w:rsid w:val="00284EA7"/>
    <w:rsid w:val="00284F51"/>
    <w:rsid w:val="00285041"/>
    <w:rsid w:val="002851A2"/>
    <w:rsid w:val="00285673"/>
    <w:rsid w:val="002856B3"/>
    <w:rsid w:val="00285AE3"/>
    <w:rsid w:val="0028609F"/>
    <w:rsid w:val="0028654D"/>
    <w:rsid w:val="0028656D"/>
    <w:rsid w:val="00286792"/>
    <w:rsid w:val="00286955"/>
    <w:rsid w:val="00286CF1"/>
    <w:rsid w:val="00286D9D"/>
    <w:rsid w:val="00286DA6"/>
    <w:rsid w:val="00286EFA"/>
    <w:rsid w:val="00286FD4"/>
    <w:rsid w:val="00287182"/>
    <w:rsid w:val="00287430"/>
    <w:rsid w:val="0028747B"/>
    <w:rsid w:val="002874CB"/>
    <w:rsid w:val="002879FC"/>
    <w:rsid w:val="00287A01"/>
    <w:rsid w:val="00287A66"/>
    <w:rsid w:val="00287DEE"/>
    <w:rsid w:val="00287FB2"/>
    <w:rsid w:val="00290072"/>
    <w:rsid w:val="00290181"/>
    <w:rsid w:val="002901AD"/>
    <w:rsid w:val="002902F0"/>
    <w:rsid w:val="00290325"/>
    <w:rsid w:val="00290520"/>
    <w:rsid w:val="00290B14"/>
    <w:rsid w:val="00290B9A"/>
    <w:rsid w:val="00290CD1"/>
    <w:rsid w:val="00290E34"/>
    <w:rsid w:val="00290E5E"/>
    <w:rsid w:val="00290E83"/>
    <w:rsid w:val="00290FD4"/>
    <w:rsid w:val="0029113C"/>
    <w:rsid w:val="002912BF"/>
    <w:rsid w:val="00291317"/>
    <w:rsid w:val="002914D1"/>
    <w:rsid w:val="002915B2"/>
    <w:rsid w:val="00291642"/>
    <w:rsid w:val="002918FF"/>
    <w:rsid w:val="00291B35"/>
    <w:rsid w:val="00291CCB"/>
    <w:rsid w:val="00291E66"/>
    <w:rsid w:val="00292026"/>
    <w:rsid w:val="0029217A"/>
    <w:rsid w:val="002921BF"/>
    <w:rsid w:val="00292341"/>
    <w:rsid w:val="002924AB"/>
    <w:rsid w:val="0029259B"/>
    <w:rsid w:val="0029269E"/>
    <w:rsid w:val="0029288C"/>
    <w:rsid w:val="00292A63"/>
    <w:rsid w:val="00292B8E"/>
    <w:rsid w:val="00292CB9"/>
    <w:rsid w:val="00292DB8"/>
    <w:rsid w:val="00292F45"/>
    <w:rsid w:val="002930E6"/>
    <w:rsid w:val="0029312F"/>
    <w:rsid w:val="0029318B"/>
    <w:rsid w:val="002931FA"/>
    <w:rsid w:val="0029353D"/>
    <w:rsid w:val="00293680"/>
    <w:rsid w:val="00293712"/>
    <w:rsid w:val="002937C1"/>
    <w:rsid w:val="00294140"/>
    <w:rsid w:val="002941D0"/>
    <w:rsid w:val="00294248"/>
    <w:rsid w:val="002943D9"/>
    <w:rsid w:val="002946AF"/>
    <w:rsid w:val="0029504C"/>
    <w:rsid w:val="0029536E"/>
    <w:rsid w:val="002953C8"/>
    <w:rsid w:val="002954DA"/>
    <w:rsid w:val="002954DC"/>
    <w:rsid w:val="002955D8"/>
    <w:rsid w:val="00295780"/>
    <w:rsid w:val="00295912"/>
    <w:rsid w:val="00295B45"/>
    <w:rsid w:val="00295D5D"/>
    <w:rsid w:val="00295FF5"/>
    <w:rsid w:val="00296044"/>
    <w:rsid w:val="00296258"/>
    <w:rsid w:val="0029641D"/>
    <w:rsid w:val="0029672F"/>
    <w:rsid w:val="00296B70"/>
    <w:rsid w:val="00297082"/>
    <w:rsid w:val="002970D0"/>
    <w:rsid w:val="002970E5"/>
    <w:rsid w:val="002970FB"/>
    <w:rsid w:val="0029743C"/>
    <w:rsid w:val="0029779F"/>
    <w:rsid w:val="00297894"/>
    <w:rsid w:val="00297968"/>
    <w:rsid w:val="00297A01"/>
    <w:rsid w:val="00297B03"/>
    <w:rsid w:val="00297B1D"/>
    <w:rsid w:val="00297BAF"/>
    <w:rsid w:val="00297D86"/>
    <w:rsid w:val="002A05F5"/>
    <w:rsid w:val="002A0CA7"/>
    <w:rsid w:val="002A0D97"/>
    <w:rsid w:val="002A0F7B"/>
    <w:rsid w:val="002A0FD2"/>
    <w:rsid w:val="002A0FD6"/>
    <w:rsid w:val="002A158C"/>
    <w:rsid w:val="002A164B"/>
    <w:rsid w:val="002A1785"/>
    <w:rsid w:val="002A1F5A"/>
    <w:rsid w:val="002A200F"/>
    <w:rsid w:val="002A265F"/>
    <w:rsid w:val="002A279C"/>
    <w:rsid w:val="002A28C0"/>
    <w:rsid w:val="002A2A1C"/>
    <w:rsid w:val="002A2AD7"/>
    <w:rsid w:val="002A2F15"/>
    <w:rsid w:val="002A2F51"/>
    <w:rsid w:val="002A32F0"/>
    <w:rsid w:val="002A3469"/>
    <w:rsid w:val="002A36CC"/>
    <w:rsid w:val="002A3DB8"/>
    <w:rsid w:val="002A3E57"/>
    <w:rsid w:val="002A3E6D"/>
    <w:rsid w:val="002A3FFC"/>
    <w:rsid w:val="002A401F"/>
    <w:rsid w:val="002A47F5"/>
    <w:rsid w:val="002A490B"/>
    <w:rsid w:val="002A4920"/>
    <w:rsid w:val="002A4BC3"/>
    <w:rsid w:val="002A4C27"/>
    <w:rsid w:val="002A4DAE"/>
    <w:rsid w:val="002A4DDA"/>
    <w:rsid w:val="002A4DF5"/>
    <w:rsid w:val="002A4E2B"/>
    <w:rsid w:val="002A4E36"/>
    <w:rsid w:val="002A4FC1"/>
    <w:rsid w:val="002A516B"/>
    <w:rsid w:val="002A5493"/>
    <w:rsid w:val="002A553D"/>
    <w:rsid w:val="002A55B7"/>
    <w:rsid w:val="002A5710"/>
    <w:rsid w:val="002A5A14"/>
    <w:rsid w:val="002A5A58"/>
    <w:rsid w:val="002A5C29"/>
    <w:rsid w:val="002A5D77"/>
    <w:rsid w:val="002A5DF8"/>
    <w:rsid w:val="002A5E4A"/>
    <w:rsid w:val="002A5EF9"/>
    <w:rsid w:val="002A5FD1"/>
    <w:rsid w:val="002A6129"/>
    <w:rsid w:val="002A63BE"/>
    <w:rsid w:val="002A6516"/>
    <w:rsid w:val="002A6751"/>
    <w:rsid w:val="002A6E10"/>
    <w:rsid w:val="002A6E3C"/>
    <w:rsid w:val="002A6EAB"/>
    <w:rsid w:val="002A6EEF"/>
    <w:rsid w:val="002A7259"/>
    <w:rsid w:val="002A72A6"/>
    <w:rsid w:val="002A7469"/>
    <w:rsid w:val="002A7590"/>
    <w:rsid w:val="002A7616"/>
    <w:rsid w:val="002A7BC2"/>
    <w:rsid w:val="002A7D55"/>
    <w:rsid w:val="002A7FE4"/>
    <w:rsid w:val="002B01BD"/>
    <w:rsid w:val="002B034E"/>
    <w:rsid w:val="002B03AF"/>
    <w:rsid w:val="002B0573"/>
    <w:rsid w:val="002B06FA"/>
    <w:rsid w:val="002B08F4"/>
    <w:rsid w:val="002B0C93"/>
    <w:rsid w:val="002B165D"/>
    <w:rsid w:val="002B165F"/>
    <w:rsid w:val="002B17A1"/>
    <w:rsid w:val="002B1B41"/>
    <w:rsid w:val="002B1E8E"/>
    <w:rsid w:val="002B212C"/>
    <w:rsid w:val="002B261C"/>
    <w:rsid w:val="002B275C"/>
    <w:rsid w:val="002B2822"/>
    <w:rsid w:val="002B2A06"/>
    <w:rsid w:val="002B2B6A"/>
    <w:rsid w:val="002B2E14"/>
    <w:rsid w:val="002B2E37"/>
    <w:rsid w:val="002B2F91"/>
    <w:rsid w:val="002B31A4"/>
    <w:rsid w:val="002B320F"/>
    <w:rsid w:val="002B32F1"/>
    <w:rsid w:val="002B330B"/>
    <w:rsid w:val="002B3353"/>
    <w:rsid w:val="002B339F"/>
    <w:rsid w:val="002B3894"/>
    <w:rsid w:val="002B3C1D"/>
    <w:rsid w:val="002B410E"/>
    <w:rsid w:val="002B43A0"/>
    <w:rsid w:val="002B4884"/>
    <w:rsid w:val="002B493B"/>
    <w:rsid w:val="002B495E"/>
    <w:rsid w:val="002B4A3D"/>
    <w:rsid w:val="002B4E69"/>
    <w:rsid w:val="002B4E95"/>
    <w:rsid w:val="002B4F1C"/>
    <w:rsid w:val="002B53FD"/>
    <w:rsid w:val="002B541F"/>
    <w:rsid w:val="002B54EB"/>
    <w:rsid w:val="002B56E2"/>
    <w:rsid w:val="002B5808"/>
    <w:rsid w:val="002B5ADE"/>
    <w:rsid w:val="002B5B48"/>
    <w:rsid w:val="002B5EFB"/>
    <w:rsid w:val="002B5F3C"/>
    <w:rsid w:val="002B64E0"/>
    <w:rsid w:val="002B6796"/>
    <w:rsid w:val="002B6893"/>
    <w:rsid w:val="002B69FA"/>
    <w:rsid w:val="002B6CDC"/>
    <w:rsid w:val="002B6DD0"/>
    <w:rsid w:val="002B7079"/>
    <w:rsid w:val="002B7D12"/>
    <w:rsid w:val="002B7D8F"/>
    <w:rsid w:val="002C051A"/>
    <w:rsid w:val="002C05DA"/>
    <w:rsid w:val="002C0B95"/>
    <w:rsid w:val="002C0C0E"/>
    <w:rsid w:val="002C0C7A"/>
    <w:rsid w:val="002C1512"/>
    <w:rsid w:val="002C1C24"/>
    <w:rsid w:val="002C1CA7"/>
    <w:rsid w:val="002C1CB6"/>
    <w:rsid w:val="002C1D64"/>
    <w:rsid w:val="002C1FB7"/>
    <w:rsid w:val="002C21A6"/>
    <w:rsid w:val="002C23DB"/>
    <w:rsid w:val="002C23EA"/>
    <w:rsid w:val="002C2562"/>
    <w:rsid w:val="002C266B"/>
    <w:rsid w:val="002C27E5"/>
    <w:rsid w:val="002C2827"/>
    <w:rsid w:val="002C2B77"/>
    <w:rsid w:val="002C2DC9"/>
    <w:rsid w:val="002C2EFF"/>
    <w:rsid w:val="002C311E"/>
    <w:rsid w:val="002C32CB"/>
    <w:rsid w:val="002C3441"/>
    <w:rsid w:val="002C3528"/>
    <w:rsid w:val="002C37F6"/>
    <w:rsid w:val="002C3C1F"/>
    <w:rsid w:val="002C3C8C"/>
    <w:rsid w:val="002C3CB0"/>
    <w:rsid w:val="002C4024"/>
    <w:rsid w:val="002C421D"/>
    <w:rsid w:val="002C4225"/>
    <w:rsid w:val="002C4275"/>
    <w:rsid w:val="002C4916"/>
    <w:rsid w:val="002C4948"/>
    <w:rsid w:val="002C4E57"/>
    <w:rsid w:val="002C5000"/>
    <w:rsid w:val="002C5219"/>
    <w:rsid w:val="002C5B7B"/>
    <w:rsid w:val="002C5D2E"/>
    <w:rsid w:val="002C61BF"/>
    <w:rsid w:val="002C66B6"/>
    <w:rsid w:val="002C66D5"/>
    <w:rsid w:val="002C6779"/>
    <w:rsid w:val="002C6B2A"/>
    <w:rsid w:val="002C6D17"/>
    <w:rsid w:val="002C6E71"/>
    <w:rsid w:val="002C6F60"/>
    <w:rsid w:val="002C723A"/>
    <w:rsid w:val="002C78B1"/>
    <w:rsid w:val="002C7BF3"/>
    <w:rsid w:val="002D0070"/>
    <w:rsid w:val="002D0081"/>
    <w:rsid w:val="002D02BC"/>
    <w:rsid w:val="002D0645"/>
    <w:rsid w:val="002D08AB"/>
    <w:rsid w:val="002D0948"/>
    <w:rsid w:val="002D09B6"/>
    <w:rsid w:val="002D0B3D"/>
    <w:rsid w:val="002D0C34"/>
    <w:rsid w:val="002D0F9F"/>
    <w:rsid w:val="002D10BE"/>
    <w:rsid w:val="002D11E8"/>
    <w:rsid w:val="002D132A"/>
    <w:rsid w:val="002D1399"/>
    <w:rsid w:val="002D14F7"/>
    <w:rsid w:val="002D17E1"/>
    <w:rsid w:val="002D18AF"/>
    <w:rsid w:val="002D1DD2"/>
    <w:rsid w:val="002D2088"/>
    <w:rsid w:val="002D2122"/>
    <w:rsid w:val="002D2385"/>
    <w:rsid w:val="002D23D5"/>
    <w:rsid w:val="002D23F5"/>
    <w:rsid w:val="002D252F"/>
    <w:rsid w:val="002D25E3"/>
    <w:rsid w:val="002D29A2"/>
    <w:rsid w:val="002D29D9"/>
    <w:rsid w:val="002D2D3D"/>
    <w:rsid w:val="002D2D84"/>
    <w:rsid w:val="002D30C9"/>
    <w:rsid w:val="002D313D"/>
    <w:rsid w:val="002D319F"/>
    <w:rsid w:val="002D352A"/>
    <w:rsid w:val="002D35DA"/>
    <w:rsid w:val="002D38B4"/>
    <w:rsid w:val="002D397F"/>
    <w:rsid w:val="002D3BF7"/>
    <w:rsid w:val="002D3C94"/>
    <w:rsid w:val="002D41AD"/>
    <w:rsid w:val="002D430D"/>
    <w:rsid w:val="002D4324"/>
    <w:rsid w:val="002D44DD"/>
    <w:rsid w:val="002D460E"/>
    <w:rsid w:val="002D489A"/>
    <w:rsid w:val="002D49FF"/>
    <w:rsid w:val="002D4A81"/>
    <w:rsid w:val="002D4A82"/>
    <w:rsid w:val="002D4B2D"/>
    <w:rsid w:val="002D4CB8"/>
    <w:rsid w:val="002D4F62"/>
    <w:rsid w:val="002D508D"/>
    <w:rsid w:val="002D51D3"/>
    <w:rsid w:val="002D57C7"/>
    <w:rsid w:val="002D5976"/>
    <w:rsid w:val="002D5BA4"/>
    <w:rsid w:val="002D5D31"/>
    <w:rsid w:val="002D611B"/>
    <w:rsid w:val="002D611C"/>
    <w:rsid w:val="002D63BC"/>
    <w:rsid w:val="002D6443"/>
    <w:rsid w:val="002D651D"/>
    <w:rsid w:val="002D65A0"/>
    <w:rsid w:val="002D6D57"/>
    <w:rsid w:val="002D72DE"/>
    <w:rsid w:val="002D75F8"/>
    <w:rsid w:val="002D7873"/>
    <w:rsid w:val="002D7A27"/>
    <w:rsid w:val="002D7A41"/>
    <w:rsid w:val="002D7D15"/>
    <w:rsid w:val="002D7D77"/>
    <w:rsid w:val="002D7E3E"/>
    <w:rsid w:val="002D7F24"/>
    <w:rsid w:val="002E0081"/>
    <w:rsid w:val="002E0160"/>
    <w:rsid w:val="002E01F1"/>
    <w:rsid w:val="002E0234"/>
    <w:rsid w:val="002E06A2"/>
    <w:rsid w:val="002E07EB"/>
    <w:rsid w:val="002E0889"/>
    <w:rsid w:val="002E094E"/>
    <w:rsid w:val="002E09A6"/>
    <w:rsid w:val="002E09DC"/>
    <w:rsid w:val="002E0C07"/>
    <w:rsid w:val="002E0C63"/>
    <w:rsid w:val="002E10C0"/>
    <w:rsid w:val="002E129F"/>
    <w:rsid w:val="002E163A"/>
    <w:rsid w:val="002E17B7"/>
    <w:rsid w:val="002E1962"/>
    <w:rsid w:val="002E19A9"/>
    <w:rsid w:val="002E1AF4"/>
    <w:rsid w:val="002E1BE7"/>
    <w:rsid w:val="002E1D84"/>
    <w:rsid w:val="002E21B1"/>
    <w:rsid w:val="002E234C"/>
    <w:rsid w:val="002E2371"/>
    <w:rsid w:val="002E24B5"/>
    <w:rsid w:val="002E2671"/>
    <w:rsid w:val="002E26E6"/>
    <w:rsid w:val="002E2727"/>
    <w:rsid w:val="002E2783"/>
    <w:rsid w:val="002E27A5"/>
    <w:rsid w:val="002E2B91"/>
    <w:rsid w:val="002E2D54"/>
    <w:rsid w:val="002E2D8A"/>
    <w:rsid w:val="002E3184"/>
    <w:rsid w:val="002E323B"/>
    <w:rsid w:val="002E3317"/>
    <w:rsid w:val="002E3381"/>
    <w:rsid w:val="002E3455"/>
    <w:rsid w:val="002E391B"/>
    <w:rsid w:val="002E3ABE"/>
    <w:rsid w:val="002E3CAF"/>
    <w:rsid w:val="002E3EE2"/>
    <w:rsid w:val="002E424A"/>
    <w:rsid w:val="002E4525"/>
    <w:rsid w:val="002E478D"/>
    <w:rsid w:val="002E4C17"/>
    <w:rsid w:val="002E4D9B"/>
    <w:rsid w:val="002E4F39"/>
    <w:rsid w:val="002E52C1"/>
    <w:rsid w:val="002E5A9B"/>
    <w:rsid w:val="002E5AA7"/>
    <w:rsid w:val="002E5C64"/>
    <w:rsid w:val="002E5E94"/>
    <w:rsid w:val="002E6037"/>
    <w:rsid w:val="002E606B"/>
    <w:rsid w:val="002E60C4"/>
    <w:rsid w:val="002E6183"/>
    <w:rsid w:val="002E62F2"/>
    <w:rsid w:val="002E658A"/>
    <w:rsid w:val="002E676A"/>
    <w:rsid w:val="002E685D"/>
    <w:rsid w:val="002E6AC0"/>
    <w:rsid w:val="002E6FA8"/>
    <w:rsid w:val="002E70CD"/>
    <w:rsid w:val="002E70D7"/>
    <w:rsid w:val="002E72BE"/>
    <w:rsid w:val="002E7496"/>
    <w:rsid w:val="002E77C0"/>
    <w:rsid w:val="002E7839"/>
    <w:rsid w:val="002E7879"/>
    <w:rsid w:val="002E7AB1"/>
    <w:rsid w:val="002E7C14"/>
    <w:rsid w:val="002E7C9D"/>
    <w:rsid w:val="002E7E76"/>
    <w:rsid w:val="002E7EA0"/>
    <w:rsid w:val="002E7FE0"/>
    <w:rsid w:val="002F00CC"/>
    <w:rsid w:val="002F010E"/>
    <w:rsid w:val="002F0347"/>
    <w:rsid w:val="002F0654"/>
    <w:rsid w:val="002F0684"/>
    <w:rsid w:val="002F072B"/>
    <w:rsid w:val="002F092A"/>
    <w:rsid w:val="002F0C0B"/>
    <w:rsid w:val="002F0E28"/>
    <w:rsid w:val="002F0EAC"/>
    <w:rsid w:val="002F122B"/>
    <w:rsid w:val="002F12E0"/>
    <w:rsid w:val="002F1560"/>
    <w:rsid w:val="002F190F"/>
    <w:rsid w:val="002F1C4C"/>
    <w:rsid w:val="002F1C83"/>
    <w:rsid w:val="002F1D82"/>
    <w:rsid w:val="002F1E29"/>
    <w:rsid w:val="002F1F79"/>
    <w:rsid w:val="002F2300"/>
    <w:rsid w:val="002F2CD2"/>
    <w:rsid w:val="002F2EC3"/>
    <w:rsid w:val="002F2FCB"/>
    <w:rsid w:val="002F3152"/>
    <w:rsid w:val="002F317B"/>
    <w:rsid w:val="002F32BD"/>
    <w:rsid w:val="002F3B8B"/>
    <w:rsid w:val="002F3DD4"/>
    <w:rsid w:val="002F3DE2"/>
    <w:rsid w:val="002F4051"/>
    <w:rsid w:val="002F421E"/>
    <w:rsid w:val="002F42C0"/>
    <w:rsid w:val="002F44C1"/>
    <w:rsid w:val="002F47DC"/>
    <w:rsid w:val="002F48C4"/>
    <w:rsid w:val="002F48F1"/>
    <w:rsid w:val="002F4964"/>
    <w:rsid w:val="002F497F"/>
    <w:rsid w:val="002F4B2B"/>
    <w:rsid w:val="002F4E53"/>
    <w:rsid w:val="002F4ED1"/>
    <w:rsid w:val="002F5001"/>
    <w:rsid w:val="002F5112"/>
    <w:rsid w:val="002F5296"/>
    <w:rsid w:val="002F5366"/>
    <w:rsid w:val="002F552A"/>
    <w:rsid w:val="002F5599"/>
    <w:rsid w:val="002F55BD"/>
    <w:rsid w:val="002F5636"/>
    <w:rsid w:val="002F57E7"/>
    <w:rsid w:val="002F599E"/>
    <w:rsid w:val="002F5C31"/>
    <w:rsid w:val="002F5D04"/>
    <w:rsid w:val="002F5D43"/>
    <w:rsid w:val="002F5DC9"/>
    <w:rsid w:val="002F5FFD"/>
    <w:rsid w:val="002F636B"/>
    <w:rsid w:val="002F64C7"/>
    <w:rsid w:val="002F64DB"/>
    <w:rsid w:val="002F66E2"/>
    <w:rsid w:val="002F676A"/>
    <w:rsid w:val="002F677E"/>
    <w:rsid w:val="002F68B9"/>
    <w:rsid w:val="002F6A3A"/>
    <w:rsid w:val="002F6E6F"/>
    <w:rsid w:val="002F6FDD"/>
    <w:rsid w:val="002F7184"/>
    <w:rsid w:val="002F720F"/>
    <w:rsid w:val="002F73CB"/>
    <w:rsid w:val="002F7480"/>
    <w:rsid w:val="002F75E1"/>
    <w:rsid w:val="002F7602"/>
    <w:rsid w:val="002F773D"/>
    <w:rsid w:val="002F77B8"/>
    <w:rsid w:val="002F77BA"/>
    <w:rsid w:val="002F783D"/>
    <w:rsid w:val="002F7A28"/>
    <w:rsid w:val="002F7AF5"/>
    <w:rsid w:val="002F7C8E"/>
    <w:rsid w:val="002F7D64"/>
    <w:rsid w:val="00300029"/>
    <w:rsid w:val="003000DD"/>
    <w:rsid w:val="00300126"/>
    <w:rsid w:val="0030020C"/>
    <w:rsid w:val="0030031F"/>
    <w:rsid w:val="00300412"/>
    <w:rsid w:val="00300599"/>
    <w:rsid w:val="0030059D"/>
    <w:rsid w:val="003008B4"/>
    <w:rsid w:val="0030098E"/>
    <w:rsid w:val="00301103"/>
    <w:rsid w:val="00301235"/>
    <w:rsid w:val="003012DD"/>
    <w:rsid w:val="0030135C"/>
    <w:rsid w:val="00301508"/>
    <w:rsid w:val="003017F9"/>
    <w:rsid w:val="0030184D"/>
    <w:rsid w:val="0030194A"/>
    <w:rsid w:val="00301D35"/>
    <w:rsid w:val="00301EEF"/>
    <w:rsid w:val="003020EA"/>
    <w:rsid w:val="003020F2"/>
    <w:rsid w:val="0030217F"/>
    <w:rsid w:val="0030229D"/>
    <w:rsid w:val="0030250D"/>
    <w:rsid w:val="00302824"/>
    <w:rsid w:val="003028E3"/>
    <w:rsid w:val="00302925"/>
    <w:rsid w:val="003029CD"/>
    <w:rsid w:val="00302A82"/>
    <w:rsid w:val="00302A8D"/>
    <w:rsid w:val="00302AA3"/>
    <w:rsid w:val="00302E9E"/>
    <w:rsid w:val="00302FE7"/>
    <w:rsid w:val="003031AA"/>
    <w:rsid w:val="00303538"/>
    <w:rsid w:val="0030357D"/>
    <w:rsid w:val="0030373E"/>
    <w:rsid w:val="003037AD"/>
    <w:rsid w:val="00303806"/>
    <w:rsid w:val="00303A19"/>
    <w:rsid w:val="00304410"/>
    <w:rsid w:val="0030442C"/>
    <w:rsid w:val="003044E7"/>
    <w:rsid w:val="00304545"/>
    <w:rsid w:val="00304C43"/>
    <w:rsid w:val="00304C8C"/>
    <w:rsid w:val="00304D50"/>
    <w:rsid w:val="00304FDA"/>
    <w:rsid w:val="00305194"/>
    <w:rsid w:val="00305245"/>
    <w:rsid w:val="003053C4"/>
    <w:rsid w:val="00305DD5"/>
    <w:rsid w:val="003061AD"/>
    <w:rsid w:val="00306266"/>
    <w:rsid w:val="0030649D"/>
    <w:rsid w:val="0030694E"/>
    <w:rsid w:val="00306FA1"/>
    <w:rsid w:val="0030710A"/>
    <w:rsid w:val="003072DB"/>
    <w:rsid w:val="0030781A"/>
    <w:rsid w:val="00307925"/>
    <w:rsid w:val="003079CD"/>
    <w:rsid w:val="00307BAD"/>
    <w:rsid w:val="00307EC9"/>
    <w:rsid w:val="00310076"/>
    <w:rsid w:val="003100E7"/>
    <w:rsid w:val="003100F3"/>
    <w:rsid w:val="003103D6"/>
    <w:rsid w:val="0031071E"/>
    <w:rsid w:val="003108B8"/>
    <w:rsid w:val="00310964"/>
    <w:rsid w:val="00310D32"/>
    <w:rsid w:val="00310E92"/>
    <w:rsid w:val="00310EFB"/>
    <w:rsid w:val="00310F4F"/>
    <w:rsid w:val="003110B4"/>
    <w:rsid w:val="00311202"/>
    <w:rsid w:val="003112F6"/>
    <w:rsid w:val="003113C9"/>
    <w:rsid w:val="003116ED"/>
    <w:rsid w:val="00311EDB"/>
    <w:rsid w:val="00311F77"/>
    <w:rsid w:val="003120D3"/>
    <w:rsid w:val="003125D0"/>
    <w:rsid w:val="003126A7"/>
    <w:rsid w:val="00312A5A"/>
    <w:rsid w:val="00312E72"/>
    <w:rsid w:val="003134DF"/>
    <w:rsid w:val="00313A8D"/>
    <w:rsid w:val="00313AD5"/>
    <w:rsid w:val="00313CF0"/>
    <w:rsid w:val="00313DC8"/>
    <w:rsid w:val="00313E93"/>
    <w:rsid w:val="00314217"/>
    <w:rsid w:val="00314453"/>
    <w:rsid w:val="00314696"/>
    <w:rsid w:val="003146FB"/>
    <w:rsid w:val="00314846"/>
    <w:rsid w:val="00314AAA"/>
    <w:rsid w:val="00314B0D"/>
    <w:rsid w:val="00314B46"/>
    <w:rsid w:val="00314BFE"/>
    <w:rsid w:val="00314FBC"/>
    <w:rsid w:val="00315216"/>
    <w:rsid w:val="0031532D"/>
    <w:rsid w:val="00315412"/>
    <w:rsid w:val="003154BE"/>
    <w:rsid w:val="00315AEC"/>
    <w:rsid w:val="00315D12"/>
    <w:rsid w:val="00315FF4"/>
    <w:rsid w:val="003160A8"/>
    <w:rsid w:val="00316302"/>
    <w:rsid w:val="00316568"/>
    <w:rsid w:val="0031667B"/>
    <w:rsid w:val="0031673E"/>
    <w:rsid w:val="00316D6B"/>
    <w:rsid w:val="00316EAD"/>
    <w:rsid w:val="00316F03"/>
    <w:rsid w:val="0031714D"/>
    <w:rsid w:val="0031733C"/>
    <w:rsid w:val="003173EE"/>
    <w:rsid w:val="0031746F"/>
    <w:rsid w:val="0031762A"/>
    <w:rsid w:val="003177E5"/>
    <w:rsid w:val="003178C5"/>
    <w:rsid w:val="003179FB"/>
    <w:rsid w:val="00317CAD"/>
    <w:rsid w:val="00317D1E"/>
    <w:rsid w:val="00317DA5"/>
    <w:rsid w:val="00317DC7"/>
    <w:rsid w:val="00317F0A"/>
    <w:rsid w:val="00320163"/>
    <w:rsid w:val="00320640"/>
    <w:rsid w:val="00320792"/>
    <w:rsid w:val="0032124C"/>
    <w:rsid w:val="003212D6"/>
    <w:rsid w:val="003212E9"/>
    <w:rsid w:val="0032146A"/>
    <w:rsid w:val="003216D0"/>
    <w:rsid w:val="00321778"/>
    <w:rsid w:val="00321B87"/>
    <w:rsid w:val="00321F2E"/>
    <w:rsid w:val="0032202B"/>
    <w:rsid w:val="003221B3"/>
    <w:rsid w:val="003222AC"/>
    <w:rsid w:val="00322374"/>
    <w:rsid w:val="0032239C"/>
    <w:rsid w:val="003224BC"/>
    <w:rsid w:val="00322794"/>
    <w:rsid w:val="003227D2"/>
    <w:rsid w:val="0032282F"/>
    <w:rsid w:val="00322871"/>
    <w:rsid w:val="0032294E"/>
    <w:rsid w:val="00322979"/>
    <w:rsid w:val="00322A33"/>
    <w:rsid w:val="00322C25"/>
    <w:rsid w:val="00322DFD"/>
    <w:rsid w:val="00322E0F"/>
    <w:rsid w:val="00323051"/>
    <w:rsid w:val="003231FA"/>
    <w:rsid w:val="003232C1"/>
    <w:rsid w:val="00323621"/>
    <w:rsid w:val="0032365E"/>
    <w:rsid w:val="00323992"/>
    <w:rsid w:val="00323A51"/>
    <w:rsid w:val="00323A57"/>
    <w:rsid w:val="003242C2"/>
    <w:rsid w:val="00324491"/>
    <w:rsid w:val="003248C6"/>
    <w:rsid w:val="00324C52"/>
    <w:rsid w:val="00324C59"/>
    <w:rsid w:val="00325052"/>
    <w:rsid w:val="00325150"/>
    <w:rsid w:val="003256B7"/>
    <w:rsid w:val="00326150"/>
    <w:rsid w:val="0032659C"/>
    <w:rsid w:val="0032677E"/>
    <w:rsid w:val="00326859"/>
    <w:rsid w:val="0032691E"/>
    <w:rsid w:val="00326984"/>
    <w:rsid w:val="00326B99"/>
    <w:rsid w:val="00326BD9"/>
    <w:rsid w:val="00326D0C"/>
    <w:rsid w:val="00326D3E"/>
    <w:rsid w:val="00326EC2"/>
    <w:rsid w:val="00327175"/>
    <w:rsid w:val="00327183"/>
    <w:rsid w:val="00327195"/>
    <w:rsid w:val="003275D5"/>
    <w:rsid w:val="0032765A"/>
    <w:rsid w:val="00327762"/>
    <w:rsid w:val="00327CC9"/>
    <w:rsid w:val="00330186"/>
    <w:rsid w:val="003303DE"/>
    <w:rsid w:val="00330506"/>
    <w:rsid w:val="003307B5"/>
    <w:rsid w:val="003307E7"/>
    <w:rsid w:val="00330A2D"/>
    <w:rsid w:val="00330AFB"/>
    <w:rsid w:val="00330B76"/>
    <w:rsid w:val="00330D76"/>
    <w:rsid w:val="00330FB0"/>
    <w:rsid w:val="0033132A"/>
    <w:rsid w:val="0033148D"/>
    <w:rsid w:val="00331845"/>
    <w:rsid w:val="0033187C"/>
    <w:rsid w:val="00331D20"/>
    <w:rsid w:val="003320A0"/>
    <w:rsid w:val="003322AB"/>
    <w:rsid w:val="00332352"/>
    <w:rsid w:val="0033235F"/>
    <w:rsid w:val="00332A14"/>
    <w:rsid w:val="00332A1E"/>
    <w:rsid w:val="00332A45"/>
    <w:rsid w:val="00332B10"/>
    <w:rsid w:val="00332D3B"/>
    <w:rsid w:val="00332D61"/>
    <w:rsid w:val="00332D6C"/>
    <w:rsid w:val="00332F2C"/>
    <w:rsid w:val="00333070"/>
    <w:rsid w:val="00333865"/>
    <w:rsid w:val="003338B7"/>
    <w:rsid w:val="003338CD"/>
    <w:rsid w:val="00333CFE"/>
    <w:rsid w:val="00333DF3"/>
    <w:rsid w:val="00333E3F"/>
    <w:rsid w:val="00333EBC"/>
    <w:rsid w:val="00333FFC"/>
    <w:rsid w:val="003341B1"/>
    <w:rsid w:val="0033434F"/>
    <w:rsid w:val="0033450E"/>
    <w:rsid w:val="003348FC"/>
    <w:rsid w:val="00334993"/>
    <w:rsid w:val="0033499B"/>
    <w:rsid w:val="00334B6D"/>
    <w:rsid w:val="00334B75"/>
    <w:rsid w:val="00334C42"/>
    <w:rsid w:val="00334E33"/>
    <w:rsid w:val="003351D0"/>
    <w:rsid w:val="0033582E"/>
    <w:rsid w:val="00335AAF"/>
    <w:rsid w:val="00336238"/>
    <w:rsid w:val="0033642C"/>
    <w:rsid w:val="00336452"/>
    <w:rsid w:val="00336593"/>
    <w:rsid w:val="00336673"/>
    <w:rsid w:val="0033698F"/>
    <w:rsid w:val="003369C5"/>
    <w:rsid w:val="00336A31"/>
    <w:rsid w:val="00336A55"/>
    <w:rsid w:val="00336A71"/>
    <w:rsid w:val="00336B76"/>
    <w:rsid w:val="00336B9A"/>
    <w:rsid w:val="00336C6A"/>
    <w:rsid w:val="00336F8B"/>
    <w:rsid w:val="00337120"/>
    <w:rsid w:val="003372B3"/>
    <w:rsid w:val="00337468"/>
    <w:rsid w:val="003374B0"/>
    <w:rsid w:val="00337521"/>
    <w:rsid w:val="003376DE"/>
    <w:rsid w:val="00337BB5"/>
    <w:rsid w:val="00337BCE"/>
    <w:rsid w:val="00337CF4"/>
    <w:rsid w:val="00337DD1"/>
    <w:rsid w:val="00340007"/>
    <w:rsid w:val="00340068"/>
    <w:rsid w:val="00340698"/>
    <w:rsid w:val="00340BFF"/>
    <w:rsid w:val="00340C20"/>
    <w:rsid w:val="00340F64"/>
    <w:rsid w:val="003411C0"/>
    <w:rsid w:val="0034147A"/>
    <w:rsid w:val="00342B97"/>
    <w:rsid w:val="00342B99"/>
    <w:rsid w:val="00342C29"/>
    <w:rsid w:val="00342FCD"/>
    <w:rsid w:val="00342FD0"/>
    <w:rsid w:val="003430AB"/>
    <w:rsid w:val="00343292"/>
    <w:rsid w:val="00343610"/>
    <w:rsid w:val="003438A1"/>
    <w:rsid w:val="003438DF"/>
    <w:rsid w:val="00343990"/>
    <w:rsid w:val="003441D1"/>
    <w:rsid w:val="00344243"/>
    <w:rsid w:val="0034427D"/>
    <w:rsid w:val="00344497"/>
    <w:rsid w:val="00344574"/>
    <w:rsid w:val="003445C7"/>
    <w:rsid w:val="00344631"/>
    <w:rsid w:val="00344638"/>
    <w:rsid w:val="00344709"/>
    <w:rsid w:val="0034488A"/>
    <w:rsid w:val="003448CB"/>
    <w:rsid w:val="003449E6"/>
    <w:rsid w:val="00344B46"/>
    <w:rsid w:val="00344C3D"/>
    <w:rsid w:val="00344C3E"/>
    <w:rsid w:val="00344D1C"/>
    <w:rsid w:val="00344F6F"/>
    <w:rsid w:val="0034507F"/>
    <w:rsid w:val="003452FE"/>
    <w:rsid w:val="00345572"/>
    <w:rsid w:val="003459F1"/>
    <w:rsid w:val="00345BDA"/>
    <w:rsid w:val="00345D9D"/>
    <w:rsid w:val="00345F4E"/>
    <w:rsid w:val="00345FF9"/>
    <w:rsid w:val="00346029"/>
    <w:rsid w:val="003463D9"/>
    <w:rsid w:val="00346841"/>
    <w:rsid w:val="00346999"/>
    <w:rsid w:val="00346E7E"/>
    <w:rsid w:val="00347327"/>
    <w:rsid w:val="00347335"/>
    <w:rsid w:val="0034740C"/>
    <w:rsid w:val="003474A6"/>
    <w:rsid w:val="0034769C"/>
    <w:rsid w:val="00347C29"/>
    <w:rsid w:val="00347D7D"/>
    <w:rsid w:val="00347EF4"/>
    <w:rsid w:val="0035002C"/>
    <w:rsid w:val="003500E5"/>
    <w:rsid w:val="003503C9"/>
    <w:rsid w:val="00350473"/>
    <w:rsid w:val="003505A3"/>
    <w:rsid w:val="0035076E"/>
    <w:rsid w:val="003507A5"/>
    <w:rsid w:val="00350808"/>
    <w:rsid w:val="00350909"/>
    <w:rsid w:val="003509ED"/>
    <w:rsid w:val="00350A0F"/>
    <w:rsid w:val="0035104E"/>
    <w:rsid w:val="003512E2"/>
    <w:rsid w:val="003516E0"/>
    <w:rsid w:val="00351807"/>
    <w:rsid w:val="003518A9"/>
    <w:rsid w:val="003518DB"/>
    <w:rsid w:val="00351933"/>
    <w:rsid w:val="00351A37"/>
    <w:rsid w:val="00351AC3"/>
    <w:rsid w:val="00351CF1"/>
    <w:rsid w:val="00352100"/>
    <w:rsid w:val="003522BC"/>
    <w:rsid w:val="0035245F"/>
    <w:rsid w:val="00352777"/>
    <w:rsid w:val="003527C1"/>
    <w:rsid w:val="0035282A"/>
    <w:rsid w:val="00352A7B"/>
    <w:rsid w:val="00352F78"/>
    <w:rsid w:val="0035323D"/>
    <w:rsid w:val="00353295"/>
    <w:rsid w:val="0035372B"/>
    <w:rsid w:val="0035372F"/>
    <w:rsid w:val="0035387C"/>
    <w:rsid w:val="003538F5"/>
    <w:rsid w:val="00354342"/>
    <w:rsid w:val="003543E7"/>
    <w:rsid w:val="00354401"/>
    <w:rsid w:val="00354584"/>
    <w:rsid w:val="003546CC"/>
    <w:rsid w:val="003547E6"/>
    <w:rsid w:val="0035480E"/>
    <w:rsid w:val="00354954"/>
    <w:rsid w:val="00354BF0"/>
    <w:rsid w:val="00354C1D"/>
    <w:rsid w:val="00354F9C"/>
    <w:rsid w:val="0035514D"/>
    <w:rsid w:val="003551A9"/>
    <w:rsid w:val="003551FF"/>
    <w:rsid w:val="003553CF"/>
    <w:rsid w:val="003554FC"/>
    <w:rsid w:val="003555AD"/>
    <w:rsid w:val="00355758"/>
    <w:rsid w:val="00355855"/>
    <w:rsid w:val="0035588C"/>
    <w:rsid w:val="00355CEE"/>
    <w:rsid w:val="00355E2C"/>
    <w:rsid w:val="00355E3B"/>
    <w:rsid w:val="00355E71"/>
    <w:rsid w:val="00356182"/>
    <w:rsid w:val="003562DE"/>
    <w:rsid w:val="00356383"/>
    <w:rsid w:val="0035641B"/>
    <w:rsid w:val="0035665B"/>
    <w:rsid w:val="00356985"/>
    <w:rsid w:val="003569D9"/>
    <w:rsid w:val="003569FD"/>
    <w:rsid w:val="00356AEF"/>
    <w:rsid w:val="00356BC4"/>
    <w:rsid w:val="00356FC8"/>
    <w:rsid w:val="00357030"/>
    <w:rsid w:val="0035711A"/>
    <w:rsid w:val="0035746D"/>
    <w:rsid w:val="00357553"/>
    <w:rsid w:val="00357589"/>
    <w:rsid w:val="003575A8"/>
    <w:rsid w:val="0035777D"/>
    <w:rsid w:val="00357876"/>
    <w:rsid w:val="003579AE"/>
    <w:rsid w:val="00357DE0"/>
    <w:rsid w:val="00357E64"/>
    <w:rsid w:val="003605EB"/>
    <w:rsid w:val="00360600"/>
    <w:rsid w:val="003607F6"/>
    <w:rsid w:val="0036085E"/>
    <w:rsid w:val="00360B1C"/>
    <w:rsid w:val="00360DDA"/>
    <w:rsid w:val="00360F36"/>
    <w:rsid w:val="00360FBE"/>
    <w:rsid w:val="003610FA"/>
    <w:rsid w:val="003612C8"/>
    <w:rsid w:val="0036142E"/>
    <w:rsid w:val="003614DF"/>
    <w:rsid w:val="0036184A"/>
    <w:rsid w:val="00361900"/>
    <w:rsid w:val="00361929"/>
    <w:rsid w:val="003619CF"/>
    <w:rsid w:val="00362103"/>
    <w:rsid w:val="003624F2"/>
    <w:rsid w:val="0036264E"/>
    <w:rsid w:val="00362731"/>
    <w:rsid w:val="003627A6"/>
    <w:rsid w:val="003627C0"/>
    <w:rsid w:val="00362AC9"/>
    <w:rsid w:val="00362B60"/>
    <w:rsid w:val="00362D81"/>
    <w:rsid w:val="00362D8A"/>
    <w:rsid w:val="003633B7"/>
    <w:rsid w:val="003637F5"/>
    <w:rsid w:val="003638EA"/>
    <w:rsid w:val="00363957"/>
    <w:rsid w:val="003639F4"/>
    <w:rsid w:val="00363A1F"/>
    <w:rsid w:val="00363D2C"/>
    <w:rsid w:val="003643AC"/>
    <w:rsid w:val="00364A07"/>
    <w:rsid w:val="00364B00"/>
    <w:rsid w:val="00364C40"/>
    <w:rsid w:val="00364E46"/>
    <w:rsid w:val="00364F91"/>
    <w:rsid w:val="00364FDE"/>
    <w:rsid w:val="00364FFE"/>
    <w:rsid w:val="00365450"/>
    <w:rsid w:val="00365520"/>
    <w:rsid w:val="003655DB"/>
    <w:rsid w:val="003658AB"/>
    <w:rsid w:val="00365B1F"/>
    <w:rsid w:val="00365BB5"/>
    <w:rsid w:val="00365CF8"/>
    <w:rsid w:val="00365E44"/>
    <w:rsid w:val="00366280"/>
    <w:rsid w:val="00366566"/>
    <w:rsid w:val="003667CD"/>
    <w:rsid w:val="00366A93"/>
    <w:rsid w:val="00366CCC"/>
    <w:rsid w:val="00366D42"/>
    <w:rsid w:val="00366EB6"/>
    <w:rsid w:val="003676C5"/>
    <w:rsid w:val="003678D1"/>
    <w:rsid w:val="0036795A"/>
    <w:rsid w:val="00367A4E"/>
    <w:rsid w:val="00367AEA"/>
    <w:rsid w:val="00367D54"/>
    <w:rsid w:val="00367DD0"/>
    <w:rsid w:val="00367FEE"/>
    <w:rsid w:val="00370189"/>
    <w:rsid w:val="0037076B"/>
    <w:rsid w:val="00370BBE"/>
    <w:rsid w:val="00370C98"/>
    <w:rsid w:val="00370F26"/>
    <w:rsid w:val="00371004"/>
    <w:rsid w:val="00371092"/>
    <w:rsid w:val="003710A9"/>
    <w:rsid w:val="00371409"/>
    <w:rsid w:val="003715EB"/>
    <w:rsid w:val="003716AA"/>
    <w:rsid w:val="00371C14"/>
    <w:rsid w:val="00371D2E"/>
    <w:rsid w:val="00371F92"/>
    <w:rsid w:val="00371F9D"/>
    <w:rsid w:val="00372132"/>
    <w:rsid w:val="00372136"/>
    <w:rsid w:val="0037215F"/>
    <w:rsid w:val="003727C7"/>
    <w:rsid w:val="00372844"/>
    <w:rsid w:val="003729C0"/>
    <w:rsid w:val="00372CCA"/>
    <w:rsid w:val="00373016"/>
    <w:rsid w:val="003730C0"/>
    <w:rsid w:val="0037342C"/>
    <w:rsid w:val="003737F9"/>
    <w:rsid w:val="003738E1"/>
    <w:rsid w:val="00373CAB"/>
    <w:rsid w:val="003744D5"/>
    <w:rsid w:val="0037457E"/>
    <w:rsid w:val="00374591"/>
    <w:rsid w:val="003748BD"/>
    <w:rsid w:val="00374E2B"/>
    <w:rsid w:val="00375440"/>
    <w:rsid w:val="003756D2"/>
    <w:rsid w:val="00375844"/>
    <w:rsid w:val="00375E3A"/>
    <w:rsid w:val="003760C7"/>
    <w:rsid w:val="0037612C"/>
    <w:rsid w:val="003761F0"/>
    <w:rsid w:val="00376374"/>
    <w:rsid w:val="003766DC"/>
    <w:rsid w:val="00376B35"/>
    <w:rsid w:val="00377040"/>
    <w:rsid w:val="00377063"/>
    <w:rsid w:val="003771E0"/>
    <w:rsid w:val="003772A4"/>
    <w:rsid w:val="003772BA"/>
    <w:rsid w:val="00377486"/>
    <w:rsid w:val="003779AF"/>
    <w:rsid w:val="00380402"/>
    <w:rsid w:val="003806E8"/>
    <w:rsid w:val="0038083C"/>
    <w:rsid w:val="00380CF5"/>
    <w:rsid w:val="0038103F"/>
    <w:rsid w:val="003812C2"/>
    <w:rsid w:val="003814F9"/>
    <w:rsid w:val="0038155B"/>
    <w:rsid w:val="003815CD"/>
    <w:rsid w:val="0038184D"/>
    <w:rsid w:val="003819C4"/>
    <w:rsid w:val="003819F0"/>
    <w:rsid w:val="00381A3D"/>
    <w:rsid w:val="00381B54"/>
    <w:rsid w:val="00381B6C"/>
    <w:rsid w:val="00381E9B"/>
    <w:rsid w:val="00381F6F"/>
    <w:rsid w:val="003820A9"/>
    <w:rsid w:val="0038218D"/>
    <w:rsid w:val="003821FE"/>
    <w:rsid w:val="00382634"/>
    <w:rsid w:val="00382CB9"/>
    <w:rsid w:val="00382F56"/>
    <w:rsid w:val="0038317D"/>
    <w:rsid w:val="0038323D"/>
    <w:rsid w:val="00383241"/>
    <w:rsid w:val="00383350"/>
    <w:rsid w:val="00383399"/>
    <w:rsid w:val="0038366C"/>
    <w:rsid w:val="00383773"/>
    <w:rsid w:val="00383BAC"/>
    <w:rsid w:val="00383C47"/>
    <w:rsid w:val="0038412D"/>
    <w:rsid w:val="003841E8"/>
    <w:rsid w:val="003842A5"/>
    <w:rsid w:val="003843B9"/>
    <w:rsid w:val="003844BD"/>
    <w:rsid w:val="00384501"/>
    <w:rsid w:val="00384540"/>
    <w:rsid w:val="00384770"/>
    <w:rsid w:val="003847CF"/>
    <w:rsid w:val="003849DE"/>
    <w:rsid w:val="00384B1E"/>
    <w:rsid w:val="00384D2B"/>
    <w:rsid w:val="00384D38"/>
    <w:rsid w:val="00384ED4"/>
    <w:rsid w:val="00385267"/>
    <w:rsid w:val="003852AE"/>
    <w:rsid w:val="00385372"/>
    <w:rsid w:val="003854BB"/>
    <w:rsid w:val="00385A43"/>
    <w:rsid w:val="00385D57"/>
    <w:rsid w:val="00385EF8"/>
    <w:rsid w:val="00385FDA"/>
    <w:rsid w:val="003860A7"/>
    <w:rsid w:val="00386364"/>
    <w:rsid w:val="003863CF"/>
    <w:rsid w:val="00386557"/>
    <w:rsid w:val="003865EB"/>
    <w:rsid w:val="00386618"/>
    <w:rsid w:val="003866A7"/>
    <w:rsid w:val="00386758"/>
    <w:rsid w:val="00386780"/>
    <w:rsid w:val="003869CA"/>
    <w:rsid w:val="00386A2A"/>
    <w:rsid w:val="00386A35"/>
    <w:rsid w:val="00386C3F"/>
    <w:rsid w:val="0038703C"/>
    <w:rsid w:val="003871AA"/>
    <w:rsid w:val="00387223"/>
    <w:rsid w:val="0038740E"/>
    <w:rsid w:val="003876EA"/>
    <w:rsid w:val="003877DE"/>
    <w:rsid w:val="003878CA"/>
    <w:rsid w:val="003879DE"/>
    <w:rsid w:val="00387BF2"/>
    <w:rsid w:val="00387E3D"/>
    <w:rsid w:val="00387EDF"/>
    <w:rsid w:val="00387F8D"/>
    <w:rsid w:val="003902F2"/>
    <w:rsid w:val="003903CC"/>
    <w:rsid w:val="0039061B"/>
    <w:rsid w:val="0039062F"/>
    <w:rsid w:val="00390700"/>
    <w:rsid w:val="003909AF"/>
    <w:rsid w:val="003909C5"/>
    <w:rsid w:val="00390C7A"/>
    <w:rsid w:val="00390D67"/>
    <w:rsid w:val="00390D86"/>
    <w:rsid w:val="00390F58"/>
    <w:rsid w:val="00390FB1"/>
    <w:rsid w:val="00391050"/>
    <w:rsid w:val="003910A7"/>
    <w:rsid w:val="00391256"/>
    <w:rsid w:val="00391322"/>
    <w:rsid w:val="003913DD"/>
    <w:rsid w:val="0039152B"/>
    <w:rsid w:val="00391640"/>
    <w:rsid w:val="00391A6B"/>
    <w:rsid w:val="00391AFA"/>
    <w:rsid w:val="00391B35"/>
    <w:rsid w:val="00391B7A"/>
    <w:rsid w:val="00391BF0"/>
    <w:rsid w:val="00391C22"/>
    <w:rsid w:val="00391EA7"/>
    <w:rsid w:val="00391EEF"/>
    <w:rsid w:val="003921CF"/>
    <w:rsid w:val="00392240"/>
    <w:rsid w:val="003922DC"/>
    <w:rsid w:val="003923E3"/>
    <w:rsid w:val="003924AE"/>
    <w:rsid w:val="0039253C"/>
    <w:rsid w:val="003925BA"/>
    <w:rsid w:val="003925C3"/>
    <w:rsid w:val="003925C9"/>
    <w:rsid w:val="00392604"/>
    <w:rsid w:val="003926A0"/>
    <w:rsid w:val="003926F6"/>
    <w:rsid w:val="00392742"/>
    <w:rsid w:val="0039279B"/>
    <w:rsid w:val="00392998"/>
    <w:rsid w:val="00392B8B"/>
    <w:rsid w:val="00392CB0"/>
    <w:rsid w:val="00392EC7"/>
    <w:rsid w:val="00392EED"/>
    <w:rsid w:val="003931AF"/>
    <w:rsid w:val="003932CB"/>
    <w:rsid w:val="003934AD"/>
    <w:rsid w:val="003936FA"/>
    <w:rsid w:val="003937B4"/>
    <w:rsid w:val="00393AC9"/>
    <w:rsid w:val="00393AF3"/>
    <w:rsid w:val="00393E1C"/>
    <w:rsid w:val="00393FDA"/>
    <w:rsid w:val="0039403C"/>
    <w:rsid w:val="00394091"/>
    <w:rsid w:val="003940D3"/>
    <w:rsid w:val="0039474C"/>
    <w:rsid w:val="003947AA"/>
    <w:rsid w:val="00394BBF"/>
    <w:rsid w:val="00394D84"/>
    <w:rsid w:val="00394FC3"/>
    <w:rsid w:val="003950F3"/>
    <w:rsid w:val="00395385"/>
    <w:rsid w:val="003956FD"/>
    <w:rsid w:val="00395864"/>
    <w:rsid w:val="0039589D"/>
    <w:rsid w:val="00395A84"/>
    <w:rsid w:val="00395AC7"/>
    <w:rsid w:val="00395BD3"/>
    <w:rsid w:val="00395BD8"/>
    <w:rsid w:val="00395C94"/>
    <w:rsid w:val="00395E3B"/>
    <w:rsid w:val="00395E51"/>
    <w:rsid w:val="00395EEB"/>
    <w:rsid w:val="003960D9"/>
    <w:rsid w:val="00396435"/>
    <w:rsid w:val="003967DD"/>
    <w:rsid w:val="003968AE"/>
    <w:rsid w:val="00396BEA"/>
    <w:rsid w:val="003970DA"/>
    <w:rsid w:val="003972A9"/>
    <w:rsid w:val="00397384"/>
    <w:rsid w:val="0039754A"/>
    <w:rsid w:val="00397613"/>
    <w:rsid w:val="00397753"/>
    <w:rsid w:val="00397E85"/>
    <w:rsid w:val="003A0289"/>
    <w:rsid w:val="003A054F"/>
    <w:rsid w:val="003A05ED"/>
    <w:rsid w:val="003A0704"/>
    <w:rsid w:val="003A071A"/>
    <w:rsid w:val="003A0BC1"/>
    <w:rsid w:val="003A0C34"/>
    <w:rsid w:val="003A0D55"/>
    <w:rsid w:val="003A0F8E"/>
    <w:rsid w:val="003A1250"/>
    <w:rsid w:val="003A14D5"/>
    <w:rsid w:val="003A164C"/>
    <w:rsid w:val="003A16D0"/>
    <w:rsid w:val="003A1709"/>
    <w:rsid w:val="003A18D5"/>
    <w:rsid w:val="003A1A62"/>
    <w:rsid w:val="003A1D0E"/>
    <w:rsid w:val="003A2005"/>
    <w:rsid w:val="003A2017"/>
    <w:rsid w:val="003A2344"/>
    <w:rsid w:val="003A23AD"/>
    <w:rsid w:val="003A23F0"/>
    <w:rsid w:val="003A28A8"/>
    <w:rsid w:val="003A291A"/>
    <w:rsid w:val="003A2A5D"/>
    <w:rsid w:val="003A2C47"/>
    <w:rsid w:val="003A2DCE"/>
    <w:rsid w:val="003A2E40"/>
    <w:rsid w:val="003A2FAB"/>
    <w:rsid w:val="003A3015"/>
    <w:rsid w:val="003A303C"/>
    <w:rsid w:val="003A3165"/>
    <w:rsid w:val="003A3179"/>
    <w:rsid w:val="003A3265"/>
    <w:rsid w:val="003A3271"/>
    <w:rsid w:val="003A329B"/>
    <w:rsid w:val="003A33DA"/>
    <w:rsid w:val="003A33FE"/>
    <w:rsid w:val="003A357F"/>
    <w:rsid w:val="003A37CE"/>
    <w:rsid w:val="003A3B74"/>
    <w:rsid w:val="003A3BAB"/>
    <w:rsid w:val="003A3D0D"/>
    <w:rsid w:val="003A3D4B"/>
    <w:rsid w:val="003A3D5D"/>
    <w:rsid w:val="003A3F5A"/>
    <w:rsid w:val="003A43F2"/>
    <w:rsid w:val="003A448D"/>
    <w:rsid w:val="003A45A0"/>
    <w:rsid w:val="003A460B"/>
    <w:rsid w:val="003A49AC"/>
    <w:rsid w:val="003A4CC0"/>
    <w:rsid w:val="003A4F62"/>
    <w:rsid w:val="003A4F94"/>
    <w:rsid w:val="003A545B"/>
    <w:rsid w:val="003A54C2"/>
    <w:rsid w:val="003A54C9"/>
    <w:rsid w:val="003A54D0"/>
    <w:rsid w:val="003A559B"/>
    <w:rsid w:val="003A55D4"/>
    <w:rsid w:val="003A563C"/>
    <w:rsid w:val="003A5701"/>
    <w:rsid w:val="003A58E1"/>
    <w:rsid w:val="003A5D26"/>
    <w:rsid w:val="003A607F"/>
    <w:rsid w:val="003A6328"/>
    <w:rsid w:val="003A6370"/>
    <w:rsid w:val="003A6881"/>
    <w:rsid w:val="003A6985"/>
    <w:rsid w:val="003A6F94"/>
    <w:rsid w:val="003A7188"/>
    <w:rsid w:val="003A7195"/>
    <w:rsid w:val="003A76D7"/>
    <w:rsid w:val="003A7886"/>
    <w:rsid w:val="003A7B73"/>
    <w:rsid w:val="003B00B1"/>
    <w:rsid w:val="003B02B3"/>
    <w:rsid w:val="003B0424"/>
    <w:rsid w:val="003B055E"/>
    <w:rsid w:val="003B05A9"/>
    <w:rsid w:val="003B05AC"/>
    <w:rsid w:val="003B0A89"/>
    <w:rsid w:val="003B0B11"/>
    <w:rsid w:val="003B0FE4"/>
    <w:rsid w:val="003B111D"/>
    <w:rsid w:val="003B164C"/>
    <w:rsid w:val="003B1865"/>
    <w:rsid w:val="003B1CA5"/>
    <w:rsid w:val="003B1FF7"/>
    <w:rsid w:val="003B2269"/>
    <w:rsid w:val="003B22D6"/>
    <w:rsid w:val="003B2473"/>
    <w:rsid w:val="003B2519"/>
    <w:rsid w:val="003B2660"/>
    <w:rsid w:val="003B27BC"/>
    <w:rsid w:val="003B2EC6"/>
    <w:rsid w:val="003B30B3"/>
    <w:rsid w:val="003B3675"/>
    <w:rsid w:val="003B380E"/>
    <w:rsid w:val="003B3A1A"/>
    <w:rsid w:val="003B3AFB"/>
    <w:rsid w:val="003B3B39"/>
    <w:rsid w:val="003B3EE1"/>
    <w:rsid w:val="003B3FA8"/>
    <w:rsid w:val="003B4553"/>
    <w:rsid w:val="003B476F"/>
    <w:rsid w:val="003B4890"/>
    <w:rsid w:val="003B49A2"/>
    <w:rsid w:val="003B4AEE"/>
    <w:rsid w:val="003B4ED5"/>
    <w:rsid w:val="003B4FAC"/>
    <w:rsid w:val="003B5109"/>
    <w:rsid w:val="003B52DA"/>
    <w:rsid w:val="003B547A"/>
    <w:rsid w:val="003B56DF"/>
    <w:rsid w:val="003B5779"/>
    <w:rsid w:val="003B57F4"/>
    <w:rsid w:val="003B5883"/>
    <w:rsid w:val="003B5955"/>
    <w:rsid w:val="003B5A17"/>
    <w:rsid w:val="003B5C42"/>
    <w:rsid w:val="003B5D3F"/>
    <w:rsid w:val="003B5E47"/>
    <w:rsid w:val="003B61E0"/>
    <w:rsid w:val="003B62AF"/>
    <w:rsid w:val="003B6428"/>
    <w:rsid w:val="003B6496"/>
    <w:rsid w:val="003B6732"/>
    <w:rsid w:val="003B6744"/>
    <w:rsid w:val="003B68D7"/>
    <w:rsid w:val="003B69C6"/>
    <w:rsid w:val="003B6D46"/>
    <w:rsid w:val="003B6D99"/>
    <w:rsid w:val="003B6E9F"/>
    <w:rsid w:val="003B6F55"/>
    <w:rsid w:val="003B6FF9"/>
    <w:rsid w:val="003B72FB"/>
    <w:rsid w:val="003B7408"/>
    <w:rsid w:val="003B74D9"/>
    <w:rsid w:val="003B753A"/>
    <w:rsid w:val="003B7674"/>
    <w:rsid w:val="003B7981"/>
    <w:rsid w:val="003B7D47"/>
    <w:rsid w:val="003C0294"/>
    <w:rsid w:val="003C0642"/>
    <w:rsid w:val="003C0689"/>
    <w:rsid w:val="003C0B37"/>
    <w:rsid w:val="003C0E2E"/>
    <w:rsid w:val="003C0F16"/>
    <w:rsid w:val="003C0F3C"/>
    <w:rsid w:val="003C133E"/>
    <w:rsid w:val="003C1374"/>
    <w:rsid w:val="003C13DD"/>
    <w:rsid w:val="003C15BE"/>
    <w:rsid w:val="003C1676"/>
    <w:rsid w:val="003C17D0"/>
    <w:rsid w:val="003C1A48"/>
    <w:rsid w:val="003C1A7E"/>
    <w:rsid w:val="003C1B25"/>
    <w:rsid w:val="003C1B5A"/>
    <w:rsid w:val="003C1DC6"/>
    <w:rsid w:val="003C1E02"/>
    <w:rsid w:val="003C1E1D"/>
    <w:rsid w:val="003C2918"/>
    <w:rsid w:val="003C2951"/>
    <w:rsid w:val="003C2AE0"/>
    <w:rsid w:val="003C2B6E"/>
    <w:rsid w:val="003C2C42"/>
    <w:rsid w:val="003C2E13"/>
    <w:rsid w:val="003C31AD"/>
    <w:rsid w:val="003C3236"/>
    <w:rsid w:val="003C3550"/>
    <w:rsid w:val="003C36DD"/>
    <w:rsid w:val="003C3816"/>
    <w:rsid w:val="003C3846"/>
    <w:rsid w:val="003C3889"/>
    <w:rsid w:val="003C3B17"/>
    <w:rsid w:val="003C3B73"/>
    <w:rsid w:val="003C3E67"/>
    <w:rsid w:val="003C43BF"/>
    <w:rsid w:val="003C45C9"/>
    <w:rsid w:val="003C45DC"/>
    <w:rsid w:val="003C49A8"/>
    <w:rsid w:val="003C4A07"/>
    <w:rsid w:val="003C4A0F"/>
    <w:rsid w:val="003C4BFF"/>
    <w:rsid w:val="003C4DCB"/>
    <w:rsid w:val="003C549E"/>
    <w:rsid w:val="003C556F"/>
    <w:rsid w:val="003C5622"/>
    <w:rsid w:val="003C5803"/>
    <w:rsid w:val="003C5D27"/>
    <w:rsid w:val="003C5F9D"/>
    <w:rsid w:val="003C601D"/>
    <w:rsid w:val="003C6208"/>
    <w:rsid w:val="003C6447"/>
    <w:rsid w:val="003C64CD"/>
    <w:rsid w:val="003C66AF"/>
    <w:rsid w:val="003C6836"/>
    <w:rsid w:val="003C6AAA"/>
    <w:rsid w:val="003C6B5A"/>
    <w:rsid w:val="003C6C8F"/>
    <w:rsid w:val="003C73E0"/>
    <w:rsid w:val="003C7604"/>
    <w:rsid w:val="003C7645"/>
    <w:rsid w:val="003C773C"/>
    <w:rsid w:val="003C77E4"/>
    <w:rsid w:val="003C7962"/>
    <w:rsid w:val="003C79A5"/>
    <w:rsid w:val="003C7A8A"/>
    <w:rsid w:val="003C7C23"/>
    <w:rsid w:val="003C7C9E"/>
    <w:rsid w:val="003D017D"/>
    <w:rsid w:val="003D072F"/>
    <w:rsid w:val="003D094B"/>
    <w:rsid w:val="003D0AC2"/>
    <w:rsid w:val="003D0B1F"/>
    <w:rsid w:val="003D0BCD"/>
    <w:rsid w:val="003D0C20"/>
    <w:rsid w:val="003D113B"/>
    <w:rsid w:val="003D1491"/>
    <w:rsid w:val="003D14CB"/>
    <w:rsid w:val="003D17BB"/>
    <w:rsid w:val="003D17F6"/>
    <w:rsid w:val="003D1D5D"/>
    <w:rsid w:val="003D1DE5"/>
    <w:rsid w:val="003D1ED2"/>
    <w:rsid w:val="003D1FDA"/>
    <w:rsid w:val="003D2459"/>
    <w:rsid w:val="003D24CD"/>
    <w:rsid w:val="003D24E1"/>
    <w:rsid w:val="003D26B9"/>
    <w:rsid w:val="003D27FB"/>
    <w:rsid w:val="003D2845"/>
    <w:rsid w:val="003D29B0"/>
    <w:rsid w:val="003D29C3"/>
    <w:rsid w:val="003D2F07"/>
    <w:rsid w:val="003D2F0D"/>
    <w:rsid w:val="003D3192"/>
    <w:rsid w:val="003D32FA"/>
    <w:rsid w:val="003D3342"/>
    <w:rsid w:val="003D351D"/>
    <w:rsid w:val="003D35A4"/>
    <w:rsid w:val="003D3691"/>
    <w:rsid w:val="003D3B45"/>
    <w:rsid w:val="003D3C73"/>
    <w:rsid w:val="003D3D4E"/>
    <w:rsid w:val="003D400A"/>
    <w:rsid w:val="003D401E"/>
    <w:rsid w:val="003D40E1"/>
    <w:rsid w:val="003D454F"/>
    <w:rsid w:val="003D458D"/>
    <w:rsid w:val="003D4859"/>
    <w:rsid w:val="003D4A95"/>
    <w:rsid w:val="003D4E1C"/>
    <w:rsid w:val="003D4F8B"/>
    <w:rsid w:val="003D519B"/>
    <w:rsid w:val="003D52F9"/>
    <w:rsid w:val="003D54C9"/>
    <w:rsid w:val="003D5C5F"/>
    <w:rsid w:val="003D5C62"/>
    <w:rsid w:val="003D5CDA"/>
    <w:rsid w:val="003D5D6F"/>
    <w:rsid w:val="003D5F16"/>
    <w:rsid w:val="003D5FF4"/>
    <w:rsid w:val="003D611C"/>
    <w:rsid w:val="003D61B5"/>
    <w:rsid w:val="003D62AC"/>
    <w:rsid w:val="003D6564"/>
    <w:rsid w:val="003D66F1"/>
    <w:rsid w:val="003D66F6"/>
    <w:rsid w:val="003D672A"/>
    <w:rsid w:val="003D6768"/>
    <w:rsid w:val="003D676B"/>
    <w:rsid w:val="003D6A2C"/>
    <w:rsid w:val="003D6B7F"/>
    <w:rsid w:val="003D6F20"/>
    <w:rsid w:val="003D7049"/>
    <w:rsid w:val="003D73E1"/>
    <w:rsid w:val="003D7895"/>
    <w:rsid w:val="003D7AE2"/>
    <w:rsid w:val="003D7C5C"/>
    <w:rsid w:val="003D7D23"/>
    <w:rsid w:val="003D7D52"/>
    <w:rsid w:val="003D7D58"/>
    <w:rsid w:val="003D7D76"/>
    <w:rsid w:val="003D7DA0"/>
    <w:rsid w:val="003D7E57"/>
    <w:rsid w:val="003D7E91"/>
    <w:rsid w:val="003D7FE3"/>
    <w:rsid w:val="003E0043"/>
    <w:rsid w:val="003E00D8"/>
    <w:rsid w:val="003E0320"/>
    <w:rsid w:val="003E04F0"/>
    <w:rsid w:val="003E06DD"/>
    <w:rsid w:val="003E07E9"/>
    <w:rsid w:val="003E0CA2"/>
    <w:rsid w:val="003E1015"/>
    <w:rsid w:val="003E10BD"/>
    <w:rsid w:val="003E12EC"/>
    <w:rsid w:val="003E1373"/>
    <w:rsid w:val="003E13C4"/>
    <w:rsid w:val="003E1449"/>
    <w:rsid w:val="003E16B0"/>
    <w:rsid w:val="003E19D5"/>
    <w:rsid w:val="003E1A1A"/>
    <w:rsid w:val="003E1C2C"/>
    <w:rsid w:val="003E1D0C"/>
    <w:rsid w:val="003E1D85"/>
    <w:rsid w:val="003E1D9A"/>
    <w:rsid w:val="003E1F26"/>
    <w:rsid w:val="003E2004"/>
    <w:rsid w:val="003E2572"/>
    <w:rsid w:val="003E2688"/>
    <w:rsid w:val="003E2A2C"/>
    <w:rsid w:val="003E2CAB"/>
    <w:rsid w:val="003E3010"/>
    <w:rsid w:val="003E3384"/>
    <w:rsid w:val="003E37A7"/>
    <w:rsid w:val="003E388D"/>
    <w:rsid w:val="003E3999"/>
    <w:rsid w:val="003E3A07"/>
    <w:rsid w:val="003E3C0A"/>
    <w:rsid w:val="003E4092"/>
    <w:rsid w:val="003E4301"/>
    <w:rsid w:val="003E43DD"/>
    <w:rsid w:val="003E44CB"/>
    <w:rsid w:val="003E4A9E"/>
    <w:rsid w:val="003E4C9D"/>
    <w:rsid w:val="003E4D4E"/>
    <w:rsid w:val="003E5066"/>
    <w:rsid w:val="003E5157"/>
    <w:rsid w:val="003E517D"/>
    <w:rsid w:val="003E56FC"/>
    <w:rsid w:val="003E57A2"/>
    <w:rsid w:val="003E5810"/>
    <w:rsid w:val="003E5A9B"/>
    <w:rsid w:val="003E5BD1"/>
    <w:rsid w:val="003E5C22"/>
    <w:rsid w:val="003E5F81"/>
    <w:rsid w:val="003E6176"/>
    <w:rsid w:val="003E6196"/>
    <w:rsid w:val="003E6221"/>
    <w:rsid w:val="003E6798"/>
    <w:rsid w:val="003E69EA"/>
    <w:rsid w:val="003E6A0F"/>
    <w:rsid w:val="003E6B42"/>
    <w:rsid w:val="003E6BF4"/>
    <w:rsid w:val="003E6C89"/>
    <w:rsid w:val="003E707C"/>
    <w:rsid w:val="003E7124"/>
    <w:rsid w:val="003E7252"/>
    <w:rsid w:val="003E7560"/>
    <w:rsid w:val="003E758A"/>
    <w:rsid w:val="003E7599"/>
    <w:rsid w:val="003E7664"/>
    <w:rsid w:val="003E785F"/>
    <w:rsid w:val="003E7909"/>
    <w:rsid w:val="003E7B20"/>
    <w:rsid w:val="003E7B71"/>
    <w:rsid w:val="003E7E59"/>
    <w:rsid w:val="003E7ECC"/>
    <w:rsid w:val="003E7EFE"/>
    <w:rsid w:val="003F0001"/>
    <w:rsid w:val="003F001D"/>
    <w:rsid w:val="003F021F"/>
    <w:rsid w:val="003F022E"/>
    <w:rsid w:val="003F034B"/>
    <w:rsid w:val="003F036F"/>
    <w:rsid w:val="003F0517"/>
    <w:rsid w:val="003F0844"/>
    <w:rsid w:val="003F09BD"/>
    <w:rsid w:val="003F0AA4"/>
    <w:rsid w:val="003F0B12"/>
    <w:rsid w:val="003F0C45"/>
    <w:rsid w:val="003F0F34"/>
    <w:rsid w:val="003F134F"/>
    <w:rsid w:val="003F154F"/>
    <w:rsid w:val="003F15B1"/>
    <w:rsid w:val="003F1AFA"/>
    <w:rsid w:val="003F1C04"/>
    <w:rsid w:val="003F1C53"/>
    <w:rsid w:val="003F2053"/>
    <w:rsid w:val="003F239B"/>
    <w:rsid w:val="003F26CB"/>
    <w:rsid w:val="003F28EE"/>
    <w:rsid w:val="003F2A39"/>
    <w:rsid w:val="003F2C76"/>
    <w:rsid w:val="003F30E0"/>
    <w:rsid w:val="003F3133"/>
    <w:rsid w:val="003F3220"/>
    <w:rsid w:val="003F3789"/>
    <w:rsid w:val="003F37C3"/>
    <w:rsid w:val="003F3878"/>
    <w:rsid w:val="003F3918"/>
    <w:rsid w:val="003F420E"/>
    <w:rsid w:val="003F431F"/>
    <w:rsid w:val="003F485E"/>
    <w:rsid w:val="003F4A65"/>
    <w:rsid w:val="003F4BF0"/>
    <w:rsid w:val="003F4CA3"/>
    <w:rsid w:val="003F4E06"/>
    <w:rsid w:val="003F4E0C"/>
    <w:rsid w:val="003F5366"/>
    <w:rsid w:val="003F5374"/>
    <w:rsid w:val="003F544F"/>
    <w:rsid w:val="003F5690"/>
    <w:rsid w:val="003F5799"/>
    <w:rsid w:val="003F583C"/>
    <w:rsid w:val="003F588B"/>
    <w:rsid w:val="003F58AC"/>
    <w:rsid w:val="003F5A28"/>
    <w:rsid w:val="003F5ADB"/>
    <w:rsid w:val="003F5CB3"/>
    <w:rsid w:val="003F5F19"/>
    <w:rsid w:val="003F5F39"/>
    <w:rsid w:val="003F61EF"/>
    <w:rsid w:val="003F6311"/>
    <w:rsid w:val="003F6411"/>
    <w:rsid w:val="003F66B0"/>
    <w:rsid w:val="003F6781"/>
    <w:rsid w:val="003F6A6F"/>
    <w:rsid w:val="003F6AF9"/>
    <w:rsid w:val="003F6CA8"/>
    <w:rsid w:val="003F6CAD"/>
    <w:rsid w:val="003F71A7"/>
    <w:rsid w:val="003F7294"/>
    <w:rsid w:val="003F74CE"/>
    <w:rsid w:val="003F7676"/>
    <w:rsid w:val="003F7725"/>
    <w:rsid w:val="003F7D9A"/>
    <w:rsid w:val="004000F2"/>
    <w:rsid w:val="00400282"/>
    <w:rsid w:val="0040034D"/>
    <w:rsid w:val="004003B5"/>
    <w:rsid w:val="0040054A"/>
    <w:rsid w:val="00400B53"/>
    <w:rsid w:val="00400E97"/>
    <w:rsid w:val="0040124A"/>
    <w:rsid w:val="004013E6"/>
    <w:rsid w:val="00401645"/>
    <w:rsid w:val="004018DE"/>
    <w:rsid w:val="00401D66"/>
    <w:rsid w:val="00401DC2"/>
    <w:rsid w:val="00401F1D"/>
    <w:rsid w:val="004020D6"/>
    <w:rsid w:val="00402200"/>
    <w:rsid w:val="00402599"/>
    <w:rsid w:val="004025EF"/>
    <w:rsid w:val="00402630"/>
    <w:rsid w:val="004026B5"/>
    <w:rsid w:val="00402886"/>
    <w:rsid w:val="00402A9B"/>
    <w:rsid w:val="00402AD6"/>
    <w:rsid w:val="00402B1C"/>
    <w:rsid w:val="00403044"/>
    <w:rsid w:val="00403070"/>
    <w:rsid w:val="004030B0"/>
    <w:rsid w:val="00403664"/>
    <w:rsid w:val="004037FF"/>
    <w:rsid w:val="00403807"/>
    <w:rsid w:val="00403989"/>
    <w:rsid w:val="004039FF"/>
    <w:rsid w:val="00403E99"/>
    <w:rsid w:val="00404179"/>
    <w:rsid w:val="00404564"/>
    <w:rsid w:val="004047C7"/>
    <w:rsid w:val="00404A12"/>
    <w:rsid w:val="00404D3C"/>
    <w:rsid w:val="00404F3E"/>
    <w:rsid w:val="0040500E"/>
    <w:rsid w:val="004051C3"/>
    <w:rsid w:val="0040525C"/>
    <w:rsid w:val="0040547A"/>
    <w:rsid w:val="00405655"/>
    <w:rsid w:val="004057A8"/>
    <w:rsid w:val="004059B3"/>
    <w:rsid w:val="00405CD5"/>
    <w:rsid w:val="00405DE2"/>
    <w:rsid w:val="004060C7"/>
    <w:rsid w:val="00406143"/>
    <w:rsid w:val="004061DE"/>
    <w:rsid w:val="0040641E"/>
    <w:rsid w:val="00406480"/>
    <w:rsid w:val="00406544"/>
    <w:rsid w:val="004066AA"/>
    <w:rsid w:val="004066C2"/>
    <w:rsid w:val="00406700"/>
    <w:rsid w:val="00406DC5"/>
    <w:rsid w:val="00406FF6"/>
    <w:rsid w:val="0040709A"/>
    <w:rsid w:val="00407185"/>
    <w:rsid w:val="00407238"/>
    <w:rsid w:val="004075B9"/>
    <w:rsid w:val="004077DA"/>
    <w:rsid w:val="004078D8"/>
    <w:rsid w:val="00407AB8"/>
    <w:rsid w:val="00407CA0"/>
    <w:rsid w:val="00407D42"/>
    <w:rsid w:val="00407F36"/>
    <w:rsid w:val="004103C3"/>
    <w:rsid w:val="004105DF"/>
    <w:rsid w:val="0041061B"/>
    <w:rsid w:val="00410678"/>
    <w:rsid w:val="004106C3"/>
    <w:rsid w:val="0041078F"/>
    <w:rsid w:val="0041099B"/>
    <w:rsid w:val="004109DF"/>
    <w:rsid w:val="004109FB"/>
    <w:rsid w:val="00410A1A"/>
    <w:rsid w:val="00410A9A"/>
    <w:rsid w:val="00410FC9"/>
    <w:rsid w:val="0041168A"/>
    <w:rsid w:val="004118C6"/>
    <w:rsid w:val="00411942"/>
    <w:rsid w:val="00411A57"/>
    <w:rsid w:val="00411B76"/>
    <w:rsid w:val="00412063"/>
    <w:rsid w:val="004120AB"/>
    <w:rsid w:val="004120EB"/>
    <w:rsid w:val="004123BF"/>
    <w:rsid w:val="0041289C"/>
    <w:rsid w:val="004128B7"/>
    <w:rsid w:val="00412B01"/>
    <w:rsid w:val="00412BDB"/>
    <w:rsid w:val="00412DE7"/>
    <w:rsid w:val="00412F6E"/>
    <w:rsid w:val="00413262"/>
    <w:rsid w:val="00413340"/>
    <w:rsid w:val="004136A6"/>
    <w:rsid w:val="00413900"/>
    <w:rsid w:val="00413B26"/>
    <w:rsid w:val="00413C76"/>
    <w:rsid w:val="00413DF6"/>
    <w:rsid w:val="00413FE9"/>
    <w:rsid w:val="004143D3"/>
    <w:rsid w:val="00414478"/>
    <w:rsid w:val="004145D8"/>
    <w:rsid w:val="004149C5"/>
    <w:rsid w:val="00414F27"/>
    <w:rsid w:val="00415156"/>
    <w:rsid w:val="004151E2"/>
    <w:rsid w:val="004152ED"/>
    <w:rsid w:val="004153C1"/>
    <w:rsid w:val="0041546B"/>
    <w:rsid w:val="004154A8"/>
    <w:rsid w:val="004154AB"/>
    <w:rsid w:val="00415684"/>
    <w:rsid w:val="0041579E"/>
    <w:rsid w:val="00415AD1"/>
    <w:rsid w:val="00415BCA"/>
    <w:rsid w:val="00415E19"/>
    <w:rsid w:val="00415E5B"/>
    <w:rsid w:val="00415F72"/>
    <w:rsid w:val="00416347"/>
    <w:rsid w:val="004163B8"/>
    <w:rsid w:val="00416658"/>
    <w:rsid w:val="00416B8C"/>
    <w:rsid w:val="00416BC7"/>
    <w:rsid w:val="00416E79"/>
    <w:rsid w:val="00417120"/>
    <w:rsid w:val="00417289"/>
    <w:rsid w:val="00417785"/>
    <w:rsid w:val="004177DD"/>
    <w:rsid w:val="00417B4B"/>
    <w:rsid w:val="00417E60"/>
    <w:rsid w:val="00417E9B"/>
    <w:rsid w:val="004201BC"/>
    <w:rsid w:val="004202BD"/>
    <w:rsid w:val="0042053F"/>
    <w:rsid w:val="00420A7B"/>
    <w:rsid w:val="00420C00"/>
    <w:rsid w:val="00420DB3"/>
    <w:rsid w:val="00421016"/>
    <w:rsid w:val="0042106F"/>
    <w:rsid w:val="0042118D"/>
    <w:rsid w:val="0042154A"/>
    <w:rsid w:val="00421762"/>
    <w:rsid w:val="00421797"/>
    <w:rsid w:val="00421B95"/>
    <w:rsid w:val="00421C00"/>
    <w:rsid w:val="00421DB8"/>
    <w:rsid w:val="00422332"/>
    <w:rsid w:val="00422343"/>
    <w:rsid w:val="004223C4"/>
    <w:rsid w:val="0042263D"/>
    <w:rsid w:val="00422A22"/>
    <w:rsid w:val="00422C30"/>
    <w:rsid w:val="00422DBE"/>
    <w:rsid w:val="00422EEA"/>
    <w:rsid w:val="00423225"/>
    <w:rsid w:val="004233E9"/>
    <w:rsid w:val="00423497"/>
    <w:rsid w:val="00423A11"/>
    <w:rsid w:val="00423ACE"/>
    <w:rsid w:val="00423B76"/>
    <w:rsid w:val="00423C45"/>
    <w:rsid w:val="00423DB7"/>
    <w:rsid w:val="00423E2A"/>
    <w:rsid w:val="00423FD2"/>
    <w:rsid w:val="00424454"/>
    <w:rsid w:val="004244FD"/>
    <w:rsid w:val="0042458B"/>
    <w:rsid w:val="004247D4"/>
    <w:rsid w:val="00424B5C"/>
    <w:rsid w:val="00424F1A"/>
    <w:rsid w:val="00425345"/>
    <w:rsid w:val="004254A0"/>
    <w:rsid w:val="0042564F"/>
    <w:rsid w:val="00425706"/>
    <w:rsid w:val="00425AC5"/>
    <w:rsid w:val="00425D58"/>
    <w:rsid w:val="00425E8E"/>
    <w:rsid w:val="00425F19"/>
    <w:rsid w:val="00425F9D"/>
    <w:rsid w:val="004260A0"/>
    <w:rsid w:val="004261E1"/>
    <w:rsid w:val="004261E6"/>
    <w:rsid w:val="004262DA"/>
    <w:rsid w:val="004265A4"/>
    <w:rsid w:val="00426891"/>
    <w:rsid w:val="00426C71"/>
    <w:rsid w:val="00426D3C"/>
    <w:rsid w:val="00426E9F"/>
    <w:rsid w:val="00426F5F"/>
    <w:rsid w:val="004270B3"/>
    <w:rsid w:val="00427456"/>
    <w:rsid w:val="0042762E"/>
    <w:rsid w:val="004276D5"/>
    <w:rsid w:val="00427953"/>
    <w:rsid w:val="00427B32"/>
    <w:rsid w:val="00427D7E"/>
    <w:rsid w:val="00427EC3"/>
    <w:rsid w:val="00427F96"/>
    <w:rsid w:val="004300AC"/>
    <w:rsid w:val="0043013B"/>
    <w:rsid w:val="004302F4"/>
    <w:rsid w:val="00430319"/>
    <w:rsid w:val="0043047B"/>
    <w:rsid w:val="0043059F"/>
    <w:rsid w:val="0043069F"/>
    <w:rsid w:val="0043073B"/>
    <w:rsid w:val="00430B10"/>
    <w:rsid w:val="00430D75"/>
    <w:rsid w:val="00430F99"/>
    <w:rsid w:val="00430FF1"/>
    <w:rsid w:val="00431245"/>
    <w:rsid w:val="004312CD"/>
    <w:rsid w:val="00431455"/>
    <w:rsid w:val="00431526"/>
    <w:rsid w:val="0043169A"/>
    <w:rsid w:val="00431B48"/>
    <w:rsid w:val="00431DD1"/>
    <w:rsid w:val="00431EAD"/>
    <w:rsid w:val="004320E4"/>
    <w:rsid w:val="0043262A"/>
    <w:rsid w:val="00432748"/>
    <w:rsid w:val="00432783"/>
    <w:rsid w:val="00432957"/>
    <w:rsid w:val="004329A8"/>
    <w:rsid w:val="00432DDA"/>
    <w:rsid w:val="00432E41"/>
    <w:rsid w:val="00433075"/>
    <w:rsid w:val="00433202"/>
    <w:rsid w:val="00433DF0"/>
    <w:rsid w:val="00433FFF"/>
    <w:rsid w:val="00434691"/>
    <w:rsid w:val="004349F8"/>
    <w:rsid w:val="00435489"/>
    <w:rsid w:val="00435586"/>
    <w:rsid w:val="00435615"/>
    <w:rsid w:val="00435647"/>
    <w:rsid w:val="00435707"/>
    <w:rsid w:val="00435DE6"/>
    <w:rsid w:val="00435F80"/>
    <w:rsid w:val="00436108"/>
    <w:rsid w:val="0043616E"/>
    <w:rsid w:val="00436B14"/>
    <w:rsid w:val="00436D15"/>
    <w:rsid w:val="00436E35"/>
    <w:rsid w:val="00436F2A"/>
    <w:rsid w:val="004371A0"/>
    <w:rsid w:val="0043742F"/>
    <w:rsid w:val="00437E6F"/>
    <w:rsid w:val="00440030"/>
    <w:rsid w:val="0044033B"/>
    <w:rsid w:val="004403A6"/>
    <w:rsid w:val="0044044E"/>
    <w:rsid w:val="00440484"/>
    <w:rsid w:val="00440574"/>
    <w:rsid w:val="00440575"/>
    <w:rsid w:val="0044066F"/>
    <w:rsid w:val="00440773"/>
    <w:rsid w:val="0044078B"/>
    <w:rsid w:val="004408BD"/>
    <w:rsid w:val="00440D36"/>
    <w:rsid w:val="00440EDC"/>
    <w:rsid w:val="0044103D"/>
    <w:rsid w:val="0044146B"/>
    <w:rsid w:val="00441830"/>
    <w:rsid w:val="004418B2"/>
    <w:rsid w:val="00441D40"/>
    <w:rsid w:val="0044202B"/>
    <w:rsid w:val="004420EC"/>
    <w:rsid w:val="00442349"/>
    <w:rsid w:val="004423CA"/>
    <w:rsid w:val="00442522"/>
    <w:rsid w:val="004425DD"/>
    <w:rsid w:val="00442D78"/>
    <w:rsid w:val="00442E75"/>
    <w:rsid w:val="004430C9"/>
    <w:rsid w:val="004431CD"/>
    <w:rsid w:val="00443436"/>
    <w:rsid w:val="004438A9"/>
    <w:rsid w:val="004439F8"/>
    <w:rsid w:val="00443B99"/>
    <w:rsid w:val="00443D19"/>
    <w:rsid w:val="004441FB"/>
    <w:rsid w:val="004446B1"/>
    <w:rsid w:val="00444816"/>
    <w:rsid w:val="00444C4E"/>
    <w:rsid w:val="00444E2F"/>
    <w:rsid w:val="00444E4B"/>
    <w:rsid w:val="0044535D"/>
    <w:rsid w:val="0044546A"/>
    <w:rsid w:val="004454E3"/>
    <w:rsid w:val="0044585F"/>
    <w:rsid w:val="004458B0"/>
    <w:rsid w:val="00445D14"/>
    <w:rsid w:val="00445E87"/>
    <w:rsid w:val="00445FA2"/>
    <w:rsid w:val="004460E4"/>
    <w:rsid w:val="00446166"/>
    <w:rsid w:val="0044646E"/>
    <w:rsid w:val="00446677"/>
    <w:rsid w:val="00446B1F"/>
    <w:rsid w:val="00446CBD"/>
    <w:rsid w:val="00446CD7"/>
    <w:rsid w:val="00446E50"/>
    <w:rsid w:val="00446E6E"/>
    <w:rsid w:val="00446E96"/>
    <w:rsid w:val="00446E9B"/>
    <w:rsid w:val="00447016"/>
    <w:rsid w:val="00447216"/>
    <w:rsid w:val="00447241"/>
    <w:rsid w:val="004472FA"/>
    <w:rsid w:val="00447931"/>
    <w:rsid w:val="00447BBD"/>
    <w:rsid w:val="00447CC2"/>
    <w:rsid w:val="00450376"/>
    <w:rsid w:val="0045061D"/>
    <w:rsid w:val="004507B1"/>
    <w:rsid w:val="0045090C"/>
    <w:rsid w:val="004509B1"/>
    <w:rsid w:val="00450C39"/>
    <w:rsid w:val="00450F02"/>
    <w:rsid w:val="00450F36"/>
    <w:rsid w:val="00451067"/>
    <w:rsid w:val="0045120A"/>
    <w:rsid w:val="00451356"/>
    <w:rsid w:val="004514DD"/>
    <w:rsid w:val="004515EF"/>
    <w:rsid w:val="004517BD"/>
    <w:rsid w:val="00451883"/>
    <w:rsid w:val="004519B6"/>
    <w:rsid w:val="00451C04"/>
    <w:rsid w:val="00451C45"/>
    <w:rsid w:val="0045220E"/>
    <w:rsid w:val="00452369"/>
    <w:rsid w:val="004524B8"/>
    <w:rsid w:val="004524F5"/>
    <w:rsid w:val="00452F8D"/>
    <w:rsid w:val="00453544"/>
    <w:rsid w:val="00453908"/>
    <w:rsid w:val="00453AEF"/>
    <w:rsid w:val="00453AFD"/>
    <w:rsid w:val="00453BB3"/>
    <w:rsid w:val="00453F25"/>
    <w:rsid w:val="004542FE"/>
    <w:rsid w:val="004543E8"/>
    <w:rsid w:val="00454427"/>
    <w:rsid w:val="004546AD"/>
    <w:rsid w:val="004547B5"/>
    <w:rsid w:val="004547D5"/>
    <w:rsid w:val="00454A06"/>
    <w:rsid w:val="00454B55"/>
    <w:rsid w:val="00454FC1"/>
    <w:rsid w:val="00455250"/>
    <w:rsid w:val="00455637"/>
    <w:rsid w:val="004558CB"/>
    <w:rsid w:val="00455D00"/>
    <w:rsid w:val="00455DFB"/>
    <w:rsid w:val="00455E0E"/>
    <w:rsid w:val="0045612B"/>
    <w:rsid w:val="004563FA"/>
    <w:rsid w:val="00456436"/>
    <w:rsid w:val="00456729"/>
    <w:rsid w:val="004567EF"/>
    <w:rsid w:val="004569A7"/>
    <w:rsid w:val="00456A4A"/>
    <w:rsid w:val="00456CEB"/>
    <w:rsid w:val="00457492"/>
    <w:rsid w:val="00457598"/>
    <w:rsid w:val="004575DF"/>
    <w:rsid w:val="0045790A"/>
    <w:rsid w:val="00457BB4"/>
    <w:rsid w:val="00457C11"/>
    <w:rsid w:val="004600C2"/>
    <w:rsid w:val="0046044F"/>
    <w:rsid w:val="00460467"/>
    <w:rsid w:val="0046051F"/>
    <w:rsid w:val="0046068D"/>
    <w:rsid w:val="00460727"/>
    <w:rsid w:val="00460C47"/>
    <w:rsid w:val="00460D03"/>
    <w:rsid w:val="00460F3C"/>
    <w:rsid w:val="004610DD"/>
    <w:rsid w:val="004613FA"/>
    <w:rsid w:val="00461408"/>
    <w:rsid w:val="00461457"/>
    <w:rsid w:val="0046145B"/>
    <w:rsid w:val="00461A98"/>
    <w:rsid w:val="00461B36"/>
    <w:rsid w:val="00461B52"/>
    <w:rsid w:val="00461BA3"/>
    <w:rsid w:val="00461BD6"/>
    <w:rsid w:val="00461D50"/>
    <w:rsid w:val="00461ED9"/>
    <w:rsid w:val="00461FB6"/>
    <w:rsid w:val="004627F4"/>
    <w:rsid w:val="00462BF1"/>
    <w:rsid w:val="00462C1C"/>
    <w:rsid w:val="00462CBF"/>
    <w:rsid w:val="00462D5B"/>
    <w:rsid w:val="00462D6B"/>
    <w:rsid w:val="00463036"/>
    <w:rsid w:val="00463163"/>
    <w:rsid w:val="004633D7"/>
    <w:rsid w:val="004634A5"/>
    <w:rsid w:val="004635F8"/>
    <w:rsid w:val="00463C8B"/>
    <w:rsid w:val="00463DA4"/>
    <w:rsid w:val="0046415A"/>
    <w:rsid w:val="004642C5"/>
    <w:rsid w:val="0046432C"/>
    <w:rsid w:val="004643C7"/>
    <w:rsid w:val="00464540"/>
    <w:rsid w:val="00464615"/>
    <w:rsid w:val="00464715"/>
    <w:rsid w:val="00464762"/>
    <w:rsid w:val="004647CB"/>
    <w:rsid w:val="004648BF"/>
    <w:rsid w:val="00464908"/>
    <w:rsid w:val="00464C0A"/>
    <w:rsid w:val="00464F95"/>
    <w:rsid w:val="00465647"/>
    <w:rsid w:val="00465886"/>
    <w:rsid w:val="004658CA"/>
    <w:rsid w:val="004659AB"/>
    <w:rsid w:val="00465AC8"/>
    <w:rsid w:val="00465AD9"/>
    <w:rsid w:val="00465E15"/>
    <w:rsid w:val="004660C5"/>
    <w:rsid w:val="004660CC"/>
    <w:rsid w:val="004661ED"/>
    <w:rsid w:val="00466299"/>
    <w:rsid w:val="00466632"/>
    <w:rsid w:val="00466856"/>
    <w:rsid w:val="004668A4"/>
    <w:rsid w:val="004668E6"/>
    <w:rsid w:val="00466A21"/>
    <w:rsid w:val="00466A42"/>
    <w:rsid w:val="00466E4E"/>
    <w:rsid w:val="00466E82"/>
    <w:rsid w:val="004670DA"/>
    <w:rsid w:val="00467156"/>
    <w:rsid w:val="004671F6"/>
    <w:rsid w:val="00467782"/>
    <w:rsid w:val="00467891"/>
    <w:rsid w:val="0046790A"/>
    <w:rsid w:val="00467C31"/>
    <w:rsid w:val="00467DC0"/>
    <w:rsid w:val="00470173"/>
    <w:rsid w:val="00470240"/>
    <w:rsid w:val="0047039F"/>
    <w:rsid w:val="004703BE"/>
    <w:rsid w:val="004705AC"/>
    <w:rsid w:val="00470A7C"/>
    <w:rsid w:val="00470A9D"/>
    <w:rsid w:val="00470BB0"/>
    <w:rsid w:val="00470F5A"/>
    <w:rsid w:val="00471090"/>
    <w:rsid w:val="00471177"/>
    <w:rsid w:val="00471198"/>
    <w:rsid w:val="00471550"/>
    <w:rsid w:val="00471878"/>
    <w:rsid w:val="00471C93"/>
    <w:rsid w:val="00471DAB"/>
    <w:rsid w:val="00471E89"/>
    <w:rsid w:val="00471FC4"/>
    <w:rsid w:val="00472522"/>
    <w:rsid w:val="00472586"/>
    <w:rsid w:val="0047292C"/>
    <w:rsid w:val="00472B97"/>
    <w:rsid w:val="00472FDC"/>
    <w:rsid w:val="0047346E"/>
    <w:rsid w:val="004734A3"/>
    <w:rsid w:val="0047350C"/>
    <w:rsid w:val="0047353D"/>
    <w:rsid w:val="0047381A"/>
    <w:rsid w:val="00473A89"/>
    <w:rsid w:val="00473E41"/>
    <w:rsid w:val="00473F33"/>
    <w:rsid w:val="00474313"/>
    <w:rsid w:val="0047460A"/>
    <w:rsid w:val="0047468A"/>
    <w:rsid w:val="00474754"/>
    <w:rsid w:val="004747F6"/>
    <w:rsid w:val="00474816"/>
    <w:rsid w:val="00474862"/>
    <w:rsid w:val="00474998"/>
    <w:rsid w:val="00474CD5"/>
    <w:rsid w:val="00474DD4"/>
    <w:rsid w:val="00474DE0"/>
    <w:rsid w:val="00474FB3"/>
    <w:rsid w:val="0047517E"/>
    <w:rsid w:val="0047529A"/>
    <w:rsid w:val="00475300"/>
    <w:rsid w:val="004753AB"/>
    <w:rsid w:val="004754DF"/>
    <w:rsid w:val="0047553E"/>
    <w:rsid w:val="004755E7"/>
    <w:rsid w:val="0047563C"/>
    <w:rsid w:val="0047585E"/>
    <w:rsid w:val="00475B64"/>
    <w:rsid w:val="00475DAD"/>
    <w:rsid w:val="00475DDA"/>
    <w:rsid w:val="00475E33"/>
    <w:rsid w:val="00475F5F"/>
    <w:rsid w:val="0047602A"/>
    <w:rsid w:val="004760A5"/>
    <w:rsid w:val="004760B6"/>
    <w:rsid w:val="00476198"/>
    <w:rsid w:val="00476360"/>
    <w:rsid w:val="00476625"/>
    <w:rsid w:val="00476904"/>
    <w:rsid w:val="0047696F"/>
    <w:rsid w:val="00476AB7"/>
    <w:rsid w:val="00476ABE"/>
    <w:rsid w:val="00476C32"/>
    <w:rsid w:val="00476CEE"/>
    <w:rsid w:val="00476DD3"/>
    <w:rsid w:val="00477143"/>
    <w:rsid w:val="004771C4"/>
    <w:rsid w:val="0047747C"/>
    <w:rsid w:val="00477631"/>
    <w:rsid w:val="004777E0"/>
    <w:rsid w:val="0047788A"/>
    <w:rsid w:val="004800BD"/>
    <w:rsid w:val="004800FA"/>
    <w:rsid w:val="004802EE"/>
    <w:rsid w:val="004804EF"/>
    <w:rsid w:val="004807B7"/>
    <w:rsid w:val="00480A25"/>
    <w:rsid w:val="00480BBA"/>
    <w:rsid w:val="00480BD9"/>
    <w:rsid w:val="00480C94"/>
    <w:rsid w:val="004810BA"/>
    <w:rsid w:val="004810D4"/>
    <w:rsid w:val="00481454"/>
    <w:rsid w:val="00481583"/>
    <w:rsid w:val="00481638"/>
    <w:rsid w:val="00481D54"/>
    <w:rsid w:val="0048213A"/>
    <w:rsid w:val="0048221C"/>
    <w:rsid w:val="0048235C"/>
    <w:rsid w:val="004823FF"/>
    <w:rsid w:val="004824FE"/>
    <w:rsid w:val="00482E5C"/>
    <w:rsid w:val="00483723"/>
    <w:rsid w:val="00483769"/>
    <w:rsid w:val="0048390C"/>
    <w:rsid w:val="004839FE"/>
    <w:rsid w:val="00483B1D"/>
    <w:rsid w:val="00483C26"/>
    <w:rsid w:val="00483C9F"/>
    <w:rsid w:val="00483CF9"/>
    <w:rsid w:val="00483FB5"/>
    <w:rsid w:val="0048400A"/>
    <w:rsid w:val="004842D6"/>
    <w:rsid w:val="00484463"/>
    <w:rsid w:val="004849E5"/>
    <w:rsid w:val="00484A20"/>
    <w:rsid w:val="00484AE3"/>
    <w:rsid w:val="00484DDF"/>
    <w:rsid w:val="00484EAA"/>
    <w:rsid w:val="00484F67"/>
    <w:rsid w:val="00484F9E"/>
    <w:rsid w:val="00484F9F"/>
    <w:rsid w:val="004852B8"/>
    <w:rsid w:val="004854F1"/>
    <w:rsid w:val="004858BC"/>
    <w:rsid w:val="00485AD3"/>
    <w:rsid w:val="00485CC4"/>
    <w:rsid w:val="00485E27"/>
    <w:rsid w:val="004861E9"/>
    <w:rsid w:val="004861EC"/>
    <w:rsid w:val="0048648C"/>
    <w:rsid w:val="004868E7"/>
    <w:rsid w:val="00486C2E"/>
    <w:rsid w:val="00486CE2"/>
    <w:rsid w:val="004875C2"/>
    <w:rsid w:val="0048768B"/>
    <w:rsid w:val="00487799"/>
    <w:rsid w:val="00487D41"/>
    <w:rsid w:val="00487EE0"/>
    <w:rsid w:val="00490009"/>
    <w:rsid w:val="00490749"/>
    <w:rsid w:val="0049079B"/>
    <w:rsid w:val="00490945"/>
    <w:rsid w:val="004909CD"/>
    <w:rsid w:val="00490B25"/>
    <w:rsid w:val="00490DEC"/>
    <w:rsid w:val="00491118"/>
    <w:rsid w:val="00491159"/>
    <w:rsid w:val="00491329"/>
    <w:rsid w:val="00491AD0"/>
    <w:rsid w:val="00491C4B"/>
    <w:rsid w:val="00491C99"/>
    <w:rsid w:val="00492005"/>
    <w:rsid w:val="004921CC"/>
    <w:rsid w:val="004923F4"/>
    <w:rsid w:val="004925D9"/>
    <w:rsid w:val="0049261F"/>
    <w:rsid w:val="00492668"/>
    <w:rsid w:val="00492A22"/>
    <w:rsid w:val="00492B1F"/>
    <w:rsid w:val="00492BE5"/>
    <w:rsid w:val="00492BFA"/>
    <w:rsid w:val="00492D99"/>
    <w:rsid w:val="00492EEC"/>
    <w:rsid w:val="0049329E"/>
    <w:rsid w:val="00493318"/>
    <w:rsid w:val="004934C8"/>
    <w:rsid w:val="004934C9"/>
    <w:rsid w:val="00493A19"/>
    <w:rsid w:val="00493D99"/>
    <w:rsid w:val="00493E5A"/>
    <w:rsid w:val="00493FC3"/>
    <w:rsid w:val="00494260"/>
    <w:rsid w:val="004942D2"/>
    <w:rsid w:val="004943ED"/>
    <w:rsid w:val="004944EC"/>
    <w:rsid w:val="00494592"/>
    <w:rsid w:val="004947F0"/>
    <w:rsid w:val="00494807"/>
    <w:rsid w:val="00494CBA"/>
    <w:rsid w:val="00494CF8"/>
    <w:rsid w:val="00494DA3"/>
    <w:rsid w:val="00494DFF"/>
    <w:rsid w:val="00494F71"/>
    <w:rsid w:val="004950DC"/>
    <w:rsid w:val="004952AA"/>
    <w:rsid w:val="00495569"/>
    <w:rsid w:val="00495625"/>
    <w:rsid w:val="004956AB"/>
    <w:rsid w:val="00495882"/>
    <w:rsid w:val="004958E8"/>
    <w:rsid w:val="00495A04"/>
    <w:rsid w:val="00495A71"/>
    <w:rsid w:val="0049608F"/>
    <w:rsid w:val="00496489"/>
    <w:rsid w:val="0049671E"/>
    <w:rsid w:val="00496874"/>
    <w:rsid w:val="00496935"/>
    <w:rsid w:val="004969AC"/>
    <w:rsid w:val="00496C20"/>
    <w:rsid w:val="00496EEE"/>
    <w:rsid w:val="00496FCD"/>
    <w:rsid w:val="00497531"/>
    <w:rsid w:val="0049756D"/>
    <w:rsid w:val="00497642"/>
    <w:rsid w:val="0049793F"/>
    <w:rsid w:val="00497AFC"/>
    <w:rsid w:val="00497E88"/>
    <w:rsid w:val="00497F8D"/>
    <w:rsid w:val="004A005A"/>
    <w:rsid w:val="004A00B7"/>
    <w:rsid w:val="004A050B"/>
    <w:rsid w:val="004A057B"/>
    <w:rsid w:val="004A05F1"/>
    <w:rsid w:val="004A0699"/>
    <w:rsid w:val="004A07A2"/>
    <w:rsid w:val="004A0BC3"/>
    <w:rsid w:val="004A0C40"/>
    <w:rsid w:val="004A0D79"/>
    <w:rsid w:val="004A0DF0"/>
    <w:rsid w:val="004A0E98"/>
    <w:rsid w:val="004A0F01"/>
    <w:rsid w:val="004A0FE8"/>
    <w:rsid w:val="004A0FEA"/>
    <w:rsid w:val="004A100A"/>
    <w:rsid w:val="004A128D"/>
    <w:rsid w:val="004A140B"/>
    <w:rsid w:val="004A1442"/>
    <w:rsid w:val="004A15B5"/>
    <w:rsid w:val="004A1D5B"/>
    <w:rsid w:val="004A2049"/>
    <w:rsid w:val="004A20DB"/>
    <w:rsid w:val="004A2103"/>
    <w:rsid w:val="004A2381"/>
    <w:rsid w:val="004A26A2"/>
    <w:rsid w:val="004A2930"/>
    <w:rsid w:val="004A2B60"/>
    <w:rsid w:val="004A2C1D"/>
    <w:rsid w:val="004A2D95"/>
    <w:rsid w:val="004A2E12"/>
    <w:rsid w:val="004A312B"/>
    <w:rsid w:val="004A33CF"/>
    <w:rsid w:val="004A3456"/>
    <w:rsid w:val="004A3493"/>
    <w:rsid w:val="004A354F"/>
    <w:rsid w:val="004A37DB"/>
    <w:rsid w:val="004A3D7B"/>
    <w:rsid w:val="004A3FBB"/>
    <w:rsid w:val="004A40E3"/>
    <w:rsid w:val="004A41D3"/>
    <w:rsid w:val="004A4299"/>
    <w:rsid w:val="004A4562"/>
    <w:rsid w:val="004A473A"/>
    <w:rsid w:val="004A488C"/>
    <w:rsid w:val="004A4928"/>
    <w:rsid w:val="004A49D0"/>
    <w:rsid w:val="004A4EF8"/>
    <w:rsid w:val="004A4F55"/>
    <w:rsid w:val="004A51AE"/>
    <w:rsid w:val="004A5203"/>
    <w:rsid w:val="004A529D"/>
    <w:rsid w:val="004A52D3"/>
    <w:rsid w:val="004A558A"/>
    <w:rsid w:val="004A5733"/>
    <w:rsid w:val="004A587F"/>
    <w:rsid w:val="004A591C"/>
    <w:rsid w:val="004A598A"/>
    <w:rsid w:val="004A5BB0"/>
    <w:rsid w:val="004A5CFD"/>
    <w:rsid w:val="004A5D0A"/>
    <w:rsid w:val="004A5DA1"/>
    <w:rsid w:val="004A5E9F"/>
    <w:rsid w:val="004A5F96"/>
    <w:rsid w:val="004A6054"/>
    <w:rsid w:val="004A6068"/>
    <w:rsid w:val="004A60B2"/>
    <w:rsid w:val="004A6488"/>
    <w:rsid w:val="004A67C2"/>
    <w:rsid w:val="004A6880"/>
    <w:rsid w:val="004A68D0"/>
    <w:rsid w:val="004A6920"/>
    <w:rsid w:val="004A6A17"/>
    <w:rsid w:val="004A6A7A"/>
    <w:rsid w:val="004A6D4C"/>
    <w:rsid w:val="004A6E35"/>
    <w:rsid w:val="004A70BF"/>
    <w:rsid w:val="004A72C8"/>
    <w:rsid w:val="004A73CE"/>
    <w:rsid w:val="004A7401"/>
    <w:rsid w:val="004A7687"/>
    <w:rsid w:val="004A7877"/>
    <w:rsid w:val="004A791D"/>
    <w:rsid w:val="004A79A7"/>
    <w:rsid w:val="004A7BF1"/>
    <w:rsid w:val="004A7D2F"/>
    <w:rsid w:val="004A7DF1"/>
    <w:rsid w:val="004A7F9C"/>
    <w:rsid w:val="004B028B"/>
    <w:rsid w:val="004B052D"/>
    <w:rsid w:val="004B06A8"/>
    <w:rsid w:val="004B079A"/>
    <w:rsid w:val="004B0A2C"/>
    <w:rsid w:val="004B0A33"/>
    <w:rsid w:val="004B0E52"/>
    <w:rsid w:val="004B0E89"/>
    <w:rsid w:val="004B0ECA"/>
    <w:rsid w:val="004B100E"/>
    <w:rsid w:val="004B109F"/>
    <w:rsid w:val="004B1173"/>
    <w:rsid w:val="004B1370"/>
    <w:rsid w:val="004B13C8"/>
    <w:rsid w:val="004B14FE"/>
    <w:rsid w:val="004B1DF0"/>
    <w:rsid w:val="004B1F49"/>
    <w:rsid w:val="004B2179"/>
    <w:rsid w:val="004B223B"/>
    <w:rsid w:val="004B25A5"/>
    <w:rsid w:val="004B27BC"/>
    <w:rsid w:val="004B29E3"/>
    <w:rsid w:val="004B2A28"/>
    <w:rsid w:val="004B2AB0"/>
    <w:rsid w:val="004B2AC2"/>
    <w:rsid w:val="004B2D25"/>
    <w:rsid w:val="004B2F86"/>
    <w:rsid w:val="004B2F90"/>
    <w:rsid w:val="004B30EA"/>
    <w:rsid w:val="004B3172"/>
    <w:rsid w:val="004B333C"/>
    <w:rsid w:val="004B3432"/>
    <w:rsid w:val="004B349D"/>
    <w:rsid w:val="004B36CD"/>
    <w:rsid w:val="004B36E3"/>
    <w:rsid w:val="004B37DE"/>
    <w:rsid w:val="004B38E5"/>
    <w:rsid w:val="004B397B"/>
    <w:rsid w:val="004B39AA"/>
    <w:rsid w:val="004B3A4F"/>
    <w:rsid w:val="004B3B8A"/>
    <w:rsid w:val="004B409C"/>
    <w:rsid w:val="004B4557"/>
    <w:rsid w:val="004B471C"/>
    <w:rsid w:val="004B472D"/>
    <w:rsid w:val="004B4877"/>
    <w:rsid w:val="004B4E7D"/>
    <w:rsid w:val="004B5320"/>
    <w:rsid w:val="004B552D"/>
    <w:rsid w:val="004B567E"/>
    <w:rsid w:val="004B5682"/>
    <w:rsid w:val="004B5686"/>
    <w:rsid w:val="004B57BA"/>
    <w:rsid w:val="004B58BF"/>
    <w:rsid w:val="004B5AF1"/>
    <w:rsid w:val="004B5CAF"/>
    <w:rsid w:val="004B5EDA"/>
    <w:rsid w:val="004B613C"/>
    <w:rsid w:val="004B619F"/>
    <w:rsid w:val="004B6780"/>
    <w:rsid w:val="004B6AF4"/>
    <w:rsid w:val="004B6C29"/>
    <w:rsid w:val="004B6F36"/>
    <w:rsid w:val="004B7205"/>
    <w:rsid w:val="004B725A"/>
    <w:rsid w:val="004B7315"/>
    <w:rsid w:val="004B73C2"/>
    <w:rsid w:val="004B7C28"/>
    <w:rsid w:val="004B7C72"/>
    <w:rsid w:val="004B7CD7"/>
    <w:rsid w:val="004B7F00"/>
    <w:rsid w:val="004B7FEF"/>
    <w:rsid w:val="004C01CA"/>
    <w:rsid w:val="004C0402"/>
    <w:rsid w:val="004C0507"/>
    <w:rsid w:val="004C082B"/>
    <w:rsid w:val="004C09DD"/>
    <w:rsid w:val="004C0B56"/>
    <w:rsid w:val="004C10B5"/>
    <w:rsid w:val="004C1314"/>
    <w:rsid w:val="004C1440"/>
    <w:rsid w:val="004C14C2"/>
    <w:rsid w:val="004C1511"/>
    <w:rsid w:val="004C187E"/>
    <w:rsid w:val="004C1B11"/>
    <w:rsid w:val="004C1BFF"/>
    <w:rsid w:val="004C1C1E"/>
    <w:rsid w:val="004C1C61"/>
    <w:rsid w:val="004C1EB8"/>
    <w:rsid w:val="004C2060"/>
    <w:rsid w:val="004C20A2"/>
    <w:rsid w:val="004C22B7"/>
    <w:rsid w:val="004C235C"/>
    <w:rsid w:val="004C23A6"/>
    <w:rsid w:val="004C2425"/>
    <w:rsid w:val="004C244A"/>
    <w:rsid w:val="004C2A4F"/>
    <w:rsid w:val="004C2D18"/>
    <w:rsid w:val="004C2E1A"/>
    <w:rsid w:val="004C2E9F"/>
    <w:rsid w:val="004C303D"/>
    <w:rsid w:val="004C342B"/>
    <w:rsid w:val="004C343F"/>
    <w:rsid w:val="004C3572"/>
    <w:rsid w:val="004C35F4"/>
    <w:rsid w:val="004C378E"/>
    <w:rsid w:val="004C39A4"/>
    <w:rsid w:val="004C39AF"/>
    <w:rsid w:val="004C3B2B"/>
    <w:rsid w:val="004C3B95"/>
    <w:rsid w:val="004C3C86"/>
    <w:rsid w:val="004C3D0E"/>
    <w:rsid w:val="004C40B7"/>
    <w:rsid w:val="004C4C90"/>
    <w:rsid w:val="004C4C9D"/>
    <w:rsid w:val="004C4E1A"/>
    <w:rsid w:val="004C4E7F"/>
    <w:rsid w:val="004C554E"/>
    <w:rsid w:val="004C5637"/>
    <w:rsid w:val="004C5790"/>
    <w:rsid w:val="004C598F"/>
    <w:rsid w:val="004C5A1D"/>
    <w:rsid w:val="004C5B35"/>
    <w:rsid w:val="004C64C6"/>
    <w:rsid w:val="004C6635"/>
    <w:rsid w:val="004C67EC"/>
    <w:rsid w:val="004C692B"/>
    <w:rsid w:val="004C6B05"/>
    <w:rsid w:val="004C6C1C"/>
    <w:rsid w:val="004C6D12"/>
    <w:rsid w:val="004C6DB2"/>
    <w:rsid w:val="004C6E66"/>
    <w:rsid w:val="004C6F6B"/>
    <w:rsid w:val="004C7049"/>
    <w:rsid w:val="004C70B1"/>
    <w:rsid w:val="004C7127"/>
    <w:rsid w:val="004C717A"/>
    <w:rsid w:val="004C74BB"/>
    <w:rsid w:val="004C79F8"/>
    <w:rsid w:val="004C7BC4"/>
    <w:rsid w:val="004D009E"/>
    <w:rsid w:val="004D011D"/>
    <w:rsid w:val="004D03D9"/>
    <w:rsid w:val="004D03FC"/>
    <w:rsid w:val="004D03FF"/>
    <w:rsid w:val="004D043D"/>
    <w:rsid w:val="004D0459"/>
    <w:rsid w:val="004D0544"/>
    <w:rsid w:val="004D079F"/>
    <w:rsid w:val="004D0892"/>
    <w:rsid w:val="004D0978"/>
    <w:rsid w:val="004D09BE"/>
    <w:rsid w:val="004D0BAD"/>
    <w:rsid w:val="004D0C3E"/>
    <w:rsid w:val="004D0DF7"/>
    <w:rsid w:val="004D0F09"/>
    <w:rsid w:val="004D0FFA"/>
    <w:rsid w:val="004D115D"/>
    <w:rsid w:val="004D1345"/>
    <w:rsid w:val="004D1612"/>
    <w:rsid w:val="004D16A1"/>
    <w:rsid w:val="004D178D"/>
    <w:rsid w:val="004D1A95"/>
    <w:rsid w:val="004D1AF0"/>
    <w:rsid w:val="004D266F"/>
    <w:rsid w:val="004D26F3"/>
    <w:rsid w:val="004D2796"/>
    <w:rsid w:val="004D2B17"/>
    <w:rsid w:val="004D2E86"/>
    <w:rsid w:val="004D2FB1"/>
    <w:rsid w:val="004D2FB5"/>
    <w:rsid w:val="004D30BD"/>
    <w:rsid w:val="004D315C"/>
    <w:rsid w:val="004D3204"/>
    <w:rsid w:val="004D3263"/>
    <w:rsid w:val="004D36CE"/>
    <w:rsid w:val="004D37D4"/>
    <w:rsid w:val="004D3812"/>
    <w:rsid w:val="004D3915"/>
    <w:rsid w:val="004D397B"/>
    <w:rsid w:val="004D3C86"/>
    <w:rsid w:val="004D3FEE"/>
    <w:rsid w:val="004D3FF2"/>
    <w:rsid w:val="004D4116"/>
    <w:rsid w:val="004D4233"/>
    <w:rsid w:val="004D449B"/>
    <w:rsid w:val="004D4862"/>
    <w:rsid w:val="004D4AA0"/>
    <w:rsid w:val="004D4C82"/>
    <w:rsid w:val="004D4D4E"/>
    <w:rsid w:val="004D4E71"/>
    <w:rsid w:val="004D5167"/>
    <w:rsid w:val="004D5C51"/>
    <w:rsid w:val="004D5D11"/>
    <w:rsid w:val="004D5D21"/>
    <w:rsid w:val="004D6B1B"/>
    <w:rsid w:val="004D6D70"/>
    <w:rsid w:val="004D6E35"/>
    <w:rsid w:val="004D6ED2"/>
    <w:rsid w:val="004D71EE"/>
    <w:rsid w:val="004D72DD"/>
    <w:rsid w:val="004D731C"/>
    <w:rsid w:val="004D74EE"/>
    <w:rsid w:val="004D7E72"/>
    <w:rsid w:val="004D7F0D"/>
    <w:rsid w:val="004E04AE"/>
    <w:rsid w:val="004E074E"/>
    <w:rsid w:val="004E079C"/>
    <w:rsid w:val="004E0AB2"/>
    <w:rsid w:val="004E0F39"/>
    <w:rsid w:val="004E1031"/>
    <w:rsid w:val="004E1655"/>
    <w:rsid w:val="004E178A"/>
    <w:rsid w:val="004E18F0"/>
    <w:rsid w:val="004E1AFF"/>
    <w:rsid w:val="004E1BF3"/>
    <w:rsid w:val="004E1EAB"/>
    <w:rsid w:val="004E1ED8"/>
    <w:rsid w:val="004E1FEC"/>
    <w:rsid w:val="004E20C3"/>
    <w:rsid w:val="004E2146"/>
    <w:rsid w:val="004E233B"/>
    <w:rsid w:val="004E2508"/>
    <w:rsid w:val="004E28F2"/>
    <w:rsid w:val="004E2ADE"/>
    <w:rsid w:val="004E2B0B"/>
    <w:rsid w:val="004E2C80"/>
    <w:rsid w:val="004E2CF8"/>
    <w:rsid w:val="004E2F9A"/>
    <w:rsid w:val="004E3056"/>
    <w:rsid w:val="004E310F"/>
    <w:rsid w:val="004E338D"/>
    <w:rsid w:val="004E365E"/>
    <w:rsid w:val="004E38BF"/>
    <w:rsid w:val="004E39CB"/>
    <w:rsid w:val="004E39E9"/>
    <w:rsid w:val="004E3C06"/>
    <w:rsid w:val="004E3D60"/>
    <w:rsid w:val="004E4680"/>
    <w:rsid w:val="004E4822"/>
    <w:rsid w:val="004E49F9"/>
    <w:rsid w:val="004E4A69"/>
    <w:rsid w:val="004E4B2B"/>
    <w:rsid w:val="004E4D95"/>
    <w:rsid w:val="004E4EFF"/>
    <w:rsid w:val="004E4F30"/>
    <w:rsid w:val="004E4F33"/>
    <w:rsid w:val="004E5334"/>
    <w:rsid w:val="004E5373"/>
    <w:rsid w:val="004E54FF"/>
    <w:rsid w:val="004E563D"/>
    <w:rsid w:val="004E56DC"/>
    <w:rsid w:val="004E5713"/>
    <w:rsid w:val="004E57E4"/>
    <w:rsid w:val="004E5867"/>
    <w:rsid w:val="004E58D2"/>
    <w:rsid w:val="004E58D9"/>
    <w:rsid w:val="004E58F5"/>
    <w:rsid w:val="004E5945"/>
    <w:rsid w:val="004E5BCE"/>
    <w:rsid w:val="004E5F96"/>
    <w:rsid w:val="004E66A9"/>
    <w:rsid w:val="004E66BC"/>
    <w:rsid w:val="004E6814"/>
    <w:rsid w:val="004E6881"/>
    <w:rsid w:val="004E6936"/>
    <w:rsid w:val="004E6C9E"/>
    <w:rsid w:val="004E6D0C"/>
    <w:rsid w:val="004E6EF7"/>
    <w:rsid w:val="004E7431"/>
    <w:rsid w:val="004E756B"/>
    <w:rsid w:val="004E79B1"/>
    <w:rsid w:val="004E79F6"/>
    <w:rsid w:val="004E7A8C"/>
    <w:rsid w:val="004E7B88"/>
    <w:rsid w:val="004E7D1B"/>
    <w:rsid w:val="004E7E5B"/>
    <w:rsid w:val="004F02E6"/>
    <w:rsid w:val="004F04C4"/>
    <w:rsid w:val="004F056A"/>
    <w:rsid w:val="004F0579"/>
    <w:rsid w:val="004F05A9"/>
    <w:rsid w:val="004F077C"/>
    <w:rsid w:val="004F0933"/>
    <w:rsid w:val="004F094A"/>
    <w:rsid w:val="004F098A"/>
    <w:rsid w:val="004F0AEC"/>
    <w:rsid w:val="004F0D24"/>
    <w:rsid w:val="004F1369"/>
    <w:rsid w:val="004F13C5"/>
    <w:rsid w:val="004F16F6"/>
    <w:rsid w:val="004F17D3"/>
    <w:rsid w:val="004F18A2"/>
    <w:rsid w:val="004F18EF"/>
    <w:rsid w:val="004F199E"/>
    <w:rsid w:val="004F1A2B"/>
    <w:rsid w:val="004F1E99"/>
    <w:rsid w:val="004F2197"/>
    <w:rsid w:val="004F21F0"/>
    <w:rsid w:val="004F2216"/>
    <w:rsid w:val="004F2260"/>
    <w:rsid w:val="004F24C2"/>
    <w:rsid w:val="004F2729"/>
    <w:rsid w:val="004F2730"/>
    <w:rsid w:val="004F2763"/>
    <w:rsid w:val="004F2974"/>
    <w:rsid w:val="004F2E91"/>
    <w:rsid w:val="004F2F31"/>
    <w:rsid w:val="004F311C"/>
    <w:rsid w:val="004F3220"/>
    <w:rsid w:val="004F3337"/>
    <w:rsid w:val="004F3500"/>
    <w:rsid w:val="004F35F4"/>
    <w:rsid w:val="004F366D"/>
    <w:rsid w:val="004F36A3"/>
    <w:rsid w:val="004F3753"/>
    <w:rsid w:val="004F37AF"/>
    <w:rsid w:val="004F38E8"/>
    <w:rsid w:val="004F3A26"/>
    <w:rsid w:val="004F3AAD"/>
    <w:rsid w:val="004F3AD6"/>
    <w:rsid w:val="004F3BAD"/>
    <w:rsid w:val="004F3F4A"/>
    <w:rsid w:val="004F3FF1"/>
    <w:rsid w:val="004F456B"/>
    <w:rsid w:val="004F461A"/>
    <w:rsid w:val="004F4714"/>
    <w:rsid w:val="004F47AF"/>
    <w:rsid w:val="004F4A41"/>
    <w:rsid w:val="004F4B01"/>
    <w:rsid w:val="004F4F7F"/>
    <w:rsid w:val="004F506C"/>
    <w:rsid w:val="004F5360"/>
    <w:rsid w:val="004F575D"/>
    <w:rsid w:val="004F58B0"/>
    <w:rsid w:val="004F58DE"/>
    <w:rsid w:val="004F5AFB"/>
    <w:rsid w:val="004F5BDE"/>
    <w:rsid w:val="004F5C3C"/>
    <w:rsid w:val="004F5D66"/>
    <w:rsid w:val="004F5DBE"/>
    <w:rsid w:val="004F6032"/>
    <w:rsid w:val="004F62B6"/>
    <w:rsid w:val="004F62C1"/>
    <w:rsid w:val="004F648C"/>
    <w:rsid w:val="004F6683"/>
    <w:rsid w:val="004F6917"/>
    <w:rsid w:val="004F6B5F"/>
    <w:rsid w:val="004F6F46"/>
    <w:rsid w:val="004F7347"/>
    <w:rsid w:val="004F73C8"/>
    <w:rsid w:val="004F7413"/>
    <w:rsid w:val="004F76F0"/>
    <w:rsid w:val="004F7788"/>
    <w:rsid w:val="004F79BC"/>
    <w:rsid w:val="004F7B09"/>
    <w:rsid w:val="004F7D78"/>
    <w:rsid w:val="004F7DAF"/>
    <w:rsid w:val="004F7F05"/>
    <w:rsid w:val="00500051"/>
    <w:rsid w:val="005001CB"/>
    <w:rsid w:val="00500474"/>
    <w:rsid w:val="005006B7"/>
    <w:rsid w:val="005006BC"/>
    <w:rsid w:val="005007B2"/>
    <w:rsid w:val="005007BF"/>
    <w:rsid w:val="005007E7"/>
    <w:rsid w:val="00500A03"/>
    <w:rsid w:val="00500C1F"/>
    <w:rsid w:val="00500C69"/>
    <w:rsid w:val="00500D1C"/>
    <w:rsid w:val="00500DA2"/>
    <w:rsid w:val="00500E3C"/>
    <w:rsid w:val="0050114B"/>
    <w:rsid w:val="00501367"/>
    <w:rsid w:val="0050154F"/>
    <w:rsid w:val="00501947"/>
    <w:rsid w:val="00501BDD"/>
    <w:rsid w:val="00501D54"/>
    <w:rsid w:val="005020B4"/>
    <w:rsid w:val="0050213F"/>
    <w:rsid w:val="005022E0"/>
    <w:rsid w:val="00502373"/>
    <w:rsid w:val="00502420"/>
    <w:rsid w:val="00502515"/>
    <w:rsid w:val="00502616"/>
    <w:rsid w:val="005026AD"/>
    <w:rsid w:val="00502731"/>
    <w:rsid w:val="0050291E"/>
    <w:rsid w:val="00502A08"/>
    <w:rsid w:val="00502B5A"/>
    <w:rsid w:val="00502D7E"/>
    <w:rsid w:val="00502DC2"/>
    <w:rsid w:val="00502EE7"/>
    <w:rsid w:val="0050334A"/>
    <w:rsid w:val="005033FB"/>
    <w:rsid w:val="005035A4"/>
    <w:rsid w:val="005035B0"/>
    <w:rsid w:val="005035C4"/>
    <w:rsid w:val="00503624"/>
    <w:rsid w:val="00503648"/>
    <w:rsid w:val="00503828"/>
    <w:rsid w:val="00503983"/>
    <w:rsid w:val="00503C06"/>
    <w:rsid w:val="00503E51"/>
    <w:rsid w:val="00504295"/>
    <w:rsid w:val="00504312"/>
    <w:rsid w:val="00504A61"/>
    <w:rsid w:val="00504ADF"/>
    <w:rsid w:val="00504AE2"/>
    <w:rsid w:val="00504D41"/>
    <w:rsid w:val="00504F22"/>
    <w:rsid w:val="00504F9B"/>
    <w:rsid w:val="005050C9"/>
    <w:rsid w:val="0050529C"/>
    <w:rsid w:val="005052CD"/>
    <w:rsid w:val="00505339"/>
    <w:rsid w:val="00505535"/>
    <w:rsid w:val="00505644"/>
    <w:rsid w:val="00505667"/>
    <w:rsid w:val="00505780"/>
    <w:rsid w:val="00505A52"/>
    <w:rsid w:val="00505CB5"/>
    <w:rsid w:val="00505E84"/>
    <w:rsid w:val="00506038"/>
    <w:rsid w:val="005060C1"/>
    <w:rsid w:val="0050636B"/>
    <w:rsid w:val="0050657B"/>
    <w:rsid w:val="00506621"/>
    <w:rsid w:val="0050664B"/>
    <w:rsid w:val="00506659"/>
    <w:rsid w:val="00506744"/>
    <w:rsid w:val="00506808"/>
    <w:rsid w:val="00506934"/>
    <w:rsid w:val="005069E9"/>
    <w:rsid w:val="00506CC6"/>
    <w:rsid w:val="0050703C"/>
    <w:rsid w:val="0050727B"/>
    <w:rsid w:val="00507B29"/>
    <w:rsid w:val="00507E52"/>
    <w:rsid w:val="00507ECF"/>
    <w:rsid w:val="00507F71"/>
    <w:rsid w:val="00510095"/>
    <w:rsid w:val="005100BB"/>
    <w:rsid w:val="00510137"/>
    <w:rsid w:val="00510167"/>
    <w:rsid w:val="005101F9"/>
    <w:rsid w:val="0051029A"/>
    <w:rsid w:val="005102A0"/>
    <w:rsid w:val="005104BA"/>
    <w:rsid w:val="005107F3"/>
    <w:rsid w:val="00510A59"/>
    <w:rsid w:val="00510C1F"/>
    <w:rsid w:val="00510C38"/>
    <w:rsid w:val="00510CF4"/>
    <w:rsid w:val="00510E9E"/>
    <w:rsid w:val="0051174A"/>
    <w:rsid w:val="00511767"/>
    <w:rsid w:val="005117FE"/>
    <w:rsid w:val="005119A5"/>
    <w:rsid w:val="00511F79"/>
    <w:rsid w:val="00512160"/>
    <w:rsid w:val="005124C2"/>
    <w:rsid w:val="005128E5"/>
    <w:rsid w:val="005128EC"/>
    <w:rsid w:val="00512A91"/>
    <w:rsid w:val="00512B8B"/>
    <w:rsid w:val="00512C31"/>
    <w:rsid w:val="00512E57"/>
    <w:rsid w:val="00512EA5"/>
    <w:rsid w:val="00512ECB"/>
    <w:rsid w:val="00512FFA"/>
    <w:rsid w:val="005130E8"/>
    <w:rsid w:val="00513117"/>
    <w:rsid w:val="00513194"/>
    <w:rsid w:val="005133F8"/>
    <w:rsid w:val="005137A9"/>
    <w:rsid w:val="00514060"/>
    <w:rsid w:val="005144A8"/>
    <w:rsid w:val="00514590"/>
    <w:rsid w:val="00514A5D"/>
    <w:rsid w:val="00514DD9"/>
    <w:rsid w:val="00514F08"/>
    <w:rsid w:val="00515045"/>
    <w:rsid w:val="005150E1"/>
    <w:rsid w:val="00515207"/>
    <w:rsid w:val="00515215"/>
    <w:rsid w:val="00515231"/>
    <w:rsid w:val="005152AF"/>
    <w:rsid w:val="00515451"/>
    <w:rsid w:val="005154D3"/>
    <w:rsid w:val="0051590C"/>
    <w:rsid w:val="00515928"/>
    <w:rsid w:val="00515ADE"/>
    <w:rsid w:val="00515B15"/>
    <w:rsid w:val="00515BC0"/>
    <w:rsid w:val="00515DB7"/>
    <w:rsid w:val="00515E08"/>
    <w:rsid w:val="005163E6"/>
    <w:rsid w:val="0051658A"/>
    <w:rsid w:val="00516923"/>
    <w:rsid w:val="005169C4"/>
    <w:rsid w:val="005169FF"/>
    <w:rsid w:val="00516A5C"/>
    <w:rsid w:val="00516B6A"/>
    <w:rsid w:val="00516BC0"/>
    <w:rsid w:val="00516C65"/>
    <w:rsid w:val="00516CDC"/>
    <w:rsid w:val="00516EA2"/>
    <w:rsid w:val="00516EF1"/>
    <w:rsid w:val="00516FB7"/>
    <w:rsid w:val="00516FFB"/>
    <w:rsid w:val="005171A7"/>
    <w:rsid w:val="005171AB"/>
    <w:rsid w:val="005175B6"/>
    <w:rsid w:val="0051761E"/>
    <w:rsid w:val="00517A85"/>
    <w:rsid w:val="00517BB7"/>
    <w:rsid w:val="00517D49"/>
    <w:rsid w:val="00517E3A"/>
    <w:rsid w:val="00517E5E"/>
    <w:rsid w:val="00520476"/>
    <w:rsid w:val="005204C9"/>
    <w:rsid w:val="005208EB"/>
    <w:rsid w:val="00520939"/>
    <w:rsid w:val="005209A1"/>
    <w:rsid w:val="00520B8A"/>
    <w:rsid w:val="00520BA9"/>
    <w:rsid w:val="00520E21"/>
    <w:rsid w:val="00520EB0"/>
    <w:rsid w:val="00520F41"/>
    <w:rsid w:val="0052117D"/>
    <w:rsid w:val="005211AB"/>
    <w:rsid w:val="005212B5"/>
    <w:rsid w:val="005217A8"/>
    <w:rsid w:val="005219C4"/>
    <w:rsid w:val="00521BD7"/>
    <w:rsid w:val="00521D04"/>
    <w:rsid w:val="00522054"/>
    <w:rsid w:val="00522098"/>
    <w:rsid w:val="0052211A"/>
    <w:rsid w:val="0052216C"/>
    <w:rsid w:val="0052218F"/>
    <w:rsid w:val="0052223D"/>
    <w:rsid w:val="00522262"/>
    <w:rsid w:val="005222AC"/>
    <w:rsid w:val="005223D6"/>
    <w:rsid w:val="0052284C"/>
    <w:rsid w:val="00522E7B"/>
    <w:rsid w:val="00522F3C"/>
    <w:rsid w:val="00523254"/>
    <w:rsid w:val="005232C0"/>
    <w:rsid w:val="005232CC"/>
    <w:rsid w:val="005233B5"/>
    <w:rsid w:val="005234BA"/>
    <w:rsid w:val="00523640"/>
    <w:rsid w:val="00523BA0"/>
    <w:rsid w:val="00523CCB"/>
    <w:rsid w:val="00523E08"/>
    <w:rsid w:val="00523F32"/>
    <w:rsid w:val="00523F68"/>
    <w:rsid w:val="00524022"/>
    <w:rsid w:val="0052413B"/>
    <w:rsid w:val="00524377"/>
    <w:rsid w:val="00524414"/>
    <w:rsid w:val="005244DE"/>
    <w:rsid w:val="005245D1"/>
    <w:rsid w:val="00524882"/>
    <w:rsid w:val="005248FD"/>
    <w:rsid w:val="00525046"/>
    <w:rsid w:val="00525258"/>
    <w:rsid w:val="00525467"/>
    <w:rsid w:val="0052559D"/>
    <w:rsid w:val="00525B04"/>
    <w:rsid w:val="00525BC0"/>
    <w:rsid w:val="00525DA5"/>
    <w:rsid w:val="00525ED9"/>
    <w:rsid w:val="00526121"/>
    <w:rsid w:val="00526260"/>
    <w:rsid w:val="0052629F"/>
    <w:rsid w:val="005262BE"/>
    <w:rsid w:val="005264ED"/>
    <w:rsid w:val="0052687E"/>
    <w:rsid w:val="00526E4F"/>
    <w:rsid w:val="00527051"/>
    <w:rsid w:val="00527120"/>
    <w:rsid w:val="0052733A"/>
    <w:rsid w:val="00527353"/>
    <w:rsid w:val="0052759E"/>
    <w:rsid w:val="005276AF"/>
    <w:rsid w:val="00527A10"/>
    <w:rsid w:val="00527B27"/>
    <w:rsid w:val="00527D37"/>
    <w:rsid w:val="00527F0D"/>
    <w:rsid w:val="00527FEE"/>
    <w:rsid w:val="005300D3"/>
    <w:rsid w:val="00530178"/>
    <w:rsid w:val="00530263"/>
    <w:rsid w:val="0053053C"/>
    <w:rsid w:val="0053054B"/>
    <w:rsid w:val="00530767"/>
    <w:rsid w:val="0053078F"/>
    <w:rsid w:val="00530816"/>
    <w:rsid w:val="005308FE"/>
    <w:rsid w:val="0053090D"/>
    <w:rsid w:val="00530AE1"/>
    <w:rsid w:val="00530F4F"/>
    <w:rsid w:val="005315F9"/>
    <w:rsid w:val="005317E5"/>
    <w:rsid w:val="00531CA1"/>
    <w:rsid w:val="00531E26"/>
    <w:rsid w:val="00531FE8"/>
    <w:rsid w:val="00532088"/>
    <w:rsid w:val="00532461"/>
    <w:rsid w:val="005324E6"/>
    <w:rsid w:val="0053260A"/>
    <w:rsid w:val="0053261E"/>
    <w:rsid w:val="00532C53"/>
    <w:rsid w:val="00532CB5"/>
    <w:rsid w:val="00532D83"/>
    <w:rsid w:val="00532E9B"/>
    <w:rsid w:val="00532FD5"/>
    <w:rsid w:val="00533456"/>
    <w:rsid w:val="00533524"/>
    <w:rsid w:val="00533854"/>
    <w:rsid w:val="00533C68"/>
    <w:rsid w:val="00533C95"/>
    <w:rsid w:val="005341D7"/>
    <w:rsid w:val="00534910"/>
    <w:rsid w:val="00534ABD"/>
    <w:rsid w:val="00534C17"/>
    <w:rsid w:val="005350BF"/>
    <w:rsid w:val="00535255"/>
    <w:rsid w:val="005353D2"/>
    <w:rsid w:val="005354A7"/>
    <w:rsid w:val="00535605"/>
    <w:rsid w:val="0053582A"/>
    <w:rsid w:val="0053584C"/>
    <w:rsid w:val="0053584D"/>
    <w:rsid w:val="005358BC"/>
    <w:rsid w:val="00536066"/>
    <w:rsid w:val="005362F9"/>
    <w:rsid w:val="00536314"/>
    <w:rsid w:val="005364A0"/>
    <w:rsid w:val="00536601"/>
    <w:rsid w:val="00536709"/>
    <w:rsid w:val="00536CA7"/>
    <w:rsid w:val="00536FCE"/>
    <w:rsid w:val="00537195"/>
    <w:rsid w:val="005374FF"/>
    <w:rsid w:val="00537725"/>
    <w:rsid w:val="00537739"/>
    <w:rsid w:val="00537C25"/>
    <w:rsid w:val="00537D8D"/>
    <w:rsid w:val="00537EB4"/>
    <w:rsid w:val="005400A7"/>
    <w:rsid w:val="00540326"/>
    <w:rsid w:val="005403EA"/>
    <w:rsid w:val="00540483"/>
    <w:rsid w:val="005404F3"/>
    <w:rsid w:val="0054052A"/>
    <w:rsid w:val="0054075C"/>
    <w:rsid w:val="005409D9"/>
    <w:rsid w:val="00540AF7"/>
    <w:rsid w:val="00540BB8"/>
    <w:rsid w:val="00540BC0"/>
    <w:rsid w:val="00540C12"/>
    <w:rsid w:val="00540C87"/>
    <w:rsid w:val="00540E02"/>
    <w:rsid w:val="00540E20"/>
    <w:rsid w:val="005410CF"/>
    <w:rsid w:val="0054126B"/>
    <w:rsid w:val="0054134D"/>
    <w:rsid w:val="00541395"/>
    <w:rsid w:val="00541557"/>
    <w:rsid w:val="005415A8"/>
    <w:rsid w:val="005415DC"/>
    <w:rsid w:val="00541BDF"/>
    <w:rsid w:val="00541D19"/>
    <w:rsid w:val="00541E5A"/>
    <w:rsid w:val="00541FB6"/>
    <w:rsid w:val="00542407"/>
    <w:rsid w:val="00542777"/>
    <w:rsid w:val="005427E7"/>
    <w:rsid w:val="00542A3C"/>
    <w:rsid w:val="00542BE8"/>
    <w:rsid w:val="00542C4D"/>
    <w:rsid w:val="0054323A"/>
    <w:rsid w:val="00543938"/>
    <w:rsid w:val="00543A3E"/>
    <w:rsid w:val="00543BCB"/>
    <w:rsid w:val="005440DE"/>
    <w:rsid w:val="005444F7"/>
    <w:rsid w:val="00544850"/>
    <w:rsid w:val="005448FC"/>
    <w:rsid w:val="00544ACE"/>
    <w:rsid w:val="00544CD1"/>
    <w:rsid w:val="00544CF0"/>
    <w:rsid w:val="00544D3E"/>
    <w:rsid w:val="00544DDC"/>
    <w:rsid w:val="00544F0A"/>
    <w:rsid w:val="005450DC"/>
    <w:rsid w:val="005451A7"/>
    <w:rsid w:val="00545581"/>
    <w:rsid w:val="00545A48"/>
    <w:rsid w:val="00545BDC"/>
    <w:rsid w:val="00545D42"/>
    <w:rsid w:val="00545D8E"/>
    <w:rsid w:val="00545DD1"/>
    <w:rsid w:val="00545EE9"/>
    <w:rsid w:val="00546162"/>
    <w:rsid w:val="0054624B"/>
    <w:rsid w:val="005463C8"/>
    <w:rsid w:val="005464BA"/>
    <w:rsid w:val="0054667C"/>
    <w:rsid w:val="00546757"/>
    <w:rsid w:val="00546855"/>
    <w:rsid w:val="00546AB2"/>
    <w:rsid w:val="00546AFE"/>
    <w:rsid w:val="00546CFE"/>
    <w:rsid w:val="00546DC3"/>
    <w:rsid w:val="00547011"/>
    <w:rsid w:val="00547067"/>
    <w:rsid w:val="0054726C"/>
    <w:rsid w:val="005472C3"/>
    <w:rsid w:val="0054785C"/>
    <w:rsid w:val="00547861"/>
    <w:rsid w:val="00547A82"/>
    <w:rsid w:val="00547ADF"/>
    <w:rsid w:val="00547B12"/>
    <w:rsid w:val="00547BCC"/>
    <w:rsid w:val="00547DC5"/>
    <w:rsid w:val="00547E1A"/>
    <w:rsid w:val="00550281"/>
    <w:rsid w:val="0055040E"/>
    <w:rsid w:val="00550805"/>
    <w:rsid w:val="00550AEB"/>
    <w:rsid w:val="00550C79"/>
    <w:rsid w:val="00550ED5"/>
    <w:rsid w:val="005510EA"/>
    <w:rsid w:val="0055120C"/>
    <w:rsid w:val="00551263"/>
    <w:rsid w:val="00551B81"/>
    <w:rsid w:val="00551C1B"/>
    <w:rsid w:val="00552160"/>
    <w:rsid w:val="0055223A"/>
    <w:rsid w:val="00552D32"/>
    <w:rsid w:val="00553112"/>
    <w:rsid w:val="00553170"/>
    <w:rsid w:val="0055326B"/>
    <w:rsid w:val="00553467"/>
    <w:rsid w:val="005539F1"/>
    <w:rsid w:val="00553AEF"/>
    <w:rsid w:val="00553B87"/>
    <w:rsid w:val="00553B93"/>
    <w:rsid w:val="00553E34"/>
    <w:rsid w:val="00554066"/>
    <w:rsid w:val="00554328"/>
    <w:rsid w:val="005544B7"/>
    <w:rsid w:val="00554BC2"/>
    <w:rsid w:val="00554CD1"/>
    <w:rsid w:val="00554DC9"/>
    <w:rsid w:val="00554FB2"/>
    <w:rsid w:val="0055518C"/>
    <w:rsid w:val="00555434"/>
    <w:rsid w:val="00555725"/>
    <w:rsid w:val="005559BB"/>
    <w:rsid w:val="00555C90"/>
    <w:rsid w:val="00555DF3"/>
    <w:rsid w:val="00555F63"/>
    <w:rsid w:val="00555F71"/>
    <w:rsid w:val="00555FF3"/>
    <w:rsid w:val="00556058"/>
    <w:rsid w:val="005561E1"/>
    <w:rsid w:val="0055639A"/>
    <w:rsid w:val="005564B0"/>
    <w:rsid w:val="00556632"/>
    <w:rsid w:val="00556799"/>
    <w:rsid w:val="00556DE4"/>
    <w:rsid w:val="00556E10"/>
    <w:rsid w:val="00556E2C"/>
    <w:rsid w:val="00556ED0"/>
    <w:rsid w:val="00556F23"/>
    <w:rsid w:val="00556F6A"/>
    <w:rsid w:val="00557086"/>
    <w:rsid w:val="005570D1"/>
    <w:rsid w:val="005571D4"/>
    <w:rsid w:val="0055721E"/>
    <w:rsid w:val="00557240"/>
    <w:rsid w:val="0055728B"/>
    <w:rsid w:val="005574A0"/>
    <w:rsid w:val="005575B2"/>
    <w:rsid w:val="005576DD"/>
    <w:rsid w:val="00557E16"/>
    <w:rsid w:val="0056005B"/>
    <w:rsid w:val="0056016C"/>
    <w:rsid w:val="00560185"/>
    <w:rsid w:val="005601B9"/>
    <w:rsid w:val="005603FE"/>
    <w:rsid w:val="005605C2"/>
    <w:rsid w:val="005608A2"/>
    <w:rsid w:val="00560925"/>
    <w:rsid w:val="005609CA"/>
    <w:rsid w:val="005610FA"/>
    <w:rsid w:val="0056117A"/>
    <w:rsid w:val="0056135B"/>
    <w:rsid w:val="00561396"/>
    <w:rsid w:val="005613BD"/>
    <w:rsid w:val="0056144D"/>
    <w:rsid w:val="00561773"/>
    <w:rsid w:val="00561D5F"/>
    <w:rsid w:val="00561FBE"/>
    <w:rsid w:val="0056210A"/>
    <w:rsid w:val="005623F8"/>
    <w:rsid w:val="00562465"/>
    <w:rsid w:val="005624D5"/>
    <w:rsid w:val="00562547"/>
    <w:rsid w:val="0056271A"/>
    <w:rsid w:val="00562A2A"/>
    <w:rsid w:val="00562E17"/>
    <w:rsid w:val="00562E1C"/>
    <w:rsid w:val="00562FFC"/>
    <w:rsid w:val="0056318F"/>
    <w:rsid w:val="00563366"/>
    <w:rsid w:val="00563519"/>
    <w:rsid w:val="0056369F"/>
    <w:rsid w:val="00563AFF"/>
    <w:rsid w:val="00563B5C"/>
    <w:rsid w:val="00563B92"/>
    <w:rsid w:val="00563C3E"/>
    <w:rsid w:val="00563C45"/>
    <w:rsid w:val="00563CE6"/>
    <w:rsid w:val="00563D20"/>
    <w:rsid w:val="00563ECB"/>
    <w:rsid w:val="00564162"/>
    <w:rsid w:val="005641D3"/>
    <w:rsid w:val="005643FA"/>
    <w:rsid w:val="0056449E"/>
    <w:rsid w:val="005644AE"/>
    <w:rsid w:val="00564788"/>
    <w:rsid w:val="005648E1"/>
    <w:rsid w:val="0056491E"/>
    <w:rsid w:val="005651F4"/>
    <w:rsid w:val="00565312"/>
    <w:rsid w:val="005654C0"/>
    <w:rsid w:val="00565537"/>
    <w:rsid w:val="005658E6"/>
    <w:rsid w:val="0056593B"/>
    <w:rsid w:val="00565A19"/>
    <w:rsid w:val="00565DC6"/>
    <w:rsid w:val="005664CA"/>
    <w:rsid w:val="00566D26"/>
    <w:rsid w:val="0056717F"/>
    <w:rsid w:val="005675BC"/>
    <w:rsid w:val="0056761B"/>
    <w:rsid w:val="00567723"/>
    <w:rsid w:val="0056791B"/>
    <w:rsid w:val="00567AA7"/>
    <w:rsid w:val="00567AC5"/>
    <w:rsid w:val="00567C85"/>
    <w:rsid w:val="00567C9E"/>
    <w:rsid w:val="00567CA6"/>
    <w:rsid w:val="005702C3"/>
    <w:rsid w:val="005702F1"/>
    <w:rsid w:val="00570367"/>
    <w:rsid w:val="005705CE"/>
    <w:rsid w:val="00570679"/>
    <w:rsid w:val="00570960"/>
    <w:rsid w:val="00570B52"/>
    <w:rsid w:val="00570BC0"/>
    <w:rsid w:val="00570C80"/>
    <w:rsid w:val="00570CAE"/>
    <w:rsid w:val="00570D8A"/>
    <w:rsid w:val="00570E0A"/>
    <w:rsid w:val="00570F26"/>
    <w:rsid w:val="00571097"/>
    <w:rsid w:val="0057118E"/>
    <w:rsid w:val="00571217"/>
    <w:rsid w:val="00571246"/>
    <w:rsid w:val="00571388"/>
    <w:rsid w:val="00571A49"/>
    <w:rsid w:val="00571D0E"/>
    <w:rsid w:val="00571D4A"/>
    <w:rsid w:val="0057297C"/>
    <w:rsid w:val="00572E56"/>
    <w:rsid w:val="00573004"/>
    <w:rsid w:val="0057307C"/>
    <w:rsid w:val="005739F6"/>
    <w:rsid w:val="00573C72"/>
    <w:rsid w:val="00573D35"/>
    <w:rsid w:val="00573D88"/>
    <w:rsid w:val="005742DA"/>
    <w:rsid w:val="00574643"/>
    <w:rsid w:val="005746F9"/>
    <w:rsid w:val="00574B85"/>
    <w:rsid w:val="00574CFC"/>
    <w:rsid w:val="00574DE3"/>
    <w:rsid w:val="00575173"/>
    <w:rsid w:val="00575271"/>
    <w:rsid w:val="005758ED"/>
    <w:rsid w:val="00575B75"/>
    <w:rsid w:val="00575C4E"/>
    <w:rsid w:val="00575EEB"/>
    <w:rsid w:val="005764B6"/>
    <w:rsid w:val="0057664E"/>
    <w:rsid w:val="00576852"/>
    <w:rsid w:val="00576D21"/>
    <w:rsid w:val="00576D3E"/>
    <w:rsid w:val="00576DC8"/>
    <w:rsid w:val="00576EDB"/>
    <w:rsid w:val="00577062"/>
    <w:rsid w:val="005770C3"/>
    <w:rsid w:val="005771BC"/>
    <w:rsid w:val="00577704"/>
    <w:rsid w:val="00577770"/>
    <w:rsid w:val="00577A43"/>
    <w:rsid w:val="00577B74"/>
    <w:rsid w:val="00577EB3"/>
    <w:rsid w:val="00577EFB"/>
    <w:rsid w:val="005801BF"/>
    <w:rsid w:val="005801F4"/>
    <w:rsid w:val="005804D9"/>
    <w:rsid w:val="00580500"/>
    <w:rsid w:val="00580573"/>
    <w:rsid w:val="00580A0A"/>
    <w:rsid w:val="00580C82"/>
    <w:rsid w:val="00580D21"/>
    <w:rsid w:val="005811C4"/>
    <w:rsid w:val="00581248"/>
    <w:rsid w:val="005814BA"/>
    <w:rsid w:val="00581669"/>
    <w:rsid w:val="0058185D"/>
    <w:rsid w:val="00581A85"/>
    <w:rsid w:val="00581BA9"/>
    <w:rsid w:val="00581BB9"/>
    <w:rsid w:val="00581BDB"/>
    <w:rsid w:val="00581C55"/>
    <w:rsid w:val="00581C91"/>
    <w:rsid w:val="00581D01"/>
    <w:rsid w:val="00581DEA"/>
    <w:rsid w:val="0058222D"/>
    <w:rsid w:val="0058279D"/>
    <w:rsid w:val="005829A0"/>
    <w:rsid w:val="00582A08"/>
    <w:rsid w:val="00582C70"/>
    <w:rsid w:val="00582D4B"/>
    <w:rsid w:val="00582D8A"/>
    <w:rsid w:val="00582D98"/>
    <w:rsid w:val="00582FB2"/>
    <w:rsid w:val="00583060"/>
    <w:rsid w:val="005831F0"/>
    <w:rsid w:val="00583883"/>
    <w:rsid w:val="00584055"/>
    <w:rsid w:val="00584156"/>
    <w:rsid w:val="00584693"/>
    <w:rsid w:val="0058482C"/>
    <w:rsid w:val="00584AC9"/>
    <w:rsid w:val="00584BF9"/>
    <w:rsid w:val="00585044"/>
    <w:rsid w:val="00585362"/>
    <w:rsid w:val="005853C9"/>
    <w:rsid w:val="0058543F"/>
    <w:rsid w:val="0058567F"/>
    <w:rsid w:val="0058574D"/>
    <w:rsid w:val="0058578B"/>
    <w:rsid w:val="005857E9"/>
    <w:rsid w:val="00585AAA"/>
    <w:rsid w:val="00585BF6"/>
    <w:rsid w:val="00585D18"/>
    <w:rsid w:val="00585E9A"/>
    <w:rsid w:val="00586056"/>
    <w:rsid w:val="00586083"/>
    <w:rsid w:val="0058620E"/>
    <w:rsid w:val="0058626A"/>
    <w:rsid w:val="00586455"/>
    <w:rsid w:val="005864DD"/>
    <w:rsid w:val="00586549"/>
    <w:rsid w:val="00586557"/>
    <w:rsid w:val="005868F8"/>
    <w:rsid w:val="00586908"/>
    <w:rsid w:val="00586A1D"/>
    <w:rsid w:val="00586C2A"/>
    <w:rsid w:val="00586C70"/>
    <w:rsid w:val="0058732C"/>
    <w:rsid w:val="00587542"/>
    <w:rsid w:val="00587665"/>
    <w:rsid w:val="00587852"/>
    <w:rsid w:val="005878EC"/>
    <w:rsid w:val="00587900"/>
    <w:rsid w:val="00587A68"/>
    <w:rsid w:val="00587A74"/>
    <w:rsid w:val="00587B8A"/>
    <w:rsid w:val="00587BAA"/>
    <w:rsid w:val="00587E7B"/>
    <w:rsid w:val="0059003C"/>
    <w:rsid w:val="0059019B"/>
    <w:rsid w:val="005901D0"/>
    <w:rsid w:val="00590333"/>
    <w:rsid w:val="005907B0"/>
    <w:rsid w:val="00590888"/>
    <w:rsid w:val="00590984"/>
    <w:rsid w:val="00590AAF"/>
    <w:rsid w:val="00590CA7"/>
    <w:rsid w:val="00590E61"/>
    <w:rsid w:val="00591083"/>
    <w:rsid w:val="00591195"/>
    <w:rsid w:val="00591316"/>
    <w:rsid w:val="005913B6"/>
    <w:rsid w:val="005915A5"/>
    <w:rsid w:val="00591640"/>
    <w:rsid w:val="00591709"/>
    <w:rsid w:val="00591B27"/>
    <w:rsid w:val="00591BE6"/>
    <w:rsid w:val="00591C24"/>
    <w:rsid w:val="00591D74"/>
    <w:rsid w:val="00592461"/>
    <w:rsid w:val="0059247B"/>
    <w:rsid w:val="005925CD"/>
    <w:rsid w:val="005926A8"/>
    <w:rsid w:val="005928ED"/>
    <w:rsid w:val="00592AA1"/>
    <w:rsid w:val="00592BD6"/>
    <w:rsid w:val="00592EDE"/>
    <w:rsid w:val="00592FED"/>
    <w:rsid w:val="0059353D"/>
    <w:rsid w:val="00593C51"/>
    <w:rsid w:val="00593D61"/>
    <w:rsid w:val="00593DB6"/>
    <w:rsid w:val="0059422B"/>
    <w:rsid w:val="00594446"/>
    <w:rsid w:val="00594AE6"/>
    <w:rsid w:val="00594B47"/>
    <w:rsid w:val="00594B7C"/>
    <w:rsid w:val="00594CAC"/>
    <w:rsid w:val="0059500F"/>
    <w:rsid w:val="005952DF"/>
    <w:rsid w:val="00595328"/>
    <w:rsid w:val="0059553F"/>
    <w:rsid w:val="005956BB"/>
    <w:rsid w:val="005956DE"/>
    <w:rsid w:val="0059584D"/>
    <w:rsid w:val="005959C7"/>
    <w:rsid w:val="00595A51"/>
    <w:rsid w:val="00595B66"/>
    <w:rsid w:val="00595BE6"/>
    <w:rsid w:val="00595C35"/>
    <w:rsid w:val="00595D54"/>
    <w:rsid w:val="00595E16"/>
    <w:rsid w:val="00596156"/>
    <w:rsid w:val="00596228"/>
    <w:rsid w:val="005963CC"/>
    <w:rsid w:val="005965E3"/>
    <w:rsid w:val="005966A9"/>
    <w:rsid w:val="00596758"/>
    <w:rsid w:val="00596878"/>
    <w:rsid w:val="00596881"/>
    <w:rsid w:val="005968A5"/>
    <w:rsid w:val="005969DE"/>
    <w:rsid w:val="005969EC"/>
    <w:rsid w:val="00596A0C"/>
    <w:rsid w:val="00596C46"/>
    <w:rsid w:val="00596D9B"/>
    <w:rsid w:val="00596DB1"/>
    <w:rsid w:val="00596F4B"/>
    <w:rsid w:val="0059723A"/>
    <w:rsid w:val="00597280"/>
    <w:rsid w:val="00597421"/>
    <w:rsid w:val="0059748E"/>
    <w:rsid w:val="005979AA"/>
    <w:rsid w:val="005979F7"/>
    <w:rsid w:val="00597B77"/>
    <w:rsid w:val="00597BFD"/>
    <w:rsid w:val="00597CA4"/>
    <w:rsid w:val="00597E5A"/>
    <w:rsid w:val="00597E9D"/>
    <w:rsid w:val="00597ED7"/>
    <w:rsid w:val="00597FEE"/>
    <w:rsid w:val="005A00D9"/>
    <w:rsid w:val="005A02F0"/>
    <w:rsid w:val="005A057A"/>
    <w:rsid w:val="005A0698"/>
    <w:rsid w:val="005A0731"/>
    <w:rsid w:val="005A07BA"/>
    <w:rsid w:val="005A09D8"/>
    <w:rsid w:val="005A0D5D"/>
    <w:rsid w:val="005A1040"/>
    <w:rsid w:val="005A158B"/>
    <w:rsid w:val="005A1C34"/>
    <w:rsid w:val="005A1D06"/>
    <w:rsid w:val="005A1D56"/>
    <w:rsid w:val="005A1D87"/>
    <w:rsid w:val="005A1EEF"/>
    <w:rsid w:val="005A2835"/>
    <w:rsid w:val="005A291C"/>
    <w:rsid w:val="005A2F9A"/>
    <w:rsid w:val="005A3086"/>
    <w:rsid w:val="005A3291"/>
    <w:rsid w:val="005A3707"/>
    <w:rsid w:val="005A38CD"/>
    <w:rsid w:val="005A3CD5"/>
    <w:rsid w:val="005A40DB"/>
    <w:rsid w:val="005A415A"/>
    <w:rsid w:val="005A48C8"/>
    <w:rsid w:val="005A4948"/>
    <w:rsid w:val="005A4C72"/>
    <w:rsid w:val="005A5182"/>
    <w:rsid w:val="005A5319"/>
    <w:rsid w:val="005A59F0"/>
    <w:rsid w:val="005A5A63"/>
    <w:rsid w:val="005A5F15"/>
    <w:rsid w:val="005A6047"/>
    <w:rsid w:val="005A6215"/>
    <w:rsid w:val="005A6575"/>
    <w:rsid w:val="005A65E6"/>
    <w:rsid w:val="005A68D0"/>
    <w:rsid w:val="005A6924"/>
    <w:rsid w:val="005A6D60"/>
    <w:rsid w:val="005A6EFA"/>
    <w:rsid w:val="005A73E6"/>
    <w:rsid w:val="005A7478"/>
    <w:rsid w:val="005A7C22"/>
    <w:rsid w:val="005A7D4F"/>
    <w:rsid w:val="005B01BC"/>
    <w:rsid w:val="005B04F6"/>
    <w:rsid w:val="005B0886"/>
    <w:rsid w:val="005B0B39"/>
    <w:rsid w:val="005B0DA0"/>
    <w:rsid w:val="005B119E"/>
    <w:rsid w:val="005B1303"/>
    <w:rsid w:val="005B14AD"/>
    <w:rsid w:val="005B1701"/>
    <w:rsid w:val="005B178D"/>
    <w:rsid w:val="005B18E1"/>
    <w:rsid w:val="005B1C0A"/>
    <w:rsid w:val="005B1C68"/>
    <w:rsid w:val="005B1CAF"/>
    <w:rsid w:val="005B205C"/>
    <w:rsid w:val="005B211A"/>
    <w:rsid w:val="005B239E"/>
    <w:rsid w:val="005B243B"/>
    <w:rsid w:val="005B2602"/>
    <w:rsid w:val="005B2831"/>
    <w:rsid w:val="005B2E45"/>
    <w:rsid w:val="005B3241"/>
    <w:rsid w:val="005B3254"/>
    <w:rsid w:val="005B339D"/>
    <w:rsid w:val="005B34FD"/>
    <w:rsid w:val="005B3712"/>
    <w:rsid w:val="005B385B"/>
    <w:rsid w:val="005B39AB"/>
    <w:rsid w:val="005B3ABB"/>
    <w:rsid w:val="005B4179"/>
    <w:rsid w:val="005B438B"/>
    <w:rsid w:val="005B43BA"/>
    <w:rsid w:val="005B4662"/>
    <w:rsid w:val="005B46B9"/>
    <w:rsid w:val="005B48A8"/>
    <w:rsid w:val="005B4BA7"/>
    <w:rsid w:val="005B4C55"/>
    <w:rsid w:val="005B4CA8"/>
    <w:rsid w:val="005B4D00"/>
    <w:rsid w:val="005B50F3"/>
    <w:rsid w:val="005B5602"/>
    <w:rsid w:val="005B561A"/>
    <w:rsid w:val="005B567B"/>
    <w:rsid w:val="005B5EE0"/>
    <w:rsid w:val="005B6083"/>
    <w:rsid w:val="005B61FB"/>
    <w:rsid w:val="005B6294"/>
    <w:rsid w:val="005B6696"/>
    <w:rsid w:val="005B670A"/>
    <w:rsid w:val="005B6860"/>
    <w:rsid w:val="005B6A7F"/>
    <w:rsid w:val="005B6AEE"/>
    <w:rsid w:val="005B6DC5"/>
    <w:rsid w:val="005B6E23"/>
    <w:rsid w:val="005B6F0E"/>
    <w:rsid w:val="005B70FF"/>
    <w:rsid w:val="005B7271"/>
    <w:rsid w:val="005B7285"/>
    <w:rsid w:val="005B7813"/>
    <w:rsid w:val="005B7A22"/>
    <w:rsid w:val="005B7D21"/>
    <w:rsid w:val="005C018E"/>
    <w:rsid w:val="005C0522"/>
    <w:rsid w:val="005C05A5"/>
    <w:rsid w:val="005C084A"/>
    <w:rsid w:val="005C0BB3"/>
    <w:rsid w:val="005C0CDE"/>
    <w:rsid w:val="005C0D2F"/>
    <w:rsid w:val="005C0D63"/>
    <w:rsid w:val="005C0FCC"/>
    <w:rsid w:val="005C11C2"/>
    <w:rsid w:val="005C1337"/>
    <w:rsid w:val="005C13EB"/>
    <w:rsid w:val="005C1464"/>
    <w:rsid w:val="005C14E5"/>
    <w:rsid w:val="005C15AE"/>
    <w:rsid w:val="005C16F4"/>
    <w:rsid w:val="005C18EF"/>
    <w:rsid w:val="005C1A2C"/>
    <w:rsid w:val="005C1CDE"/>
    <w:rsid w:val="005C2051"/>
    <w:rsid w:val="005C2276"/>
    <w:rsid w:val="005C2287"/>
    <w:rsid w:val="005C23B4"/>
    <w:rsid w:val="005C25B9"/>
    <w:rsid w:val="005C2659"/>
    <w:rsid w:val="005C278E"/>
    <w:rsid w:val="005C27CE"/>
    <w:rsid w:val="005C2875"/>
    <w:rsid w:val="005C2993"/>
    <w:rsid w:val="005C3266"/>
    <w:rsid w:val="005C33C2"/>
    <w:rsid w:val="005C3572"/>
    <w:rsid w:val="005C37CE"/>
    <w:rsid w:val="005C400B"/>
    <w:rsid w:val="005C40FF"/>
    <w:rsid w:val="005C4149"/>
    <w:rsid w:val="005C4265"/>
    <w:rsid w:val="005C436E"/>
    <w:rsid w:val="005C437D"/>
    <w:rsid w:val="005C4626"/>
    <w:rsid w:val="005C4A93"/>
    <w:rsid w:val="005C4B45"/>
    <w:rsid w:val="005C4CC0"/>
    <w:rsid w:val="005C4DD2"/>
    <w:rsid w:val="005C4EAD"/>
    <w:rsid w:val="005C5193"/>
    <w:rsid w:val="005C544D"/>
    <w:rsid w:val="005C5645"/>
    <w:rsid w:val="005C5818"/>
    <w:rsid w:val="005C5E86"/>
    <w:rsid w:val="005C6605"/>
    <w:rsid w:val="005C6894"/>
    <w:rsid w:val="005C6A2D"/>
    <w:rsid w:val="005C6A98"/>
    <w:rsid w:val="005C6B7F"/>
    <w:rsid w:val="005C6C4B"/>
    <w:rsid w:val="005C6D2C"/>
    <w:rsid w:val="005C6DD2"/>
    <w:rsid w:val="005C7094"/>
    <w:rsid w:val="005C7290"/>
    <w:rsid w:val="005C77B3"/>
    <w:rsid w:val="005C78FB"/>
    <w:rsid w:val="005C7B00"/>
    <w:rsid w:val="005C7B70"/>
    <w:rsid w:val="005C7C2E"/>
    <w:rsid w:val="005C7ED8"/>
    <w:rsid w:val="005D01C4"/>
    <w:rsid w:val="005D03CB"/>
    <w:rsid w:val="005D042A"/>
    <w:rsid w:val="005D0871"/>
    <w:rsid w:val="005D097D"/>
    <w:rsid w:val="005D0AD1"/>
    <w:rsid w:val="005D0B30"/>
    <w:rsid w:val="005D109C"/>
    <w:rsid w:val="005D140E"/>
    <w:rsid w:val="005D158B"/>
    <w:rsid w:val="005D15F4"/>
    <w:rsid w:val="005D1619"/>
    <w:rsid w:val="005D16D1"/>
    <w:rsid w:val="005D1713"/>
    <w:rsid w:val="005D1974"/>
    <w:rsid w:val="005D19F4"/>
    <w:rsid w:val="005D1A4C"/>
    <w:rsid w:val="005D1C93"/>
    <w:rsid w:val="005D1F7D"/>
    <w:rsid w:val="005D2148"/>
    <w:rsid w:val="005D23FE"/>
    <w:rsid w:val="005D2567"/>
    <w:rsid w:val="005D2601"/>
    <w:rsid w:val="005D2B74"/>
    <w:rsid w:val="005D2EB6"/>
    <w:rsid w:val="005D31E5"/>
    <w:rsid w:val="005D3634"/>
    <w:rsid w:val="005D36C5"/>
    <w:rsid w:val="005D36E8"/>
    <w:rsid w:val="005D3739"/>
    <w:rsid w:val="005D3857"/>
    <w:rsid w:val="005D3958"/>
    <w:rsid w:val="005D3A56"/>
    <w:rsid w:val="005D3B69"/>
    <w:rsid w:val="005D3C6D"/>
    <w:rsid w:val="005D3CF1"/>
    <w:rsid w:val="005D4140"/>
    <w:rsid w:val="005D4224"/>
    <w:rsid w:val="005D425B"/>
    <w:rsid w:val="005D4289"/>
    <w:rsid w:val="005D43B0"/>
    <w:rsid w:val="005D4542"/>
    <w:rsid w:val="005D469B"/>
    <w:rsid w:val="005D47C2"/>
    <w:rsid w:val="005D4A2D"/>
    <w:rsid w:val="005D4B7B"/>
    <w:rsid w:val="005D4C6D"/>
    <w:rsid w:val="005D4CF7"/>
    <w:rsid w:val="005D4F73"/>
    <w:rsid w:val="005D4F9C"/>
    <w:rsid w:val="005D51AA"/>
    <w:rsid w:val="005D5597"/>
    <w:rsid w:val="005D5996"/>
    <w:rsid w:val="005D59B8"/>
    <w:rsid w:val="005D5C62"/>
    <w:rsid w:val="005D5CD1"/>
    <w:rsid w:val="005D5DD6"/>
    <w:rsid w:val="005D5E02"/>
    <w:rsid w:val="005D6026"/>
    <w:rsid w:val="005D607A"/>
    <w:rsid w:val="005D61AD"/>
    <w:rsid w:val="005D6216"/>
    <w:rsid w:val="005D645A"/>
    <w:rsid w:val="005D663D"/>
    <w:rsid w:val="005D6648"/>
    <w:rsid w:val="005D68F3"/>
    <w:rsid w:val="005D6DB7"/>
    <w:rsid w:val="005D6ED5"/>
    <w:rsid w:val="005D6F3B"/>
    <w:rsid w:val="005D7283"/>
    <w:rsid w:val="005D77F1"/>
    <w:rsid w:val="005D7BB4"/>
    <w:rsid w:val="005D7C5A"/>
    <w:rsid w:val="005D7DC3"/>
    <w:rsid w:val="005D7DFD"/>
    <w:rsid w:val="005D7EE3"/>
    <w:rsid w:val="005E038A"/>
    <w:rsid w:val="005E049F"/>
    <w:rsid w:val="005E056F"/>
    <w:rsid w:val="005E06AC"/>
    <w:rsid w:val="005E0B8C"/>
    <w:rsid w:val="005E0BCF"/>
    <w:rsid w:val="005E0C1B"/>
    <w:rsid w:val="005E0DC3"/>
    <w:rsid w:val="005E0EE7"/>
    <w:rsid w:val="005E0FED"/>
    <w:rsid w:val="005E1220"/>
    <w:rsid w:val="005E1288"/>
    <w:rsid w:val="005E15DC"/>
    <w:rsid w:val="005E1780"/>
    <w:rsid w:val="005E17C7"/>
    <w:rsid w:val="005E1A26"/>
    <w:rsid w:val="005E1B3F"/>
    <w:rsid w:val="005E1BB0"/>
    <w:rsid w:val="005E1C02"/>
    <w:rsid w:val="005E1CAD"/>
    <w:rsid w:val="005E2110"/>
    <w:rsid w:val="005E2112"/>
    <w:rsid w:val="005E2124"/>
    <w:rsid w:val="005E2495"/>
    <w:rsid w:val="005E2665"/>
    <w:rsid w:val="005E2675"/>
    <w:rsid w:val="005E288E"/>
    <w:rsid w:val="005E29D8"/>
    <w:rsid w:val="005E29EE"/>
    <w:rsid w:val="005E2E2D"/>
    <w:rsid w:val="005E2F8F"/>
    <w:rsid w:val="005E2FC0"/>
    <w:rsid w:val="005E2FEA"/>
    <w:rsid w:val="005E32CB"/>
    <w:rsid w:val="005E3768"/>
    <w:rsid w:val="005E3994"/>
    <w:rsid w:val="005E3EAF"/>
    <w:rsid w:val="005E407C"/>
    <w:rsid w:val="005E4237"/>
    <w:rsid w:val="005E4263"/>
    <w:rsid w:val="005E437B"/>
    <w:rsid w:val="005E4D78"/>
    <w:rsid w:val="005E4DD1"/>
    <w:rsid w:val="005E5132"/>
    <w:rsid w:val="005E5492"/>
    <w:rsid w:val="005E57AB"/>
    <w:rsid w:val="005E5C6C"/>
    <w:rsid w:val="005E5E28"/>
    <w:rsid w:val="005E5FC4"/>
    <w:rsid w:val="005E61FB"/>
    <w:rsid w:val="005E62FF"/>
    <w:rsid w:val="005E63C7"/>
    <w:rsid w:val="005E6602"/>
    <w:rsid w:val="005E673E"/>
    <w:rsid w:val="005E6B08"/>
    <w:rsid w:val="005E6B92"/>
    <w:rsid w:val="005E6BE9"/>
    <w:rsid w:val="005E6BEC"/>
    <w:rsid w:val="005E6CE9"/>
    <w:rsid w:val="005E6F92"/>
    <w:rsid w:val="005E73CA"/>
    <w:rsid w:val="005E7417"/>
    <w:rsid w:val="005E74D2"/>
    <w:rsid w:val="005E7812"/>
    <w:rsid w:val="005E7A2B"/>
    <w:rsid w:val="005E7A2D"/>
    <w:rsid w:val="005E7FF9"/>
    <w:rsid w:val="005F00A3"/>
    <w:rsid w:val="005F014E"/>
    <w:rsid w:val="005F03CB"/>
    <w:rsid w:val="005F040D"/>
    <w:rsid w:val="005F0634"/>
    <w:rsid w:val="005F06FB"/>
    <w:rsid w:val="005F0793"/>
    <w:rsid w:val="005F07D0"/>
    <w:rsid w:val="005F0A5A"/>
    <w:rsid w:val="005F0A9E"/>
    <w:rsid w:val="005F1032"/>
    <w:rsid w:val="005F118A"/>
    <w:rsid w:val="005F11A4"/>
    <w:rsid w:val="005F123E"/>
    <w:rsid w:val="005F12AD"/>
    <w:rsid w:val="005F1392"/>
    <w:rsid w:val="005F1399"/>
    <w:rsid w:val="005F1429"/>
    <w:rsid w:val="005F15B3"/>
    <w:rsid w:val="005F188F"/>
    <w:rsid w:val="005F1AAD"/>
    <w:rsid w:val="005F1D98"/>
    <w:rsid w:val="005F1E8F"/>
    <w:rsid w:val="005F2003"/>
    <w:rsid w:val="005F20A7"/>
    <w:rsid w:val="005F21A8"/>
    <w:rsid w:val="005F23CB"/>
    <w:rsid w:val="005F2519"/>
    <w:rsid w:val="005F25F0"/>
    <w:rsid w:val="005F2953"/>
    <w:rsid w:val="005F2D42"/>
    <w:rsid w:val="005F2DED"/>
    <w:rsid w:val="005F301F"/>
    <w:rsid w:val="005F356D"/>
    <w:rsid w:val="005F3676"/>
    <w:rsid w:val="005F3677"/>
    <w:rsid w:val="005F36BD"/>
    <w:rsid w:val="005F3762"/>
    <w:rsid w:val="005F3C07"/>
    <w:rsid w:val="005F3EE1"/>
    <w:rsid w:val="005F3F1D"/>
    <w:rsid w:val="005F4156"/>
    <w:rsid w:val="005F459C"/>
    <w:rsid w:val="005F45F5"/>
    <w:rsid w:val="005F46C3"/>
    <w:rsid w:val="005F46CF"/>
    <w:rsid w:val="005F47C2"/>
    <w:rsid w:val="005F496C"/>
    <w:rsid w:val="005F4C08"/>
    <w:rsid w:val="005F51B8"/>
    <w:rsid w:val="005F54BF"/>
    <w:rsid w:val="005F5591"/>
    <w:rsid w:val="005F5632"/>
    <w:rsid w:val="005F574E"/>
    <w:rsid w:val="005F5899"/>
    <w:rsid w:val="005F5B4D"/>
    <w:rsid w:val="005F5E2F"/>
    <w:rsid w:val="005F5E4A"/>
    <w:rsid w:val="005F5E4C"/>
    <w:rsid w:val="005F5E5C"/>
    <w:rsid w:val="005F604E"/>
    <w:rsid w:val="005F627E"/>
    <w:rsid w:val="005F652E"/>
    <w:rsid w:val="005F66AB"/>
    <w:rsid w:val="005F68E8"/>
    <w:rsid w:val="005F69D5"/>
    <w:rsid w:val="005F6BA8"/>
    <w:rsid w:val="005F6C0F"/>
    <w:rsid w:val="005F6D25"/>
    <w:rsid w:val="005F6D2E"/>
    <w:rsid w:val="005F6FF8"/>
    <w:rsid w:val="005F7136"/>
    <w:rsid w:val="005F718B"/>
    <w:rsid w:val="005F73AD"/>
    <w:rsid w:val="005F73D6"/>
    <w:rsid w:val="005F74AF"/>
    <w:rsid w:val="005F7809"/>
    <w:rsid w:val="005F7848"/>
    <w:rsid w:val="005F7869"/>
    <w:rsid w:val="005F7B15"/>
    <w:rsid w:val="005F7D1B"/>
    <w:rsid w:val="005F7DFC"/>
    <w:rsid w:val="0060001D"/>
    <w:rsid w:val="006001FB"/>
    <w:rsid w:val="00600490"/>
    <w:rsid w:val="006004A8"/>
    <w:rsid w:val="00600893"/>
    <w:rsid w:val="00600A48"/>
    <w:rsid w:val="00600AC4"/>
    <w:rsid w:val="00600B60"/>
    <w:rsid w:val="00600CDD"/>
    <w:rsid w:val="006011EC"/>
    <w:rsid w:val="0060124A"/>
    <w:rsid w:val="0060131E"/>
    <w:rsid w:val="00601B44"/>
    <w:rsid w:val="00601DF3"/>
    <w:rsid w:val="00601FA9"/>
    <w:rsid w:val="00602173"/>
    <w:rsid w:val="0060223F"/>
    <w:rsid w:val="006022F1"/>
    <w:rsid w:val="00602396"/>
    <w:rsid w:val="006024CF"/>
    <w:rsid w:val="0060288F"/>
    <w:rsid w:val="00602B1E"/>
    <w:rsid w:val="00602BC3"/>
    <w:rsid w:val="00602D99"/>
    <w:rsid w:val="00602F26"/>
    <w:rsid w:val="0060304C"/>
    <w:rsid w:val="00603290"/>
    <w:rsid w:val="006032C3"/>
    <w:rsid w:val="00603320"/>
    <w:rsid w:val="0060354E"/>
    <w:rsid w:val="006037C0"/>
    <w:rsid w:val="006037DE"/>
    <w:rsid w:val="00603A65"/>
    <w:rsid w:val="00603C01"/>
    <w:rsid w:val="00603CA9"/>
    <w:rsid w:val="00604156"/>
    <w:rsid w:val="00604353"/>
    <w:rsid w:val="006043A8"/>
    <w:rsid w:val="00604441"/>
    <w:rsid w:val="006047DD"/>
    <w:rsid w:val="00604953"/>
    <w:rsid w:val="00604B79"/>
    <w:rsid w:val="00604C14"/>
    <w:rsid w:val="00604CBB"/>
    <w:rsid w:val="00605084"/>
    <w:rsid w:val="006050F4"/>
    <w:rsid w:val="006051D8"/>
    <w:rsid w:val="006052BC"/>
    <w:rsid w:val="006052CF"/>
    <w:rsid w:val="00605310"/>
    <w:rsid w:val="006055F6"/>
    <w:rsid w:val="00605764"/>
    <w:rsid w:val="006057D1"/>
    <w:rsid w:val="006058F0"/>
    <w:rsid w:val="00605983"/>
    <w:rsid w:val="00605A9F"/>
    <w:rsid w:val="00605DF5"/>
    <w:rsid w:val="00605E29"/>
    <w:rsid w:val="00605FFE"/>
    <w:rsid w:val="0060617E"/>
    <w:rsid w:val="006061CB"/>
    <w:rsid w:val="00606209"/>
    <w:rsid w:val="0060664A"/>
    <w:rsid w:val="0060670E"/>
    <w:rsid w:val="00606738"/>
    <w:rsid w:val="0060691D"/>
    <w:rsid w:val="00606A3E"/>
    <w:rsid w:val="00606A52"/>
    <w:rsid w:val="00606B56"/>
    <w:rsid w:val="00607011"/>
    <w:rsid w:val="00607185"/>
    <w:rsid w:val="0060721D"/>
    <w:rsid w:val="00607340"/>
    <w:rsid w:val="006073A6"/>
    <w:rsid w:val="00607478"/>
    <w:rsid w:val="00607495"/>
    <w:rsid w:val="00607600"/>
    <w:rsid w:val="00607670"/>
    <w:rsid w:val="006079BF"/>
    <w:rsid w:val="00610047"/>
    <w:rsid w:val="00610155"/>
    <w:rsid w:val="00610190"/>
    <w:rsid w:val="006105C8"/>
    <w:rsid w:val="00610728"/>
    <w:rsid w:val="00610D00"/>
    <w:rsid w:val="00610E04"/>
    <w:rsid w:val="00611034"/>
    <w:rsid w:val="00611172"/>
    <w:rsid w:val="006112B4"/>
    <w:rsid w:val="006113F1"/>
    <w:rsid w:val="00611422"/>
    <w:rsid w:val="0061150B"/>
    <w:rsid w:val="00611893"/>
    <w:rsid w:val="00611A29"/>
    <w:rsid w:val="00611A8C"/>
    <w:rsid w:val="00612381"/>
    <w:rsid w:val="006123ED"/>
    <w:rsid w:val="006124F1"/>
    <w:rsid w:val="006125A8"/>
    <w:rsid w:val="006125E2"/>
    <w:rsid w:val="006127E9"/>
    <w:rsid w:val="00612973"/>
    <w:rsid w:val="00612996"/>
    <w:rsid w:val="00612B48"/>
    <w:rsid w:val="00612C9A"/>
    <w:rsid w:val="00612FE1"/>
    <w:rsid w:val="00613331"/>
    <w:rsid w:val="006133E5"/>
    <w:rsid w:val="00613AE0"/>
    <w:rsid w:val="00613AE9"/>
    <w:rsid w:val="00613BA7"/>
    <w:rsid w:val="00613D90"/>
    <w:rsid w:val="006146AC"/>
    <w:rsid w:val="0061494A"/>
    <w:rsid w:val="00614B2A"/>
    <w:rsid w:val="0061508E"/>
    <w:rsid w:val="00615630"/>
    <w:rsid w:val="00615651"/>
    <w:rsid w:val="00615658"/>
    <w:rsid w:val="006156D6"/>
    <w:rsid w:val="00615C8A"/>
    <w:rsid w:val="006162EE"/>
    <w:rsid w:val="00616623"/>
    <w:rsid w:val="006167B1"/>
    <w:rsid w:val="00616A35"/>
    <w:rsid w:val="006170FE"/>
    <w:rsid w:val="006171D9"/>
    <w:rsid w:val="006176B2"/>
    <w:rsid w:val="00617EFD"/>
    <w:rsid w:val="00617F4D"/>
    <w:rsid w:val="00617F60"/>
    <w:rsid w:val="00620281"/>
    <w:rsid w:val="0062045C"/>
    <w:rsid w:val="00620563"/>
    <w:rsid w:val="00620AE2"/>
    <w:rsid w:val="00620E32"/>
    <w:rsid w:val="00621066"/>
    <w:rsid w:val="00621151"/>
    <w:rsid w:val="0062127F"/>
    <w:rsid w:val="006215EC"/>
    <w:rsid w:val="00621787"/>
    <w:rsid w:val="0062178D"/>
    <w:rsid w:val="00621925"/>
    <w:rsid w:val="0062193D"/>
    <w:rsid w:val="0062195A"/>
    <w:rsid w:val="00621A91"/>
    <w:rsid w:val="00621AC2"/>
    <w:rsid w:val="00621B51"/>
    <w:rsid w:val="00621F63"/>
    <w:rsid w:val="00621FBD"/>
    <w:rsid w:val="00622463"/>
    <w:rsid w:val="006225CC"/>
    <w:rsid w:val="0062286F"/>
    <w:rsid w:val="00622BD9"/>
    <w:rsid w:val="00622CA5"/>
    <w:rsid w:val="00622DB0"/>
    <w:rsid w:val="00622E20"/>
    <w:rsid w:val="006231C1"/>
    <w:rsid w:val="006236B1"/>
    <w:rsid w:val="00623877"/>
    <w:rsid w:val="00623958"/>
    <w:rsid w:val="00623B0B"/>
    <w:rsid w:val="00623C51"/>
    <w:rsid w:val="0062420A"/>
    <w:rsid w:val="00624219"/>
    <w:rsid w:val="006243B0"/>
    <w:rsid w:val="0062443E"/>
    <w:rsid w:val="006246EC"/>
    <w:rsid w:val="00624B71"/>
    <w:rsid w:val="00624BB3"/>
    <w:rsid w:val="00624DDF"/>
    <w:rsid w:val="006250E0"/>
    <w:rsid w:val="0062542C"/>
    <w:rsid w:val="00625456"/>
    <w:rsid w:val="006255EF"/>
    <w:rsid w:val="00625652"/>
    <w:rsid w:val="00625738"/>
    <w:rsid w:val="00625792"/>
    <w:rsid w:val="006259B8"/>
    <w:rsid w:val="00625BC5"/>
    <w:rsid w:val="00625F40"/>
    <w:rsid w:val="006261BE"/>
    <w:rsid w:val="006263C2"/>
    <w:rsid w:val="00626957"/>
    <w:rsid w:val="00626A7B"/>
    <w:rsid w:val="00626C37"/>
    <w:rsid w:val="00626D02"/>
    <w:rsid w:val="00626F86"/>
    <w:rsid w:val="00626F9D"/>
    <w:rsid w:val="006273D4"/>
    <w:rsid w:val="00627C90"/>
    <w:rsid w:val="00627F84"/>
    <w:rsid w:val="00630222"/>
    <w:rsid w:val="00630335"/>
    <w:rsid w:val="00630573"/>
    <w:rsid w:val="0063069A"/>
    <w:rsid w:val="006309B7"/>
    <w:rsid w:val="00630B6C"/>
    <w:rsid w:val="006310EA"/>
    <w:rsid w:val="006311C3"/>
    <w:rsid w:val="006312C2"/>
    <w:rsid w:val="0063144C"/>
    <w:rsid w:val="0063159C"/>
    <w:rsid w:val="0063194E"/>
    <w:rsid w:val="00631966"/>
    <w:rsid w:val="00631BB2"/>
    <w:rsid w:val="00631F08"/>
    <w:rsid w:val="00632060"/>
    <w:rsid w:val="0063220F"/>
    <w:rsid w:val="0063251F"/>
    <w:rsid w:val="006326EF"/>
    <w:rsid w:val="00632882"/>
    <w:rsid w:val="006328ED"/>
    <w:rsid w:val="00632B86"/>
    <w:rsid w:val="00632C88"/>
    <w:rsid w:val="00632DEC"/>
    <w:rsid w:val="00632F18"/>
    <w:rsid w:val="00633127"/>
    <w:rsid w:val="006333F6"/>
    <w:rsid w:val="00633867"/>
    <w:rsid w:val="00633A83"/>
    <w:rsid w:val="00633B2C"/>
    <w:rsid w:val="00633CA2"/>
    <w:rsid w:val="00633FC4"/>
    <w:rsid w:val="00633FD5"/>
    <w:rsid w:val="006344D9"/>
    <w:rsid w:val="006346A0"/>
    <w:rsid w:val="0063489A"/>
    <w:rsid w:val="00634958"/>
    <w:rsid w:val="00634966"/>
    <w:rsid w:val="006349E9"/>
    <w:rsid w:val="00634AA0"/>
    <w:rsid w:val="00634ADB"/>
    <w:rsid w:val="00634B82"/>
    <w:rsid w:val="00634EC8"/>
    <w:rsid w:val="00635128"/>
    <w:rsid w:val="00635322"/>
    <w:rsid w:val="006353F1"/>
    <w:rsid w:val="006356BF"/>
    <w:rsid w:val="00635C99"/>
    <w:rsid w:val="00635CC7"/>
    <w:rsid w:val="00635DED"/>
    <w:rsid w:val="00636084"/>
    <w:rsid w:val="00636402"/>
    <w:rsid w:val="00636617"/>
    <w:rsid w:val="0063668D"/>
    <w:rsid w:val="0063675A"/>
    <w:rsid w:val="00636B43"/>
    <w:rsid w:val="00636B4B"/>
    <w:rsid w:val="00636E37"/>
    <w:rsid w:val="00636F3B"/>
    <w:rsid w:val="006372A1"/>
    <w:rsid w:val="006373CA"/>
    <w:rsid w:val="00637438"/>
    <w:rsid w:val="00637993"/>
    <w:rsid w:val="00637A0C"/>
    <w:rsid w:val="00637B93"/>
    <w:rsid w:val="00640047"/>
    <w:rsid w:val="006401EA"/>
    <w:rsid w:val="0064036E"/>
    <w:rsid w:val="006403F4"/>
    <w:rsid w:val="0064060E"/>
    <w:rsid w:val="006406F5"/>
    <w:rsid w:val="006407F9"/>
    <w:rsid w:val="00640C1F"/>
    <w:rsid w:val="00640E89"/>
    <w:rsid w:val="00641282"/>
    <w:rsid w:val="0064186D"/>
    <w:rsid w:val="00641F9E"/>
    <w:rsid w:val="00642080"/>
    <w:rsid w:val="0064221F"/>
    <w:rsid w:val="0064245A"/>
    <w:rsid w:val="00642878"/>
    <w:rsid w:val="006429DB"/>
    <w:rsid w:val="00642A8C"/>
    <w:rsid w:val="00642B2A"/>
    <w:rsid w:val="00642B35"/>
    <w:rsid w:val="00642E2E"/>
    <w:rsid w:val="00642E56"/>
    <w:rsid w:val="00642F97"/>
    <w:rsid w:val="00643425"/>
    <w:rsid w:val="00643602"/>
    <w:rsid w:val="00643646"/>
    <w:rsid w:val="00643835"/>
    <w:rsid w:val="006438D3"/>
    <w:rsid w:val="00643C7F"/>
    <w:rsid w:val="00643D5C"/>
    <w:rsid w:val="00643E5D"/>
    <w:rsid w:val="00643F1A"/>
    <w:rsid w:val="00643F21"/>
    <w:rsid w:val="00643F93"/>
    <w:rsid w:val="0064401E"/>
    <w:rsid w:val="006440C8"/>
    <w:rsid w:val="006441D8"/>
    <w:rsid w:val="006443D7"/>
    <w:rsid w:val="006444A5"/>
    <w:rsid w:val="006449AF"/>
    <w:rsid w:val="00644A8B"/>
    <w:rsid w:val="00644AF8"/>
    <w:rsid w:val="00644BCD"/>
    <w:rsid w:val="00644D55"/>
    <w:rsid w:val="00644EFF"/>
    <w:rsid w:val="0064516F"/>
    <w:rsid w:val="006451CD"/>
    <w:rsid w:val="00645620"/>
    <w:rsid w:val="006456A2"/>
    <w:rsid w:val="006457D7"/>
    <w:rsid w:val="00645A0E"/>
    <w:rsid w:val="00645AB6"/>
    <w:rsid w:val="00646007"/>
    <w:rsid w:val="00646046"/>
    <w:rsid w:val="006463A3"/>
    <w:rsid w:val="006463A7"/>
    <w:rsid w:val="006463DF"/>
    <w:rsid w:val="0064648A"/>
    <w:rsid w:val="0064661E"/>
    <w:rsid w:val="0064662C"/>
    <w:rsid w:val="006473F6"/>
    <w:rsid w:val="00647596"/>
    <w:rsid w:val="00647A2D"/>
    <w:rsid w:val="00647A3D"/>
    <w:rsid w:val="00647C9A"/>
    <w:rsid w:val="00647E83"/>
    <w:rsid w:val="0065017C"/>
    <w:rsid w:val="0065021D"/>
    <w:rsid w:val="00650484"/>
    <w:rsid w:val="006505F4"/>
    <w:rsid w:val="0065072A"/>
    <w:rsid w:val="00650B46"/>
    <w:rsid w:val="00650F90"/>
    <w:rsid w:val="00650FD5"/>
    <w:rsid w:val="006510B7"/>
    <w:rsid w:val="0065153D"/>
    <w:rsid w:val="0065178E"/>
    <w:rsid w:val="00651D54"/>
    <w:rsid w:val="00651DE3"/>
    <w:rsid w:val="00651E0F"/>
    <w:rsid w:val="00651EAD"/>
    <w:rsid w:val="00652011"/>
    <w:rsid w:val="006521ED"/>
    <w:rsid w:val="006522E4"/>
    <w:rsid w:val="0065288B"/>
    <w:rsid w:val="00652CED"/>
    <w:rsid w:val="00652D72"/>
    <w:rsid w:val="00652D76"/>
    <w:rsid w:val="00653026"/>
    <w:rsid w:val="00653108"/>
    <w:rsid w:val="0065343B"/>
    <w:rsid w:val="0065375A"/>
    <w:rsid w:val="00653B27"/>
    <w:rsid w:val="00654034"/>
    <w:rsid w:val="006541DE"/>
    <w:rsid w:val="0065438A"/>
    <w:rsid w:val="006547B2"/>
    <w:rsid w:val="00654868"/>
    <w:rsid w:val="0065486B"/>
    <w:rsid w:val="00654A73"/>
    <w:rsid w:val="0065510A"/>
    <w:rsid w:val="0065533E"/>
    <w:rsid w:val="006553CC"/>
    <w:rsid w:val="00655771"/>
    <w:rsid w:val="00655A8C"/>
    <w:rsid w:val="00655D79"/>
    <w:rsid w:val="006560CA"/>
    <w:rsid w:val="006567B1"/>
    <w:rsid w:val="006567FA"/>
    <w:rsid w:val="0065691E"/>
    <w:rsid w:val="00656A8A"/>
    <w:rsid w:val="00656C30"/>
    <w:rsid w:val="00656EED"/>
    <w:rsid w:val="006570A4"/>
    <w:rsid w:val="00657112"/>
    <w:rsid w:val="00657416"/>
    <w:rsid w:val="00657B72"/>
    <w:rsid w:val="00657BB5"/>
    <w:rsid w:val="0066061A"/>
    <w:rsid w:val="0066085F"/>
    <w:rsid w:val="00660B9F"/>
    <w:rsid w:val="00660E0B"/>
    <w:rsid w:val="00660E25"/>
    <w:rsid w:val="00660E77"/>
    <w:rsid w:val="00661380"/>
    <w:rsid w:val="00661713"/>
    <w:rsid w:val="00661741"/>
    <w:rsid w:val="006618B0"/>
    <w:rsid w:val="006619AC"/>
    <w:rsid w:val="006619DE"/>
    <w:rsid w:val="00661C82"/>
    <w:rsid w:val="00662046"/>
    <w:rsid w:val="0066244B"/>
    <w:rsid w:val="006624AF"/>
    <w:rsid w:val="006624C7"/>
    <w:rsid w:val="006625CF"/>
    <w:rsid w:val="006627D7"/>
    <w:rsid w:val="00662AEB"/>
    <w:rsid w:val="00662C25"/>
    <w:rsid w:val="00662D12"/>
    <w:rsid w:val="00662D6C"/>
    <w:rsid w:val="00662D94"/>
    <w:rsid w:val="00663069"/>
    <w:rsid w:val="006630EC"/>
    <w:rsid w:val="006635B0"/>
    <w:rsid w:val="00663647"/>
    <w:rsid w:val="0066391B"/>
    <w:rsid w:val="00663AD4"/>
    <w:rsid w:val="00664006"/>
    <w:rsid w:val="0066402E"/>
    <w:rsid w:val="0066421B"/>
    <w:rsid w:val="00664240"/>
    <w:rsid w:val="0066445D"/>
    <w:rsid w:val="006647F6"/>
    <w:rsid w:val="006649F1"/>
    <w:rsid w:val="00664B14"/>
    <w:rsid w:val="00664CCA"/>
    <w:rsid w:val="00664DA0"/>
    <w:rsid w:val="00664F9A"/>
    <w:rsid w:val="0066520C"/>
    <w:rsid w:val="00665225"/>
    <w:rsid w:val="00665320"/>
    <w:rsid w:val="00665493"/>
    <w:rsid w:val="006656DB"/>
    <w:rsid w:val="00665715"/>
    <w:rsid w:val="006657A2"/>
    <w:rsid w:val="0066584B"/>
    <w:rsid w:val="00665AF4"/>
    <w:rsid w:val="00665B55"/>
    <w:rsid w:val="00665BBC"/>
    <w:rsid w:val="006662C1"/>
    <w:rsid w:val="00666613"/>
    <w:rsid w:val="00666864"/>
    <w:rsid w:val="00666992"/>
    <w:rsid w:val="00666B34"/>
    <w:rsid w:val="00666C1D"/>
    <w:rsid w:val="00666E5D"/>
    <w:rsid w:val="006671CA"/>
    <w:rsid w:val="006672FA"/>
    <w:rsid w:val="0066748C"/>
    <w:rsid w:val="006679F9"/>
    <w:rsid w:val="00667A7B"/>
    <w:rsid w:val="00667ABD"/>
    <w:rsid w:val="00667D70"/>
    <w:rsid w:val="00667DA2"/>
    <w:rsid w:val="0067018E"/>
    <w:rsid w:val="0067029E"/>
    <w:rsid w:val="00670325"/>
    <w:rsid w:val="00670440"/>
    <w:rsid w:val="0067047C"/>
    <w:rsid w:val="00670711"/>
    <w:rsid w:val="00670732"/>
    <w:rsid w:val="00670831"/>
    <w:rsid w:val="006708BB"/>
    <w:rsid w:val="006708E5"/>
    <w:rsid w:val="00670B10"/>
    <w:rsid w:val="00670B5C"/>
    <w:rsid w:val="00670E74"/>
    <w:rsid w:val="00670F13"/>
    <w:rsid w:val="00670F95"/>
    <w:rsid w:val="0067105B"/>
    <w:rsid w:val="006712FE"/>
    <w:rsid w:val="006714E4"/>
    <w:rsid w:val="006715A3"/>
    <w:rsid w:val="00671C45"/>
    <w:rsid w:val="00671C50"/>
    <w:rsid w:val="00671FE8"/>
    <w:rsid w:val="0067206A"/>
    <w:rsid w:val="006722F7"/>
    <w:rsid w:val="00672536"/>
    <w:rsid w:val="00672729"/>
    <w:rsid w:val="00672B15"/>
    <w:rsid w:val="00672B27"/>
    <w:rsid w:val="00672C5A"/>
    <w:rsid w:val="0067301C"/>
    <w:rsid w:val="00673072"/>
    <w:rsid w:val="0067319E"/>
    <w:rsid w:val="00673261"/>
    <w:rsid w:val="00673398"/>
    <w:rsid w:val="00673420"/>
    <w:rsid w:val="00673699"/>
    <w:rsid w:val="0067378F"/>
    <w:rsid w:val="006739C3"/>
    <w:rsid w:val="00673A21"/>
    <w:rsid w:val="00673B7A"/>
    <w:rsid w:val="00673E2B"/>
    <w:rsid w:val="006741DF"/>
    <w:rsid w:val="00674427"/>
    <w:rsid w:val="0067456A"/>
    <w:rsid w:val="0067479C"/>
    <w:rsid w:val="0067483D"/>
    <w:rsid w:val="006748F6"/>
    <w:rsid w:val="00674C5A"/>
    <w:rsid w:val="00674D95"/>
    <w:rsid w:val="00674F68"/>
    <w:rsid w:val="006754B0"/>
    <w:rsid w:val="006757A5"/>
    <w:rsid w:val="00675A06"/>
    <w:rsid w:val="0067603D"/>
    <w:rsid w:val="00676371"/>
    <w:rsid w:val="006766BB"/>
    <w:rsid w:val="006769C1"/>
    <w:rsid w:val="00677603"/>
    <w:rsid w:val="00677D01"/>
    <w:rsid w:val="00677FB8"/>
    <w:rsid w:val="0068000C"/>
    <w:rsid w:val="006801CB"/>
    <w:rsid w:val="006801DE"/>
    <w:rsid w:val="00680330"/>
    <w:rsid w:val="0068033B"/>
    <w:rsid w:val="00680579"/>
    <w:rsid w:val="0068057D"/>
    <w:rsid w:val="00680627"/>
    <w:rsid w:val="00680C7C"/>
    <w:rsid w:val="00680CDC"/>
    <w:rsid w:val="00680DDA"/>
    <w:rsid w:val="006810AB"/>
    <w:rsid w:val="006813C4"/>
    <w:rsid w:val="0068149A"/>
    <w:rsid w:val="006814B0"/>
    <w:rsid w:val="00681595"/>
    <w:rsid w:val="006816EE"/>
    <w:rsid w:val="00681832"/>
    <w:rsid w:val="00681ED4"/>
    <w:rsid w:val="00681FB4"/>
    <w:rsid w:val="006820BF"/>
    <w:rsid w:val="0068249A"/>
    <w:rsid w:val="006824F0"/>
    <w:rsid w:val="006825D0"/>
    <w:rsid w:val="006828C0"/>
    <w:rsid w:val="006829C2"/>
    <w:rsid w:val="006831AB"/>
    <w:rsid w:val="006833D2"/>
    <w:rsid w:val="006833FA"/>
    <w:rsid w:val="006836BA"/>
    <w:rsid w:val="006837DC"/>
    <w:rsid w:val="00683806"/>
    <w:rsid w:val="00683A44"/>
    <w:rsid w:val="006840E5"/>
    <w:rsid w:val="00684181"/>
    <w:rsid w:val="00684373"/>
    <w:rsid w:val="0068443E"/>
    <w:rsid w:val="0068451F"/>
    <w:rsid w:val="00684640"/>
    <w:rsid w:val="00684EE3"/>
    <w:rsid w:val="00684F12"/>
    <w:rsid w:val="0068502A"/>
    <w:rsid w:val="00685054"/>
    <w:rsid w:val="00685368"/>
    <w:rsid w:val="00685528"/>
    <w:rsid w:val="006855EB"/>
    <w:rsid w:val="00685754"/>
    <w:rsid w:val="00685EFC"/>
    <w:rsid w:val="0068626D"/>
    <w:rsid w:val="006868EB"/>
    <w:rsid w:val="00686DC8"/>
    <w:rsid w:val="00686E81"/>
    <w:rsid w:val="006871B2"/>
    <w:rsid w:val="00687552"/>
    <w:rsid w:val="006875B4"/>
    <w:rsid w:val="006877F7"/>
    <w:rsid w:val="00687862"/>
    <w:rsid w:val="0068789C"/>
    <w:rsid w:val="00687AB6"/>
    <w:rsid w:val="00687CD8"/>
    <w:rsid w:val="00687FE4"/>
    <w:rsid w:val="006900BB"/>
    <w:rsid w:val="00690393"/>
    <w:rsid w:val="006905BD"/>
    <w:rsid w:val="00690910"/>
    <w:rsid w:val="00690D5E"/>
    <w:rsid w:val="0069106D"/>
    <w:rsid w:val="00691473"/>
    <w:rsid w:val="006914CE"/>
    <w:rsid w:val="006915DA"/>
    <w:rsid w:val="006915F7"/>
    <w:rsid w:val="006919A6"/>
    <w:rsid w:val="00691AF1"/>
    <w:rsid w:val="00691BA6"/>
    <w:rsid w:val="00691C83"/>
    <w:rsid w:val="00691F68"/>
    <w:rsid w:val="0069200E"/>
    <w:rsid w:val="006921C1"/>
    <w:rsid w:val="006921D3"/>
    <w:rsid w:val="00692249"/>
    <w:rsid w:val="00692259"/>
    <w:rsid w:val="00692857"/>
    <w:rsid w:val="00692C2A"/>
    <w:rsid w:val="00692D70"/>
    <w:rsid w:val="00692DC2"/>
    <w:rsid w:val="00692E1D"/>
    <w:rsid w:val="00693103"/>
    <w:rsid w:val="00693246"/>
    <w:rsid w:val="00693449"/>
    <w:rsid w:val="0069358C"/>
    <w:rsid w:val="006935A6"/>
    <w:rsid w:val="0069360D"/>
    <w:rsid w:val="0069376B"/>
    <w:rsid w:val="006938E0"/>
    <w:rsid w:val="00693B12"/>
    <w:rsid w:val="00693C51"/>
    <w:rsid w:val="00693D20"/>
    <w:rsid w:val="00693E19"/>
    <w:rsid w:val="00693E67"/>
    <w:rsid w:val="0069412F"/>
    <w:rsid w:val="0069483E"/>
    <w:rsid w:val="006948DC"/>
    <w:rsid w:val="00694A18"/>
    <w:rsid w:val="00694DF9"/>
    <w:rsid w:val="00694E1D"/>
    <w:rsid w:val="00694E80"/>
    <w:rsid w:val="0069528E"/>
    <w:rsid w:val="0069534B"/>
    <w:rsid w:val="0069538F"/>
    <w:rsid w:val="006953E9"/>
    <w:rsid w:val="0069545C"/>
    <w:rsid w:val="006958F9"/>
    <w:rsid w:val="00695A00"/>
    <w:rsid w:val="00695CB9"/>
    <w:rsid w:val="00695DD4"/>
    <w:rsid w:val="00695E08"/>
    <w:rsid w:val="00696078"/>
    <w:rsid w:val="0069629E"/>
    <w:rsid w:val="00696653"/>
    <w:rsid w:val="006968BC"/>
    <w:rsid w:val="006969B6"/>
    <w:rsid w:val="00696A4A"/>
    <w:rsid w:val="00696A79"/>
    <w:rsid w:val="00696E13"/>
    <w:rsid w:val="00696E9E"/>
    <w:rsid w:val="006970C4"/>
    <w:rsid w:val="006971D3"/>
    <w:rsid w:val="00697381"/>
    <w:rsid w:val="006976AD"/>
    <w:rsid w:val="00697719"/>
    <w:rsid w:val="00697D30"/>
    <w:rsid w:val="00697F6E"/>
    <w:rsid w:val="006A009E"/>
    <w:rsid w:val="006A00F6"/>
    <w:rsid w:val="006A0154"/>
    <w:rsid w:val="006A0258"/>
    <w:rsid w:val="006A02D6"/>
    <w:rsid w:val="006A030E"/>
    <w:rsid w:val="006A0567"/>
    <w:rsid w:val="006A0799"/>
    <w:rsid w:val="006A09C9"/>
    <w:rsid w:val="006A100B"/>
    <w:rsid w:val="006A11B0"/>
    <w:rsid w:val="006A155E"/>
    <w:rsid w:val="006A171C"/>
    <w:rsid w:val="006A1731"/>
    <w:rsid w:val="006A1B23"/>
    <w:rsid w:val="006A1D19"/>
    <w:rsid w:val="006A1D2D"/>
    <w:rsid w:val="006A1ECF"/>
    <w:rsid w:val="006A22BE"/>
    <w:rsid w:val="006A22C3"/>
    <w:rsid w:val="006A243F"/>
    <w:rsid w:val="006A2516"/>
    <w:rsid w:val="006A258F"/>
    <w:rsid w:val="006A2A77"/>
    <w:rsid w:val="006A2D9C"/>
    <w:rsid w:val="006A2EA8"/>
    <w:rsid w:val="006A2EAA"/>
    <w:rsid w:val="006A2F04"/>
    <w:rsid w:val="006A307B"/>
    <w:rsid w:val="006A3083"/>
    <w:rsid w:val="006A308F"/>
    <w:rsid w:val="006A3247"/>
    <w:rsid w:val="006A3494"/>
    <w:rsid w:val="006A34CB"/>
    <w:rsid w:val="006A3545"/>
    <w:rsid w:val="006A3548"/>
    <w:rsid w:val="006A3775"/>
    <w:rsid w:val="006A3903"/>
    <w:rsid w:val="006A3A5B"/>
    <w:rsid w:val="006A3A96"/>
    <w:rsid w:val="006A3CAC"/>
    <w:rsid w:val="006A3CD9"/>
    <w:rsid w:val="006A3DAD"/>
    <w:rsid w:val="006A3E0F"/>
    <w:rsid w:val="006A4024"/>
    <w:rsid w:val="006A427B"/>
    <w:rsid w:val="006A4291"/>
    <w:rsid w:val="006A43C3"/>
    <w:rsid w:val="006A4463"/>
    <w:rsid w:val="006A4A17"/>
    <w:rsid w:val="006A4BB5"/>
    <w:rsid w:val="006A4CD3"/>
    <w:rsid w:val="006A4DC4"/>
    <w:rsid w:val="006A4E8C"/>
    <w:rsid w:val="006A4E95"/>
    <w:rsid w:val="006A507A"/>
    <w:rsid w:val="006A51EE"/>
    <w:rsid w:val="006A5210"/>
    <w:rsid w:val="006A52E9"/>
    <w:rsid w:val="006A5335"/>
    <w:rsid w:val="006A569C"/>
    <w:rsid w:val="006A5842"/>
    <w:rsid w:val="006A58BE"/>
    <w:rsid w:val="006A591C"/>
    <w:rsid w:val="006A5BA0"/>
    <w:rsid w:val="006A5C51"/>
    <w:rsid w:val="006A5CF9"/>
    <w:rsid w:val="006A5DF4"/>
    <w:rsid w:val="006A5E0C"/>
    <w:rsid w:val="006A5F88"/>
    <w:rsid w:val="006A60DF"/>
    <w:rsid w:val="006A63CC"/>
    <w:rsid w:val="006A67AF"/>
    <w:rsid w:val="006A6832"/>
    <w:rsid w:val="006A699E"/>
    <w:rsid w:val="006A6C35"/>
    <w:rsid w:val="006A6C5B"/>
    <w:rsid w:val="006A6F54"/>
    <w:rsid w:val="006A6FEE"/>
    <w:rsid w:val="006A7084"/>
    <w:rsid w:val="006A708D"/>
    <w:rsid w:val="006A7547"/>
    <w:rsid w:val="006A7631"/>
    <w:rsid w:val="006A7674"/>
    <w:rsid w:val="006A7812"/>
    <w:rsid w:val="006A7879"/>
    <w:rsid w:val="006A7B1F"/>
    <w:rsid w:val="006A7BD4"/>
    <w:rsid w:val="006A7E1E"/>
    <w:rsid w:val="006A7E7C"/>
    <w:rsid w:val="006B0377"/>
    <w:rsid w:val="006B0762"/>
    <w:rsid w:val="006B0A3B"/>
    <w:rsid w:val="006B0F0E"/>
    <w:rsid w:val="006B0F47"/>
    <w:rsid w:val="006B10E4"/>
    <w:rsid w:val="006B126C"/>
    <w:rsid w:val="006B1305"/>
    <w:rsid w:val="006B152B"/>
    <w:rsid w:val="006B171E"/>
    <w:rsid w:val="006B1775"/>
    <w:rsid w:val="006B1934"/>
    <w:rsid w:val="006B1B1D"/>
    <w:rsid w:val="006B1DDB"/>
    <w:rsid w:val="006B1DFA"/>
    <w:rsid w:val="006B2551"/>
    <w:rsid w:val="006B26C5"/>
    <w:rsid w:val="006B2882"/>
    <w:rsid w:val="006B28DE"/>
    <w:rsid w:val="006B2957"/>
    <w:rsid w:val="006B2962"/>
    <w:rsid w:val="006B2DA5"/>
    <w:rsid w:val="006B31D5"/>
    <w:rsid w:val="006B31DE"/>
    <w:rsid w:val="006B3270"/>
    <w:rsid w:val="006B3282"/>
    <w:rsid w:val="006B3313"/>
    <w:rsid w:val="006B344A"/>
    <w:rsid w:val="006B37E1"/>
    <w:rsid w:val="006B3B13"/>
    <w:rsid w:val="006B3E43"/>
    <w:rsid w:val="006B4638"/>
    <w:rsid w:val="006B4658"/>
    <w:rsid w:val="006B46FC"/>
    <w:rsid w:val="006B4820"/>
    <w:rsid w:val="006B484E"/>
    <w:rsid w:val="006B4930"/>
    <w:rsid w:val="006B4D15"/>
    <w:rsid w:val="006B523A"/>
    <w:rsid w:val="006B52D5"/>
    <w:rsid w:val="006B536B"/>
    <w:rsid w:val="006B550B"/>
    <w:rsid w:val="006B57D2"/>
    <w:rsid w:val="006B59D2"/>
    <w:rsid w:val="006B5A9E"/>
    <w:rsid w:val="006B5B22"/>
    <w:rsid w:val="006B5DCD"/>
    <w:rsid w:val="006B5F40"/>
    <w:rsid w:val="006B5F77"/>
    <w:rsid w:val="006B6090"/>
    <w:rsid w:val="006B60E5"/>
    <w:rsid w:val="006B6145"/>
    <w:rsid w:val="006B6163"/>
    <w:rsid w:val="006B61B5"/>
    <w:rsid w:val="006B65A5"/>
    <w:rsid w:val="006B671D"/>
    <w:rsid w:val="006B679C"/>
    <w:rsid w:val="006B685C"/>
    <w:rsid w:val="006B6940"/>
    <w:rsid w:val="006B6C46"/>
    <w:rsid w:val="006B7046"/>
    <w:rsid w:val="006B7159"/>
    <w:rsid w:val="006B71AC"/>
    <w:rsid w:val="006B7255"/>
    <w:rsid w:val="006B75D9"/>
    <w:rsid w:val="006B7883"/>
    <w:rsid w:val="006B7980"/>
    <w:rsid w:val="006B7A2B"/>
    <w:rsid w:val="006B7D36"/>
    <w:rsid w:val="006C0051"/>
    <w:rsid w:val="006C0538"/>
    <w:rsid w:val="006C05D5"/>
    <w:rsid w:val="006C0695"/>
    <w:rsid w:val="006C06AF"/>
    <w:rsid w:val="006C0729"/>
    <w:rsid w:val="006C0891"/>
    <w:rsid w:val="006C0AA6"/>
    <w:rsid w:val="006C0B30"/>
    <w:rsid w:val="006C0C0A"/>
    <w:rsid w:val="006C0F49"/>
    <w:rsid w:val="006C1094"/>
    <w:rsid w:val="006C13DB"/>
    <w:rsid w:val="006C15D4"/>
    <w:rsid w:val="006C1970"/>
    <w:rsid w:val="006C1A87"/>
    <w:rsid w:val="006C1A88"/>
    <w:rsid w:val="006C2035"/>
    <w:rsid w:val="006C206F"/>
    <w:rsid w:val="006C2346"/>
    <w:rsid w:val="006C2703"/>
    <w:rsid w:val="006C275C"/>
    <w:rsid w:val="006C27B1"/>
    <w:rsid w:val="006C27BF"/>
    <w:rsid w:val="006C27D9"/>
    <w:rsid w:val="006C29D5"/>
    <w:rsid w:val="006C29F3"/>
    <w:rsid w:val="006C2B36"/>
    <w:rsid w:val="006C2CB6"/>
    <w:rsid w:val="006C2D6A"/>
    <w:rsid w:val="006C3073"/>
    <w:rsid w:val="006C3804"/>
    <w:rsid w:val="006C384C"/>
    <w:rsid w:val="006C385B"/>
    <w:rsid w:val="006C3C46"/>
    <w:rsid w:val="006C3D25"/>
    <w:rsid w:val="006C4187"/>
    <w:rsid w:val="006C4477"/>
    <w:rsid w:val="006C4A56"/>
    <w:rsid w:val="006C4C49"/>
    <w:rsid w:val="006C50E1"/>
    <w:rsid w:val="006C51AC"/>
    <w:rsid w:val="006C52AC"/>
    <w:rsid w:val="006C52C5"/>
    <w:rsid w:val="006C52F3"/>
    <w:rsid w:val="006C56B0"/>
    <w:rsid w:val="006C56F8"/>
    <w:rsid w:val="006C58D7"/>
    <w:rsid w:val="006C5BC6"/>
    <w:rsid w:val="006C5C71"/>
    <w:rsid w:val="006C5D14"/>
    <w:rsid w:val="006C5F6A"/>
    <w:rsid w:val="006C60C8"/>
    <w:rsid w:val="006C621F"/>
    <w:rsid w:val="006C639B"/>
    <w:rsid w:val="006C6597"/>
    <w:rsid w:val="006C65B8"/>
    <w:rsid w:val="006C661F"/>
    <w:rsid w:val="006C664B"/>
    <w:rsid w:val="006C68BD"/>
    <w:rsid w:val="006C69E9"/>
    <w:rsid w:val="006C6A96"/>
    <w:rsid w:val="006C6E24"/>
    <w:rsid w:val="006C6F15"/>
    <w:rsid w:val="006C6FB5"/>
    <w:rsid w:val="006C72EE"/>
    <w:rsid w:val="006C7460"/>
    <w:rsid w:val="006C7B2D"/>
    <w:rsid w:val="006D0003"/>
    <w:rsid w:val="006D0172"/>
    <w:rsid w:val="006D02AB"/>
    <w:rsid w:val="006D0524"/>
    <w:rsid w:val="006D07FB"/>
    <w:rsid w:val="006D084E"/>
    <w:rsid w:val="006D0E1E"/>
    <w:rsid w:val="006D0EAC"/>
    <w:rsid w:val="006D16AA"/>
    <w:rsid w:val="006D1C89"/>
    <w:rsid w:val="006D1CCB"/>
    <w:rsid w:val="006D1D68"/>
    <w:rsid w:val="006D1E40"/>
    <w:rsid w:val="006D1E42"/>
    <w:rsid w:val="006D2073"/>
    <w:rsid w:val="006D2569"/>
    <w:rsid w:val="006D271B"/>
    <w:rsid w:val="006D2BA2"/>
    <w:rsid w:val="006D2C74"/>
    <w:rsid w:val="006D2D1B"/>
    <w:rsid w:val="006D31D9"/>
    <w:rsid w:val="006D340B"/>
    <w:rsid w:val="006D353E"/>
    <w:rsid w:val="006D365D"/>
    <w:rsid w:val="006D384B"/>
    <w:rsid w:val="006D3ACB"/>
    <w:rsid w:val="006D3B93"/>
    <w:rsid w:val="006D3BC6"/>
    <w:rsid w:val="006D3E1F"/>
    <w:rsid w:val="006D40B1"/>
    <w:rsid w:val="006D4165"/>
    <w:rsid w:val="006D419A"/>
    <w:rsid w:val="006D43E6"/>
    <w:rsid w:val="006D44CE"/>
    <w:rsid w:val="006D466A"/>
    <w:rsid w:val="006D479A"/>
    <w:rsid w:val="006D481E"/>
    <w:rsid w:val="006D4AFE"/>
    <w:rsid w:val="006D4C31"/>
    <w:rsid w:val="006D4D73"/>
    <w:rsid w:val="006D4FCE"/>
    <w:rsid w:val="006D50ED"/>
    <w:rsid w:val="006D53E1"/>
    <w:rsid w:val="006D54FD"/>
    <w:rsid w:val="006D55E9"/>
    <w:rsid w:val="006D5892"/>
    <w:rsid w:val="006D5A6F"/>
    <w:rsid w:val="006D5C60"/>
    <w:rsid w:val="006D5C97"/>
    <w:rsid w:val="006D5EAF"/>
    <w:rsid w:val="006D6188"/>
    <w:rsid w:val="006D6422"/>
    <w:rsid w:val="006D67E2"/>
    <w:rsid w:val="006D67E4"/>
    <w:rsid w:val="006D6945"/>
    <w:rsid w:val="006D6D43"/>
    <w:rsid w:val="006D6D8F"/>
    <w:rsid w:val="006D6DB0"/>
    <w:rsid w:val="006D7454"/>
    <w:rsid w:val="006D74D8"/>
    <w:rsid w:val="006D7893"/>
    <w:rsid w:val="006D790E"/>
    <w:rsid w:val="006D7920"/>
    <w:rsid w:val="006D7CAF"/>
    <w:rsid w:val="006D7DF0"/>
    <w:rsid w:val="006E01E3"/>
    <w:rsid w:val="006E0330"/>
    <w:rsid w:val="006E08F8"/>
    <w:rsid w:val="006E0920"/>
    <w:rsid w:val="006E0A9C"/>
    <w:rsid w:val="006E0DB8"/>
    <w:rsid w:val="006E0DE3"/>
    <w:rsid w:val="006E0EC1"/>
    <w:rsid w:val="006E10CB"/>
    <w:rsid w:val="006E127E"/>
    <w:rsid w:val="006E1444"/>
    <w:rsid w:val="006E14A9"/>
    <w:rsid w:val="006E169B"/>
    <w:rsid w:val="006E173C"/>
    <w:rsid w:val="006E178F"/>
    <w:rsid w:val="006E199A"/>
    <w:rsid w:val="006E1C47"/>
    <w:rsid w:val="006E218D"/>
    <w:rsid w:val="006E2217"/>
    <w:rsid w:val="006E2267"/>
    <w:rsid w:val="006E232C"/>
    <w:rsid w:val="006E2903"/>
    <w:rsid w:val="006E2DF4"/>
    <w:rsid w:val="006E2E94"/>
    <w:rsid w:val="006E2EE1"/>
    <w:rsid w:val="006E2F2B"/>
    <w:rsid w:val="006E312C"/>
    <w:rsid w:val="006E32F0"/>
    <w:rsid w:val="006E3426"/>
    <w:rsid w:val="006E34F8"/>
    <w:rsid w:val="006E3686"/>
    <w:rsid w:val="006E3733"/>
    <w:rsid w:val="006E3D11"/>
    <w:rsid w:val="006E3E24"/>
    <w:rsid w:val="006E3EEF"/>
    <w:rsid w:val="006E4269"/>
    <w:rsid w:val="006E439A"/>
    <w:rsid w:val="006E43CD"/>
    <w:rsid w:val="006E4760"/>
    <w:rsid w:val="006E48E1"/>
    <w:rsid w:val="006E4965"/>
    <w:rsid w:val="006E4FE2"/>
    <w:rsid w:val="006E50B7"/>
    <w:rsid w:val="006E50D1"/>
    <w:rsid w:val="006E5399"/>
    <w:rsid w:val="006E563F"/>
    <w:rsid w:val="006E56CB"/>
    <w:rsid w:val="006E57D0"/>
    <w:rsid w:val="006E5841"/>
    <w:rsid w:val="006E597D"/>
    <w:rsid w:val="006E5A3D"/>
    <w:rsid w:val="006E5A98"/>
    <w:rsid w:val="006E5B95"/>
    <w:rsid w:val="006E5C21"/>
    <w:rsid w:val="006E611D"/>
    <w:rsid w:val="006E61CB"/>
    <w:rsid w:val="006E6485"/>
    <w:rsid w:val="006E6501"/>
    <w:rsid w:val="006E66A8"/>
    <w:rsid w:val="006E692B"/>
    <w:rsid w:val="006E6D39"/>
    <w:rsid w:val="006E6EB5"/>
    <w:rsid w:val="006E6F65"/>
    <w:rsid w:val="006E7428"/>
    <w:rsid w:val="006E74B4"/>
    <w:rsid w:val="006E76B1"/>
    <w:rsid w:val="006E76BD"/>
    <w:rsid w:val="006E7746"/>
    <w:rsid w:val="006E7B22"/>
    <w:rsid w:val="006E7ED5"/>
    <w:rsid w:val="006F00AD"/>
    <w:rsid w:val="006F0212"/>
    <w:rsid w:val="006F051E"/>
    <w:rsid w:val="006F05B1"/>
    <w:rsid w:val="006F0B26"/>
    <w:rsid w:val="006F0C7A"/>
    <w:rsid w:val="006F0DC8"/>
    <w:rsid w:val="006F0E0E"/>
    <w:rsid w:val="006F1004"/>
    <w:rsid w:val="006F1061"/>
    <w:rsid w:val="006F1666"/>
    <w:rsid w:val="006F1836"/>
    <w:rsid w:val="006F1AEF"/>
    <w:rsid w:val="006F1C65"/>
    <w:rsid w:val="006F1DE6"/>
    <w:rsid w:val="006F1F0A"/>
    <w:rsid w:val="006F219E"/>
    <w:rsid w:val="006F25B7"/>
    <w:rsid w:val="006F26CC"/>
    <w:rsid w:val="006F282D"/>
    <w:rsid w:val="006F29C5"/>
    <w:rsid w:val="006F2CA4"/>
    <w:rsid w:val="006F2F23"/>
    <w:rsid w:val="006F3015"/>
    <w:rsid w:val="006F316C"/>
    <w:rsid w:val="006F31A4"/>
    <w:rsid w:val="006F3406"/>
    <w:rsid w:val="006F343E"/>
    <w:rsid w:val="006F383F"/>
    <w:rsid w:val="006F3B53"/>
    <w:rsid w:val="006F3B76"/>
    <w:rsid w:val="006F406B"/>
    <w:rsid w:val="006F40B5"/>
    <w:rsid w:val="006F40F0"/>
    <w:rsid w:val="006F419A"/>
    <w:rsid w:val="006F41AD"/>
    <w:rsid w:val="006F423B"/>
    <w:rsid w:val="006F42E5"/>
    <w:rsid w:val="006F4464"/>
    <w:rsid w:val="006F4603"/>
    <w:rsid w:val="006F488E"/>
    <w:rsid w:val="006F48D6"/>
    <w:rsid w:val="006F4B56"/>
    <w:rsid w:val="006F4EA9"/>
    <w:rsid w:val="006F4F26"/>
    <w:rsid w:val="006F53E0"/>
    <w:rsid w:val="006F5AB1"/>
    <w:rsid w:val="006F5ADF"/>
    <w:rsid w:val="006F5B68"/>
    <w:rsid w:val="006F5C51"/>
    <w:rsid w:val="006F5CA6"/>
    <w:rsid w:val="006F5D1A"/>
    <w:rsid w:val="006F5D71"/>
    <w:rsid w:val="006F643B"/>
    <w:rsid w:val="006F6690"/>
    <w:rsid w:val="006F6751"/>
    <w:rsid w:val="006F686E"/>
    <w:rsid w:val="006F68F9"/>
    <w:rsid w:val="006F6CAD"/>
    <w:rsid w:val="006F6D4A"/>
    <w:rsid w:val="006F7033"/>
    <w:rsid w:val="006F7323"/>
    <w:rsid w:val="006F74AE"/>
    <w:rsid w:val="006F7C94"/>
    <w:rsid w:val="006F7E44"/>
    <w:rsid w:val="00700009"/>
    <w:rsid w:val="00700067"/>
    <w:rsid w:val="00700314"/>
    <w:rsid w:val="00700358"/>
    <w:rsid w:val="0070045A"/>
    <w:rsid w:val="007005C0"/>
    <w:rsid w:val="00700AB4"/>
    <w:rsid w:val="00700B0E"/>
    <w:rsid w:val="00700D7C"/>
    <w:rsid w:val="00701102"/>
    <w:rsid w:val="00701222"/>
    <w:rsid w:val="0070156C"/>
    <w:rsid w:val="00701670"/>
    <w:rsid w:val="0070180D"/>
    <w:rsid w:val="007019EA"/>
    <w:rsid w:val="00701B1F"/>
    <w:rsid w:val="00701BC9"/>
    <w:rsid w:val="00701EC9"/>
    <w:rsid w:val="00701FB5"/>
    <w:rsid w:val="00701FFC"/>
    <w:rsid w:val="0070259A"/>
    <w:rsid w:val="00702856"/>
    <w:rsid w:val="00702987"/>
    <w:rsid w:val="00702B39"/>
    <w:rsid w:val="00702CE2"/>
    <w:rsid w:val="00702D0F"/>
    <w:rsid w:val="00703051"/>
    <w:rsid w:val="00703120"/>
    <w:rsid w:val="00703178"/>
    <w:rsid w:val="007031CE"/>
    <w:rsid w:val="007032DF"/>
    <w:rsid w:val="00703424"/>
    <w:rsid w:val="007034C6"/>
    <w:rsid w:val="0070387E"/>
    <w:rsid w:val="00703A93"/>
    <w:rsid w:val="00703B3B"/>
    <w:rsid w:val="00703DE4"/>
    <w:rsid w:val="00704001"/>
    <w:rsid w:val="007040B7"/>
    <w:rsid w:val="007040C0"/>
    <w:rsid w:val="00704318"/>
    <w:rsid w:val="0070442A"/>
    <w:rsid w:val="00704AA7"/>
    <w:rsid w:val="00704B85"/>
    <w:rsid w:val="00704C41"/>
    <w:rsid w:val="00704E4E"/>
    <w:rsid w:val="00704ECA"/>
    <w:rsid w:val="00704EDF"/>
    <w:rsid w:val="00704FD5"/>
    <w:rsid w:val="0070501D"/>
    <w:rsid w:val="00705376"/>
    <w:rsid w:val="0070538D"/>
    <w:rsid w:val="00705A82"/>
    <w:rsid w:val="00705B77"/>
    <w:rsid w:val="00705E9B"/>
    <w:rsid w:val="0070601B"/>
    <w:rsid w:val="00706106"/>
    <w:rsid w:val="0070663A"/>
    <w:rsid w:val="00706B82"/>
    <w:rsid w:val="00706F0E"/>
    <w:rsid w:val="00707439"/>
    <w:rsid w:val="007076D6"/>
    <w:rsid w:val="007077F2"/>
    <w:rsid w:val="00707A02"/>
    <w:rsid w:val="00707A03"/>
    <w:rsid w:val="00707A05"/>
    <w:rsid w:val="007101A7"/>
    <w:rsid w:val="007101B1"/>
    <w:rsid w:val="007101F0"/>
    <w:rsid w:val="00710213"/>
    <w:rsid w:val="0071023D"/>
    <w:rsid w:val="00710355"/>
    <w:rsid w:val="007104FB"/>
    <w:rsid w:val="00710A70"/>
    <w:rsid w:val="00710B28"/>
    <w:rsid w:val="00710C74"/>
    <w:rsid w:val="00710DB8"/>
    <w:rsid w:val="00710ED6"/>
    <w:rsid w:val="00710F45"/>
    <w:rsid w:val="00710FDD"/>
    <w:rsid w:val="00711016"/>
    <w:rsid w:val="007110AA"/>
    <w:rsid w:val="00711180"/>
    <w:rsid w:val="007111BA"/>
    <w:rsid w:val="00711626"/>
    <w:rsid w:val="00711D07"/>
    <w:rsid w:val="0071269F"/>
    <w:rsid w:val="0071289D"/>
    <w:rsid w:val="00712DC6"/>
    <w:rsid w:val="00713067"/>
    <w:rsid w:val="00713379"/>
    <w:rsid w:val="0071348B"/>
    <w:rsid w:val="007134BC"/>
    <w:rsid w:val="007135A5"/>
    <w:rsid w:val="00713780"/>
    <w:rsid w:val="007138DE"/>
    <w:rsid w:val="00713F0A"/>
    <w:rsid w:val="00713FFA"/>
    <w:rsid w:val="007146CF"/>
    <w:rsid w:val="00714BB3"/>
    <w:rsid w:val="00714E0F"/>
    <w:rsid w:val="00714EF5"/>
    <w:rsid w:val="00714F5A"/>
    <w:rsid w:val="007150EF"/>
    <w:rsid w:val="007153A6"/>
    <w:rsid w:val="007153B9"/>
    <w:rsid w:val="0071543E"/>
    <w:rsid w:val="0071550A"/>
    <w:rsid w:val="00715595"/>
    <w:rsid w:val="0071583C"/>
    <w:rsid w:val="007158F6"/>
    <w:rsid w:val="00715BBC"/>
    <w:rsid w:val="00715CE8"/>
    <w:rsid w:val="007161CD"/>
    <w:rsid w:val="007161EA"/>
    <w:rsid w:val="007162EF"/>
    <w:rsid w:val="00716449"/>
    <w:rsid w:val="00716532"/>
    <w:rsid w:val="0071660B"/>
    <w:rsid w:val="007168DE"/>
    <w:rsid w:val="00716911"/>
    <w:rsid w:val="00716BFB"/>
    <w:rsid w:val="0071701F"/>
    <w:rsid w:val="007172A6"/>
    <w:rsid w:val="007175F5"/>
    <w:rsid w:val="00717891"/>
    <w:rsid w:val="00717A17"/>
    <w:rsid w:val="00717B9D"/>
    <w:rsid w:val="00717E1C"/>
    <w:rsid w:val="00717F4E"/>
    <w:rsid w:val="00720321"/>
    <w:rsid w:val="007207D7"/>
    <w:rsid w:val="00720C4B"/>
    <w:rsid w:val="00720FFA"/>
    <w:rsid w:val="00721079"/>
    <w:rsid w:val="00721252"/>
    <w:rsid w:val="007217BD"/>
    <w:rsid w:val="00721877"/>
    <w:rsid w:val="00721C4F"/>
    <w:rsid w:val="00721D62"/>
    <w:rsid w:val="00721F10"/>
    <w:rsid w:val="00721FB9"/>
    <w:rsid w:val="00721FC0"/>
    <w:rsid w:val="007221B4"/>
    <w:rsid w:val="00722385"/>
    <w:rsid w:val="00722403"/>
    <w:rsid w:val="0072287D"/>
    <w:rsid w:val="0072299B"/>
    <w:rsid w:val="00722B83"/>
    <w:rsid w:val="00722E4E"/>
    <w:rsid w:val="007231E1"/>
    <w:rsid w:val="00723385"/>
    <w:rsid w:val="00723524"/>
    <w:rsid w:val="007235B6"/>
    <w:rsid w:val="007237DF"/>
    <w:rsid w:val="00723A31"/>
    <w:rsid w:val="00723BC6"/>
    <w:rsid w:val="00723BDB"/>
    <w:rsid w:val="00723D79"/>
    <w:rsid w:val="00723E24"/>
    <w:rsid w:val="00723E56"/>
    <w:rsid w:val="00724028"/>
    <w:rsid w:val="0072409E"/>
    <w:rsid w:val="00724149"/>
    <w:rsid w:val="00724156"/>
    <w:rsid w:val="007242F5"/>
    <w:rsid w:val="007244E8"/>
    <w:rsid w:val="007245F2"/>
    <w:rsid w:val="0072487E"/>
    <w:rsid w:val="007249DD"/>
    <w:rsid w:val="00724A41"/>
    <w:rsid w:val="00724A46"/>
    <w:rsid w:val="00724AD6"/>
    <w:rsid w:val="00724B9C"/>
    <w:rsid w:val="00724CD9"/>
    <w:rsid w:val="00724D23"/>
    <w:rsid w:val="0072563D"/>
    <w:rsid w:val="0072570F"/>
    <w:rsid w:val="00725744"/>
    <w:rsid w:val="0072590B"/>
    <w:rsid w:val="00725C91"/>
    <w:rsid w:val="00725EB1"/>
    <w:rsid w:val="007261A0"/>
    <w:rsid w:val="00726503"/>
    <w:rsid w:val="0072657E"/>
    <w:rsid w:val="00726852"/>
    <w:rsid w:val="00726A00"/>
    <w:rsid w:val="00726AFF"/>
    <w:rsid w:val="00726BB0"/>
    <w:rsid w:val="00726C74"/>
    <w:rsid w:val="00726D9D"/>
    <w:rsid w:val="00726DE3"/>
    <w:rsid w:val="00726EEE"/>
    <w:rsid w:val="007270E5"/>
    <w:rsid w:val="00727262"/>
    <w:rsid w:val="0072739E"/>
    <w:rsid w:val="00727438"/>
    <w:rsid w:val="0072743E"/>
    <w:rsid w:val="0072763F"/>
    <w:rsid w:val="00727724"/>
    <w:rsid w:val="00727967"/>
    <w:rsid w:val="007279E3"/>
    <w:rsid w:val="00727A64"/>
    <w:rsid w:val="00727A77"/>
    <w:rsid w:val="00727ABA"/>
    <w:rsid w:val="00727B07"/>
    <w:rsid w:val="00727B12"/>
    <w:rsid w:val="00727B8B"/>
    <w:rsid w:val="00727CA6"/>
    <w:rsid w:val="00727EEC"/>
    <w:rsid w:val="00730036"/>
    <w:rsid w:val="007300C5"/>
    <w:rsid w:val="0073046F"/>
    <w:rsid w:val="0073056D"/>
    <w:rsid w:val="00730622"/>
    <w:rsid w:val="007306C4"/>
    <w:rsid w:val="007308A7"/>
    <w:rsid w:val="00730C63"/>
    <w:rsid w:val="00730D37"/>
    <w:rsid w:val="00731353"/>
    <w:rsid w:val="007313C0"/>
    <w:rsid w:val="007313FA"/>
    <w:rsid w:val="007317AE"/>
    <w:rsid w:val="00731A75"/>
    <w:rsid w:val="007320D3"/>
    <w:rsid w:val="007321F4"/>
    <w:rsid w:val="00732279"/>
    <w:rsid w:val="00732703"/>
    <w:rsid w:val="007328B5"/>
    <w:rsid w:val="00732C37"/>
    <w:rsid w:val="00732CDA"/>
    <w:rsid w:val="00732CDB"/>
    <w:rsid w:val="00732D9B"/>
    <w:rsid w:val="00732DE9"/>
    <w:rsid w:val="0073302E"/>
    <w:rsid w:val="007330FF"/>
    <w:rsid w:val="007333CA"/>
    <w:rsid w:val="00733B58"/>
    <w:rsid w:val="00733C6E"/>
    <w:rsid w:val="00733CD0"/>
    <w:rsid w:val="00733FFC"/>
    <w:rsid w:val="007340B6"/>
    <w:rsid w:val="007340B9"/>
    <w:rsid w:val="00734230"/>
    <w:rsid w:val="00734312"/>
    <w:rsid w:val="00734387"/>
    <w:rsid w:val="007346E9"/>
    <w:rsid w:val="0073476B"/>
    <w:rsid w:val="007347C0"/>
    <w:rsid w:val="0073484E"/>
    <w:rsid w:val="00734C28"/>
    <w:rsid w:val="00734CF3"/>
    <w:rsid w:val="0073508A"/>
    <w:rsid w:val="007354DC"/>
    <w:rsid w:val="0073556A"/>
    <w:rsid w:val="00735E3C"/>
    <w:rsid w:val="0073608A"/>
    <w:rsid w:val="007362F1"/>
    <w:rsid w:val="0073646C"/>
    <w:rsid w:val="0073668C"/>
    <w:rsid w:val="00736971"/>
    <w:rsid w:val="00736A3B"/>
    <w:rsid w:val="00736B12"/>
    <w:rsid w:val="00736C70"/>
    <w:rsid w:val="00736E10"/>
    <w:rsid w:val="0073708C"/>
    <w:rsid w:val="0073714F"/>
    <w:rsid w:val="0073735F"/>
    <w:rsid w:val="007377F8"/>
    <w:rsid w:val="007378CD"/>
    <w:rsid w:val="00737C29"/>
    <w:rsid w:val="00737DF4"/>
    <w:rsid w:val="00737E0C"/>
    <w:rsid w:val="00740157"/>
    <w:rsid w:val="00740205"/>
    <w:rsid w:val="00740301"/>
    <w:rsid w:val="0074041E"/>
    <w:rsid w:val="00740568"/>
    <w:rsid w:val="0074088A"/>
    <w:rsid w:val="00740C9E"/>
    <w:rsid w:val="00740DC9"/>
    <w:rsid w:val="0074100F"/>
    <w:rsid w:val="007414F7"/>
    <w:rsid w:val="0074156A"/>
    <w:rsid w:val="007415A4"/>
    <w:rsid w:val="007416D7"/>
    <w:rsid w:val="00741858"/>
    <w:rsid w:val="0074186E"/>
    <w:rsid w:val="007419BC"/>
    <w:rsid w:val="00741A30"/>
    <w:rsid w:val="00741BB8"/>
    <w:rsid w:val="00741C19"/>
    <w:rsid w:val="00741C2F"/>
    <w:rsid w:val="00742137"/>
    <w:rsid w:val="007423EB"/>
    <w:rsid w:val="0074245B"/>
    <w:rsid w:val="00742581"/>
    <w:rsid w:val="00742781"/>
    <w:rsid w:val="0074283F"/>
    <w:rsid w:val="00742B07"/>
    <w:rsid w:val="00742B10"/>
    <w:rsid w:val="007430AE"/>
    <w:rsid w:val="0074337C"/>
    <w:rsid w:val="00743728"/>
    <w:rsid w:val="00743B73"/>
    <w:rsid w:val="00743BBF"/>
    <w:rsid w:val="00743D44"/>
    <w:rsid w:val="00743E2A"/>
    <w:rsid w:val="007449CA"/>
    <w:rsid w:val="00744AF0"/>
    <w:rsid w:val="00744C88"/>
    <w:rsid w:val="00744EEF"/>
    <w:rsid w:val="00744F6E"/>
    <w:rsid w:val="0074506C"/>
    <w:rsid w:val="007450BE"/>
    <w:rsid w:val="007450CF"/>
    <w:rsid w:val="007451C2"/>
    <w:rsid w:val="00745492"/>
    <w:rsid w:val="0074557F"/>
    <w:rsid w:val="007457EF"/>
    <w:rsid w:val="00745898"/>
    <w:rsid w:val="007458A2"/>
    <w:rsid w:val="00745906"/>
    <w:rsid w:val="0074590B"/>
    <w:rsid w:val="0074594F"/>
    <w:rsid w:val="00746286"/>
    <w:rsid w:val="007463AD"/>
    <w:rsid w:val="007463C6"/>
    <w:rsid w:val="007463D5"/>
    <w:rsid w:val="00746653"/>
    <w:rsid w:val="007469CC"/>
    <w:rsid w:val="00746A3D"/>
    <w:rsid w:val="00746AEC"/>
    <w:rsid w:val="00746AF1"/>
    <w:rsid w:val="00746BEE"/>
    <w:rsid w:val="00746C72"/>
    <w:rsid w:val="00746D63"/>
    <w:rsid w:val="00746DEE"/>
    <w:rsid w:val="00746E33"/>
    <w:rsid w:val="0074720E"/>
    <w:rsid w:val="007475D0"/>
    <w:rsid w:val="007477F3"/>
    <w:rsid w:val="007479C7"/>
    <w:rsid w:val="00747B7F"/>
    <w:rsid w:val="00747CD3"/>
    <w:rsid w:val="00747D31"/>
    <w:rsid w:val="00747D5D"/>
    <w:rsid w:val="00750198"/>
    <w:rsid w:val="00750445"/>
    <w:rsid w:val="007504FE"/>
    <w:rsid w:val="0075058F"/>
    <w:rsid w:val="00750800"/>
    <w:rsid w:val="00750938"/>
    <w:rsid w:val="007509B9"/>
    <w:rsid w:val="00750A31"/>
    <w:rsid w:val="00750B6D"/>
    <w:rsid w:val="00750B6F"/>
    <w:rsid w:val="00750EB1"/>
    <w:rsid w:val="00750F9B"/>
    <w:rsid w:val="0075163E"/>
    <w:rsid w:val="00751670"/>
    <w:rsid w:val="00751B6D"/>
    <w:rsid w:val="00751BF8"/>
    <w:rsid w:val="00751DF0"/>
    <w:rsid w:val="00751E07"/>
    <w:rsid w:val="00751E16"/>
    <w:rsid w:val="007521A8"/>
    <w:rsid w:val="0075255A"/>
    <w:rsid w:val="0075276B"/>
    <w:rsid w:val="0075284F"/>
    <w:rsid w:val="007529D7"/>
    <w:rsid w:val="00752BF8"/>
    <w:rsid w:val="00752C24"/>
    <w:rsid w:val="00752CA1"/>
    <w:rsid w:val="007530CF"/>
    <w:rsid w:val="00753134"/>
    <w:rsid w:val="0075325D"/>
    <w:rsid w:val="0075335B"/>
    <w:rsid w:val="0075357E"/>
    <w:rsid w:val="00753623"/>
    <w:rsid w:val="00753643"/>
    <w:rsid w:val="00753708"/>
    <w:rsid w:val="0075387C"/>
    <w:rsid w:val="00753B86"/>
    <w:rsid w:val="007541FC"/>
    <w:rsid w:val="00754466"/>
    <w:rsid w:val="00754A6D"/>
    <w:rsid w:val="007550BD"/>
    <w:rsid w:val="007551D7"/>
    <w:rsid w:val="0075546A"/>
    <w:rsid w:val="007556A0"/>
    <w:rsid w:val="00755C53"/>
    <w:rsid w:val="00755E74"/>
    <w:rsid w:val="007561E2"/>
    <w:rsid w:val="00756719"/>
    <w:rsid w:val="007568AA"/>
    <w:rsid w:val="00756C0D"/>
    <w:rsid w:val="00756E62"/>
    <w:rsid w:val="00756FE6"/>
    <w:rsid w:val="00757AD0"/>
    <w:rsid w:val="00757C52"/>
    <w:rsid w:val="00757C84"/>
    <w:rsid w:val="00757DB2"/>
    <w:rsid w:val="00757EDA"/>
    <w:rsid w:val="00760102"/>
    <w:rsid w:val="007603A5"/>
    <w:rsid w:val="007603D2"/>
    <w:rsid w:val="007605E2"/>
    <w:rsid w:val="007609C1"/>
    <w:rsid w:val="00760A8F"/>
    <w:rsid w:val="00760B31"/>
    <w:rsid w:val="00760FA0"/>
    <w:rsid w:val="00761107"/>
    <w:rsid w:val="007611C3"/>
    <w:rsid w:val="0076131C"/>
    <w:rsid w:val="007616B2"/>
    <w:rsid w:val="00761761"/>
    <w:rsid w:val="007617A0"/>
    <w:rsid w:val="0076194D"/>
    <w:rsid w:val="00761AFA"/>
    <w:rsid w:val="00761BF8"/>
    <w:rsid w:val="007620E0"/>
    <w:rsid w:val="007621DE"/>
    <w:rsid w:val="007623B0"/>
    <w:rsid w:val="007624E7"/>
    <w:rsid w:val="0076298D"/>
    <w:rsid w:val="00762B69"/>
    <w:rsid w:val="00762BD0"/>
    <w:rsid w:val="00762D62"/>
    <w:rsid w:val="00762E61"/>
    <w:rsid w:val="0076314B"/>
    <w:rsid w:val="00763211"/>
    <w:rsid w:val="007632EA"/>
    <w:rsid w:val="00763317"/>
    <w:rsid w:val="00763491"/>
    <w:rsid w:val="00763784"/>
    <w:rsid w:val="007638F2"/>
    <w:rsid w:val="007639FF"/>
    <w:rsid w:val="00763A99"/>
    <w:rsid w:val="00763BB8"/>
    <w:rsid w:val="007641B9"/>
    <w:rsid w:val="0076437E"/>
    <w:rsid w:val="00764A7A"/>
    <w:rsid w:val="00764ED7"/>
    <w:rsid w:val="007650F0"/>
    <w:rsid w:val="007659F8"/>
    <w:rsid w:val="00765A19"/>
    <w:rsid w:val="00765A4F"/>
    <w:rsid w:val="00765B0A"/>
    <w:rsid w:val="00765D4F"/>
    <w:rsid w:val="00765DF8"/>
    <w:rsid w:val="00765F2D"/>
    <w:rsid w:val="007665C1"/>
    <w:rsid w:val="00766A3A"/>
    <w:rsid w:val="00766DB6"/>
    <w:rsid w:val="00766ECF"/>
    <w:rsid w:val="00767007"/>
    <w:rsid w:val="0076722C"/>
    <w:rsid w:val="007673A6"/>
    <w:rsid w:val="0076746A"/>
    <w:rsid w:val="00767B00"/>
    <w:rsid w:val="00767E44"/>
    <w:rsid w:val="00767FFC"/>
    <w:rsid w:val="0077024D"/>
    <w:rsid w:val="00770274"/>
    <w:rsid w:val="00770336"/>
    <w:rsid w:val="00770562"/>
    <w:rsid w:val="007709F6"/>
    <w:rsid w:val="00770B5C"/>
    <w:rsid w:val="00770CC0"/>
    <w:rsid w:val="007710E4"/>
    <w:rsid w:val="00771163"/>
    <w:rsid w:val="0077127C"/>
    <w:rsid w:val="0077139C"/>
    <w:rsid w:val="007715D5"/>
    <w:rsid w:val="0077170B"/>
    <w:rsid w:val="0077189B"/>
    <w:rsid w:val="00771AC6"/>
    <w:rsid w:val="00771CE4"/>
    <w:rsid w:val="00771F1F"/>
    <w:rsid w:val="007720E8"/>
    <w:rsid w:val="00772131"/>
    <w:rsid w:val="00772219"/>
    <w:rsid w:val="007723EC"/>
    <w:rsid w:val="00772653"/>
    <w:rsid w:val="00772952"/>
    <w:rsid w:val="00772D18"/>
    <w:rsid w:val="00772EF1"/>
    <w:rsid w:val="007730CE"/>
    <w:rsid w:val="00773828"/>
    <w:rsid w:val="007739D9"/>
    <w:rsid w:val="00773D4E"/>
    <w:rsid w:val="007740C7"/>
    <w:rsid w:val="0077418C"/>
    <w:rsid w:val="0077420F"/>
    <w:rsid w:val="007744D4"/>
    <w:rsid w:val="007746FD"/>
    <w:rsid w:val="00774751"/>
    <w:rsid w:val="00774774"/>
    <w:rsid w:val="00774785"/>
    <w:rsid w:val="007749B1"/>
    <w:rsid w:val="00774F46"/>
    <w:rsid w:val="0077520D"/>
    <w:rsid w:val="00775310"/>
    <w:rsid w:val="007757BF"/>
    <w:rsid w:val="00775B9E"/>
    <w:rsid w:val="007762CE"/>
    <w:rsid w:val="007763CA"/>
    <w:rsid w:val="0077659A"/>
    <w:rsid w:val="00776780"/>
    <w:rsid w:val="007768F5"/>
    <w:rsid w:val="00776D07"/>
    <w:rsid w:val="00777010"/>
    <w:rsid w:val="00777059"/>
    <w:rsid w:val="007776B1"/>
    <w:rsid w:val="007777A5"/>
    <w:rsid w:val="007779C5"/>
    <w:rsid w:val="007779C7"/>
    <w:rsid w:val="00777C19"/>
    <w:rsid w:val="00777C4F"/>
    <w:rsid w:val="00777F1C"/>
    <w:rsid w:val="00777FCD"/>
    <w:rsid w:val="0078013E"/>
    <w:rsid w:val="00780146"/>
    <w:rsid w:val="007801D5"/>
    <w:rsid w:val="007802F9"/>
    <w:rsid w:val="0078045F"/>
    <w:rsid w:val="007808C9"/>
    <w:rsid w:val="007809DA"/>
    <w:rsid w:val="00780BBA"/>
    <w:rsid w:val="00780C4B"/>
    <w:rsid w:val="00781044"/>
    <w:rsid w:val="00781540"/>
    <w:rsid w:val="00781711"/>
    <w:rsid w:val="00781A57"/>
    <w:rsid w:val="00781AB8"/>
    <w:rsid w:val="00781BEF"/>
    <w:rsid w:val="00781C54"/>
    <w:rsid w:val="00781ED5"/>
    <w:rsid w:val="00781F8D"/>
    <w:rsid w:val="0078203C"/>
    <w:rsid w:val="007820DE"/>
    <w:rsid w:val="007828D9"/>
    <w:rsid w:val="00782A72"/>
    <w:rsid w:val="00782F3B"/>
    <w:rsid w:val="00783382"/>
    <w:rsid w:val="007833C3"/>
    <w:rsid w:val="007834C7"/>
    <w:rsid w:val="0078360F"/>
    <w:rsid w:val="007836A8"/>
    <w:rsid w:val="00783807"/>
    <w:rsid w:val="00783F0F"/>
    <w:rsid w:val="00784062"/>
    <w:rsid w:val="00784138"/>
    <w:rsid w:val="007843B6"/>
    <w:rsid w:val="00784497"/>
    <w:rsid w:val="0078452D"/>
    <w:rsid w:val="00784667"/>
    <w:rsid w:val="0078473B"/>
    <w:rsid w:val="007848FD"/>
    <w:rsid w:val="00784D47"/>
    <w:rsid w:val="00784D92"/>
    <w:rsid w:val="00784FA0"/>
    <w:rsid w:val="007850E3"/>
    <w:rsid w:val="00785366"/>
    <w:rsid w:val="007853A3"/>
    <w:rsid w:val="007853A6"/>
    <w:rsid w:val="007855DF"/>
    <w:rsid w:val="007856AC"/>
    <w:rsid w:val="00785A81"/>
    <w:rsid w:val="0078662C"/>
    <w:rsid w:val="0078676B"/>
    <w:rsid w:val="00786AB3"/>
    <w:rsid w:val="00786BE8"/>
    <w:rsid w:val="00786CC0"/>
    <w:rsid w:val="00786DED"/>
    <w:rsid w:val="00786ED5"/>
    <w:rsid w:val="00787452"/>
    <w:rsid w:val="007876EA"/>
    <w:rsid w:val="007878FE"/>
    <w:rsid w:val="007879F8"/>
    <w:rsid w:val="00787B2C"/>
    <w:rsid w:val="00787EE6"/>
    <w:rsid w:val="00787F21"/>
    <w:rsid w:val="0079079D"/>
    <w:rsid w:val="00790A29"/>
    <w:rsid w:val="00790F43"/>
    <w:rsid w:val="00791015"/>
    <w:rsid w:val="00791419"/>
    <w:rsid w:val="007915C7"/>
    <w:rsid w:val="007916D5"/>
    <w:rsid w:val="007919E9"/>
    <w:rsid w:val="00791B7C"/>
    <w:rsid w:val="00791C24"/>
    <w:rsid w:val="00791E57"/>
    <w:rsid w:val="00791F4D"/>
    <w:rsid w:val="00792273"/>
    <w:rsid w:val="007924A5"/>
    <w:rsid w:val="007925BE"/>
    <w:rsid w:val="00792694"/>
    <w:rsid w:val="007926B1"/>
    <w:rsid w:val="007927D2"/>
    <w:rsid w:val="007928CC"/>
    <w:rsid w:val="007928E7"/>
    <w:rsid w:val="007929E8"/>
    <w:rsid w:val="00792BA5"/>
    <w:rsid w:val="00792BB2"/>
    <w:rsid w:val="00792F1C"/>
    <w:rsid w:val="0079341C"/>
    <w:rsid w:val="00793589"/>
    <w:rsid w:val="0079369B"/>
    <w:rsid w:val="00793780"/>
    <w:rsid w:val="00793CA7"/>
    <w:rsid w:val="00794089"/>
    <w:rsid w:val="0079441F"/>
    <w:rsid w:val="00794792"/>
    <w:rsid w:val="00794BF1"/>
    <w:rsid w:val="00794D27"/>
    <w:rsid w:val="00794EED"/>
    <w:rsid w:val="00794FF9"/>
    <w:rsid w:val="007955EB"/>
    <w:rsid w:val="00795779"/>
    <w:rsid w:val="007957AB"/>
    <w:rsid w:val="00795C81"/>
    <w:rsid w:val="00795F91"/>
    <w:rsid w:val="00796130"/>
    <w:rsid w:val="0079618B"/>
    <w:rsid w:val="0079655A"/>
    <w:rsid w:val="00796E71"/>
    <w:rsid w:val="00796FD8"/>
    <w:rsid w:val="00797027"/>
    <w:rsid w:val="00797096"/>
    <w:rsid w:val="007975A1"/>
    <w:rsid w:val="00797976"/>
    <w:rsid w:val="00797AB1"/>
    <w:rsid w:val="00797B53"/>
    <w:rsid w:val="00797C3B"/>
    <w:rsid w:val="00797D92"/>
    <w:rsid w:val="007A04B8"/>
    <w:rsid w:val="007A060D"/>
    <w:rsid w:val="007A07C6"/>
    <w:rsid w:val="007A0D0A"/>
    <w:rsid w:val="007A0D94"/>
    <w:rsid w:val="007A0D98"/>
    <w:rsid w:val="007A0D9A"/>
    <w:rsid w:val="007A0FEA"/>
    <w:rsid w:val="007A108E"/>
    <w:rsid w:val="007A129E"/>
    <w:rsid w:val="007A1393"/>
    <w:rsid w:val="007A171B"/>
    <w:rsid w:val="007A171D"/>
    <w:rsid w:val="007A195A"/>
    <w:rsid w:val="007A1AC4"/>
    <w:rsid w:val="007A1AC5"/>
    <w:rsid w:val="007A1B3C"/>
    <w:rsid w:val="007A1F2C"/>
    <w:rsid w:val="007A2093"/>
    <w:rsid w:val="007A250E"/>
    <w:rsid w:val="007A2904"/>
    <w:rsid w:val="007A2C12"/>
    <w:rsid w:val="007A31F3"/>
    <w:rsid w:val="007A34E2"/>
    <w:rsid w:val="007A36F4"/>
    <w:rsid w:val="007A3792"/>
    <w:rsid w:val="007A37B2"/>
    <w:rsid w:val="007A39BA"/>
    <w:rsid w:val="007A3A1B"/>
    <w:rsid w:val="007A3DD5"/>
    <w:rsid w:val="007A3E9B"/>
    <w:rsid w:val="007A3EE2"/>
    <w:rsid w:val="007A4128"/>
    <w:rsid w:val="007A465C"/>
    <w:rsid w:val="007A470F"/>
    <w:rsid w:val="007A482B"/>
    <w:rsid w:val="007A4A8E"/>
    <w:rsid w:val="007A4B14"/>
    <w:rsid w:val="007A4BD6"/>
    <w:rsid w:val="007A509A"/>
    <w:rsid w:val="007A50BA"/>
    <w:rsid w:val="007A50F0"/>
    <w:rsid w:val="007A5239"/>
    <w:rsid w:val="007A54BD"/>
    <w:rsid w:val="007A58FF"/>
    <w:rsid w:val="007A5B18"/>
    <w:rsid w:val="007A5CEA"/>
    <w:rsid w:val="007A5D55"/>
    <w:rsid w:val="007A60DF"/>
    <w:rsid w:val="007A6567"/>
    <w:rsid w:val="007A6A87"/>
    <w:rsid w:val="007A6DE7"/>
    <w:rsid w:val="007A71AC"/>
    <w:rsid w:val="007A73DF"/>
    <w:rsid w:val="007A74AF"/>
    <w:rsid w:val="007A767E"/>
    <w:rsid w:val="007A7A35"/>
    <w:rsid w:val="007A7CD4"/>
    <w:rsid w:val="007A7DE4"/>
    <w:rsid w:val="007A7DFB"/>
    <w:rsid w:val="007B00F6"/>
    <w:rsid w:val="007B0145"/>
    <w:rsid w:val="007B015C"/>
    <w:rsid w:val="007B01A3"/>
    <w:rsid w:val="007B01D2"/>
    <w:rsid w:val="007B0231"/>
    <w:rsid w:val="007B023A"/>
    <w:rsid w:val="007B0290"/>
    <w:rsid w:val="007B078B"/>
    <w:rsid w:val="007B0952"/>
    <w:rsid w:val="007B0997"/>
    <w:rsid w:val="007B0E0F"/>
    <w:rsid w:val="007B128C"/>
    <w:rsid w:val="007B1488"/>
    <w:rsid w:val="007B15A1"/>
    <w:rsid w:val="007B16EA"/>
    <w:rsid w:val="007B19AD"/>
    <w:rsid w:val="007B1B80"/>
    <w:rsid w:val="007B2043"/>
    <w:rsid w:val="007B20E0"/>
    <w:rsid w:val="007B2163"/>
    <w:rsid w:val="007B23F7"/>
    <w:rsid w:val="007B2B53"/>
    <w:rsid w:val="007B2CEF"/>
    <w:rsid w:val="007B2F08"/>
    <w:rsid w:val="007B2F78"/>
    <w:rsid w:val="007B31A2"/>
    <w:rsid w:val="007B3371"/>
    <w:rsid w:val="007B33F4"/>
    <w:rsid w:val="007B3785"/>
    <w:rsid w:val="007B37D2"/>
    <w:rsid w:val="007B37E6"/>
    <w:rsid w:val="007B38B5"/>
    <w:rsid w:val="007B3902"/>
    <w:rsid w:val="007B41BA"/>
    <w:rsid w:val="007B4290"/>
    <w:rsid w:val="007B42F1"/>
    <w:rsid w:val="007B4885"/>
    <w:rsid w:val="007B4B2D"/>
    <w:rsid w:val="007B4E5F"/>
    <w:rsid w:val="007B4EE7"/>
    <w:rsid w:val="007B4F62"/>
    <w:rsid w:val="007B5084"/>
    <w:rsid w:val="007B5798"/>
    <w:rsid w:val="007B5A2B"/>
    <w:rsid w:val="007B5C9D"/>
    <w:rsid w:val="007B5D43"/>
    <w:rsid w:val="007B5F74"/>
    <w:rsid w:val="007B5F85"/>
    <w:rsid w:val="007B60FC"/>
    <w:rsid w:val="007B6323"/>
    <w:rsid w:val="007B63AC"/>
    <w:rsid w:val="007B664C"/>
    <w:rsid w:val="007B66A5"/>
    <w:rsid w:val="007B6EEA"/>
    <w:rsid w:val="007B6F1C"/>
    <w:rsid w:val="007B6F3F"/>
    <w:rsid w:val="007B7228"/>
    <w:rsid w:val="007B764E"/>
    <w:rsid w:val="007B7876"/>
    <w:rsid w:val="007B7913"/>
    <w:rsid w:val="007B7A76"/>
    <w:rsid w:val="007B7BDB"/>
    <w:rsid w:val="007B7BEE"/>
    <w:rsid w:val="007B7F5E"/>
    <w:rsid w:val="007C0131"/>
    <w:rsid w:val="007C0185"/>
    <w:rsid w:val="007C04EC"/>
    <w:rsid w:val="007C0671"/>
    <w:rsid w:val="007C0952"/>
    <w:rsid w:val="007C0B1D"/>
    <w:rsid w:val="007C0C9F"/>
    <w:rsid w:val="007C0E02"/>
    <w:rsid w:val="007C0E1D"/>
    <w:rsid w:val="007C0EAF"/>
    <w:rsid w:val="007C0FAF"/>
    <w:rsid w:val="007C1118"/>
    <w:rsid w:val="007C1184"/>
    <w:rsid w:val="007C15E4"/>
    <w:rsid w:val="007C1991"/>
    <w:rsid w:val="007C19E8"/>
    <w:rsid w:val="007C1CBC"/>
    <w:rsid w:val="007C1CF3"/>
    <w:rsid w:val="007C1EF9"/>
    <w:rsid w:val="007C1FC9"/>
    <w:rsid w:val="007C1FD8"/>
    <w:rsid w:val="007C2090"/>
    <w:rsid w:val="007C2297"/>
    <w:rsid w:val="007C2C78"/>
    <w:rsid w:val="007C2CC9"/>
    <w:rsid w:val="007C2EDD"/>
    <w:rsid w:val="007C3219"/>
    <w:rsid w:val="007C3265"/>
    <w:rsid w:val="007C3695"/>
    <w:rsid w:val="007C3CA5"/>
    <w:rsid w:val="007C3E32"/>
    <w:rsid w:val="007C3E7D"/>
    <w:rsid w:val="007C3EE5"/>
    <w:rsid w:val="007C3F6C"/>
    <w:rsid w:val="007C41F0"/>
    <w:rsid w:val="007C432B"/>
    <w:rsid w:val="007C461E"/>
    <w:rsid w:val="007C471E"/>
    <w:rsid w:val="007C4722"/>
    <w:rsid w:val="007C49D2"/>
    <w:rsid w:val="007C4A99"/>
    <w:rsid w:val="007C4BCF"/>
    <w:rsid w:val="007C4DBA"/>
    <w:rsid w:val="007C5265"/>
    <w:rsid w:val="007C5350"/>
    <w:rsid w:val="007C5545"/>
    <w:rsid w:val="007C55E0"/>
    <w:rsid w:val="007C57BE"/>
    <w:rsid w:val="007C582F"/>
    <w:rsid w:val="007C5AE7"/>
    <w:rsid w:val="007C5F22"/>
    <w:rsid w:val="007C61AB"/>
    <w:rsid w:val="007C6459"/>
    <w:rsid w:val="007C681D"/>
    <w:rsid w:val="007C6A43"/>
    <w:rsid w:val="007C6AD9"/>
    <w:rsid w:val="007C6B7F"/>
    <w:rsid w:val="007C6D84"/>
    <w:rsid w:val="007C6EC7"/>
    <w:rsid w:val="007C70C0"/>
    <w:rsid w:val="007C70DC"/>
    <w:rsid w:val="007C7574"/>
    <w:rsid w:val="007C7745"/>
    <w:rsid w:val="007C7853"/>
    <w:rsid w:val="007C794B"/>
    <w:rsid w:val="007C79FD"/>
    <w:rsid w:val="007C7A27"/>
    <w:rsid w:val="007C7DB4"/>
    <w:rsid w:val="007C7DFF"/>
    <w:rsid w:val="007D06D1"/>
    <w:rsid w:val="007D0720"/>
    <w:rsid w:val="007D0995"/>
    <w:rsid w:val="007D0A32"/>
    <w:rsid w:val="007D0A51"/>
    <w:rsid w:val="007D0D50"/>
    <w:rsid w:val="007D163C"/>
    <w:rsid w:val="007D188A"/>
    <w:rsid w:val="007D1BB8"/>
    <w:rsid w:val="007D1E16"/>
    <w:rsid w:val="007D2435"/>
    <w:rsid w:val="007D282D"/>
    <w:rsid w:val="007D2A0F"/>
    <w:rsid w:val="007D316A"/>
    <w:rsid w:val="007D3291"/>
    <w:rsid w:val="007D3306"/>
    <w:rsid w:val="007D33A9"/>
    <w:rsid w:val="007D3506"/>
    <w:rsid w:val="007D35E4"/>
    <w:rsid w:val="007D3C69"/>
    <w:rsid w:val="007D3EC8"/>
    <w:rsid w:val="007D3F1E"/>
    <w:rsid w:val="007D404B"/>
    <w:rsid w:val="007D4184"/>
    <w:rsid w:val="007D433E"/>
    <w:rsid w:val="007D4363"/>
    <w:rsid w:val="007D453E"/>
    <w:rsid w:val="007D4741"/>
    <w:rsid w:val="007D49DF"/>
    <w:rsid w:val="007D4A40"/>
    <w:rsid w:val="007D4A6B"/>
    <w:rsid w:val="007D4B65"/>
    <w:rsid w:val="007D4CB7"/>
    <w:rsid w:val="007D4CCB"/>
    <w:rsid w:val="007D4D36"/>
    <w:rsid w:val="007D4D80"/>
    <w:rsid w:val="007D4E56"/>
    <w:rsid w:val="007D55DA"/>
    <w:rsid w:val="007D5758"/>
    <w:rsid w:val="007D5CB0"/>
    <w:rsid w:val="007D5D7B"/>
    <w:rsid w:val="007D5F21"/>
    <w:rsid w:val="007D5FFD"/>
    <w:rsid w:val="007D627D"/>
    <w:rsid w:val="007D6720"/>
    <w:rsid w:val="007D6CEB"/>
    <w:rsid w:val="007D6E99"/>
    <w:rsid w:val="007D6F82"/>
    <w:rsid w:val="007D70DF"/>
    <w:rsid w:val="007D75AB"/>
    <w:rsid w:val="007D75FF"/>
    <w:rsid w:val="007D78B8"/>
    <w:rsid w:val="007D7D2C"/>
    <w:rsid w:val="007D7E21"/>
    <w:rsid w:val="007D7EA2"/>
    <w:rsid w:val="007D7F29"/>
    <w:rsid w:val="007E01B6"/>
    <w:rsid w:val="007E01E5"/>
    <w:rsid w:val="007E0285"/>
    <w:rsid w:val="007E07DF"/>
    <w:rsid w:val="007E0C87"/>
    <w:rsid w:val="007E0E62"/>
    <w:rsid w:val="007E0EE8"/>
    <w:rsid w:val="007E0F03"/>
    <w:rsid w:val="007E1005"/>
    <w:rsid w:val="007E1483"/>
    <w:rsid w:val="007E15B1"/>
    <w:rsid w:val="007E1668"/>
    <w:rsid w:val="007E1911"/>
    <w:rsid w:val="007E1CA2"/>
    <w:rsid w:val="007E1F47"/>
    <w:rsid w:val="007E21F2"/>
    <w:rsid w:val="007E2349"/>
    <w:rsid w:val="007E247F"/>
    <w:rsid w:val="007E2810"/>
    <w:rsid w:val="007E283E"/>
    <w:rsid w:val="007E2AF8"/>
    <w:rsid w:val="007E2D52"/>
    <w:rsid w:val="007E2DD2"/>
    <w:rsid w:val="007E2F7C"/>
    <w:rsid w:val="007E3541"/>
    <w:rsid w:val="007E35A3"/>
    <w:rsid w:val="007E3632"/>
    <w:rsid w:val="007E36CC"/>
    <w:rsid w:val="007E3851"/>
    <w:rsid w:val="007E390C"/>
    <w:rsid w:val="007E39C2"/>
    <w:rsid w:val="007E3A67"/>
    <w:rsid w:val="007E3AB9"/>
    <w:rsid w:val="007E3BF4"/>
    <w:rsid w:val="007E3CF6"/>
    <w:rsid w:val="007E432E"/>
    <w:rsid w:val="007E443E"/>
    <w:rsid w:val="007E490D"/>
    <w:rsid w:val="007E4EFD"/>
    <w:rsid w:val="007E4F41"/>
    <w:rsid w:val="007E5010"/>
    <w:rsid w:val="007E506B"/>
    <w:rsid w:val="007E5144"/>
    <w:rsid w:val="007E534F"/>
    <w:rsid w:val="007E5472"/>
    <w:rsid w:val="007E57BA"/>
    <w:rsid w:val="007E582A"/>
    <w:rsid w:val="007E5863"/>
    <w:rsid w:val="007E5A4A"/>
    <w:rsid w:val="007E5B1B"/>
    <w:rsid w:val="007E5B76"/>
    <w:rsid w:val="007E5ED9"/>
    <w:rsid w:val="007E6153"/>
    <w:rsid w:val="007E6392"/>
    <w:rsid w:val="007E6418"/>
    <w:rsid w:val="007E658E"/>
    <w:rsid w:val="007E68DB"/>
    <w:rsid w:val="007E6A60"/>
    <w:rsid w:val="007E6B1D"/>
    <w:rsid w:val="007E6CF9"/>
    <w:rsid w:val="007E6D41"/>
    <w:rsid w:val="007E6DB8"/>
    <w:rsid w:val="007E7133"/>
    <w:rsid w:val="007E71E6"/>
    <w:rsid w:val="007E7281"/>
    <w:rsid w:val="007E741E"/>
    <w:rsid w:val="007E74AF"/>
    <w:rsid w:val="007E74D5"/>
    <w:rsid w:val="007E7688"/>
    <w:rsid w:val="007E768E"/>
    <w:rsid w:val="007E7722"/>
    <w:rsid w:val="007E7999"/>
    <w:rsid w:val="007E7B22"/>
    <w:rsid w:val="007E7BB9"/>
    <w:rsid w:val="007E7BE3"/>
    <w:rsid w:val="007E7C61"/>
    <w:rsid w:val="007E7C6F"/>
    <w:rsid w:val="007E7FF0"/>
    <w:rsid w:val="007F0025"/>
    <w:rsid w:val="007F0182"/>
    <w:rsid w:val="007F01B8"/>
    <w:rsid w:val="007F063C"/>
    <w:rsid w:val="007F0795"/>
    <w:rsid w:val="007F0894"/>
    <w:rsid w:val="007F1004"/>
    <w:rsid w:val="007F10D1"/>
    <w:rsid w:val="007F144F"/>
    <w:rsid w:val="007F14AD"/>
    <w:rsid w:val="007F15CF"/>
    <w:rsid w:val="007F1958"/>
    <w:rsid w:val="007F197C"/>
    <w:rsid w:val="007F19F5"/>
    <w:rsid w:val="007F1BDB"/>
    <w:rsid w:val="007F1C26"/>
    <w:rsid w:val="007F1CDB"/>
    <w:rsid w:val="007F1D03"/>
    <w:rsid w:val="007F1E59"/>
    <w:rsid w:val="007F25FE"/>
    <w:rsid w:val="007F2600"/>
    <w:rsid w:val="007F2984"/>
    <w:rsid w:val="007F2A6A"/>
    <w:rsid w:val="007F2B06"/>
    <w:rsid w:val="007F2B08"/>
    <w:rsid w:val="007F2C00"/>
    <w:rsid w:val="007F2E5E"/>
    <w:rsid w:val="007F2F5D"/>
    <w:rsid w:val="007F307C"/>
    <w:rsid w:val="007F3095"/>
    <w:rsid w:val="007F3283"/>
    <w:rsid w:val="007F3513"/>
    <w:rsid w:val="007F35B5"/>
    <w:rsid w:val="007F362D"/>
    <w:rsid w:val="007F37B3"/>
    <w:rsid w:val="007F39F6"/>
    <w:rsid w:val="007F3B22"/>
    <w:rsid w:val="007F406A"/>
    <w:rsid w:val="007F40ED"/>
    <w:rsid w:val="007F41B5"/>
    <w:rsid w:val="007F422C"/>
    <w:rsid w:val="007F428F"/>
    <w:rsid w:val="007F46E2"/>
    <w:rsid w:val="007F49A5"/>
    <w:rsid w:val="007F4B52"/>
    <w:rsid w:val="007F4DE5"/>
    <w:rsid w:val="007F4E8C"/>
    <w:rsid w:val="007F50BC"/>
    <w:rsid w:val="007F50BE"/>
    <w:rsid w:val="007F5187"/>
    <w:rsid w:val="007F53B5"/>
    <w:rsid w:val="007F5742"/>
    <w:rsid w:val="007F5AAA"/>
    <w:rsid w:val="007F5B04"/>
    <w:rsid w:val="007F6025"/>
    <w:rsid w:val="007F608A"/>
    <w:rsid w:val="007F60B8"/>
    <w:rsid w:val="007F62E8"/>
    <w:rsid w:val="007F68E3"/>
    <w:rsid w:val="007F69B6"/>
    <w:rsid w:val="007F69D7"/>
    <w:rsid w:val="007F6B62"/>
    <w:rsid w:val="007F6C9B"/>
    <w:rsid w:val="007F7142"/>
    <w:rsid w:val="007F749B"/>
    <w:rsid w:val="007F7661"/>
    <w:rsid w:val="007F76AC"/>
    <w:rsid w:val="007F79E2"/>
    <w:rsid w:val="007F7CB9"/>
    <w:rsid w:val="007F7DD8"/>
    <w:rsid w:val="0080009A"/>
    <w:rsid w:val="008000F3"/>
    <w:rsid w:val="008000FB"/>
    <w:rsid w:val="0080011A"/>
    <w:rsid w:val="008003AF"/>
    <w:rsid w:val="00800499"/>
    <w:rsid w:val="008005E9"/>
    <w:rsid w:val="0080079E"/>
    <w:rsid w:val="00800B5E"/>
    <w:rsid w:val="00800B8F"/>
    <w:rsid w:val="00800C53"/>
    <w:rsid w:val="00801020"/>
    <w:rsid w:val="0080105B"/>
    <w:rsid w:val="00801219"/>
    <w:rsid w:val="008015E4"/>
    <w:rsid w:val="00801682"/>
    <w:rsid w:val="00801913"/>
    <w:rsid w:val="00801B2F"/>
    <w:rsid w:val="00801E0F"/>
    <w:rsid w:val="008020C7"/>
    <w:rsid w:val="008021FC"/>
    <w:rsid w:val="0080235E"/>
    <w:rsid w:val="008023EC"/>
    <w:rsid w:val="00802427"/>
    <w:rsid w:val="008026A9"/>
    <w:rsid w:val="00802801"/>
    <w:rsid w:val="00802852"/>
    <w:rsid w:val="0080285C"/>
    <w:rsid w:val="00803159"/>
    <w:rsid w:val="00803235"/>
    <w:rsid w:val="00803317"/>
    <w:rsid w:val="0080366B"/>
    <w:rsid w:val="00803812"/>
    <w:rsid w:val="0080388F"/>
    <w:rsid w:val="0080390B"/>
    <w:rsid w:val="0080390C"/>
    <w:rsid w:val="00803967"/>
    <w:rsid w:val="00803B1C"/>
    <w:rsid w:val="00803DB6"/>
    <w:rsid w:val="00803E98"/>
    <w:rsid w:val="00804032"/>
    <w:rsid w:val="0080439F"/>
    <w:rsid w:val="008043F7"/>
    <w:rsid w:val="00804448"/>
    <w:rsid w:val="008046D8"/>
    <w:rsid w:val="0080488A"/>
    <w:rsid w:val="0080494E"/>
    <w:rsid w:val="008049A8"/>
    <w:rsid w:val="00804D5E"/>
    <w:rsid w:val="00804F95"/>
    <w:rsid w:val="008052F3"/>
    <w:rsid w:val="008054A2"/>
    <w:rsid w:val="0080574E"/>
    <w:rsid w:val="00805C3F"/>
    <w:rsid w:val="00805CB2"/>
    <w:rsid w:val="00805D52"/>
    <w:rsid w:val="0080604A"/>
    <w:rsid w:val="00806095"/>
    <w:rsid w:val="0080620F"/>
    <w:rsid w:val="008065F1"/>
    <w:rsid w:val="008067B7"/>
    <w:rsid w:val="008068B3"/>
    <w:rsid w:val="0080695A"/>
    <w:rsid w:val="00806CF2"/>
    <w:rsid w:val="00806D81"/>
    <w:rsid w:val="0080745A"/>
    <w:rsid w:val="0080770A"/>
    <w:rsid w:val="00807971"/>
    <w:rsid w:val="00807B66"/>
    <w:rsid w:val="00807D86"/>
    <w:rsid w:val="00807EE6"/>
    <w:rsid w:val="00810096"/>
    <w:rsid w:val="00810144"/>
    <w:rsid w:val="008101E5"/>
    <w:rsid w:val="00810521"/>
    <w:rsid w:val="00810712"/>
    <w:rsid w:val="008108FA"/>
    <w:rsid w:val="00810969"/>
    <w:rsid w:val="008109DC"/>
    <w:rsid w:val="00810D08"/>
    <w:rsid w:val="00810E3B"/>
    <w:rsid w:val="00810F40"/>
    <w:rsid w:val="00811653"/>
    <w:rsid w:val="008117D1"/>
    <w:rsid w:val="00811AE0"/>
    <w:rsid w:val="00811C24"/>
    <w:rsid w:val="00811C56"/>
    <w:rsid w:val="0081228D"/>
    <w:rsid w:val="00812822"/>
    <w:rsid w:val="0081286C"/>
    <w:rsid w:val="008128DC"/>
    <w:rsid w:val="008129C3"/>
    <w:rsid w:val="00812A41"/>
    <w:rsid w:val="00812B46"/>
    <w:rsid w:val="00812B5E"/>
    <w:rsid w:val="00812C60"/>
    <w:rsid w:val="00812E3D"/>
    <w:rsid w:val="00812EE7"/>
    <w:rsid w:val="00812F55"/>
    <w:rsid w:val="00812F62"/>
    <w:rsid w:val="00813041"/>
    <w:rsid w:val="00813054"/>
    <w:rsid w:val="008130D4"/>
    <w:rsid w:val="008130F6"/>
    <w:rsid w:val="0081329E"/>
    <w:rsid w:val="008132E6"/>
    <w:rsid w:val="00813643"/>
    <w:rsid w:val="00813A3C"/>
    <w:rsid w:val="00813D10"/>
    <w:rsid w:val="00813E9B"/>
    <w:rsid w:val="00813F7E"/>
    <w:rsid w:val="0081405E"/>
    <w:rsid w:val="0081420A"/>
    <w:rsid w:val="00814427"/>
    <w:rsid w:val="008145D2"/>
    <w:rsid w:val="0081467C"/>
    <w:rsid w:val="00814702"/>
    <w:rsid w:val="008147D7"/>
    <w:rsid w:val="00814912"/>
    <w:rsid w:val="00814B16"/>
    <w:rsid w:val="00814BDA"/>
    <w:rsid w:val="00814C9B"/>
    <w:rsid w:val="0081537A"/>
    <w:rsid w:val="008154CA"/>
    <w:rsid w:val="008155E8"/>
    <w:rsid w:val="008158CB"/>
    <w:rsid w:val="00815A74"/>
    <w:rsid w:val="00815D42"/>
    <w:rsid w:val="008166D6"/>
    <w:rsid w:val="0081679D"/>
    <w:rsid w:val="008169FE"/>
    <w:rsid w:val="00816A29"/>
    <w:rsid w:val="00816A94"/>
    <w:rsid w:val="00816AA6"/>
    <w:rsid w:val="00816C33"/>
    <w:rsid w:val="008171CC"/>
    <w:rsid w:val="0081759D"/>
    <w:rsid w:val="008175BE"/>
    <w:rsid w:val="00817779"/>
    <w:rsid w:val="00817BE4"/>
    <w:rsid w:val="00817CC2"/>
    <w:rsid w:val="00820234"/>
    <w:rsid w:val="008202E8"/>
    <w:rsid w:val="0082036B"/>
    <w:rsid w:val="008204CB"/>
    <w:rsid w:val="008204EF"/>
    <w:rsid w:val="0082062A"/>
    <w:rsid w:val="00820696"/>
    <w:rsid w:val="0082074E"/>
    <w:rsid w:val="00820AA4"/>
    <w:rsid w:val="00820E39"/>
    <w:rsid w:val="00821537"/>
    <w:rsid w:val="008216FB"/>
    <w:rsid w:val="0082176B"/>
    <w:rsid w:val="008218BD"/>
    <w:rsid w:val="0082193E"/>
    <w:rsid w:val="008219A2"/>
    <w:rsid w:val="00821B7A"/>
    <w:rsid w:val="00821CB5"/>
    <w:rsid w:val="00821E3D"/>
    <w:rsid w:val="00822101"/>
    <w:rsid w:val="008222F9"/>
    <w:rsid w:val="00822382"/>
    <w:rsid w:val="0082248C"/>
    <w:rsid w:val="00822594"/>
    <w:rsid w:val="008227E9"/>
    <w:rsid w:val="00822896"/>
    <w:rsid w:val="00822F9E"/>
    <w:rsid w:val="00822FE1"/>
    <w:rsid w:val="0082346D"/>
    <w:rsid w:val="00823863"/>
    <w:rsid w:val="00823EAB"/>
    <w:rsid w:val="0082442D"/>
    <w:rsid w:val="00824872"/>
    <w:rsid w:val="008249C6"/>
    <w:rsid w:val="00824A7D"/>
    <w:rsid w:val="00824AB3"/>
    <w:rsid w:val="00824F4C"/>
    <w:rsid w:val="0082507B"/>
    <w:rsid w:val="008251B7"/>
    <w:rsid w:val="008253A9"/>
    <w:rsid w:val="008254E0"/>
    <w:rsid w:val="0082565B"/>
    <w:rsid w:val="00825B40"/>
    <w:rsid w:val="00825C39"/>
    <w:rsid w:val="00825D2D"/>
    <w:rsid w:val="00825FA4"/>
    <w:rsid w:val="00826448"/>
    <w:rsid w:val="00826522"/>
    <w:rsid w:val="00826564"/>
    <w:rsid w:val="008265C0"/>
    <w:rsid w:val="008265E4"/>
    <w:rsid w:val="00826765"/>
    <w:rsid w:val="0082690E"/>
    <w:rsid w:val="00826A1F"/>
    <w:rsid w:val="00826CDE"/>
    <w:rsid w:val="00826E36"/>
    <w:rsid w:val="008270A8"/>
    <w:rsid w:val="0082715D"/>
    <w:rsid w:val="008271B1"/>
    <w:rsid w:val="0082742E"/>
    <w:rsid w:val="008274BC"/>
    <w:rsid w:val="00827521"/>
    <w:rsid w:val="00827589"/>
    <w:rsid w:val="008275A7"/>
    <w:rsid w:val="0082773E"/>
    <w:rsid w:val="00827984"/>
    <w:rsid w:val="00827C1A"/>
    <w:rsid w:val="00827D5E"/>
    <w:rsid w:val="00827F05"/>
    <w:rsid w:val="00830049"/>
    <w:rsid w:val="008302DD"/>
    <w:rsid w:val="008304D7"/>
    <w:rsid w:val="0083058D"/>
    <w:rsid w:val="00830641"/>
    <w:rsid w:val="008306CF"/>
    <w:rsid w:val="008307ED"/>
    <w:rsid w:val="008307F0"/>
    <w:rsid w:val="00830804"/>
    <w:rsid w:val="008309D0"/>
    <w:rsid w:val="00830CC0"/>
    <w:rsid w:val="00830E20"/>
    <w:rsid w:val="0083148F"/>
    <w:rsid w:val="00831697"/>
    <w:rsid w:val="00831903"/>
    <w:rsid w:val="008319EE"/>
    <w:rsid w:val="00831BB5"/>
    <w:rsid w:val="00831C17"/>
    <w:rsid w:val="00831FC7"/>
    <w:rsid w:val="008320CB"/>
    <w:rsid w:val="00832237"/>
    <w:rsid w:val="00832646"/>
    <w:rsid w:val="0083266C"/>
    <w:rsid w:val="00832933"/>
    <w:rsid w:val="00832CB6"/>
    <w:rsid w:val="00832E69"/>
    <w:rsid w:val="00832EA3"/>
    <w:rsid w:val="00832EA4"/>
    <w:rsid w:val="00833686"/>
    <w:rsid w:val="00833793"/>
    <w:rsid w:val="008338E1"/>
    <w:rsid w:val="00833980"/>
    <w:rsid w:val="00833DF6"/>
    <w:rsid w:val="0083413B"/>
    <w:rsid w:val="00834268"/>
    <w:rsid w:val="00834501"/>
    <w:rsid w:val="008346F6"/>
    <w:rsid w:val="008347A1"/>
    <w:rsid w:val="00834BB6"/>
    <w:rsid w:val="00834C6D"/>
    <w:rsid w:val="00834C9D"/>
    <w:rsid w:val="00834DF2"/>
    <w:rsid w:val="00834E37"/>
    <w:rsid w:val="00834E3D"/>
    <w:rsid w:val="00834E9D"/>
    <w:rsid w:val="00834F33"/>
    <w:rsid w:val="00834F44"/>
    <w:rsid w:val="00834F8E"/>
    <w:rsid w:val="0083504E"/>
    <w:rsid w:val="0083514F"/>
    <w:rsid w:val="00835458"/>
    <w:rsid w:val="008354C6"/>
    <w:rsid w:val="008356D9"/>
    <w:rsid w:val="0083575D"/>
    <w:rsid w:val="008357E7"/>
    <w:rsid w:val="00835BC7"/>
    <w:rsid w:val="00835FC1"/>
    <w:rsid w:val="00836092"/>
    <w:rsid w:val="00836150"/>
    <w:rsid w:val="0083628A"/>
    <w:rsid w:val="008362F6"/>
    <w:rsid w:val="0083655B"/>
    <w:rsid w:val="00836606"/>
    <w:rsid w:val="008369B5"/>
    <w:rsid w:val="00836A59"/>
    <w:rsid w:val="00836B99"/>
    <w:rsid w:val="00836D25"/>
    <w:rsid w:val="00836ED2"/>
    <w:rsid w:val="008372DB"/>
    <w:rsid w:val="008373B8"/>
    <w:rsid w:val="00837424"/>
    <w:rsid w:val="0083742B"/>
    <w:rsid w:val="00837987"/>
    <w:rsid w:val="00837AB3"/>
    <w:rsid w:val="00837C33"/>
    <w:rsid w:val="00837D0D"/>
    <w:rsid w:val="00837DAE"/>
    <w:rsid w:val="00840057"/>
    <w:rsid w:val="008400A6"/>
    <w:rsid w:val="00840592"/>
    <w:rsid w:val="00840989"/>
    <w:rsid w:val="008409D2"/>
    <w:rsid w:val="00840B52"/>
    <w:rsid w:val="00840CF1"/>
    <w:rsid w:val="00840E6F"/>
    <w:rsid w:val="00840EF6"/>
    <w:rsid w:val="00840FA1"/>
    <w:rsid w:val="00841006"/>
    <w:rsid w:val="00841270"/>
    <w:rsid w:val="00841493"/>
    <w:rsid w:val="00841683"/>
    <w:rsid w:val="0084168C"/>
    <w:rsid w:val="008418B4"/>
    <w:rsid w:val="00841CF5"/>
    <w:rsid w:val="00841D53"/>
    <w:rsid w:val="0084208D"/>
    <w:rsid w:val="00842147"/>
    <w:rsid w:val="00842323"/>
    <w:rsid w:val="008424C7"/>
    <w:rsid w:val="00842505"/>
    <w:rsid w:val="00842518"/>
    <w:rsid w:val="00842817"/>
    <w:rsid w:val="00842D52"/>
    <w:rsid w:val="00842D56"/>
    <w:rsid w:val="00842D5D"/>
    <w:rsid w:val="00842D6B"/>
    <w:rsid w:val="00842D94"/>
    <w:rsid w:val="00842F01"/>
    <w:rsid w:val="0084307F"/>
    <w:rsid w:val="00843092"/>
    <w:rsid w:val="00843134"/>
    <w:rsid w:val="008432C4"/>
    <w:rsid w:val="008433A5"/>
    <w:rsid w:val="008433B3"/>
    <w:rsid w:val="00843418"/>
    <w:rsid w:val="00843451"/>
    <w:rsid w:val="0084392B"/>
    <w:rsid w:val="00843952"/>
    <w:rsid w:val="008439EE"/>
    <w:rsid w:val="00843D98"/>
    <w:rsid w:val="00843F7F"/>
    <w:rsid w:val="00844166"/>
    <w:rsid w:val="00844419"/>
    <w:rsid w:val="008444E5"/>
    <w:rsid w:val="0084453D"/>
    <w:rsid w:val="008448E2"/>
    <w:rsid w:val="0084496C"/>
    <w:rsid w:val="008449A3"/>
    <w:rsid w:val="00844F00"/>
    <w:rsid w:val="00845098"/>
    <w:rsid w:val="0084555B"/>
    <w:rsid w:val="0084566F"/>
    <w:rsid w:val="0084584B"/>
    <w:rsid w:val="00845B0E"/>
    <w:rsid w:val="00845BC7"/>
    <w:rsid w:val="00845D49"/>
    <w:rsid w:val="00846337"/>
    <w:rsid w:val="00846383"/>
    <w:rsid w:val="008464F0"/>
    <w:rsid w:val="0084680D"/>
    <w:rsid w:val="00846D62"/>
    <w:rsid w:val="00846F51"/>
    <w:rsid w:val="008471D4"/>
    <w:rsid w:val="00847230"/>
    <w:rsid w:val="0084782B"/>
    <w:rsid w:val="008479BA"/>
    <w:rsid w:val="00847D62"/>
    <w:rsid w:val="00850188"/>
    <w:rsid w:val="008501E8"/>
    <w:rsid w:val="008502BE"/>
    <w:rsid w:val="0085066D"/>
    <w:rsid w:val="00850995"/>
    <w:rsid w:val="0085129A"/>
    <w:rsid w:val="00851365"/>
    <w:rsid w:val="008513EE"/>
    <w:rsid w:val="008513F1"/>
    <w:rsid w:val="00851837"/>
    <w:rsid w:val="00851971"/>
    <w:rsid w:val="008519B3"/>
    <w:rsid w:val="00851D64"/>
    <w:rsid w:val="00851E42"/>
    <w:rsid w:val="00851E99"/>
    <w:rsid w:val="00851EF4"/>
    <w:rsid w:val="008524EB"/>
    <w:rsid w:val="008525AF"/>
    <w:rsid w:val="00852670"/>
    <w:rsid w:val="00852805"/>
    <w:rsid w:val="00852B84"/>
    <w:rsid w:val="00852CE9"/>
    <w:rsid w:val="00853152"/>
    <w:rsid w:val="00853640"/>
    <w:rsid w:val="00853987"/>
    <w:rsid w:val="0085399D"/>
    <w:rsid w:val="00853C93"/>
    <w:rsid w:val="0085429C"/>
    <w:rsid w:val="0085447E"/>
    <w:rsid w:val="00854539"/>
    <w:rsid w:val="0085455C"/>
    <w:rsid w:val="00854B40"/>
    <w:rsid w:val="00854D26"/>
    <w:rsid w:val="00854DBD"/>
    <w:rsid w:val="00854DCF"/>
    <w:rsid w:val="00854E9B"/>
    <w:rsid w:val="00854EC4"/>
    <w:rsid w:val="00854FA8"/>
    <w:rsid w:val="008550A3"/>
    <w:rsid w:val="00855206"/>
    <w:rsid w:val="00855395"/>
    <w:rsid w:val="00855399"/>
    <w:rsid w:val="008557E3"/>
    <w:rsid w:val="00855ACA"/>
    <w:rsid w:val="00855B02"/>
    <w:rsid w:val="00855C49"/>
    <w:rsid w:val="00855CBA"/>
    <w:rsid w:val="00855F58"/>
    <w:rsid w:val="00856268"/>
    <w:rsid w:val="0085630D"/>
    <w:rsid w:val="0085651B"/>
    <w:rsid w:val="008566B4"/>
    <w:rsid w:val="0085674C"/>
    <w:rsid w:val="00856823"/>
    <w:rsid w:val="008568DA"/>
    <w:rsid w:val="00856EBC"/>
    <w:rsid w:val="008570BB"/>
    <w:rsid w:val="0085711D"/>
    <w:rsid w:val="00857162"/>
    <w:rsid w:val="00857163"/>
    <w:rsid w:val="008572F4"/>
    <w:rsid w:val="00857374"/>
    <w:rsid w:val="00857583"/>
    <w:rsid w:val="008575AA"/>
    <w:rsid w:val="00857978"/>
    <w:rsid w:val="00857A08"/>
    <w:rsid w:val="00857A3D"/>
    <w:rsid w:val="00857C7F"/>
    <w:rsid w:val="00857F4E"/>
    <w:rsid w:val="00857F65"/>
    <w:rsid w:val="00860027"/>
    <w:rsid w:val="008600E3"/>
    <w:rsid w:val="00860336"/>
    <w:rsid w:val="0086070A"/>
    <w:rsid w:val="00860B29"/>
    <w:rsid w:val="00860B7B"/>
    <w:rsid w:val="00860E57"/>
    <w:rsid w:val="0086122C"/>
    <w:rsid w:val="00861302"/>
    <w:rsid w:val="00861389"/>
    <w:rsid w:val="00861686"/>
    <w:rsid w:val="0086177B"/>
    <w:rsid w:val="00861791"/>
    <w:rsid w:val="00861A5D"/>
    <w:rsid w:val="00861ADC"/>
    <w:rsid w:val="00861BF6"/>
    <w:rsid w:val="00861C3B"/>
    <w:rsid w:val="00861D3D"/>
    <w:rsid w:val="00861E0F"/>
    <w:rsid w:val="00862262"/>
    <w:rsid w:val="0086234B"/>
    <w:rsid w:val="0086281A"/>
    <w:rsid w:val="00862916"/>
    <w:rsid w:val="00862A93"/>
    <w:rsid w:val="00862BD9"/>
    <w:rsid w:val="00862E11"/>
    <w:rsid w:val="008631E2"/>
    <w:rsid w:val="0086328C"/>
    <w:rsid w:val="008633C7"/>
    <w:rsid w:val="00863462"/>
    <w:rsid w:val="00863540"/>
    <w:rsid w:val="008635AA"/>
    <w:rsid w:val="0086363C"/>
    <w:rsid w:val="00863798"/>
    <w:rsid w:val="008638AF"/>
    <w:rsid w:val="00863A6C"/>
    <w:rsid w:val="00863C40"/>
    <w:rsid w:val="0086401C"/>
    <w:rsid w:val="00864022"/>
    <w:rsid w:val="0086422D"/>
    <w:rsid w:val="008643BB"/>
    <w:rsid w:val="0086453F"/>
    <w:rsid w:val="00864553"/>
    <w:rsid w:val="008645C2"/>
    <w:rsid w:val="00864AC5"/>
    <w:rsid w:val="00864D97"/>
    <w:rsid w:val="00864E1D"/>
    <w:rsid w:val="00864E51"/>
    <w:rsid w:val="00864E80"/>
    <w:rsid w:val="00864F42"/>
    <w:rsid w:val="00864FF2"/>
    <w:rsid w:val="00865520"/>
    <w:rsid w:val="00865669"/>
    <w:rsid w:val="00865E3D"/>
    <w:rsid w:val="00865EC4"/>
    <w:rsid w:val="00866192"/>
    <w:rsid w:val="00866324"/>
    <w:rsid w:val="008664C9"/>
    <w:rsid w:val="0086699B"/>
    <w:rsid w:val="00866AEE"/>
    <w:rsid w:val="00866CBC"/>
    <w:rsid w:val="00866DF9"/>
    <w:rsid w:val="00866F55"/>
    <w:rsid w:val="008672BD"/>
    <w:rsid w:val="008674C8"/>
    <w:rsid w:val="00867BA0"/>
    <w:rsid w:val="00867C22"/>
    <w:rsid w:val="00867CF0"/>
    <w:rsid w:val="00867E68"/>
    <w:rsid w:val="00867EA8"/>
    <w:rsid w:val="00867FB1"/>
    <w:rsid w:val="00870626"/>
    <w:rsid w:val="0087076E"/>
    <w:rsid w:val="00870957"/>
    <w:rsid w:val="00870ABF"/>
    <w:rsid w:val="00870E7B"/>
    <w:rsid w:val="008711D3"/>
    <w:rsid w:val="0087134F"/>
    <w:rsid w:val="008714BB"/>
    <w:rsid w:val="0087160E"/>
    <w:rsid w:val="008717F6"/>
    <w:rsid w:val="00871BD0"/>
    <w:rsid w:val="00871FE9"/>
    <w:rsid w:val="00872269"/>
    <w:rsid w:val="00872431"/>
    <w:rsid w:val="008725A0"/>
    <w:rsid w:val="00872EB3"/>
    <w:rsid w:val="00873220"/>
    <w:rsid w:val="00873A01"/>
    <w:rsid w:val="0087402A"/>
    <w:rsid w:val="00874035"/>
    <w:rsid w:val="00874303"/>
    <w:rsid w:val="008743F7"/>
    <w:rsid w:val="00874674"/>
    <w:rsid w:val="00874DCA"/>
    <w:rsid w:val="00874E15"/>
    <w:rsid w:val="00874E9E"/>
    <w:rsid w:val="00874F45"/>
    <w:rsid w:val="0087511D"/>
    <w:rsid w:val="008751C7"/>
    <w:rsid w:val="0087521E"/>
    <w:rsid w:val="0087531B"/>
    <w:rsid w:val="00875406"/>
    <w:rsid w:val="0087572E"/>
    <w:rsid w:val="00875841"/>
    <w:rsid w:val="008758AD"/>
    <w:rsid w:val="008758D7"/>
    <w:rsid w:val="00875B9C"/>
    <w:rsid w:val="00875C88"/>
    <w:rsid w:val="00875CFF"/>
    <w:rsid w:val="00875D3C"/>
    <w:rsid w:val="00875D45"/>
    <w:rsid w:val="00875ED7"/>
    <w:rsid w:val="00875F6D"/>
    <w:rsid w:val="00876041"/>
    <w:rsid w:val="00876097"/>
    <w:rsid w:val="008761D3"/>
    <w:rsid w:val="00876262"/>
    <w:rsid w:val="0087664E"/>
    <w:rsid w:val="00876739"/>
    <w:rsid w:val="0087693F"/>
    <w:rsid w:val="008769E1"/>
    <w:rsid w:val="00876AA8"/>
    <w:rsid w:val="00876CD0"/>
    <w:rsid w:val="00876CF6"/>
    <w:rsid w:val="00876E1F"/>
    <w:rsid w:val="00877135"/>
    <w:rsid w:val="00877138"/>
    <w:rsid w:val="00877147"/>
    <w:rsid w:val="00877176"/>
    <w:rsid w:val="008776B3"/>
    <w:rsid w:val="00877B19"/>
    <w:rsid w:val="00877BCC"/>
    <w:rsid w:val="00877DEF"/>
    <w:rsid w:val="00877EEA"/>
    <w:rsid w:val="00877F9F"/>
    <w:rsid w:val="00880056"/>
    <w:rsid w:val="00880274"/>
    <w:rsid w:val="0088027D"/>
    <w:rsid w:val="00880401"/>
    <w:rsid w:val="0088062D"/>
    <w:rsid w:val="008808BE"/>
    <w:rsid w:val="00880ACB"/>
    <w:rsid w:val="00880CE0"/>
    <w:rsid w:val="00880E9A"/>
    <w:rsid w:val="00880F4D"/>
    <w:rsid w:val="00880F7A"/>
    <w:rsid w:val="00880FCC"/>
    <w:rsid w:val="00881016"/>
    <w:rsid w:val="008810E0"/>
    <w:rsid w:val="00881447"/>
    <w:rsid w:val="00881461"/>
    <w:rsid w:val="0088177F"/>
    <w:rsid w:val="00881839"/>
    <w:rsid w:val="00882160"/>
    <w:rsid w:val="00882898"/>
    <w:rsid w:val="00882B2B"/>
    <w:rsid w:val="00882BB3"/>
    <w:rsid w:val="00882D2D"/>
    <w:rsid w:val="00882DE2"/>
    <w:rsid w:val="00882F68"/>
    <w:rsid w:val="008830B3"/>
    <w:rsid w:val="008831C6"/>
    <w:rsid w:val="008831E9"/>
    <w:rsid w:val="008834FF"/>
    <w:rsid w:val="0088386A"/>
    <w:rsid w:val="008838D9"/>
    <w:rsid w:val="00883A6B"/>
    <w:rsid w:val="00883A75"/>
    <w:rsid w:val="00883C4D"/>
    <w:rsid w:val="00884056"/>
    <w:rsid w:val="008840BF"/>
    <w:rsid w:val="008840FC"/>
    <w:rsid w:val="00884362"/>
    <w:rsid w:val="00884674"/>
    <w:rsid w:val="00884697"/>
    <w:rsid w:val="00884728"/>
    <w:rsid w:val="00884FC7"/>
    <w:rsid w:val="0088593F"/>
    <w:rsid w:val="00885C58"/>
    <w:rsid w:val="00885CE2"/>
    <w:rsid w:val="00885D40"/>
    <w:rsid w:val="00885F99"/>
    <w:rsid w:val="008865A6"/>
    <w:rsid w:val="00886B96"/>
    <w:rsid w:val="00886D7C"/>
    <w:rsid w:val="00886E34"/>
    <w:rsid w:val="008872EC"/>
    <w:rsid w:val="0088764B"/>
    <w:rsid w:val="008879B0"/>
    <w:rsid w:val="00887C42"/>
    <w:rsid w:val="008902B4"/>
    <w:rsid w:val="00890309"/>
    <w:rsid w:val="00890592"/>
    <w:rsid w:val="00890901"/>
    <w:rsid w:val="00890957"/>
    <w:rsid w:val="00890A2F"/>
    <w:rsid w:val="00890B06"/>
    <w:rsid w:val="008910D7"/>
    <w:rsid w:val="00891572"/>
    <w:rsid w:val="00891708"/>
    <w:rsid w:val="008917B3"/>
    <w:rsid w:val="008918A3"/>
    <w:rsid w:val="008918C6"/>
    <w:rsid w:val="008919E8"/>
    <w:rsid w:val="00891B87"/>
    <w:rsid w:val="00891BB9"/>
    <w:rsid w:val="00891F77"/>
    <w:rsid w:val="00891FCC"/>
    <w:rsid w:val="008920A4"/>
    <w:rsid w:val="008921F0"/>
    <w:rsid w:val="0089223B"/>
    <w:rsid w:val="008922AB"/>
    <w:rsid w:val="00892380"/>
    <w:rsid w:val="008924F5"/>
    <w:rsid w:val="00892699"/>
    <w:rsid w:val="0089271D"/>
    <w:rsid w:val="008930A1"/>
    <w:rsid w:val="00893153"/>
    <w:rsid w:val="008933AD"/>
    <w:rsid w:val="00893511"/>
    <w:rsid w:val="0089378E"/>
    <w:rsid w:val="00893FCD"/>
    <w:rsid w:val="0089401D"/>
    <w:rsid w:val="00894307"/>
    <w:rsid w:val="0089466B"/>
    <w:rsid w:val="00894713"/>
    <w:rsid w:val="00894729"/>
    <w:rsid w:val="0089496B"/>
    <w:rsid w:val="008949A4"/>
    <w:rsid w:val="00894B8E"/>
    <w:rsid w:val="008950C1"/>
    <w:rsid w:val="00895257"/>
    <w:rsid w:val="0089527D"/>
    <w:rsid w:val="0089564F"/>
    <w:rsid w:val="008957F7"/>
    <w:rsid w:val="00895C0E"/>
    <w:rsid w:val="00895D56"/>
    <w:rsid w:val="00895E31"/>
    <w:rsid w:val="0089640E"/>
    <w:rsid w:val="00896A5C"/>
    <w:rsid w:val="00896DF9"/>
    <w:rsid w:val="00897196"/>
    <w:rsid w:val="008975B7"/>
    <w:rsid w:val="00897B56"/>
    <w:rsid w:val="00897CA3"/>
    <w:rsid w:val="00897D6F"/>
    <w:rsid w:val="00897FCE"/>
    <w:rsid w:val="008A007A"/>
    <w:rsid w:val="008A0365"/>
    <w:rsid w:val="008A03FD"/>
    <w:rsid w:val="008A04B0"/>
    <w:rsid w:val="008A05FF"/>
    <w:rsid w:val="008A0656"/>
    <w:rsid w:val="008A072C"/>
    <w:rsid w:val="008A0A85"/>
    <w:rsid w:val="008A0D4B"/>
    <w:rsid w:val="008A0E4A"/>
    <w:rsid w:val="008A0E65"/>
    <w:rsid w:val="008A0F91"/>
    <w:rsid w:val="008A11D4"/>
    <w:rsid w:val="008A1420"/>
    <w:rsid w:val="008A1423"/>
    <w:rsid w:val="008A1490"/>
    <w:rsid w:val="008A1752"/>
    <w:rsid w:val="008A18BC"/>
    <w:rsid w:val="008A1B78"/>
    <w:rsid w:val="008A1CAD"/>
    <w:rsid w:val="008A1CC6"/>
    <w:rsid w:val="008A1D8B"/>
    <w:rsid w:val="008A1FF6"/>
    <w:rsid w:val="008A20EB"/>
    <w:rsid w:val="008A21E9"/>
    <w:rsid w:val="008A233B"/>
    <w:rsid w:val="008A2373"/>
    <w:rsid w:val="008A237A"/>
    <w:rsid w:val="008A244F"/>
    <w:rsid w:val="008A24A7"/>
    <w:rsid w:val="008A25BA"/>
    <w:rsid w:val="008A2846"/>
    <w:rsid w:val="008A3091"/>
    <w:rsid w:val="008A35E3"/>
    <w:rsid w:val="008A360E"/>
    <w:rsid w:val="008A3803"/>
    <w:rsid w:val="008A389A"/>
    <w:rsid w:val="008A3B45"/>
    <w:rsid w:val="008A3C02"/>
    <w:rsid w:val="008A3C0E"/>
    <w:rsid w:val="008A3C39"/>
    <w:rsid w:val="008A3DF1"/>
    <w:rsid w:val="008A3ED8"/>
    <w:rsid w:val="008A3F46"/>
    <w:rsid w:val="008A3F90"/>
    <w:rsid w:val="008A417E"/>
    <w:rsid w:val="008A41D8"/>
    <w:rsid w:val="008A41EF"/>
    <w:rsid w:val="008A4219"/>
    <w:rsid w:val="008A4275"/>
    <w:rsid w:val="008A42AB"/>
    <w:rsid w:val="008A4327"/>
    <w:rsid w:val="008A442D"/>
    <w:rsid w:val="008A4572"/>
    <w:rsid w:val="008A457B"/>
    <w:rsid w:val="008A47F3"/>
    <w:rsid w:val="008A489A"/>
    <w:rsid w:val="008A4A49"/>
    <w:rsid w:val="008A4E95"/>
    <w:rsid w:val="008A50BC"/>
    <w:rsid w:val="008A55EB"/>
    <w:rsid w:val="008A5628"/>
    <w:rsid w:val="008A5668"/>
    <w:rsid w:val="008A5E65"/>
    <w:rsid w:val="008A5FB8"/>
    <w:rsid w:val="008A6023"/>
    <w:rsid w:val="008A6178"/>
    <w:rsid w:val="008A61AB"/>
    <w:rsid w:val="008A61AC"/>
    <w:rsid w:val="008A61C9"/>
    <w:rsid w:val="008A6224"/>
    <w:rsid w:val="008A62AC"/>
    <w:rsid w:val="008A69C1"/>
    <w:rsid w:val="008A6AA9"/>
    <w:rsid w:val="008A6DF4"/>
    <w:rsid w:val="008A6ECB"/>
    <w:rsid w:val="008A6FDE"/>
    <w:rsid w:val="008A71EA"/>
    <w:rsid w:val="008A731A"/>
    <w:rsid w:val="008A7560"/>
    <w:rsid w:val="008A771C"/>
    <w:rsid w:val="008A7748"/>
    <w:rsid w:val="008A7834"/>
    <w:rsid w:val="008A7915"/>
    <w:rsid w:val="008A791E"/>
    <w:rsid w:val="008A7C69"/>
    <w:rsid w:val="008A7FBD"/>
    <w:rsid w:val="008B005D"/>
    <w:rsid w:val="008B01F0"/>
    <w:rsid w:val="008B02DF"/>
    <w:rsid w:val="008B0372"/>
    <w:rsid w:val="008B04FD"/>
    <w:rsid w:val="008B0610"/>
    <w:rsid w:val="008B0861"/>
    <w:rsid w:val="008B08FA"/>
    <w:rsid w:val="008B0A0E"/>
    <w:rsid w:val="008B0A95"/>
    <w:rsid w:val="008B0DBA"/>
    <w:rsid w:val="008B0E07"/>
    <w:rsid w:val="008B10DC"/>
    <w:rsid w:val="008B127F"/>
    <w:rsid w:val="008B147C"/>
    <w:rsid w:val="008B1646"/>
    <w:rsid w:val="008B1673"/>
    <w:rsid w:val="008B16F4"/>
    <w:rsid w:val="008B1975"/>
    <w:rsid w:val="008B20D7"/>
    <w:rsid w:val="008B21FE"/>
    <w:rsid w:val="008B23B8"/>
    <w:rsid w:val="008B2624"/>
    <w:rsid w:val="008B2631"/>
    <w:rsid w:val="008B2657"/>
    <w:rsid w:val="008B2664"/>
    <w:rsid w:val="008B2819"/>
    <w:rsid w:val="008B2A9A"/>
    <w:rsid w:val="008B2B73"/>
    <w:rsid w:val="008B2BAA"/>
    <w:rsid w:val="008B2EA2"/>
    <w:rsid w:val="008B2F40"/>
    <w:rsid w:val="008B3098"/>
    <w:rsid w:val="008B3192"/>
    <w:rsid w:val="008B336F"/>
    <w:rsid w:val="008B339F"/>
    <w:rsid w:val="008B38A0"/>
    <w:rsid w:val="008B3CB0"/>
    <w:rsid w:val="008B42E2"/>
    <w:rsid w:val="008B4732"/>
    <w:rsid w:val="008B4758"/>
    <w:rsid w:val="008B494B"/>
    <w:rsid w:val="008B49A8"/>
    <w:rsid w:val="008B4D27"/>
    <w:rsid w:val="008B4F0B"/>
    <w:rsid w:val="008B4F1E"/>
    <w:rsid w:val="008B519E"/>
    <w:rsid w:val="008B56C0"/>
    <w:rsid w:val="008B5A64"/>
    <w:rsid w:val="008B5A97"/>
    <w:rsid w:val="008B5C90"/>
    <w:rsid w:val="008B5D22"/>
    <w:rsid w:val="008B5D47"/>
    <w:rsid w:val="008B5DF1"/>
    <w:rsid w:val="008B60A8"/>
    <w:rsid w:val="008B6231"/>
    <w:rsid w:val="008B656B"/>
    <w:rsid w:val="008B6A1A"/>
    <w:rsid w:val="008B6B42"/>
    <w:rsid w:val="008B7054"/>
    <w:rsid w:val="008B72D3"/>
    <w:rsid w:val="008B7694"/>
    <w:rsid w:val="008B7798"/>
    <w:rsid w:val="008B77F1"/>
    <w:rsid w:val="008B7A33"/>
    <w:rsid w:val="008B7AE6"/>
    <w:rsid w:val="008B7B07"/>
    <w:rsid w:val="008B7D24"/>
    <w:rsid w:val="008B7D9B"/>
    <w:rsid w:val="008B7E46"/>
    <w:rsid w:val="008C063F"/>
    <w:rsid w:val="008C0699"/>
    <w:rsid w:val="008C0A0B"/>
    <w:rsid w:val="008C0ABB"/>
    <w:rsid w:val="008C0ABC"/>
    <w:rsid w:val="008C0B5A"/>
    <w:rsid w:val="008C0C7A"/>
    <w:rsid w:val="008C0C86"/>
    <w:rsid w:val="008C103A"/>
    <w:rsid w:val="008C10F0"/>
    <w:rsid w:val="008C137A"/>
    <w:rsid w:val="008C194E"/>
    <w:rsid w:val="008C19AE"/>
    <w:rsid w:val="008C1AD4"/>
    <w:rsid w:val="008C1CAE"/>
    <w:rsid w:val="008C228A"/>
    <w:rsid w:val="008C2385"/>
    <w:rsid w:val="008C27BD"/>
    <w:rsid w:val="008C2841"/>
    <w:rsid w:val="008C2945"/>
    <w:rsid w:val="008C2A11"/>
    <w:rsid w:val="008C2A5E"/>
    <w:rsid w:val="008C2D91"/>
    <w:rsid w:val="008C2EF7"/>
    <w:rsid w:val="008C3414"/>
    <w:rsid w:val="008C3AD3"/>
    <w:rsid w:val="008C3D69"/>
    <w:rsid w:val="008C3D88"/>
    <w:rsid w:val="008C4365"/>
    <w:rsid w:val="008C4437"/>
    <w:rsid w:val="008C4830"/>
    <w:rsid w:val="008C496D"/>
    <w:rsid w:val="008C49CF"/>
    <w:rsid w:val="008C4A3B"/>
    <w:rsid w:val="008C4A6B"/>
    <w:rsid w:val="008C4C18"/>
    <w:rsid w:val="008C518E"/>
    <w:rsid w:val="008C548E"/>
    <w:rsid w:val="008C55BC"/>
    <w:rsid w:val="008C55EB"/>
    <w:rsid w:val="008C59DA"/>
    <w:rsid w:val="008C5CA5"/>
    <w:rsid w:val="008C5D7F"/>
    <w:rsid w:val="008C5F53"/>
    <w:rsid w:val="008C5F5D"/>
    <w:rsid w:val="008C61ED"/>
    <w:rsid w:val="008C6264"/>
    <w:rsid w:val="008C6448"/>
    <w:rsid w:val="008C66CE"/>
    <w:rsid w:val="008C69D1"/>
    <w:rsid w:val="008C6B08"/>
    <w:rsid w:val="008C6E85"/>
    <w:rsid w:val="008C6F31"/>
    <w:rsid w:val="008C6FCA"/>
    <w:rsid w:val="008C7003"/>
    <w:rsid w:val="008C70FC"/>
    <w:rsid w:val="008C719F"/>
    <w:rsid w:val="008C75A1"/>
    <w:rsid w:val="008C7626"/>
    <w:rsid w:val="008C79B2"/>
    <w:rsid w:val="008C7A02"/>
    <w:rsid w:val="008C7CE1"/>
    <w:rsid w:val="008C7E75"/>
    <w:rsid w:val="008D00BA"/>
    <w:rsid w:val="008D00DD"/>
    <w:rsid w:val="008D087A"/>
    <w:rsid w:val="008D095C"/>
    <w:rsid w:val="008D0B14"/>
    <w:rsid w:val="008D0B25"/>
    <w:rsid w:val="008D0D3A"/>
    <w:rsid w:val="008D0D69"/>
    <w:rsid w:val="008D0E31"/>
    <w:rsid w:val="008D0F7B"/>
    <w:rsid w:val="008D1642"/>
    <w:rsid w:val="008D1743"/>
    <w:rsid w:val="008D1797"/>
    <w:rsid w:val="008D17F9"/>
    <w:rsid w:val="008D195A"/>
    <w:rsid w:val="008D1962"/>
    <w:rsid w:val="008D1AD1"/>
    <w:rsid w:val="008D1F38"/>
    <w:rsid w:val="008D1F4F"/>
    <w:rsid w:val="008D2453"/>
    <w:rsid w:val="008D2534"/>
    <w:rsid w:val="008D27E3"/>
    <w:rsid w:val="008D2860"/>
    <w:rsid w:val="008D2ADB"/>
    <w:rsid w:val="008D2E36"/>
    <w:rsid w:val="008D3077"/>
    <w:rsid w:val="008D31F8"/>
    <w:rsid w:val="008D324B"/>
    <w:rsid w:val="008D33AA"/>
    <w:rsid w:val="008D366A"/>
    <w:rsid w:val="008D37D3"/>
    <w:rsid w:val="008D3968"/>
    <w:rsid w:val="008D3A96"/>
    <w:rsid w:val="008D3BF6"/>
    <w:rsid w:val="008D3E00"/>
    <w:rsid w:val="008D3EA3"/>
    <w:rsid w:val="008D3EFE"/>
    <w:rsid w:val="008D40A8"/>
    <w:rsid w:val="008D41B3"/>
    <w:rsid w:val="008D4518"/>
    <w:rsid w:val="008D46A3"/>
    <w:rsid w:val="008D46F9"/>
    <w:rsid w:val="008D48DE"/>
    <w:rsid w:val="008D4AA1"/>
    <w:rsid w:val="008D4CAE"/>
    <w:rsid w:val="008D4CEA"/>
    <w:rsid w:val="008D4F78"/>
    <w:rsid w:val="008D53DF"/>
    <w:rsid w:val="008D548A"/>
    <w:rsid w:val="008D54A1"/>
    <w:rsid w:val="008D54D3"/>
    <w:rsid w:val="008D55FB"/>
    <w:rsid w:val="008D5723"/>
    <w:rsid w:val="008D5C43"/>
    <w:rsid w:val="008D6556"/>
    <w:rsid w:val="008D69BB"/>
    <w:rsid w:val="008D6CB3"/>
    <w:rsid w:val="008D74EE"/>
    <w:rsid w:val="008D77B2"/>
    <w:rsid w:val="008D7AC9"/>
    <w:rsid w:val="008D7ADC"/>
    <w:rsid w:val="008D7C83"/>
    <w:rsid w:val="008D7CC0"/>
    <w:rsid w:val="008E0127"/>
    <w:rsid w:val="008E0139"/>
    <w:rsid w:val="008E06D1"/>
    <w:rsid w:val="008E0719"/>
    <w:rsid w:val="008E08EA"/>
    <w:rsid w:val="008E0A61"/>
    <w:rsid w:val="008E0B5B"/>
    <w:rsid w:val="008E0B7A"/>
    <w:rsid w:val="008E0C3A"/>
    <w:rsid w:val="008E0CAD"/>
    <w:rsid w:val="008E0DC2"/>
    <w:rsid w:val="008E0F5A"/>
    <w:rsid w:val="008E10E0"/>
    <w:rsid w:val="008E1117"/>
    <w:rsid w:val="008E11EF"/>
    <w:rsid w:val="008E1316"/>
    <w:rsid w:val="008E14D5"/>
    <w:rsid w:val="008E14F1"/>
    <w:rsid w:val="008E18D7"/>
    <w:rsid w:val="008E1B33"/>
    <w:rsid w:val="008E1D9D"/>
    <w:rsid w:val="008E2196"/>
    <w:rsid w:val="008E21B0"/>
    <w:rsid w:val="008E222D"/>
    <w:rsid w:val="008E2278"/>
    <w:rsid w:val="008E2473"/>
    <w:rsid w:val="008E2490"/>
    <w:rsid w:val="008E25AD"/>
    <w:rsid w:val="008E265E"/>
    <w:rsid w:val="008E28C7"/>
    <w:rsid w:val="008E28F2"/>
    <w:rsid w:val="008E2978"/>
    <w:rsid w:val="008E2C53"/>
    <w:rsid w:val="008E2CF3"/>
    <w:rsid w:val="008E2D30"/>
    <w:rsid w:val="008E2D7F"/>
    <w:rsid w:val="008E2F2E"/>
    <w:rsid w:val="008E2F97"/>
    <w:rsid w:val="008E300D"/>
    <w:rsid w:val="008E32D9"/>
    <w:rsid w:val="008E34E7"/>
    <w:rsid w:val="008E3CEA"/>
    <w:rsid w:val="008E4209"/>
    <w:rsid w:val="008E4494"/>
    <w:rsid w:val="008E44F6"/>
    <w:rsid w:val="008E4659"/>
    <w:rsid w:val="008E4668"/>
    <w:rsid w:val="008E4F14"/>
    <w:rsid w:val="008E4F4F"/>
    <w:rsid w:val="008E51C1"/>
    <w:rsid w:val="008E530B"/>
    <w:rsid w:val="008E55B4"/>
    <w:rsid w:val="008E57C1"/>
    <w:rsid w:val="008E5976"/>
    <w:rsid w:val="008E59E8"/>
    <w:rsid w:val="008E5C17"/>
    <w:rsid w:val="008E5C4A"/>
    <w:rsid w:val="008E60A1"/>
    <w:rsid w:val="008E6416"/>
    <w:rsid w:val="008E64AE"/>
    <w:rsid w:val="008E6515"/>
    <w:rsid w:val="008E65E7"/>
    <w:rsid w:val="008E674E"/>
    <w:rsid w:val="008E6981"/>
    <w:rsid w:val="008E6BAA"/>
    <w:rsid w:val="008E6BED"/>
    <w:rsid w:val="008E6C95"/>
    <w:rsid w:val="008E6F2D"/>
    <w:rsid w:val="008E700E"/>
    <w:rsid w:val="008E711B"/>
    <w:rsid w:val="008E7180"/>
    <w:rsid w:val="008E727E"/>
    <w:rsid w:val="008E74C2"/>
    <w:rsid w:val="008E7594"/>
    <w:rsid w:val="008E7920"/>
    <w:rsid w:val="008E7947"/>
    <w:rsid w:val="008E7A97"/>
    <w:rsid w:val="008E7E18"/>
    <w:rsid w:val="008F03B1"/>
    <w:rsid w:val="008F0486"/>
    <w:rsid w:val="008F04D4"/>
    <w:rsid w:val="008F0799"/>
    <w:rsid w:val="008F09FF"/>
    <w:rsid w:val="008F0A7F"/>
    <w:rsid w:val="008F0AAB"/>
    <w:rsid w:val="008F0AF7"/>
    <w:rsid w:val="008F0B07"/>
    <w:rsid w:val="008F0CA6"/>
    <w:rsid w:val="008F0CBE"/>
    <w:rsid w:val="008F0DB5"/>
    <w:rsid w:val="008F0EAF"/>
    <w:rsid w:val="008F0FEC"/>
    <w:rsid w:val="008F13C9"/>
    <w:rsid w:val="008F1855"/>
    <w:rsid w:val="008F198E"/>
    <w:rsid w:val="008F2052"/>
    <w:rsid w:val="008F20DB"/>
    <w:rsid w:val="008F22ED"/>
    <w:rsid w:val="008F2414"/>
    <w:rsid w:val="008F27A8"/>
    <w:rsid w:val="008F2ADF"/>
    <w:rsid w:val="008F2BE7"/>
    <w:rsid w:val="008F32F5"/>
    <w:rsid w:val="008F367B"/>
    <w:rsid w:val="008F36FC"/>
    <w:rsid w:val="008F3837"/>
    <w:rsid w:val="008F394A"/>
    <w:rsid w:val="008F39B0"/>
    <w:rsid w:val="008F39CA"/>
    <w:rsid w:val="008F3A4C"/>
    <w:rsid w:val="008F3C38"/>
    <w:rsid w:val="008F3DBC"/>
    <w:rsid w:val="008F3E2C"/>
    <w:rsid w:val="008F3F58"/>
    <w:rsid w:val="008F403A"/>
    <w:rsid w:val="008F407A"/>
    <w:rsid w:val="008F4757"/>
    <w:rsid w:val="008F4970"/>
    <w:rsid w:val="008F49C8"/>
    <w:rsid w:val="008F4BDB"/>
    <w:rsid w:val="008F500A"/>
    <w:rsid w:val="008F5053"/>
    <w:rsid w:val="008F51F4"/>
    <w:rsid w:val="008F51F9"/>
    <w:rsid w:val="008F5880"/>
    <w:rsid w:val="008F5AF1"/>
    <w:rsid w:val="008F5DB6"/>
    <w:rsid w:val="008F6044"/>
    <w:rsid w:val="008F619E"/>
    <w:rsid w:val="008F6500"/>
    <w:rsid w:val="008F6550"/>
    <w:rsid w:val="008F664B"/>
    <w:rsid w:val="008F6880"/>
    <w:rsid w:val="008F69C0"/>
    <w:rsid w:val="008F6E84"/>
    <w:rsid w:val="008F6EB7"/>
    <w:rsid w:val="008F6F97"/>
    <w:rsid w:val="008F77F1"/>
    <w:rsid w:val="008F79CF"/>
    <w:rsid w:val="008F7FCB"/>
    <w:rsid w:val="0090001A"/>
    <w:rsid w:val="009004D2"/>
    <w:rsid w:val="009004D7"/>
    <w:rsid w:val="0090054F"/>
    <w:rsid w:val="009005C9"/>
    <w:rsid w:val="009005D2"/>
    <w:rsid w:val="00900789"/>
    <w:rsid w:val="009007B7"/>
    <w:rsid w:val="00900C0B"/>
    <w:rsid w:val="00901607"/>
    <w:rsid w:val="00901770"/>
    <w:rsid w:val="009018BA"/>
    <w:rsid w:val="00901964"/>
    <w:rsid w:val="00901C15"/>
    <w:rsid w:val="00901D5C"/>
    <w:rsid w:val="00901E8A"/>
    <w:rsid w:val="00901EE1"/>
    <w:rsid w:val="00901FFB"/>
    <w:rsid w:val="00902178"/>
    <w:rsid w:val="009023C6"/>
    <w:rsid w:val="009024AF"/>
    <w:rsid w:val="00902783"/>
    <w:rsid w:val="009028A5"/>
    <w:rsid w:val="00902AB7"/>
    <w:rsid w:val="00902CB7"/>
    <w:rsid w:val="00902ED2"/>
    <w:rsid w:val="00902EF1"/>
    <w:rsid w:val="00902F68"/>
    <w:rsid w:val="00903105"/>
    <w:rsid w:val="009031AD"/>
    <w:rsid w:val="009033AD"/>
    <w:rsid w:val="009033DE"/>
    <w:rsid w:val="0090340A"/>
    <w:rsid w:val="009035A5"/>
    <w:rsid w:val="009036FB"/>
    <w:rsid w:val="0090385F"/>
    <w:rsid w:val="009038CC"/>
    <w:rsid w:val="009039B5"/>
    <w:rsid w:val="009039F3"/>
    <w:rsid w:val="00903A7B"/>
    <w:rsid w:val="00904114"/>
    <w:rsid w:val="00904116"/>
    <w:rsid w:val="00904441"/>
    <w:rsid w:val="00904599"/>
    <w:rsid w:val="00904B58"/>
    <w:rsid w:val="00904D29"/>
    <w:rsid w:val="00904DA0"/>
    <w:rsid w:val="00904E0B"/>
    <w:rsid w:val="00905095"/>
    <w:rsid w:val="009052C1"/>
    <w:rsid w:val="009052F3"/>
    <w:rsid w:val="0090535B"/>
    <w:rsid w:val="0090543A"/>
    <w:rsid w:val="0090548F"/>
    <w:rsid w:val="00905766"/>
    <w:rsid w:val="009059D4"/>
    <w:rsid w:val="00905B59"/>
    <w:rsid w:val="00905C2A"/>
    <w:rsid w:val="00905DEF"/>
    <w:rsid w:val="00905EC4"/>
    <w:rsid w:val="00905FE9"/>
    <w:rsid w:val="0090690C"/>
    <w:rsid w:val="009069E5"/>
    <w:rsid w:val="00906BF5"/>
    <w:rsid w:val="00906E5F"/>
    <w:rsid w:val="00906F0E"/>
    <w:rsid w:val="00906FE9"/>
    <w:rsid w:val="0090729E"/>
    <w:rsid w:val="00907575"/>
    <w:rsid w:val="00907621"/>
    <w:rsid w:val="00907899"/>
    <w:rsid w:val="00907BBE"/>
    <w:rsid w:val="00910054"/>
    <w:rsid w:val="00910382"/>
    <w:rsid w:val="009104A7"/>
    <w:rsid w:val="00910727"/>
    <w:rsid w:val="00910758"/>
    <w:rsid w:val="009107EF"/>
    <w:rsid w:val="00910819"/>
    <w:rsid w:val="009108E1"/>
    <w:rsid w:val="0091091F"/>
    <w:rsid w:val="00910AFA"/>
    <w:rsid w:val="00910E66"/>
    <w:rsid w:val="009114CD"/>
    <w:rsid w:val="00911646"/>
    <w:rsid w:val="00911655"/>
    <w:rsid w:val="0091165F"/>
    <w:rsid w:val="009118F5"/>
    <w:rsid w:val="00911A98"/>
    <w:rsid w:val="00911B74"/>
    <w:rsid w:val="00911D69"/>
    <w:rsid w:val="00911DDE"/>
    <w:rsid w:val="00911E8A"/>
    <w:rsid w:val="00912237"/>
    <w:rsid w:val="009124E0"/>
    <w:rsid w:val="00912503"/>
    <w:rsid w:val="0091250B"/>
    <w:rsid w:val="009125E5"/>
    <w:rsid w:val="00912612"/>
    <w:rsid w:val="00912ED7"/>
    <w:rsid w:val="009130A9"/>
    <w:rsid w:val="00913284"/>
    <w:rsid w:val="009132FE"/>
    <w:rsid w:val="00913328"/>
    <w:rsid w:val="00913596"/>
    <w:rsid w:val="00913A76"/>
    <w:rsid w:val="00913ADB"/>
    <w:rsid w:val="00913E9F"/>
    <w:rsid w:val="00914021"/>
    <w:rsid w:val="009140FD"/>
    <w:rsid w:val="00914105"/>
    <w:rsid w:val="00914227"/>
    <w:rsid w:val="00914438"/>
    <w:rsid w:val="009148E4"/>
    <w:rsid w:val="0091493D"/>
    <w:rsid w:val="00914B80"/>
    <w:rsid w:val="00914B86"/>
    <w:rsid w:val="00914B88"/>
    <w:rsid w:val="00914EBA"/>
    <w:rsid w:val="0091504B"/>
    <w:rsid w:val="00915482"/>
    <w:rsid w:val="009154DC"/>
    <w:rsid w:val="00915548"/>
    <w:rsid w:val="0091575C"/>
    <w:rsid w:val="009158E7"/>
    <w:rsid w:val="00915936"/>
    <w:rsid w:val="00915CBE"/>
    <w:rsid w:val="00915E20"/>
    <w:rsid w:val="00915E4F"/>
    <w:rsid w:val="00916720"/>
    <w:rsid w:val="009167D0"/>
    <w:rsid w:val="0091689C"/>
    <w:rsid w:val="00916B24"/>
    <w:rsid w:val="00916D1A"/>
    <w:rsid w:val="009170F8"/>
    <w:rsid w:val="009171CE"/>
    <w:rsid w:val="00917281"/>
    <w:rsid w:val="009174E6"/>
    <w:rsid w:val="00917534"/>
    <w:rsid w:val="00917628"/>
    <w:rsid w:val="0091766D"/>
    <w:rsid w:val="009176EB"/>
    <w:rsid w:val="00917876"/>
    <w:rsid w:val="009178DD"/>
    <w:rsid w:val="00917B45"/>
    <w:rsid w:val="00917E5E"/>
    <w:rsid w:val="0092002D"/>
    <w:rsid w:val="00920082"/>
    <w:rsid w:val="0092008C"/>
    <w:rsid w:val="009200A2"/>
    <w:rsid w:val="009200D5"/>
    <w:rsid w:val="0092013D"/>
    <w:rsid w:val="0092028F"/>
    <w:rsid w:val="009202D7"/>
    <w:rsid w:val="009207A1"/>
    <w:rsid w:val="00920821"/>
    <w:rsid w:val="00920863"/>
    <w:rsid w:val="00920992"/>
    <w:rsid w:val="00920A30"/>
    <w:rsid w:val="00920F75"/>
    <w:rsid w:val="00920F96"/>
    <w:rsid w:val="00921174"/>
    <w:rsid w:val="009211B2"/>
    <w:rsid w:val="009215D1"/>
    <w:rsid w:val="0092178E"/>
    <w:rsid w:val="00921B37"/>
    <w:rsid w:val="00921B40"/>
    <w:rsid w:val="00921FE2"/>
    <w:rsid w:val="00922069"/>
    <w:rsid w:val="009220D9"/>
    <w:rsid w:val="0092221D"/>
    <w:rsid w:val="009222F0"/>
    <w:rsid w:val="0092232F"/>
    <w:rsid w:val="00922392"/>
    <w:rsid w:val="00922772"/>
    <w:rsid w:val="00922807"/>
    <w:rsid w:val="00922C59"/>
    <w:rsid w:val="0092307B"/>
    <w:rsid w:val="009232DA"/>
    <w:rsid w:val="00923FBB"/>
    <w:rsid w:val="009247D4"/>
    <w:rsid w:val="00924846"/>
    <w:rsid w:val="0092487F"/>
    <w:rsid w:val="00924BE0"/>
    <w:rsid w:val="00924D7A"/>
    <w:rsid w:val="00924E35"/>
    <w:rsid w:val="00924F16"/>
    <w:rsid w:val="009250D1"/>
    <w:rsid w:val="00925165"/>
    <w:rsid w:val="00925358"/>
    <w:rsid w:val="00925660"/>
    <w:rsid w:val="009259C0"/>
    <w:rsid w:val="00925A4F"/>
    <w:rsid w:val="00925DED"/>
    <w:rsid w:val="00925F8A"/>
    <w:rsid w:val="0092600D"/>
    <w:rsid w:val="0092621C"/>
    <w:rsid w:val="009262C0"/>
    <w:rsid w:val="0092640E"/>
    <w:rsid w:val="00926452"/>
    <w:rsid w:val="00926507"/>
    <w:rsid w:val="0092666B"/>
    <w:rsid w:val="00926DC2"/>
    <w:rsid w:val="00926DEB"/>
    <w:rsid w:val="009271C8"/>
    <w:rsid w:val="009271CA"/>
    <w:rsid w:val="009272C9"/>
    <w:rsid w:val="00927530"/>
    <w:rsid w:val="0092755D"/>
    <w:rsid w:val="009275E6"/>
    <w:rsid w:val="00927CC4"/>
    <w:rsid w:val="00927EEB"/>
    <w:rsid w:val="009301D6"/>
    <w:rsid w:val="009301E8"/>
    <w:rsid w:val="009302EA"/>
    <w:rsid w:val="0093035D"/>
    <w:rsid w:val="009304E8"/>
    <w:rsid w:val="00930679"/>
    <w:rsid w:val="00930A34"/>
    <w:rsid w:val="00930B6D"/>
    <w:rsid w:val="00930C71"/>
    <w:rsid w:val="0093125F"/>
    <w:rsid w:val="00931698"/>
    <w:rsid w:val="00931B7A"/>
    <w:rsid w:val="00931BDA"/>
    <w:rsid w:val="00931C2D"/>
    <w:rsid w:val="00931EEC"/>
    <w:rsid w:val="00931F1F"/>
    <w:rsid w:val="00932175"/>
    <w:rsid w:val="00932176"/>
    <w:rsid w:val="009321D5"/>
    <w:rsid w:val="0093238E"/>
    <w:rsid w:val="0093257A"/>
    <w:rsid w:val="009327ED"/>
    <w:rsid w:val="00932BF7"/>
    <w:rsid w:val="00932D47"/>
    <w:rsid w:val="00932F67"/>
    <w:rsid w:val="00933200"/>
    <w:rsid w:val="00933250"/>
    <w:rsid w:val="00933367"/>
    <w:rsid w:val="0093337D"/>
    <w:rsid w:val="00933699"/>
    <w:rsid w:val="009339AD"/>
    <w:rsid w:val="00933CE5"/>
    <w:rsid w:val="00933D12"/>
    <w:rsid w:val="00933F29"/>
    <w:rsid w:val="00934129"/>
    <w:rsid w:val="009341F9"/>
    <w:rsid w:val="00934699"/>
    <w:rsid w:val="0093470C"/>
    <w:rsid w:val="0093482B"/>
    <w:rsid w:val="00934AA8"/>
    <w:rsid w:val="00934D8C"/>
    <w:rsid w:val="00934F23"/>
    <w:rsid w:val="00934F38"/>
    <w:rsid w:val="00935290"/>
    <w:rsid w:val="009352C2"/>
    <w:rsid w:val="00935310"/>
    <w:rsid w:val="009355BA"/>
    <w:rsid w:val="009355F3"/>
    <w:rsid w:val="00935776"/>
    <w:rsid w:val="00935A1C"/>
    <w:rsid w:val="00935AC8"/>
    <w:rsid w:val="00935BB8"/>
    <w:rsid w:val="00935C4C"/>
    <w:rsid w:val="00935E60"/>
    <w:rsid w:val="00936167"/>
    <w:rsid w:val="0093634B"/>
    <w:rsid w:val="009363F1"/>
    <w:rsid w:val="009365BA"/>
    <w:rsid w:val="009366CC"/>
    <w:rsid w:val="00936BBA"/>
    <w:rsid w:val="00936C00"/>
    <w:rsid w:val="00936E38"/>
    <w:rsid w:val="009372D7"/>
    <w:rsid w:val="009372FB"/>
    <w:rsid w:val="00937564"/>
    <w:rsid w:val="009377B8"/>
    <w:rsid w:val="0093793C"/>
    <w:rsid w:val="00937943"/>
    <w:rsid w:val="00937B77"/>
    <w:rsid w:val="00937CAF"/>
    <w:rsid w:val="00937CC4"/>
    <w:rsid w:val="00937D8E"/>
    <w:rsid w:val="009408EB"/>
    <w:rsid w:val="00940A19"/>
    <w:rsid w:val="00940BBF"/>
    <w:rsid w:val="00941051"/>
    <w:rsid w:val="009410BB"/>
    <w:rsid w:val="009410EC"/>
    <w:rsid w:val="00941139"/>
    <w:rsid w:val="00941282"/>
    <w:rsid w:val="0094143B"/>
    <w:rsid w:val="00941BD2"/>
    <w:rsid w:val="00941BED"/>
    <w:rsid w:val="00941E62"/>
    <w:rsid w:val="00941F06"/>
    <w:rsid w:val="00941FB3"/>
    <w:rsid w:val="009420BB"/>
    <w:rsid w:val="009420C9"/>
    <w:rsid w:val="00942168"/>
    <w:rsid w:val="00942186"/>
    <w:rsid w:val="0094224C"/>
    <w:rsid w:val="00942934"/>
    <w:rsid w:val="00942A7A"/>
    <w:rsid w:val="00942C3E"/>
    <w:rsid w:val="00942D93"/>
    <w:rsid w:val="009431B0"/>
    <w:rsid w:val="00943306"/>
    <w:rsid w:val="0094338B"/>
    <w:rsid w:val="0094354B"/>
    <w:rsid w:val="009436E2"/>
    <w:rsid w:val="00943B74"/>
    <w:rsid w:val="00943BCC"/>
    <w:rsid w:val="00943C41"/>
    <w:rsid w:val="00943F68"/>
    <w:rsid w:val="009444FA"/>
    <w:rsid w:val="00944718"/>
    <w:rsid w:val="0094584C"/>
    <w:rsid w:val="00945AB9"/>
    <w:rsid w:val="00945C33"/>
    <w:rsid w:val="0094600D"/>
    <w:rsid w:val="00946100"/>
    <w:rsid w:val="00946174"/>
    <w:rsid w:val="00946176"/>
    <w:rsid w:val="0094639C"/>
    <w:rsid w:val="0094657D"/>
    <w:rsid w:val="00946684"/>
    <w:rsid w:val="009466AE"/>
    <w:rsid w:val="0094697A"/>
    <w:rsid w:val="00946BDD"/>
    <w:rsid w:val="00946E39"/>
    <w:rsid w:val="00947220"/>
    <w:rsid w:val="009472AA"/>
    <w:rsid w:val="009476B9"/>
    <w:rsid w:val="009479F9"/>
    <w:rsid w:val="00947D07"/>
    <w:rsid w:val="00947E76"/>
    <w:rsid w:val="00947F85"/>
    <w:rsid w:val="00950232"/>
    <w:rsid w:val="00950244"/>
    <w:rsid w:val="0095049D"/>
    <w:rsid w:val="009504B6"/>
    <w:rsid w:val="00950676"/>
    <w:rsid w:val="009506D0"/>
    <w:rsid w:val="00950730"/>
    <w:rsid w:val="0095076D"/>
    <w:rsid w:val="0095089B"/>
    <w:rsid w:val="009508BA"/>
    <w:rsid w:val="0095125F"/>
    <w:rsid w:val="00951260"/>
    <w:rsid w:val="00951503"/>
    <w:rsid w:val="0095159C"/>
    <w:rsid w:val="00951889"/>
    <w:rsid w:val="009519F4"/>
    <w:rsid w:val="00951BC7"/>
    <w:rsid w:val="00951C76"/>
    <w:rsid w:val="00951EA4"/>
    <w:rsid w:val="009521DB"/>
    <w:rsid w:val="00952226"/>
    <w:rsid w:val="0095248E"/>
    <w:rsid w:val="0095258B"/>
    <w:rsid w:val="0095282C"/>
    <w:rsid w:val="00952E6E"/>
    <w:rsid w:val="00952FFD"/>
    <w:rsid w:val="00953158"/>
    <w:rsid w:val="00953446"/>
    <w:rsid w:val="0095396C"/>
    <w:rsid w:val="00953BAA"/>
    <w:rsid w:val="00953C63"/>
    <w:rsid w:val="00953D18"/>
    <w:rsid w:val="00953DD1"/>
    <w:rsid w:val="00954269"/>
    <w:rsid w:val="0095429C"/>
    <w:rsid w:val="00954566"/>
    <w:rsid w:val="009548A2"/>
    <w:rsid w:val="00954A75"/>
    <w:rsid w:val="00954C18"/>
    <w:rsid w:val="00954CF2"/>
    <w:rsid w:val="00954FB4"/>
    <w:rsid w:val="00955471"/>
    <w:rsid w:val="00955A08"/>
    <w:rsid w:val="009566DB"/>
    <w:rsid w:val="0095694B"/>
    <w:rsid w:val="00956B0E"/>
    <w:rsid w:val="00956C34"/>
    <w:rsid w:val="00956D1B"/>
    <w:rsid w:val="00956D3F"/>
    <w:rsid w:val="00956FD2"/>
    <w:rsid w:val="00957044"/>
    <w:rsid w:val="009573F9"/>
    <w:rsid w:val="0095771A"/>
    <w:rsid w:val="0095778F"/>
    <w:rsid w:val="0096026C"/>
    <w:rsid w:val="0096049D"/>
    <w:rsid w:val="00960500"/>
    <w:rsid w:val="00960516"/>
    <w:rsid w:val="009605EF"/>
    <w:rsid w:val="0096069B"/>
    <w:rsid w:val="0096070D"/>
    <w:rsid w:val="00960C79"/>
    <w:rsid w:val="00960C91"/>
    <w:rsid w:val="00961145"/>
    <w:rsid w:val="009611DC"/>
    <w:rsid w:val="00961242"/>
    <w:rsid w:val="00961511"/>
    <w:rsid w:val="009619F3"/>
    <w:rsid w:val="00961DF0"/>
    <w:rsid w:val="00962472"/>
    <w:rsid w:val="0096257D"/>
    <w:rsid w:val="0096259F"/>
    <w:rsid w:val="0096264F"/>
    <w:rsid w:val="00962727"/>
    <w:rsid w:val="00962B9F"/>
    <w:rsid w:val="00962FC3"/>
    <w:rsid w:val="0096328A"/>
    <w:rsid w:val="009632F2"/>
    <w:rsid w:val="00963477"/>
    <w:rsid w:val="00963499"/>
    <w:rsid w:val="009635C5"/>
    <w:rsid w:val="0096392F"/>
    <w:rsid w:val="00963B6A"/>
    <w:rsid w:val="00963C04"/>
    <w:rsid w:val="00963D0F"/>
    <w:rsid w:val="00963F1D"/>
    <w:rsid w:val="00963F58"/>
    <w:rsid w:val="00964178"/>
    <w:rsid w:val="00964312"/>
    <w:rsid w:val="009644BE"/>
    <w:rsid w:val="0096487F"/>
    <w:rsid w:val="0096495C"/>
    <w:rsid w:val="00964A74"/>
    <w:rsid w:val="00964CEE"/>
    <w:rsid w:val="00964E2A"/>
    <w:rsid w:val="0096501D"/>
    <w:rsid w:val="009651F1"/>
    <w:rsid w:val="00965211"/>
    <w:rsid w:val="009655C3"/>
    <w:rsid w:val="009659BC"/>
    <w:rsid w:val="00966179"/>
    <w:rsid w:val="009666CE"/>
    <w:rsid w:val="0096671D"/>
    <w:rsid w:val="009668FB"/>
    <w:rsid w:val="009669E2"/>
    <w:rsid w:val="00966B8F"/>
    <w:rsid w:val="00966D6C"/>
    <w:rsid w:val="00967543"/>
    <w:rsid w:val="009676A1"/>
    <w:rsid w:val="0096775F"/>
    <w:rsid w:val="0096790D"/>
    <w:rsid w:val="00967B09"/>
    <w:rsid w:val="00967C9E"/>
    <w:rsid w:val="00967D10"/>
    <w:rsid w:val="00967DD3"/>
    <w:rsid w:val="0097013D"/>
    <w:rsid w:val="0097048E"/>
    <w:rsid w:val="00970637"/>
    <w:rsid w:val="0097066F"/>
    <w:rsid w:val="00970715"/>
    <w:rsid w:val="009708B7"/>
    <w:rsid w:val="00970926"/>
    <w:rsid w:val="00970984"/>
    <w:rsid w:val="00970D07"/>
    <w:rsid w:val="00970E1C"/>
    <w:rsid w:val="00970FD0"/>
    <w:rsid w:val="00970FD1"/>
    <w:rsid w:val="00971103"/>
    <w:rsid w:val="0097113B"/>
    <w:rsid w:val="009711AA"/>
    <w:rsid w:val="0097139B"/>
    <w:rsid w:val="009717E9"/>
    <w:rsid w:val="009718B4"/>
    <w:rsid w:val="00971904"/>
    <w:rsid w:val="00971DD9"/>
    <w:rsid w:val="0097237E"/>
    <w:rsid w:val="009723D4"/>
    <w:rsid w:val="00972439"/>
    <w:rsid w:val="00972442"/>
    <w:rsid w:val="0097257A"/>
    <w:rsid w:val="009726AB"/>
    <w:rsid w:val="00972728"/>
    <w:rsid w:val="009727F0"/>
    <w:rsid w:val="00972861"/>
    <w:rsid w:val="00972946"/>
    <w:rsid w:val="00972C03"/>
    <w:rsid w:val="00972F77"/>
    <w:rsid w:val="0097312B"/>
    <w:rsid w:val="00973AA0"/>
    <w:rsid w:val="00973B1D"/>
    <w:rsid w:val="00973B46"/>
    <w:rsid w:val="00973D4E"/>
    <w:rsid w:val="00973DC2"/>
    <w:rsid w:val="0097420C"/>
    <w:rsid w:val="00974433"/>
    <w:rsid w:val="009744AD"/>
    <w:rsid w:val="00974588"/>
    <w:rsid w:val="00974674"/>
    <w:rsid w:val="00974697"/>
    <w:rsid w:val="009746C4"/>
    <w:rsid w:val="00974724"/>
    <w:rsid w:val="009747BF"/>
    <w:rsid w:val="00974A45"/>
    <w:rsid w:val="00974A54"/>
    <w:rsid w:val="00974B4B"/>
    <w:rsid w:val="00974C6B"/>
    <w:rsid w:val="00974E6A"/>
    <w:rsid w:val="00974EB0"/>
    <w:rsid w:val="00974EBF"/>
    <w:rsid w:val="00974F37"/>
    <w:rsid w:val="009750E3"/>
    <w:rsid w:val="009751E9"/>
    <w:rsid w:val="009753B8"/>
    <w:rsid w:val="0097553A"/>
    <w:rsid w:val="009756B8"/>
    <w:rsid w:val="00975721"/>
    <w:rsid w:val="0097578C"/>
    <w:rsid w:val="009758B1"/>
    <w:rsid w:val="0097594B"/>
    <w:rsid w:val="00975959"/>
    <w:rsid w:val="00975C89"/>
    <w:rsid w:val="009761B7"/>
    <w:rsid w:val="00976508"/>
    <w:rsid w:val="0097657E"/>
    <w:rsid w:val="00976949"/>
    <w:rsid w:val="00976B63"/>
    <w:rsid w:val="00976EBD"/>
    <w:rsid w:val="00976F98"/>
    <w:rsid w:val="009770AC"/>
    <w:rsid w:val="009772B2"/>
    <w:rsid w:val="00977404"/>
    <w:rsid w:val="00977683"/>
    <w:rsid w:val="009776AB"/>
    <w:rsid w:val="00977733"/>
    <w:rsid w:val="00977887"/>
    <w:rsid w:val="009778B6"/>
    <w:rsid w:val="00977971"/>
    <w:rsid w:val="009779A3"/>
    <w:rsid w:val="00977AEF"/>
    <w:rsid w:val="00977B09"/>
    <w:rsid w:val="00977B31"/>
    <w:rsid w:val="00977BCF"/>
    <w:rsid w:val="00977D52"/>
    <w:rsid w:val="00977F7B"/>
    <w:rsid w:val="00980187"/>
    <w:rsid w:val="0098036C"/>
    <w:rsid w:val="00980449"/>
    <w:rsid w:val="00980503"/>
    <w:rsid w:val="0098061E"/>
    <w:rsid w:val="00980676"/>
    <w:rsid w:val="009807EF"/>
    <w:rsid w:val="00980E77"/>
    <w:rsid w:val="00980F2C"/>
    <w:rsid w:val="00980F5F"/>
    <w:rsid w:val="0098102F"/>
    <w:rsid w:val="0098116A"/>
    <w:rsid w:val="00981218"/>
    <w:rsid w:val="00981546"/>
    <w:rsid w:val="00981636"/>
    <w:rsid w:val="00981646"/>
    <w:rsid w:val="00981693"/>
    <w:rsid w:val="009817D9"/>
    <w:rsid w:val="0098184B"/>
    <w:rsid w:val="00981B28"/>
    <w:rsid w:val="00981E5E"/>
    <w:rsid w:val="009821C9"/>
    <w:rsid w:val="00982219"/>
    <w:rsid w:val="009822AE"/>
    <w:rsid w:val="009822F8"/>
    <w:rsid w:val="00982575"/>
    <w:rsid w:val="009825BF"/>
    <w:rsid w:val="00982613"/>
    <w:rsid w:val="009826C5"/>
    <w:rsid w:val="00982842"/>
    <w:rsid w:val="009828E8"/>
    <w:rsid w:val="00983035"/>
    <w:rsid w:val="00983569"/>
    <w:rsid w:val="0098398D"/>
    <w:rsid w:val="00983A91"/>
    <w:rsid w:val="00983D10"/>
    <w:rsid w:val="00983EC9"/>
    <w:rsid w:val="009841BF"/>
    <w:rsid w:val="00984284"/>
    <w:rsid w:val="00984708"/>
    <w:rsid w:val="009847F0"/>
    <w:rsid w:val="00984D78"/>
    <w:rsid w:val="00984E7B"/>
    <w:rsid w:val="00984F7C"/>
    <w:rsid w:val="00985086"/>
    <w:rsid w:val="0098514C"/>
    <w:rsid w:val="009851B0"/>
    <w:rsid w:val="00985334"/>
    <w:rsid w:val="009855EF"/>
    <w:rsid w:val="00985999"/>
    <w:rsid w:val="009859AE"/>
    <w:rsid w:val="00985ADB"/>
    <w:rsid w:val="00985C00"/>
    <w:rsid w:val="00985D64"/>
    <w:rsid w:val="00985E0E"/>
    <w:rsid w:val="00985EFE"/>
    <w:rsid w:val="0098614A"/>
    <w:rsid w:val="00986337"/>
    <w:rsid w:val="00986387"/>
    <w:rsid w:val="0098670D"/>
    <w:rsid w:val="009867E6"/>
    <w:rsid w:val="0098698D"/>
    <w:rsid w:val="00986BCB"/>
    <w:rsid w:val="00986BCE"/>
    <w:rsid w:val="00986C8F"/>
    <w:rsid w:val="00986DFB"/>
    <w:rsid w:val="00986E6A"/>
    <w:rsid w:val="00987212"/>
    <w:rsid w:val="00987313"/>
    <w:rsid w:val="00987358"/>
    <w:rsid w:val="009873AD"/>
    <w:rsid w:val="00987517"/>
    <w:rsid w:val="0098751F"/>
    <w:rsid w:val="00987546"/>
    <w:rsid w:val="0098763C"/>
    <w:rsid w:val="00987675"/>
    <w:rsid w:val="009878D5"/>
    <w:rsid w:val="00987E23"/>
    <w:rsid w:val="00987EAE"/>
    <w:rsid w:val="00990142"/>
    <w:rsid w:val="00990459"/>
    <w:rsid w:val="009904F9"/>
    <w:rsid w:val="00990565"/>
    <w:rsid w:val="0099064F"/>
    <w:rsid w:val="00990898"/>
    <w:rsid w:val="00990927"/>
    <w:rsid w:val="00990C99"/>
    <w:rsid w:val="00990E1B"/>
    <w:rsid w:val="00990F1A"/>
    <w:rsid w:val="009910D3"/>
    <w:rsid w:val="00991233"/>
    <w:rsid w:val="009912C5"/>
    <w:rsid w:val="009912C7"/>
    <w:rsid w:val="009914A2"/>
    <w:rsid w:val="0099151A"/>
    <w:rsid w:val="009915B6"/>
    <w:rsid w:val="009917D7"/>
    <w:rsid w:val="009917E1"/>
    <w:rsid w:val="009917EA"/>
    <w:rsid w:val="00991899"/>
    <w:rsid w:val="00991CE9"/>
    <w:rsid w:val="00991D45"/>
    <w:rsid w:val="00991EFC"/>
    <w:rsid w:val="00992070"/>
    <w:rsid w:val="00992283"/>
    <w:rsid w:val="009922BF"/>
    <w:rsid w:val="009923A1"/>
    <w:rsid w:val="00992864"/>
    <w:rsid w:val="00992936"/>
    <w:rsid w:val="00992BF0"/>
    <w:rsid w:val="00992DFD"/>
    <w:rsid w:val="00993032"/>
    <w:rsid w:val="0099321F"/>
    <w:rsid w:val="009932FD"/>
    <w:rsid w:val="009933C4"/>
    <w:rsid w:val="0099355E"/>
    <w:rsid w:val="009935C8"/>
    <w:rsid w:val="00993840"/>
    <w:rsid w:val="00993A17"/>
    <w:rsid w:val="00993A2F"/>
    <w:rsid w:val="00993B2B"/>
    <w:rsid w:val="00993E59"/>
    <w:rsid w:val="00993E73"/>
    <w:rsid w:val="00994110"/>
    <w:rsid w:val="00994163"/>
    <w:rsid w:val="00994388"/>
    <w:rsid w:val="00994520"/>
    <w:rsid w:val="00994620"/>
    <w:rsid w:val="009946C8"/>
    <w:rsid w:val="0099487B"/>
    <w:rsid w:val="00994AC4"/>
    <w:rsid w:val="00994AF8"/>
    <w:rsid w:val="00994E4B"/>
    <w:rsid w:val="009951A9"/>
    <w:rsid w:val="00995449"/>
    <w:rsid w:val="009958BA"/>
    <w:rsid w:val="00995982"/>
    <w:rsid w:val="00995D03"/>
    <w:rsid w:val="00995F66"/>
    <w:rsid w:val="00996090"/>
    <w:rsid w:val="009964A7"/>
    <w:rsid w:val="00996597"/>
    <w:rsid w:val="00996666"/>
    <w:rsid w:val="0099677D"/>
    <w:rsid w:val="00996AF1"/>
    <w:rsid w:val="00997151"/>
    <w:rsid w:val="00997293"/>
    <w:rsid w:val="009973C8"/>
    <w:rsid w:val="0099753A"/>
    <w:rsid w:val="0099786B"/>
    <w:rsid w:val="00997CD8"/>
    <w:rsid w:val="00997DF2"/>
    <w:rsid w:val="00997E42"/>
    <w:rsid w:val="009A035D"/>
    <w:rsid w:val="009A0449"/>
    <w:rsid w:val="009A0857"/>
    <w:rsid w:val="009A09E3"/>
    <w:rsid w:val="009A0AA2"/>
    <w:rsid w:val="009A0B87"/>
    <w:rsid w:val="009A0D2F"/>
    <w:rsid w:val="009A0E89"/>
    <w:rsid w:val="009A117B"/>
    <w:rsid w:val="009A1247"/>
    <w:rsid w:val="009A12F6"/>
    <w:rsid w:val="009A1ABF"/>
    <w:rsid w:val="009A1C8C"/>
    <w:rsid w:val="009A1CD3"/>
    <w:rsid w:val="009A1DB6"/>
    <w:rsid w:val="009A1E57"/>
    <w:rsid w:val="009A1EAD"/>
    <w:rsid w:val="009A1FBD"/>
    <w:rsid w:val="009A20F5"/>
    <w:rsid w:val="009A2202"/>
    <w:rsid w:val="009A2295"/>
    <w:rsid w:val="009A2306"/>
    <w:rsid w:val="009A24B1"/>
    <w:rsid w:val="009A27A5"/>
    <w:rsid w:val="009A28D6"/>
    <w:rsid w:val="009A2902"/>
    <w:rsid w:val="009A2F69"/>
    <w:rsid w:val="009A2FC2"/>
    <w:rsid w:val="009A308E"/>
    <w:rsid w:val="009A321C"/>
    <w:rsid w:val="009A3288"/>
    <w:rsid w:val="009A354A"/>
    <w:rsid w:val="009A36DD"/>
    <w:rsid w:val="009A3826"/>
    <w:rsid w:val="009A39AA"/>
    <w:rsid w:val="009A3A50"/>
    <w:rsid w:val="009A4087"/>
    <w:rsid w:val="009A41B0"/>
    <w:rsid w:val="009A44A1"/>
    <w:rsid w:val="009A4560"/>
    <w:rsid w:val="009A4985"/>
    <w:rsid w:val="009A49AC"/>
    <w:rsid w:val="009A4B0F"/>
    <w:rsid w:val="009A4CCB"/>
    <w:rsid w:val="009A4E50"/>
    <w:rsid w:val="009A4FEA"/>
    <w:rsid w:val="009A510D"/>
    <w:rsid w:val="009A5151"/>
    <w:rsid w:val="009A51DA"/>
    <w:rsid w:val="009A526B"/>
    <w:rsid w:val="009A552E"/>
    <w:rsid w:val="009A576B"/>
    <w:rsid w:val="009A5CA2"/>
    <w:rsid w:val="009A5F91"/>
    <w:rsid w:val="009A61F3"/>
    <w:rsid w:val="009A6217"/>
    <w:rsid w:val="009A63FB"/>
    <w:rsid w:val="009A673B"/>
    <w:rsid w:val="009A69C2"/>
    <w:rsid w:val="009A6AC0"/>
    <w:rsid w:val="009A6AD3"/>
    <w:rsid w:val="009A6C26"/>
    <w:rsid w:val="009A6C33"/>
    <w:rsid w:val="009A6E13"/>
    <w:rsid w:val="009A6F89"/>
    <w:rsid w:val="009A7058"/>
    <w:rsid w:val="009A7119"/>
    <w:rsid w:val="009A728E"/>
    <w:rsid w:val="009A72E9"/>
    <w:rsid w:val="009A7347"/>
    <w:rsid w:val="009A752A"/>
    <w:rsid w:val="009A76ED"/>
    <w:rsid w:val="009A78E5"/>
    <w:rsid w:val="009A7A9D"/>
    <w:rsid w:val="009A7BB1"/>
    <w:rsid w:val="009A7C35"/>
    <w:rsid w:val="009A7C71"/>
    <w:rsid w:val="009A7F28"/>
    <w:rsid w:val="009A7F34"/>
    <w:rsid w:val="009B006F"/>
    <w:rsid w:val="009B03D7"/>
    <w:rsid w:val="009B058F"/>
    <w:rsid w:val="009B059F"/>
    <w:rsid w:val="009B07AE"/>
    <w:rsid w:val="009B0AAF"/>
    <w:rsid w:val="009B0B15"/>
    <w:rsid w:val="009B0B5D"/>
    <w:rsid w:val="009B0BB8"/>
    <w:rsid w:val="009B0E9F"/>
    <w:rsid w:val="009B0EA8"/>
    <w:rsid w:val="009B0F49"/>
    <w:rsid w:val="009B114A"/>
    <w:rsid w:val="009B11D1"/>
    <w:rsid w:val="009B133A"/>
    <w:rsid w:val="009B1541"/>
    <w:rsid w:val="009B1DD7"/>
    <w:rsid w:val="009B2089"/>
    <w:rsid w:val="009B21EB"/>
    <w:rsid w:val="009B22C8"/>
    <w:rsid w:val="009B2302"/>
    <w:rsid w:val="009B2303"/>
    <w:rsid w:val="009B2498"/>
    <w:rsid w:val="009B254C"/>
    <w:rsid w:val="009B25D3"/>
    <w:rsid w:val="009B2755"/>
    <w:rsid w:val="009B2B18"/>
    <w:rsid w:val="009B2D6B"/>
    <w:rsid w:val="009B2D78"/>
    <w:rsid w:val="009B2E3F"/>
    <w:rsid w:val="009B2F19"/>
    <w:rsid w:val="009B2F1D"/>
    <w:rsid w:val="009B3099"/>
    <w:rsid w:val="009B31D7"/>
    <w:rsid w:val="009B352F"/>
    <w:rsid w:val="009B3540"/>
    <w:rsid w:val="009B36C8"/>
    <w:rsid w:val="009B3ACA"/>
    <w:rsid w:val="009B3C2A"/>
    <w:rsid w:val="009B3D53"/>
    <w:rsid w:val="009B3F10"/>
    <w:rsid w:val="009B3F99"/>
    <w:rsid w:val="009B41D2"/>
    <w:rsid w:val="009B4251"/>
    <w:rsid w:val="009B42F3"/>
    <w:rsid w:val="009B4358"/>
    <w:rsid w:val="009B4464"/>
    <w:rsid w:val="009B46B1"/>
    <w:rsid w:val="009B487C"/>
    <w:rsid w:val="009B4A7C"/>
    <w:rsid w:val="009B4B68"/>
    <w:rsid w:val="009B4BCF"/>
    <w:rsid w:val="009B4F45"/>
    <w:rsid w:val="009B5042"/>
    <w:rsid w:val="009B533E"/>
    <w:rsid w:val="009B538B"/>
    <w:rsid w:val="009B5487"/>
    <w:rsid w:val="009B5643"/>
    <w:rsid w:val="009B56FA"/>
    <w:rsid w:val="009B57A2"/>
    <w:rsid w:val="009B57EC"/>
    <w:rsid w:val="009B584D"/>
    <w:rsid w:val="009B5C2A"/>
    <w:rsid w:val="009B616E"/>
    <w:rsid w:val="009B6221"/>
    <w:rsid w:val="009B641D"/>
    <w:rsid w:val="009B676D"/>
    <w:rsid w:val="009B68BD"/>
    <w:rsid w:val="009B6A49"/>
    <w:rsid w:val="009B6D86"/>
    <w:rsid w:val="009B6E33"/>
    <w:rsid w:val="009B7419"/>
    <w:rsid w:val="009B74A1"/>
    <w:rsid w:val="009B74F0"/>
    <w:rsid w:val="009B76B9"/>
    <w:rsid w:val="009B77D9"/>
    <w:rsid w:val="009B7E6C"/>
    <w:rsid w:val="009B7F10"/>
    <w:rsid w:val="009C0295"/>
    <w:rsid w:val="009C0806"/>
    <w:rsid w:val="009C0A26"/>
    <w:rsid w:val="009C0C15"/>
    <w:rsid w:val="009C0C9B"/>
    <w:rsid w:val="009C0F6E"/>
    <w:rsid w:val="009C1062"/>
    <w:rsid w:val="009C106F"/>
    <w:rsid w:val="009C1085"/>
    <w:rsid w:val="009C1588"/>
    <w:rsid w:val="009C169C"/>
    <w:rsid w:val="009C1719"/>
    <w:rsid w:val="009C17A4"/>
    <w:rsid w:val="009C17BA"/>
    <w:rsid w:val="009C17F9"/>
    <w:rsid w:val="009C1810"/>
    <w:rsid w:val="009C1DA3"/>
    <w:rsid w:val="009C1ECD"/>
    <w:rsid w:val="009C1F22"/>
    <w:rsid w:val="009C2835"/>
    <w:rsid w:val="009C284B"/>
    <w:rsid w:val="009C2B20"/>
    <w:rsid w:val="009C2CBD"/>
    <w:rsid w:val="009C2F43"/>
    <w:rsid w:val="009C3123"/>
    <w:rsid w:val="009C3141"/>
    <w:rsid w:val="009C31F9"/>
    <w:rsid w:val="009C363D"/>
    <w:rsid w:val="009C3718"/>
    <w:rsid w:val="009C39AB"/>
    <w:rsid w:val="009C3D01"/>
    <w:rsid w:val="009C3DB1"/>
    <w:rsid w:val="009C3DDF"/>
    <w:rsid w:val="009C4085"/>
    <w:rsid w:val="009C4150"/>
    <w:rsid w:val="009C42D7"/>
    <w:rsid w:val="009C450C"/>
    <w:rsid w:val="009C4D9B"/>
    <w:rsid w:val="009C4F7F"/>
    <w:rsid w:val="009C5146"/>
    <w:rsid w:val="009C51E8"/>
    <w:rsid w:val="009C53B2"/>
    <w:rsid w:val="009C56C9"/>
    <w:rsid w:val="009C577C"/>
    <w:rsid w:val="009C58F5"/>
    <w:rsid w:val="009C59B3"/>
    <w:rsid w:val="009C5B7E"/>
    <w:rsid w:val="009C5CA0"/>
    <w:rsid w:val="009C5FDF"/>
    <w:rsid w:val="009C5FF9"/>
    <w:rsid w:val="009C60F4"/>
    <w:rsid w:val="009C6258"/>
    <w:rsid w:val="009C6370"/>
    <w:rsid w:val="009C64AE"/>
    <w:rsid w:val="009C6675"/>
    <w:rsid w:val="009C697F"/>
    <w:rsid w:val="009C6B93"/>
    <w:rsid w:val="009C6C41"/>
    <w:rsid w:val="009C6D27"/>
    <w:rsid w:val="009C6D7C"/>
    <w:rsid w:val="009C7161"/>
    <w:rsid w:val="009C719A"/>
    <w:rsid w:val="009C73D0"/>
    <w:rsid w:val="009C7A42"/>
    <w:rsid w:val="009C7D4B"/>
    <w:rsid w:val="009D0104"/>
    <w:rsid w:val="009D0181"/>
    <w:rsid w:val="009D043F"/>
    <w:rsid w:val="009D04D7"/>
    <w:rsid w:val="009D058E"/>
    <w:rsid w:val="009D0891"/>
    <w:rsid w:val="009D08C2"/>
    <w:rsid w:val="009D0902"/>
    <w:rsid w:val="009D0A2C"/>
    <w:rsid w:val="009D0B1E"/>
    <w:rsid w:val="009D0B7E"/>
    <w:rsid w:val="009D0F9E"/>
    <w:rsid w:val="009D11CB"/>
    <w:rsid w:val="009D17AF"/>
    <w:rsid w:val="009D1962"/>
    <w:rsid w:val="009D1ECD"/>
    <w:rsid w:val="009D1F7F"/>
    <w:rsid w:val="009D20DF"/>
    <w:rsid w:val="009D22AA"/>
    <w:rsid w:val="009D24BB"/>
    <w:rsid w:val="009D25E3"/>
    <w:rsid w:val="009D2817"/>
    <w:rsid w:val="009D28DA"/>
    <w:rsid w:val="009D28DF"/>
    <w:rsid w:val="009D2A16"/>
    <w:rsid w:val="009D2B7A"/>
    <w:rsid w:val="009D2D04"/>
    <w:rsid w:val="009D2EFB"/>
    <w:rsid w:val="009D2F5F"/>
    <w:rsid w:val="009D361E"/>
    <w:rsid w:val="009D3699"/>
    <w:rsid w:val="009D39CE"/>
    <w:rsid w:val="009D3A52"/>
    <w:rsid w:val="009D3CBC"/>
    <w:rsid w:val="009D4038"/>
    <w:rsid w:val="009D42C1"/>
    <w:rsid w:val="009D437E"/>
    <w:rsid w:val="009D45F9"/>
    <w:rsid w:val="009D4649"/>
    <w:rsid w:val="009D465F"/>
    <w:rsid w:val="009D4731"/>
    <w:rsid w:val="009D4799"/>
    <w:rsid w:val="009D4906"/>
    <w:rsid w:val="009D4A1E"/>
    <w:rsid w:val="009D4A57"/>
    <w:rsid w:val="009D4B30"/>
    <w:rsid w:val="009D4C20"/>
    <w:rsid w:val="009D4D66"/>
    <w:rsid w:val="009D503A"/>
    <w:rsid w:val="009D52B6"/>
    <w:rsid w:val="009D555A"/>
    <w:rsid w:val="009D560C"/>
    <w:rsid w:val="009D5662"/>
    <w:rsid w:val="009D566F"/>
    <w:rsid w:val="009D56A6"/>
    <w:rsid w:val="009D5856"/>
    <w:rsid w:val="009D58E3"/>
    <w:rsid w:val="009D5BF0"/>
    <w:rsid w:val="009D5E9D"/>
    <w:rsid w:val="009D641C"/>
    <w:rsid w:val="009D644F"/>
    <w:rsid w:val="009D6468"/>
    <w:rsid w:val="009D65C4"/>
    <w:rsid w:val="009D6E69"/>
    <w:rsid w:val="009D703A"/>
    <w:rsid w:val="009D72CC"/>
    <w:rsid w:val="009D786F"/>
    <w:rsid w:val="009D79B8"/>
    <w:rsid w:val="009D7C66"/>
    <w:rsid w:val="009D7C9E"/>
    <w:rsid w:val="009D7CD5"/>
    <w:rsid w:val="009D7DC5"/>
    <w:rsid w:val="009D7E2B"/>
    <w:rsid w:val="009D7F34"/>
    <w:rsid w:val="009D7F46"/>
    <w:rsid w:val="009E0574"/>
    <w:rsid w:val="009E0625"/>
    <w:rsid w:val="009E0642"/>
    <w:rsid w:val="009E0734"/>
    <w:rsid w:val="009E0AAA"/>
    <w:rsid w:val="009E0B40"/>
    <w:rsid w:val="009E0C69"/>
    <w:rsid w:val="009E0EF0"/>
    <w:rsid w:val="009E10A8"/>
    <w:rsid w:val="009E11E5"/>
    <w:rsid w:val="009E143E"/>
    <w:rsid w:val="009E15B5"/>
    <w:rsid w:val="009E1AD2"/>
    <w:rsid w:val="009E1D00"/>
    <w:rsid w:val="009E1D58"/>
    <w:rsid w:val="009E1E0E"/>
    <w:rsid w:val="009E210B"/>
    <w:rsid w:val="009E2198"/>
    <w:rsid w:val="009E2336"/>
    <w:rsid w:val="009E243C"/>
    <w:rsid w:val="009E2467"/>
    <w:rsid w:val="009E252B"/>
    <w:rsid w:val="009E25B5"/>
    <w:rsid w:val="009E2839"/>
    <w:rsid w:val="009E2949"/>
    <w:rsid w:val="009E2C17"/>
    <w:rsid w:val="009E2C4E"/>
    <w:rsid w:val="009E2E4F"/>
    <w:rsid w:val="009E33BE"/>
    <w:rsid w:val="009E34C3"/>
    <w:rsid w:val="009E362C"/>
    <w:rsid w:val="009E36F4"/>
    <w:rsid w:val="009E3807"/>
    <w:rsid w:val="009E3942"/>
    <w:rsid w:val="009E3AF1"/>
    <w:rsid w:val="009E406D"/>
    <w:rsid w:val="009E44D9"/>
    <w:rsid w:val="009E4A47"/>
    <w:rsid w:val="009E4CBB"/>
    <w:rsid w:val="009E4EE3"/>
    <w:rsid w:val="009E50C6"/>
    <w:rsid w:val="009E513B"/>
    <w:rsid w:val="009E5158"/>
    <w:rsid w:val="009E52B7"/>
    <w:rsid w:val="009E5465"/>
    <w:rsid w:val="009E5477"/>
    <w:rsid w:val="009E54C4"/>
    <w:rsid w:val="009E54EC"/>
    <w:rsid w:val="009E56E6"/>
    <w:rsid w:val="009E56E8"/>
    <w:rsid w:val="009E5890"/>
    <w:rsid w:val="009E5B0B"/>
    <w:rsid w:val="009E5B7F"/>
    <w:rsid w:val="009E5C6C"/>
    <w:rsid w:val="009E5CEB"/>
    <w:rsid w:val="009E5D08"/>
    <w:rsid w:val="009E5F3B"/>
    <w:rsid w:val="009E5F51"/>
    <w:rsid w:val="009E60F2"/>
    <w:rsid w:val="009E618A"/>
    <w:rsid w:val="009E64A6"/>
    <w:rsid w:val="009E6579"/>
    <w:rsid w:val="009E6A45"/>
    <w:rsid w:val="009E6B8F"/>
    <w:rsid w:val="009E6C1C"/>
    <w:rsid w:val="009E6F70"/>
    <w:rsid w:val="009E6FFB"/>
    <w:rsid w:val="009E73C8"/>
    <w:rsid w:val="009E74B5"/>
    <w:rsid w:val="009E7831"/>
    <w:rsid w:val="009E7C95"/>
    <w:rsid w:val="009E7D99"/>
    <w:rsid w:val="009F00CE"/>
    <w:rsid w:val="009F030F"/>
    <w:rsid w:val="009F0396"/>
    <w:rsid w:val="009F0856"/>
    <w:rsid w:val="009F087B"/>
    <w:rsid w:val="009F08B1"/>
    <w:rsid w:val="009F08EE"/>
    <w:rsid w:val="009F0B6F"/>
    <w:rsid w:val="009F0C4F"/>
    <w:rsid w:val="009F0D34"/>
    <w:rsid w:val="009F1039"/>
    <w:rsid w:val="009F1054"/>
    <w:rsid w:val="009F10DE"/>
    <w:rsid w:val="009F16F0"/>
    <w:rsid w:val="009F1743"/>
    <w:rsid w:val="009F18B8"/>
    <w:rsid w:val="009F1C1E"/>
    <w:rsid w:val="009F1CE8"/>
    <w:rsid w:val="009F1F4A"/>
    <w:rsid w:val="009F1FF9"/>
    <w:rsid w:val="009F2050"/>
    <w:rsid w:val="009F21C3"/>
    <w:rsid w:val="009F2779"/>
    <w:rsid w:val="009F28B4"/>
    <w:rsid w:val="009F2D20"/>
    <w:rsid w:val="009F2E33"/>
    <w:rsid w:val="009F3038"/>
    <w:rsid w:val="009F3294"/>
    <w:rsid w:val="009F3530"/>
    <w:rsid w:val="009F3A3B"/>
    <w:rsid w:val="009F3D2A"/>
    <w:rsid w:val="009F3D80"/>
    <w:rsid w:val="009F4054"/>
    <w:rsid w:val="009F4103"/>
    <w:rsid w:val="009F4237"/>
    <w:rsid w:val="009F4552"/>
    <w:rsid w:val="009F455B"/>
    <w:rsid w:val="009F4CE9"/>
    <w:rsid w:val="009F4CEE"/>
    <w:rsid w:val="009F533A"/>
    <w:rsid w:val="009F541B"/>
    <w:rsid w:val="009F571C"/>
    <w:rsid w:val="009F57F7"/>
    <w:rsid w:val="009F589B"/>
    <w:rsid w:val="009F596E"/>
    <w:rsid w:val="009F5AB5"/>
    <w:rsid w:val="009F5CAF"/>
    <w:rsid w:val="009F5ED3"/>
    <w:rsid w:val="009F64B0"/>
    <w:rsid w:val="009F654B"/>
    <w:rsid w:val="009F66CD"/>
    <w:rsid w:val="009F68DB"/>
    <w:rsid w:val="009F69ED"/>
    <w:rsid w:val="009F6A1D"/>
    <w:rsid w:val="009F6BA5"/>
    <w:rsid w:val="009F7520"/>
    <w:rsid w:val="009F768C"/>
    <w:rsid w:val="009F77EC"/>
    <w:rsid w:val="009F7BDA"/>
    <w:rsid w:val="009F7D52"/>
    <w:rsid w:val="009F7ED4"/>
    <w:rsid w:val="00A000D3"/>
    <w:rsid w:val="00A0014B"/>
    <w:rsid w:val="00A00335"/>
    <w:rsid w:val="00A00458"/>
    <w:rsid w:val="00A00761"/>
    <w:rsid w:val="00A007F0"/>
    <w:rsid w:val="00A007F4"/>
    <w:rsid w:val="00A00B6F"/>
    <w:rsid w:val="00A00BBD"/>
    <w:rsid w:val="00A00EB8"/>
    <w:rsid w:val="00A01A33"/>
    <w:rsid w:val="00A01A9D"/>
    <w:rsid w:val="00A01B03"/>
    <w:rsid w:val="00A02271"/>
    <w:rsid w:val="00A023E8"/>
    <w:rsid w:val="00A0248E"/>
    <w:rsid w:val="00A024F3"/>
    <w:rsid w:val="00A0251D"/>
    <w:rsid w:val="00A0274F"/>
    <w:rsid w:val="00A02983"/>
    <w:rsid w:val="00A02AD1"/>
    <w:rsid w:val="00A02BDC"/>
    <w:rsid w:val="00A02CF3"/>
    <w:rsid w:val="00A02D0D"/>
    <w:rsid w:val="00A02DD5"/>
    <w:rsid w:val="00A03178"/>
    <w:rsid w:val="00A032D9"/>
    <w:rsid w:val="00A035C0"/>
    <w:rsid w:val="00A037F5"/>
    <w:rsid w:val="00A03A04"/>
    <w:rsid w:val="00A03A86"/>
    <w:rsid w:val="00A03D31"/>
    <w:rsid w:val="00A03D4B"/>
    <w:rsid w:val="00A03EAE"/>
    <w:rsid w:val="00A041AF"/>
    <w:rsid w:val="00A043C0"/>
    <w:rsid w:val="00A04457"/>
    <w:rsid w:val="00A045C8"/>
    <w:rsid w:val="00A048E4"/>
    <w:rsid w:val="00A048EA"/>
    <w:rsid w:val="00A04A9C"/>
    <w:rsid w:val="00A04B3C"/>
    <w:rsid w:val="00A05121"/>
    <w:rsid w:val="00A0538A"/>
    <w:rsid w:val="00A058A4"/>
    <w:rsid w:val="00A05A79"/>
    <w:rsid w:val="00A05AB8"/>
    <w:rsid w:val="00A05C2D"/>
    <w:rsid w:val="00A05CDF"/>
    <w:rsid w:val="00A05E66"/>
    <w:rsid w:val="00A06048"/>
    <w:rsid w:val="00A061EC"/>
    <w:rsid w:val="00A06210"/>
    <w:rsid w:val="00A063EB"/>
    <w:rsid w:val="00A06B57"/>
    <w:rsid w:val="00A06E74"/>
    <w:rsid w:val="00A06FDA"/>
    <w:rsid w:val="00A07470"/>
    <w:rsid w:val="00A07873"/>
    <w:rsid w:val="00A0795B"/>
    <w:rsid w:val="00A07AEA"/>
    <w:rsid w:val="00A07D85"/>
    <w:rsid w:val="00A07D8B"/>
    <w:rsid w:val="00A100DB"/>
    <w:rsid w:val="00A10216"/>
    <w:rsid w:val="00A10248"/>
    <w:rsid w:val="00A1043C"/>
    <w:rsid w:val="00A10521"/>
    <w:rsid w:val="00A10678"/>
    <w:rsid w:val="00A10888"/>
    <w:rsid w:val="00A109DE"/>
    <w:rsid w:val="00A10A6B"/>
    <w:rsid w:val="00A10B02"/>
    <w:rsid w:val="00A1121B"/>
    <w:rsid w:val="00A1149A"/>
    <w:rsid w:val="00A11669"/>
    <w:rsid w:val="00A11716"/>
    <w:rsid w:val="00A11737"/>
    <w:rsid w:val="00A118EC"/>
    <w:rsid w:val="00A11B48"/>
    <w:rsid w:val="00A11CDB"/>
    <w:rsid w:val="00A11D0D"/>
    <w:rsid w:val="00A11D52"/>
    <w:rsid w:val="00A1211A"/>
    <w:rsid w:val="00A12563"/>
    <w:rsid w:val="00A12869"/>
    <w:rsid w:val="00A12A77"/>
    <w:rsid w:val="00A12DCD"/>
    <w:rsid w:val="00A131AD"/>
    <w:rsid w:val="00A13552"/>
    <w:rsid w:val="00A135A3"/>
    <w:rsid w:val="00A1389C"/>
    <w:rsid w:val="00A138AE"/>
    <w:rsid w:val="00A13A3E"/>
    <w:rsid w:val="00A13AAD"/>
    <w:rsid w:val="00A13CA3"/>
    <w:rsid w:val="00A13CDB"/>
    <w:rsid w:val="00A13D61"/>
    <w:rsid w:val="00A13D9C"/>
    <w:rsid w:val="00A13EB6"/>
    <w:rsid w:val="00A1403D"/>
    <w:rsid w:val="00A142FD"/>
    <w:rsid w:val="00A14310"/>
    <w:rsid w:val="00A14332"/>
    <w:rsid w:val="00A143FD"/>
    <w:rsid w:val="00A14439"/>
    <w:rsid w:val="00A1446D"/>
    <w:rsid w:val="00A1448B"/>
    <w:rsid w:val="00A1453C"/>
    <w:rsid w:val="00A147B1"/>
    <w:rsid w:val="00A14924"/>
    <w:rsid w:val="00A14D9C"/>
    <w:rsid w:val="00A14F90"/>
    <w:rsid w:val="00A14FC2"/>
    <w:rsid w:val="00A14FCA"/>
    <w:rsid w:val="00A150FF"/>
    <w:rsid w:val="00A1539C"/>
    <w:rsid w:val="00A155BD"/>
    <w:rsid w:val="00A15729"/>
    <w:rsid w:val="00A15772"/>
    <w:rsid w:val="00A15B39"/>
    <w:rsid w:val="00A15C69"/>
    <w:rsid w:val="00A15D77"/>
    <w:rsid w:val="00A15D91"/>
    <w:rsid w:val="00A15DEE"/>
    <w:rsid w:val="00A15EFA"/>
    <w:rsid w:val="00A167AD"/>
    <w:rsid w:val="00A16A3D"/>
    <w:rsid w:val="00A16A45"/>
    <w:rsid w:val="00A16D67"/>
    <w:rsid w:val="00A16F81"/>
    <w:rsid w:val="00A16FEE"/>
    <w:rsid w:val="00A1738C"/>
    <w:rsid w:val="00A17593"/>
    <w:rsid w:val="00A17737"/>
    <w:rsid w:val="00A178F7"/>
    <w:rsid w:val="00A17C38"/>
    <w:rsid w:val="00A17E0F"/>
    <w:rsid w:val="00A17F7A"/>
    <w:rsid w:val="00A20028"/>
    <w:rsid w:val="00A2070E"/>
    <w:rsid w:val="00A20AAC"/>
    <w:rsid w:val="00A20FE5"/>
    <w:rsid w:val="00A210D1"/>
    <w:rsid w:val="00A21337"/>
    <w:rsid w:val="00A21458"/>
    <w:rsid w:val="00A214E7"/>
    <w:rsid w:val="00A21972"/>
    <w:rsid w:val="00A219A1"/>
    <w:rsid w:val="00A21EDB"/>
    <w:rsid w:val="00A220A9"/>
    <w:rsid w:val="00A22161"/>
    <w:rsid w:val="00A22285"/>
    <w:rsid w:val="00A22366"/>
    <w:rsid w:val="00A2246E"/>
    <w:rsid w:val="00A22499"/>
    <w:rsid w:val="00A227EF"/>
    <w:rsid w:val="00A22B24"/>
    <w:rsid w:val="00A23005"/>
    <w:rsid w:val="00A23143"/>
    <w:rsid w:val="00A23228"/>
    <w:rsid w:val="00A232B5"/>
    <w:rsid w:val="00A23309"/>
    <w:rsid w:val="00A2339F"/>
    <w:rsid w:val="00A23461"/>
    <w:rsid w:val="00A235CD"/>
    <w:rsid w:val="00A23709"/>
    <w:rsid w:val="00A23857"/>
    <w:rsid w:val="00A23957"/>
    <w:rsid w:val="00A23960"/>
    <w:rsid w:val="00A23ABF"/>
    <w:rsid w:val="00A23C78"/>
    <w:rsid w:val="00A23DE1"/>
    <w:rsid w:val="00A23E13"/>
    <w:rsid w:val="00A23EEE"/>
    <w:rsid w:val="00A23F01"/>
    <w:rsid w:val="00A240AA"/>
    <w:rsid w:val="00A241B4"/>
    <w:rsid w:val="00A2426A"/>
    <w:rsid w:val="00A2427B"/>
    <w:rsid w:val="00A24390"/>
    <w:rsid w:val="00A244B9"/>
    <w:rsid w:val="00A247F9"/>
    <w:rsid w:val="00A249D5"/>
    <w:rsid w:val="00A24A5E"/>
    <w:rsid w:val="00A24AB8"/>
    <w:rsid w:val="00A24B92"/>
    <w:rsid w:val="00A24C48"/>
    <w:rsid w:val="00A24E22"/>
    <w:rsid w:val="00A24E60"/>
    <w:rsid w:val="00A24F20"/>
    <w:rsid w:val="00A24F89"/>
    <w:rsid w:val="00A25157"/>
    <w:rsid w:val="00A2540A"/>
    <w:rsid w:val="00A2572E"/>
    <w:rsid w:val="00A25987"/>
    <w:rsid w:val="00A259A9"/>
    <w:rsid w:val="00A25A3F"/>
    <w:rsid w:val="00A261AD"/>
    <w:rsid w:val="00A261BF"/>
    <w:rsid w:val="00A2620C"/>
    <w:rsid w:val="00A2642B"/>
    <w:rsid w:val="00A26800"/>
    <w:rsid w:val="00A2680B"/>
    <w:rsid w:val="00A269AC"/>
    <w:rsid w:val="00A26B2C"/>
    <w:rsid w:val="00A26C98"/>
    <w:rsid w:val="00A26D22"/>
    <w:rsid w:val="00A27003"/>
    <w:rsid w:val="00A2701C"/>
    <w:rsid w:val="00A270BA"/>
    <w:rsid w:val="00A27118"/>
    <w:rsid w:val="00A271AE"/>
    <w:rsid w:val="00A27304"/>
    <w:rsid w:val="00A27576"/>
    <w:rsid w:val="00A275B9"/>
    <w:rsid w:val="00A27709"/>
    <w:rsid w:val="00A277B7"/>
    <w:rsid w:val="00A27DA6"/>
    <w:rsid w:val="00A27E4A"/>
    <w:rsid w:val="00A27E99"/>
    <w:rsid w:val="00A27F21"/>
    <w:rsid w:val="00A27F68"/>
    <w:rsid w:val="00A30056"/>
    <w:rsid w:val="00A301B2"/>
    <w:rsid w:val="00A303AB"/>
    <w:rsid w:val="00A30456"/>
    <w:rsid w:val="00A307DA"/>
    <w:rsid w:val="00A3094B"/>
    <w:rsid w:val="00A30A13"/>
    <w:rsid w:val="00A311DF"/>
    <w:rsid w:val="00A312EB"/>
    <w:rsid w:val="00A31375"/>
    <w:rsid w:val="00A313B7"/>
    <w:rsid w:val="00A3162A"/>
    <w:rsid w:val="00A31651"/>
    <w:rsid w:val="00A318DA"/>
    <w:rsid w:val="00A31A01"/>
    <w:rsid w:val="00A31C2D"/>
    <w:rsid w:val="00A31C8A"/>
    <w:rsid w:val="00A3211C"/>
    <w:rsid w:val="00A3218E"/>
    <w:rsid w:val="00A3219B"/>
    <w:rsid w:val="00A32334"/>
    <w:rsid w:val="00A324C6"/>
    <w:rsid w:val="00A32722"/>
    <w:rsid w:val="00A32826"/>
    <w:rsid w:val="00A3286A"/>
    <w:rsid w:val="00A32897"/>
    <w:rsid w:val="00A32FAC"/>
    <w:rsid w:val="00A32FB4"/>
    <w:rsid w:val="00A33383"/>
    <w:rsid w:val="00A3368C"/>
    <w:rsid w:val="00A3381B"/>
    <w:rsid w:val="00A33B1D"/>
    <w:rsid w:val="00A33D3D"/>
    <w:rsid w:val="00A33E0A"/>
    <w:rsid w:val="00A33EAA"/>
    <w:rsid w:val="00A33F31"/>
    <w:rsid w:val="00A33F8A"/>
    <w:rsid w:val="00A34435"/>
    <w:rsid w:val="00A3451B"/>
    <w:rsid w:val="00A346C9"/>
    <w:rsid w:val="00A34C1C"/>
    <w:rsid w:val="00A34C3B"/>
    <w:rsid w:val="00A34DE6"/>
    <w:rsid w:val="00A34E60"/>
    <w:rsid w:val="00A34F3C"/>
    <w:rsid w:val="00A34F6E"/>
    <w:rsid w:val="00A350E3"/>
    <w:rsid w:val="00A358CC"/>
    <w:rsid w:val="00A35AB7"/>
    <w:rsid w:val="00A35B06"/>
    <w:rsid w:val="00A35B7D"/>
    <w:rsid w:val="00A35CFA"/>
    <w:rsid w:val="00A35D3F"/>
    <w:rsid w:val="00A35FF4"/>
    <w:rsid w:val="00A362C7"/>
    <w:rsid w:val="00A3644F"/>
    <w:rsid w:val="00A365F3"/>
    <w:rsid w:val="00A36787"/>
    <w:rsid w:val="00A372D7"/>
    <w:rsid w:val="00A372F7"/>
    <w:rsid w:val="00A37442"/>
    <w:rsid w:val="00A3760C"/>
    <w:rsid w:val="00A37A10"/>
    <w:rsid w:val="00A37BE1"/>
    <w:rsid w:val="00A37DAB"/>
    <w:rsid w:val="00A37EF8"/>
    <w:rsid w:val="00A400EF"/>
    <w:rsid w:val="00A40112"/>
    <w:rsid w:val="00A40180"/>
    <w:rsid w:val="00A4027D"/>
    <w:rsid w:val="00A40391"/>
    <w:rsid w:val="00A40608"/>
    <w:rsid w:val="00A4071F"/>
    <w:rsid w:val="00A407C7"/>
    <w:rsid w:val="00A408FB"/>
    <w:rsid w:val="00A40978"/>
    <w:rsid w:val="00A40B7F"/>
    <w:rsid w:val="00A40C71"/>
    <w:rsid w:val="00A4177A"/>
    <w:rsid w:val="00A41B2A"/>
    <w:rsid w:val="00A41CD8"/>
    <w:rsid w:val="00A41D78"/>
    <w:rsid w:val="00A41D7F"/>
    <w:rsid w:val="00A41E59"/>
    <w:rsid w:val="00A42099"/>
    <w:rsid w:val="00A4250E"/>
    <w:rsid w:val="00A4253C"/>
    <w:rsid w:val="00A425E5"/>
    <w:rsid w:val="00A42667"/>
    <w:rsid w:val="00A42714"/>
    <w:rsid w:val="00A4286C"/>
    <w:rsid w:val="00A428FD"/>
    <w:rsid w:val="00A42A2B"/>
    <w:rsid w:val="00A42A95"/>
    <w:rsid w:val="00A42AC4"/>
    <w:rsid w:val="00A42D35"/>
    <w:rsid w:val="00A42D41"/>
    <w:rsid w:val="00A42DF6"/>
    <w:rsid w:val="00A42E79"/>
    <w:rsid w:val="00A430F6"/>
    <w:rsid w:val="00A4316D"/>
    <w:rsid w:val="00A433F0"/>
    <w:rsid w:val="00A435DA"/>
    <w:rsid w:val="00A436AC"/>
    <w:rsid w:val="00A43708"/>
    <w:rsid w:val="00A437E1"/>
    <w:rsid w:val="00A43990"/>
    <w:rsid w:val="00A439C5"/>
    <w:rsid w:val="00A43CD8"/>
    <w:rsid w:val="00A43D61"/>
    <w:rsid w:val="00A43DAB"/>
    <w:rsid w:val="00A43EA3"/>
    <w:rsid w:val="00A441E2"/>
    <w:rsid w:val="00A44338"/>
    <w:rsid w:val="00A444E9"/>
    <w:rsid w:val="00A44664"/>
    <w:rsid w:val="00A4468E"/>
    <w:rsid w:val="00A4480F"/>
    <w:rsid w:val="00A44951"/>
    <w:rsid w:val="00A44BAA"/>
    <w:rsid w:val="00A44E87"/>
    <w:rsid w:val="00A44EDC"/>
    <w:rsid w:val="00A450B0"/>
    <w:rsid w:val="00A45149"/>
    <w:rsid w:val="00A453C4"/>
    <w:rsid w:val="00A453E3"/>
    <w:rsid w:val="00A45617"/>
    <w:rsid w:val="00A456DE"/>
    <w:rsid w:val="00A45AA5"/>
    <w:rsid w:val="00A45B38"/>
    <w:rsid w:val="00A45D95"/>
    <w:rsid w:val="00A45DA9"/>
    <w:rsid w:val="00A45E42"/>
    <w:rsid w:val="00A45E6E"/>
    <w:rsid w:val="00A45F96"/>
    <w:rsid w:val="00A46203"/>
    <w:rsid w:val="00A4677D"/>
    <w:rsid w:val="00A46785"/>
    <w:rsid w:val="00A46960"/>
    <w:rsid w:val="00A46ABB"/>
    <w:rsid w:val="00A46B4A"/>
    <w:rsid w:val="00A46D4C"/>
    <w:rsid w:val="00A46F3E"/>
    <w:rsid w:val="00A4704C"/>
    <w:rsid w:val="00A47074"/>
    <w:rsid w:val="00A470E7"/>
    <w:rsid w:val="00A47175"/>
    <w:rsid w:val="00A47412"/>
    <w:rsid w:val="00A474BB"/>
    <w:rsid w:val="00A5032B"/>
    <w:rsid w:val="00A503B4"/>
    <w:rsid w:val="00A5047F"/>
    <w:rsid w:val="00A50715"/>
    <w:rsid w:val="00A50B0E"/>
    <w:rsid w:val="00A50D16"/>
    <w:rsid w:val="00A50E3D"/>
    <w:rsid w:val="00A5100F"/>
    <w:rsid w:val="00A51453"/>
    <w:rsid w:val="00A514D5"/>
    <w:rsid w:val="00A514E0"/>
    <w:rsid w:val="00A5167A"/>
    <w:rsid w:val="00A516D2"/>
    <w:rsid w:val="00A51CD0"/>
    <w:rsid w:val="00A51E98"/>
    <w:rsid w:val="00A52117"/>
    <w:rsid w:val="00A52155"/>
    <w:rsid w:val="00A52412"/>
    <w:rsid w:val="00A525A0"/>
    <w:rsid w:val="00A52AAB"/>
    <w:rsid w:val="00A52C09"/>
    <w:rsid w:val="00A52C40"/>
    <w:rsid w:val="00A52DA8"/>
    <w:rsid w:val="00A52F29"/>
    <w:rsid w:val="00A530C6"/>
    <w:rsid w:val="00A530D6"/>
    <w:rsid w:val="00A531E3"/>
    <w:rsid w:val="00A536AB"/>
    <w:rsid w:val="00A53763"/>
    <w:rsid w:val="00A53830"/>
    <w:rsid w:val="00A538F9"/>
    <w:rsid w:val="00A53BE1"/>
    <w:rsid w:val="00A53CEC"/>
    <w:rsid w:val="00A53FEA"/>
    <w:rsid w:val="00A54034"/>
    <w:rsid w:val="00A542C2"/>
    <w:rsid w:val="00A5477B"/>
    <w:rsid w:val="00A54877"/>
    <w:rsid w:val="00A54B21"/>
    <w:rsid w:val="00A54BFB"/>
    <w:rsid w:val="00A54EEC"/>
    <w:rsid w:val="00A550F4"/>
    <w:rsid w:val="00A553D5"/>
    <w:rsid w:val="00A55990"/>
    <w:rsid w:val="00A55F02"/>
    <w:rsid w:val="00A560CD"/>
    <w:rsid w:val="00A5616A"/>
    <w:rsid w:val="00A56279"/>
    <w:rsid w:val="00A565D9"/>
    <w:rsid w:val="00A56606"/>
    <w:rsid w:val="00A5683C"/>
    <w:rsid w:val="00A56BAF"/>
    <w:rsid w:val="00A56DAA"/>
    <w:rsid w:val="00A573F4"/>
    <w:rsid w:val="00A577BB"/>
    <w:rsid w:val="00A577F2"/>
    <w:rsid w:val="00A57849"/>
    <w:rsid w:val="00A57930"/>
    <w:rsid w:val="00A57967"/>
    <w:rsid w:val="00A57B1B"/>
    <w:rsid w:val="00A57B4A"/>
    <w:rsid w:val="00A57D5B"/>
    <w:rsid w:val="00A57E0C"/>
    <w:rsid w:val="00A57E35"/>
    <w:rsid w:val="00A60085"/>
    <w:rsid w:val="00A6015C"/>
    <w:rsid w:val="00A60173"/>
    <w:rsid w:val="00A6024B"/>
    <w:rsid w:val="00A602A6"/>
    <w:rsid w:val="00A60483"/>
    <w:rsid w:val="00A60B6B"/>
    <w:rsid w:val="00A612D1"/>
    <w:rsid w:val="00A614C9"/>
    <w:rsid w:val="00A6174B"/>
    <w:rsid w:val="00A6177F"/>
    <w:rsid w:val="00A61B1E"/>
    <w:rsid w:val="00A61DA1"/>
    <w:rsid w:val="00A61F14"/>
    <w:rsid w:val="00A61F2E"/>
    <w:rsid w:val="00A61F41"/>
    <w:rsid w:val="00A62085"/>
    <w:rsid w:val="00A62191"/>
    <w:rsid w:val="00A622FE"/>
    <w:rsid w:val="00A6235B"/>
    <w:rsid w:val="00A623D6"/>
    <w:rsid w:val="00A6286F"/>
    <w:rsid w:val="00A62944"/>
    <w:rsid w:val="00A62D63"/>
    <w:rsid w:val="00A62D78"/>
    <w:rsid w:val="00A62F9E"/>
    <w:rsid w:val="00A63402"/>
    <w:rsid w:val="00A63590"/>
    <w:rsid w:val="00A63846"/>
    <w:rsid w:val="00A6391F"/>
    <w:rsid w:val="00A639E3"/>
    <w:rsid w:val="00A63A06"/>
    <w:rsid w:val="00A63A32"/>
    <w:rsid w:val="00A63E9C"/>
    <w:rsid w:val="00A64122"/>
    <w:rsid w:val="00A64743"/>
    <w:rsid w:val="00A648D0"/>
    <w:rsid w:val="00A648D8"/>
    <w:rsid w:val="00A64B1C"/>
    <w:rsid w:val="00A64C25"/>
    <w:rsid w:val="00A64CB5"/>
    <w:rsid w:val="00A64CDB"/>
    <w:rsid w:val="00A6505C"/>
    <w:rsid w:val="00A652A7"/>
    <w:rsid w:val="00A65376"/>
    <w:rsid w:val="00A656F1"/>
    <w:rsid w:val="00A65767"/>
    <w:rsid w:val="00A65816"/>
    <w:rsid w:val="00A65CE2"/>
    <w:rsid w:val="00A65E0D"/>
    <w:rsid w:val="00A66291"/>
    <w:rsid w:val="00A66306"/>
    <w:rsid w:val="00A66670"/>
    <w:rsid w:val="00A66892"/>
    <w:rsid w:val="00A67347"/>
    <w:rsid w:val="00A67448"/>
    <w:rsid w:val="00A675F1"/>
    <w:rsid w:val="00A6768B"/>
    <w:rsid w:val="00A6788B"/>
    <w:rsid w:val="00A67970"/>
    <w:rsid w:val="00A70137"/>
    <w:rsid w:val="00A70552"/>
    <w:rsid w:val="00A7077A"/>
    <w:rsid w:val="00A708DA"/>
    <w:rsid w:val="00A708F5"/>
    <w:rsid w:val="00A70948"/>
    <w:rsid w:val="00A70D0D"/>
    <w:rsid w:val="00A70D2D"/>
    <w:rsid w:val="00A70FE7"/>
    <w:rsid w:val="00A71311"/>
    <w:rsid w:val="00A7132F"/>
    <w:rsid w:val="00A714BC"/>
    <w:rsid w:val="00A715AD"/>
    <w:rsid w:val="00A716B3"/>
    <w:rsid w:val="00A71701"/>
    <w:rsid w:val="00A71920"/>
    <w:rsid w:val="00A72233"/>
    <w:rsid w:val="00A7257C"/>
    <w:rsid w:val="00A7265B"/>
    <w:rsid w:val="00A728F6"/>
    <w:rsid w:val="00A72A5B"/>
    <w:rsid w:val="00A72B5E"/>
    <w:rsid w:val="00A72F64"/>
    <w:rsid w:val="00A73041"/>
    <w:rsid w:val="00A730EC"/>
    <w:rsid w:val="00A73357"/>
    <w:rsid w:val="00A7355F"/>
    <w:rsid w:val="00A737DD"/>
    <w:rsid w:val="00A7381F"/>
    <w:rsid w:val="00A73A5F"/>
    <w:rsid w:val="00A73BB9"/>
    <w:rsid w:val="00A73BDE"/>
    <w:rsid w:val="00A74009"/>
    <w:rsid w:val="00A74046"/>
    <w:rsid w:val="00A740CF"/>
    <w:rsid w:val="00A74215"/>
    <w:rsid w:val="00A7451A"/>
    <w:rsid w:val="00A745EB"/>
    <w:rsid w:val="00A746A9"/>
    <w:rsid w:val="00A746BD"/>
    <w:rsid w:val="00A74A6C"/>
    <w:rsid w:val="00A7517D"/>
    <w:rsid w:val="00A75247"/>
    <w:rsid w:val="00A752CA"/>
    <w:rsid w:val="00A754E5"/>
    <w:rsid w:val="00A7551D"/>
    <w:rsid w:val="00A75B7A"/>
    <w:rsid w:val="00A75F9E"/>
    <w:rsid w:val="00A75F9F"/>
    <w:rsid w:val="00A75FF8"/>
    <w:rsid w:val="00A76340"/>
    <w:rsid w:val="00A763E2"/>
    <w:rsid w:val="00A7642B"/>
    <w:rsid w:val="00A76433"/>
    <w:rsid w:val="00A76942"/>
    <w:rsid w:val="00A76A22"/>
    <w:rsid w:val="00A77024"/>
    <w:rsid w:val="00A772A5"/>
    <w:rsid w:val="00A77567"/>
    <w:rsid w:val="00A776EA"/>
    <w:rsid w:val="00A778D0"/>
    <w:rsid w:val="00A779D5"/>
    <w:rsid w:val="00A77B53"/>
    <w:rsid w:val="00A77DA4"/>
    <w:rsid w:val="00A80086"/>
    <w:rsid w:val="00A800F4"/>
    <w:rsid w:val="00A803B1"/>
    <w:rsid w:val="00A80417"/>
    <w:rsid w:val="00A80528"/>
    <w:rsid w:val="00A805F9"/>
    <w:rsid w:val="00A80824"/>
    <w:rsid w:val="00A80BA4"/>
    <w:rsid w:val="00A80F83"/>
    <w:rsid w:val="00A81027"/>
    <w:rsid w:val="00A81028"/>
    <w:rsid w:val="00A812DD"/>
    <w:rsid w:val="00A813AC"/>
    <w:rsid w:val="00A81407"/>
    <w:rsid w:val="00A81536"/>
    <w:rsid w:val="00A81A44"/>
    <w:rsid w:val="00A81E61"/>
    <w:rsid w:val="00A82199"/>
    <w:rsid w:val="00A82556"/>
    <w:rsid w:val="00A827E9"/>
    <w:rsid w:val="00A8281D"/>
    <w:rsid w:val="00A82AA6"/>
    <w:rsid w:val="00A82BA2"/>
    <w:rsid w:val="00A82BCA"/>
    <w:rsid w:val="00A82C1F"/>
    <w:rsid w:val="00A8329B"/>
    <w:rsid w:val="00A8342B"/>
    <w:rsid w:val="00A83430"/>
    <w:rsid w:val="00A834C9"/>
    <w:rsid w:val="00A834D9"/>
    <w:rsid w:val="00A83608"/>
    <w:rsid w:val="00A8363D"/>
    <w:rsid w:val="00A836D6"/>
    <w:rsid w:val="00A837B6"/>
    <w:rsid w:val="00A8387E"/>
    <w:rsid w:val="00A838A5"/>
    <w:rsid w:val="00A83A7A"/>
    <w:rsid w:val="00A83C42"/>
    <w:rsid w:val="00A83DC1"/>
    <w:rsid w:val="00A8414B"/>
    <w:rsid w:val="00A84178"/>
    <w:rsid w:val="00A84238"/>
    <w:rsid w:val="00A842AA"/>
    <w:rsid w:val="00A843BC"/>
    <w:rsid w:val="00A843D4"/>
    <w:rsid w:val="00A84520"/>
    <w:rsid w:val="00A84683"/>
    <w:rsid w:val="00A846E3"/>
    <w:rsid w:val="00A846E8"/>
    <w:rsid w:val="00A847AD"/>
    <w:rsid w:val="00A848A5"/>
    <w:rsid w:val="00A84A8A"/>
    <w:rsid w:val="00A84B77"/>
    <w:rsid w:val="00A84F4B"/>
    <w:rsid w:val="00A854EC"/>
    <w:rsid w:val="00A85674"/>
    <w:rsid w:val="00A85C3C"/>
    <w:rsid w:val="00A85C5D"/>
    <w:rsid w:val="00A85E4F"/>
    <w:rsid w:val="00A85E9D"/>
    <w:rsid w:val="00A85ECF"/>
    <w:rsid w:val="00A85F01"/>
    <w:rsid w:val="00A8611C"/>
    <w:rsid w:val="00A86279"/>
    <w:rsid w:val="00A862F7"/>
    <w:rsid w:val="00A865EF"/>
    <w:rsid w:val="00A867A1"/>
    <w:rsid w:val="00A86A69"/>
    <w:rsid w:val="00A86B97"/>
    <w:rsid w:val="00A86BA1"/>
    <w:rsid w:val="00A86EFE"/>
    <w:rsid w:val="00A86FF3"/>
    <w:rsid w:val="00A8770D"/>
    <w:rsid w:val="00A87AD6"/>
    <w:rsid w:val="00A87C66"/>
    <w:rsid w:val="00A87CD1"/>
    <w:rsid w:val="00A87E0A"/>
    <w:rsid w:val="00A87E6B"/>
    <w:rsid w:val="00A901F6"/>
    <w:rsid w:val="00A9026D"/>
    <w:rsid w:val="00A9048F"/>
    <w:rsid w:val="00A907D2"/>
    <w:rsid w:val="00A90948"/>
    <w:rsid w:val="00A9095A"/>
    <w:rsid w:val="00A9099F"/>
    <w:rsid w:val="00A90B08"/>
    <w:rsid w:val="00A90F12"/>
    <w:rsid w:val="00A91415"/>
    <w:rsid w:val="00A914B6"/>
    <w:rsid w:val="00A915C3"/>
    <w:rsid w:val="00A91B91"/>
    <w:rsid w:val="00A91D9A"/>
    <w:rsid w:val="00A91DE1"/>
    <w:rsid w:val="00A91F13"/>
    <w:rsid w:val="00A91F71"/>
    <w:rsid w:val="00A9249B"/>
    <w:rsid w:val="00A9257D"/>
    <w:rsid w:val="00A926D4"/>
    <w:rsid w:val="00A926ED"/>
    <w:rsid w:val="00A926FA"/>
    <w:rsid w:val="00A92711"/>
    <w:rsid w:val="00A92A7E"/>
    <w:rsid w:val="00A92CE4"/>
    <w:rsid w:val="00A92CE6"/>
    <w:rsid w:val="00A92D93"/>
    <w:rsid w:val="00A92F13"/>
    <w:rsid w:val="00A92FC4"/>
    <w:rsid w:val="00A932BA"/>
    <w:rsid w:val="00A932EC"/>
    <w:rsid w:val="00A9346F"/>
    <w:rsid w:val="00A93645"/>
    <w:rsid w:val="00A937C3"/>
    <w:rsid w:val="00A93925"/>
    <w:rsid w:val="00A93B02"/>
    <w:rsid w:val="00A93B36"/>
    <w:rsid w:val="00A93DB7"/>
    <w:rsid w:val="00A94103"/>
    <w:rsid w:val="00A941B6"/>
    <w:rsid w:val="00A9425F"/>
    <w:rsid w:val="00A94646"/>
    <w:rsid w:val="00A94665"/>
    <w:rsid w:val="00A9491C"/>
    <w:rsid w:val="00A94947"/>
    <w:rsid w:val="00A949C5"/>
    <w:rsid w:val="00A94B79"/>
    <w:rsid w:val="00A94D48"/>
    <w:rsid w:val="00A94E86"/>
    <w:rsid w:val="00A94EE8"/>
    <w:rsid w:val="00A94F65"/>
    <w:rsid w:val="00A952B4"/>
    <w:rsid w:val="00A958D2"/>
    <w:rsid w:val="00A959DD"/>
    <w:rsid w:val="00A95BC0"/>
    <w:rsid w:val="00A95C7C"/>
    <w:rsid w:val="00A95D3F"/>
    <w:rsid w:val="00A95DAE"/>
    <w:rsid w:val="00A96062"/>
    <w:rsid w:val="00A961A7"/>
    <w:rsid w:val="00A9623F"/>
    <w:rsid w:val="00A962DE"/>
    <w:rsid w:val="00A96373"/>
    <w:rsid w:val="00A96463"/>
    <w:rsid w:val="00A96543"/>
    <w:rsid w:val="00A965B3"/>
    <w:rsid w:val="00A9671A"/>
    <w:rsid w:val="00A96C17"/>
    <w:rsid w:val="00A96D1A"/>
    <w:rsid w:val="00A970E8"/>
    <w:rsid w:val="00A974DD"/>
    <w:rsid w:val="00A97BCD"/>
    <w:rsid w:val="00A97D91"/>
    <w:rsid w:val="00A97DAD"/>
    <w:rsid w:val="00A97DBE"/>
    <w:rsid w:val="00A97F0C"/>
    <w:rsid w:val="00A97FA7"/>
    <w:rsid w:val="00A97FEC"/>
    <w:rsid w:val="00AA038B"/>
    <w:rsid w:val="00AA0606"/>
    <w:rsid w:val="00AA0713"/>
    <w:rsid w:val="00AA07ED"/>
    <w:rsid w:val="00AA0899"/>
    <w:rsid w:val="00AA08B8"/>
    <w:rsid w:val="00AA0D3D"/>
    <w:rsid w:val="00AA0F3B"/>
    <w:rsid w:val="00AA10EF"/>
    <w:rsid w:val="00AA1118"/>
    <w:rsid w:val="00AA120A"/>
    <w:rsid w:val="00AA1420"/>
    <w:rsid w:val="00AA18D5"/>
    <w:rsid w:val="00AA190A"/>
    <w:rsid w:val="00AA1A05"/>
    <w:rsid w:val="00AA1A16"/>
    <w:rsid w:val="00AA1C91"/>
    <w:rsid w:val="00AA1ECD"/>
    <w:rsid w:val="00AA1F10"/>
    <w:rsid w:val="00AA1F71"/>
    <w:rsid w:val="00AA205E"/>
    <w:rsid w:val="00AA23CE"/>
    <w:rsid w:val="00AA24A9"/>
    <w:rsid w:val="00AA2534"/>
    <w:rsid w:val="00AA2756"/>
    <w:rsid w:val="00AA2788"/>
    <w:rsid w:val="00AA2972"/>
    <w:rsid w:val="00AA2A25"/>
    <w:rsid w:val="00AA2ED3"/>
    <w:rsid w:val="00AA305D"/>
    <w:rsid w:val="00AA30A9"/>
    <w:rsid w:val="00AA3294"/>
    <w:rsid w:val="00AA33F9"/>
    <w:rsid w:val="00AA340C"/>
    <w:rsid w:val="00AA34C2"/>
    <w:rsid w:val="00AA3583"/>
    <w:rsid w:val="00AA35BB"/>
    <w:rsid w:val="00AA36A8"/>
    <w:rsid w:val="00AA3A76"/>
    <w:rsid w:val="00AA3BC4"/>
    <w:rsid w:val="00AA3BFF"/>
    <w:rsid w:val="00AA3CA2"/>
    <w:rsid w:val="00AA3D2D"/>
    <w:rsid w:val="00AA3DDE"/>
    <w:rsid w:val="00AA3F86"/>
    <w:rsid w:val="00AA48E1"/>
    <w:rsid w:val="00AA4AFC"/>
    <w:rsid w:val="00AA4F71"/>
    <w:rsid w:val="00AA504B"/>
    <w:rsid w:val="00AA505D"/>
    <w:rsid w:val="00AA520C"/>
    <w:rsid w:val="00AA5282"/>
    <w:rsid w:val="00AA5314"/>
    <w:rsid w:val="00AA540E"/>
    <w:rsid w:val="00AA545A"/>
    <w:rsid w:val="00AA55AC"/>
    <w:rsid w:val="00AA55FC"/>
    <w:rsid w:val="00AA5609"/>
    <w:rsid w:val="00AA57B6"/>
    <w:rsid w:val="00AA59CF"/>
    <w:rsid w:val="00AA5AAA"/>
    <w:rsid w:val="00AA5AAF"/>
    <w:rsid w:val="00AA5D0B"/>
    <w:rsid w:val="00AA5FAF"/>
    <w:rsid w:val="00AA6066"/>
    <w:rsid w:val="00AA607F"/>
    <w:rsid w:val="00AA60FA"/>
    <w:rsid w:val="00AA6445"/>
    <w:rsid w:val="00AA654A"/>
    <w:rsid w:val="00AA6891"/>
    <w:rsid w:val="00AA69DE"/>
    <w:rsid w:val="00AA6B8D"/>
    <w:rsid w:val="00AA7034"/>
    <w:rsid w:val="00AA7047"/>
    <w:rsid w:val="00AA7085"/>
    <w:rsid w:val="00AA7431"/>
    <w:rsid w:val="00AA7A25"/>
    <w:rsid w:val="00AA7B49"/>
    <w:rsid w:val="00AA7C77"/>
    <w:rsid w:val="00AA7E1A"/>
    <w:rsid w:val="00AB054A"/>
    <w:rsid w:val="00AB0594"/>
    <w:rsid w:val="00AB07C6"/>
    <w:rsid w:val="00AB09A0"/>
    <w:rsid w:val="00AB09F3"/>
    <w:rsid w:val="00AB0AF1"/>
    <w:rsid w:val="00AB0B3A"/>
    <w:rsid w:val="00AB0C14"/>
    <w:rsid w:val="00AB0CF7"/>
    <w:rsid w:val="00AB0D9B"/>
    <w:rsid w:val="00AB0F49"/>
    <w:rsid w:val="00AB10DC"/>
    <w:rsid w:val="00AB10E2"/>
    <w:rsid w:val="00AB1123"/>
    <w:rsid w:val="00AB1149"/>
    <w:rsid w:val="00AB15BB"/>
    <w:rsid w:val="00AB171F"/>
    <w:rsid w:val="00AB181D"/>
    <w:rsid w:val="00AB186F"/>
    <w:rsid w:val="00AB18B0"/>
    <w:rsid w:val="00AB1A7D"/>
    <w:rsid w:val="00AB1DDA"/>
    <w:rsid w:val="00AB2307"/>
    <w:rsid w:val="00AB2326"/>
    <w:rsid w:val="00AB2448"/>
    <w:rsid w:val="00AB25FB"/>
    <w:rsid w:val="00AB261F"/>
    <w:rsid w:val="00AB2730"/>
    <w:rsid w:val="00AB274C"/>
    <w:rsid w:val="00AB28C7"/>
    <w:rsid w:val="00AB2A14"/>
    <w:rsid w:val="00AB2AB3"/>
    <w:rsid w:val="00AB2BE3"/>
    <w:rsid w:val="00AB2D07"/>
    <w:rsid w:val="00AB2DB7"/>
    <w:rsid w:val="00AB2F19"/>
    <w:rsid w:val="00AB307F"/>
    <w:rsid w:val="00AB32A6"/>
    <w:rsid w:val="00AB32D0"/>
    <w:rsid w:val="00AB3619"/>
    <w:rsid w:val="00AB37BF"/>
    <w:rsid w:val="00AB3C77"/>
    <w:rsid w:val="00AB3CFF"/>
    <w:rsid w:val="00AB41A1"/>
    <w:rsid w:val="00AB4292"/>
    <w:rsid w:val="00AB42A3"/>
    <w:rsid w:val="00AB42B5"/>
    <w:rsid w:val="00AB4348"/>
    <w:rsid w:val="00AB441C"/>
    <w:rsid w:val="00AB456E"/>
    <w:rsid w:val="00AB4784"/>
    <w:rsid w:val="00AB4984"/>
    <w:rsid w:val="00AB4A42"/>
    <w:rsid w:val="00AB4EDD"/>
    <w:rsid w:val="00AB4EE1"/>
    <w:rsid w:val="00AB4EFE"/>
    <w:rsid w:val="00AB4F09"/>
    <w:rsid w:val="00AB5318"/>
    <w:rsid w:val="00AB580E"/>
    <w:rsid w:val="00AB5D50"/>
    <w:rsid w:val="00AB5E18"/>
    <w:rsid w:val="00AB5ECD"/>
    <w:rsid w:val="00AB5ECF"/>
    <w:rsid w:val="00AB6033"/>
    <w:rsid w:val="00AB6061"/>
    <w:rsid w:val="00AB634E"/>
    <w:rsid w:val="00AB6839"/>
    <w:rsid w:val="00AB68E8"/>
    <w:rsid w:val="00AB6971"/>
    <w:rsid w:val="00AB6E70"/>
    <w:rsid w:val="00AB7148"/>
    <w:rsid w:val="00AB71CC"/>
    <w:rsid w:val="00AB72D4"/>
    <w:rsid w:val="00AB73AA"/>
    <w:rsid w:val="00AB741C"/>
    <w:rsid w:val="00AB7640"/>
    <w:rsid w:val="00AB7CA0"/>
    <w:rsid w:val="00AC01EF"/>
    <w:rsid w:val="00AC01FA"/>
    <w:rsid w:val="00AC04EC"/>
    <w:rsid w:val="00AC054C"/>
    <w:rsid w:val="00AC079D"/>
    <w:rsid w:val="00AC0B15"/>
    <w:rsid w:val="00AC0C48"/>
    <w:rsid w:val="00AC0CA6"/>
    <w:rsid w:val="00AC0D03"/>
    <w:rsid w:val="00AC0DAD"/>
    <w:rsid w:val="00AC10AF"/>
    <w:rsid w:val="00AC116B"/>
    <w:rsid w:val="00AC152A"/>
    <w:rsid w:val="00AC16BD"/>
    <w:rsid w:val="00AC18FC"/>
    <w:rsid w:val="00AC1AB2"/>
    <w:rsid w:val="00AC1B9B"/>
    <w:rsid w:val="00AC1BD7"/>
    <w:rsid w:val="00AC2126"/>
    <w:rsid w:val="00AC228C"/>
    <w:rsid w:val="00AC22DD"/>
    <w:rsid w:val="00AC244E"/>
    <w:rsid w:val="00AC246F"/>
    <w:rsid w:val="00AC274E"/>
    <w:rsid w:val="00AC2771"/>
    <w:rsid w:val="00AC2798"/>
    <w:rsid w:val="00AC2CD6"/>
    <w:rsid w:val="00AC2D14"/>
    <w:rsid w:val="00AC2F8F"/>
    <w:rsid w:val="00AC3109"/>
    <w:rsid w:val="00AC32AF"/>
    <w:rsid w:val="00AC36B2"/>
    <w:rsid w:val="00AC37DE"/>
    <w:rsid w:val="00AC38C0"/>
    <w:rsid w:val="00AC3A98"/>
    <w:rsid w:val="00AC3B6D"/>
    <w:rsid w:val="00AC3BF8"/>
    <w:rsid w:val="00AC3D67"/>
    <w:rsid w:val="00AC3E81"/>
    <w:rsid w:val="00AC454E"/>
    <w:rsid w:val="00AC4691"/>
    <w:rsid w:val="00AC470A"/>
    <w:rsid w:val="00AC4773"/>
    <w:rsid w:val="00AC49D1"/>
    <w:rsid w:val="00AC539F"/>
    <w:rsid w:val="00AC5493"/>
    <w:rsid w:val="00AC565B"/>
    <w:rsid w:val="00AC5911"/>
    <w:rsid w:val="00AC5BD1"/>
    <w:rsid w:val="00AC5F28"/>
    <w:rsid w:val="00AC5FC6"/>
    <w:rsid w:val="00AC606D"/>
    <w:rsid w:val="00AC60BB"/>
    <w:rsid w:val="00AC61E9"/>
    <w:rsid w:val="00AC62B3"/>
    <w:rsid w:val="00AC651F"/>
    <w:rsid w:val="00AC6850"/>
    <w:rsid w:val="00AC6B9A"/>
    <w:rsid w:val="00AC6E2C"/>
    <w:rsid w:val="00AC7204"/>
    <w:rsid w:val="00AC767C"/>
    <w:rsid w:val="00AC77EB"/>
    <w:rsid w:val="00AC79A6"/>
    <w:rsid w:val="00AC7A2B"/>
    <w:rsid w:val="00AC7AA4"/>
    <w:rsid w:val="00AC7B17"/>
    <w:rsid w:val="00AC7B31"/>
    <w:rsid w:val="00AC7CF5"/>
    <w:rsid w:val="00AC7FAD"/>
    <w:rsid w:val="00AD0003"/>
    <w:rsid w:val="00AD001B"/>
    <w:rsid w:val="00AD0021"/>
    <w:rsid w:val="00AD022B"/>
    <w:rsid w:val="00AD04C8"/>
    <w:rsid w:val="00AD0723"/>
    <w:rsid w:val="00AD09D3"/>
    <w:rsid w:val="00AD0A2B"/>
    <w:rsid w:val="00AD0B2C"/>
    <w:rsid w:val="00AD0D62"/>
    <w:rsid w:val="00AD0ED6"/>
    <w:rsid w:val="00AD1045"/>
    <w:rsid w:val="00AD10A2"/>
    <w:rsid w:val="00AD10E5"/>
    <w:rsid w:val="00AD11EE"/>
    <w:rsid w:val="00AD1558"/>
    <w:rsid w:val="00AD16B6"/>
    <w:rsid w:val="00AD171F"/>
    <w:rsid w:val="00AD18D3"/>
    <w:rsid w:val="00AD1B09"/>
    <w:rsid w:val="00AD1BBF"/>
    <w:rsid w:val="00AD1EF6"/>
    <w:rsid w:val="00AD1F4D"/>
    <w:rsid w:val="00AD2191"/>
    <w:rsid w:val="00AD3056"/>
    <w:rsid w:val="00AD30BC"/>
    <w:rsid w:val="00AD34F7"/>
    <w:rsid w:val="00AD362B"/>
    <w:rsid w:val="00AD376F"/>
    <w:rsid w:val="00AD38F6"/>
    <w:rsid w:val="00AD40C2"/>
    <w:rsid w:val="00AD47CE"/>
    <w:rsid w:val="00AD483F"/>
    <w:rsid w:val="00AD49E1"/>
    <w:rsid w:val="00AD4C1F"/>
    <w:rsid w:val="00AD4C84"/>
    <w:rsid w:val="00AD4D89"/>
    <w:rsid w:val="00AD4DAE"/>
    <w:rsid w:val="00AD5214"/>
    <w:rsid w:val="00AD52D5"/>
    <w:rsid w:val="00AD532B"/>
    <w:rsid w:val="00AD54FB"/>
    <w:rsid w:val="00AD574A"/>
    <w:rsid w:val="00AD5CF2"/>
    <w:rsid w:val="00AD5E52"/>
    <w:rsid w:val="00AD5ED9"/>
    <w:rsid w:val="00AD6197"/>
    <w:rsid w:val="00AD636C"/>
    <w:rsid w:val="00AD6608"/>
    <w:rsid w:val="00AD6FB7"/>
    <w:rsid w:val="00AD6FFD"/>
    <w:rsid w:val="00AD72AD"/>
    <w:rsid w:val="00AD75E3"/>
    <w:rsid w:val="00AD769B"/>
    <w:rsid w:val="00AD76CF"/>
    <w:rsid w:val="00AD7993"/>
    <w:rsid w:val="00AD7AF9"/>
    <w:rsid w:val="00AD7BF4"/>
    <w:rsid w:val="00AD7D1D"/>
    <w:rsid w:val="00AD7D20"/>
    <w:rsid w:val="00AD7FCE"/>
    <w:rsid w:val="00AE0373"/>
    <w:rsid w:val="00AE04EA"/>
    <w:rsid w:val="00AE0579"/>
    <w:rsid w:val="00AE057E"/>
    <w:rsid w:val="00AE05A7"/>
    <w:rsid w:val="00AE05E5"/>
    <w:rsid w:val="00AE067D"/>
    <w:rsid w:val="00AE091F"/>
    <w:rsid w:val="00AE0C96"/>
    <w:rsid w:val="00AE0CC9"/>
    <w:rsid w:val="00AE0ED6"/>
    <w:rsid w:val="00AE1489"/>
    <w:rsid w:val="00AE1601"/>
    <w:rsid w:val="00AE17E3"/>
    <w:rsid w:val="00AE17E4"/>
    <w:rsid w:val="00AE1A35"/>
    <w:rsid w:val="00AE1CEF"/>
    <w:rsid w:val="00AE1F1C"/>
    <w:rsid w:val="00AE1F6E"/>
    <w:rsid w:val="00AE21AB"/>
    <w:rsid w:val="00AE2648"/>
    <w:rsid w:val="00AE26B8"/>
    <w:rsid w:val="00AE27C1"/>
    <w:rsid w:val="00AE27FA"/>
    <w:rsid w:val="00AE29F0"/>
    <w:rsid w:val="00AE2AD6"/>
    <w:rsid w:val="00AE2B15"/>
    <w:rsid w:val="00AE2CD0"/>
    <w:rsid w:val="00AE2F21"/>
    <w:rsid w:val="00AE3034"/>
    <w:rsid w:val="00AE30DA"/>
    <w:rsid w:val="00AE37F9"/>
    <w:rsid w:val="00AE3B96"/>
    <w:rsid w:val="00AE3DFE"/>
    <w:rsid w:val="00AE3F9E"/>
    <w:rsid w:val="00AE4254"/>
    <w:rsid w:val="00AE4291"/>
    <w:rsid w:val="00AE42A1"/>
    <w:rsid w:val="00AE432F"/>
    <w:rsid w:val="00AE46E7"/>
    <w:rsid w:val="00AE48B9"/>
    <w:rsid w:val="00AE4CF9"/>
    <w:rsid w:val="00AE4E2D"/>
    <w:rsid w:val="00AE502B"/>
    <w:rsid w:val="00AE5274"/>
    <w:rsid w:val="00AE528A"/>
    <w:rsid w:val="00AE5EA1"/>
    <w:rsid w:val="00AE6060"/>
    <w:rsid w:val="00AE6095"/>
    <w:rsid w:val="00AE61A9"/>
    <w:rsid w:val="00AE6379"/>
    <w:rsid w:val="00AE63B0"/>
    <w:rsid w:val="00AE6A09"/>
    <w:rsid w:val="00AE6B4E"/>
    <w:rsid w:val="00AE6D7F"/>
    <w:rsid w:val="00AE6FD0"/>
    <w:rsid w:val="00AE714A"/>
    <w:rsid w:val="00AE7257"/>
    <w:rsid w:val="00AE73B9"/>
    <w:rsid w:val="00AE75CF"/>
    <w:rsid w:val="00AE76E2"/>
    <w:rsid w:val="00AE771E"/>
    <w:rsid w:val="00AE77E2"/>
    <w:rsid w:val="00AE78AA"/>
    <w:rsid w:val="00AE7CE4"/>
    <w:rsid w:val="00AE7D61"/>
    <w:rsid w:val="00AE7DE5"/>
    <w:rsid w:val="00AE7F73"/>
    <w:rsid w:val="00AF01DD"/>
    <w:rsid w:val="00AF0203"/>
    <w:rsid w:val="00AF034A"/>
    <w:rsid w:val="00AF042A"/>
    <w:rsid w:val="00AF044A"/>
    <w:rsid w:val="00AF04E9"/>
    <w:rsid w:val="00AF0C88"/>
    <w:rsid w:val="00AF0EAB"/>
    <w:rsid w:val="00AF0EB2"/>
    <w:rsid w:val="00AF100F"/>
    <w:rsid w:val="00AF10BE"/>
    <w:rsid w:val="00AF1490"/>
    <w:rsid w:val="00AF1833"/>
    <w:rsid w:val="00AF1A25"/>
    <w:rsid w:val="00AF1AA3"/>
    <w:rsid w:val="00AF1D93"/>
    <w:rsid w:val="00AF21B8"/>
    <w:rsid w:val="00AF257F"/>
    <w:rsid w:val="00AF2628"/>
    <w:rsid w:val="00AF2996"/>
    <w:rsid w:val="00AF2D13"/>
    <w:rsid w:val="00AF3363"/>
    <w:rsid w:val="00AF33AC"/>
    <w:rsid w:val="00AF3411"/>
    <w:rsid w:val="00AF3465"/>
    <w:rsid w:val="00AF3702"/>
    <w:rsid w:val="00AF3914"/>
    <w:rsid w:val="00AF39F4"/>
    <w:rsid w:val="00AF3A45"/>
    <w:rsid w:val="00AF3B3E"/>
    <w:rsid w:val="00AF3EA9"/>
    <w:rsid w:val="00AF3F9D"/>
    <w:rsid w:val="00AF40AA"/>
    <w:rsid w:val="00AF4174"/>
    <w:rsid w:val="00AF41B3"/>
    <w:rsid w:val="00AF42C2"/>
    <w:rsid w:val="00AF42CD"/>
    <w:rsid w:val="00AF44B9"/>
    <w:rsid w:val="00AF453D"/>
    <w:rsid w:val="00AF4A15"/>
    <w:rsid w:val="00AF4D4B"/>
    <w:rsid w:val="00AF4DDC"/>
    <w:rsid w:val="00AF4F62"/>
    <w:rsid w:val="00AF5004"/>
    <w:rsid w:val="00AF505B"/>
    <w:rsid w:val="00AF5FEC"/>
    <w:rsid w:val="00AF6039"/>
    <w:rsid w:val="00AF6130"/>
    <w:rsid w:val="00AF6226"/>
    <w:rsid w:val="00AF6431"/>
    <w:rsid w:val="00AF64DC"/>
    <w:rsid w:val="00AF6830"/>
    <w:rsid w:val="00AF6A54"/>
    <w:rsid w:val="00AF6A96"/>
    <w:rsid w:val="00AF6AFA"/>
    <w:rsid w:val="00AF6B53"/>
    <w:rsid w:val="00AF6D44"/>
    <w:rsid w:val="00AF6E89"/>
    <w:rsid w:val="00AF6F14"/>
    <w:rsid w:val="00AF717F"/>
    <w:rsid w:val="00AF7181"/>
    <w:rsid w:val="00AF71FA"/>
    <w:rsid w:val="00AF73A2"/>
    <w:rsid w:val="00AF770B"/>
    <w:rsid w:val="00AF7E98"/>
    <w:rsid w:val="00AF7EA4"/>
    <w:rsid w:val="00B000C1"/>
    <w:rsid w:val="00B00157"/>
    <w:rsid w:val="00B00513"/>
    <w:rsid w:val="00B00518"/>
    <w:rsid w:val="00B0083B"/>
    <w:rsid w:val="00B00853"/>
    <w:rsid w:val="00B008B1"/>
    <w:rsid w:val="00B00DC8"/>
    <w:rsid w:val="00B00E10"/>
    <w:rsid w:val="00B00F30"/>
    <w:rsid w:val="00B00FFE"/>
    <w:rsid w:val="00B01403"/>
    <w:rsid w:val="00B01481"/>
    <w:rsid w:val="00B015A0"/>
    <w:rsid w:val="00B01670"/>
    <w:rsid w:val="00B01684"/>
    <w:rsid w:val="00B018AE"/>
    <w:rsid w:val="00B01B1D"/>
    <w:rsid w:val="00B01D2E"/>
    <w:rsid w:val="00B01EBA"/>
    <w:rsid w:val="00B0226E"/>
    <w:rsid w:val="00B023EF"/>
    <w:rsid w:val="00B023F2"/>
    <w:rsid w:val="00B02531"/>
    <w:rsid w:val="00B02639"/>
    <w:rsid w:val="00B02663"/>
    <w:rsid w:val="00B028FB"/>
    <w:rsid w:val="00B02CB0"/>
    <w:rsid w:val="00B02F66"/>
    <w:rsid w:val="00B03340"/>
    <w:rsid w:val="00B0335C"/>
    <w:rsid w:val="00B042EC"/>
    <w:rsid w:val="00B044B6"/>
    <w:rsid w:val="00B04BC8"/>
    <w:rsid w:val="00B052A2"/>
    <w:rsid w:val="00B052F1"/>
    <w:rsid w:val="00B056BB"/>
    <w:rsid w:val="00B059A9"/>
    <w:rsid w:val="00B059E5"/>
    <w:rsid w:val="00B05B35"/>
    <w:rsid w:val="00B05DCD"/>
    <w:rsid w:val="00B06564"/>
    <w:rsid w:val="00B068F1"/>
    <w:rsid w:val="00B06E2E"/>
    <w:rsid w:val="00B0707F"/>
    <w:rsid w:val="00B07146"/>
    <w:rsid w:val="00B07352"/>
    <w:rsid w:val="00B0759B"/>
    <w:rsid w:val="00B07902"/>
    <w:rsid w:val="00B0790E"/>
    <w:rsid w:val="00B07BE0"/>
    <w:rsid w:val="00B100A3"/>
    <w:rsid w:val="00B101E5"/>
    <w:rsid w:val="00B10405"/>
    <w:rsid w:val="00B106C3"/>
    <w:rsid w:val="00B10978"/>
    <w:rsid w:val="00B10C26"/>
    <w:rsid w:val="00B10C3E"/>
    <w:rsid w:val="00B1109F"/>
    <w:rsid w:val="00B112CF"/>
    <w:rsid w:val="00B116F5"/>
    <w:rsid w:val="00B117E0"/>
    <w:rsid w:val="00B117F7"/>
    <w:rsid w:val="00B11951"/>
    <w:rsid w:val="00B11EAF"/>
    <w:rsid w:val="00B12046"/>
    <w:rsid w:val="00B1224D"/>
    <w:rsid w:val="00B1228B"/>
    <w:rsid w:val="00B12351"/>
    <w:rsid w:val="00B126D1"/>
    <w:rsid w:val="00B12A9A"/>
    <w:rsid w:val="00B12AD8"/>
    <w:rsid w:val="00B12B4A"/>
    <w:rsid w:val="00B12B87"/>
    <w:rsid w:val="00B132F6"/>
    <w:rsid w:val="00B13317"/>
    <w:rsid w:val="00B1335A"/>
    <w:rsid w:val="00B133B3"/>
    <w:rsid w:val="00B133BB"/>
    <w:rsid w:val="00B13450"/>
    <w:rsid w:val="00B1366C"/>
    <w:rsid w:val="00B13910"/>
    <w:rsid w:val="00B13B14"/>
    <w:rsid w:val="00B13C41"/>
    <w:rsid w:val="00B13CA2"/>
    <w:rsid w:val="00B13F49"/>
    <w:rsid w:val="00B145BA"/>
    <w:rsid w:val="00B147F9"/>
    <w:rsid w:val="00B14971"/>
    <w:rsid w:val="00B14BF9"/>
    <w:rsid w:val="00B14C4B"/>
    <w:rsid w:val="00B14C7F"/>
    <w:rsid w:val="00B14D89"/>
    <w:rsid w:val="00B14EA9"/>
    <w:rsid w:val="00B15043"/>
    <w:rsid w:val="00B153DC"/>
    <w:rsid w:val="00B15472"/>
    <w:rsid w:val="00B15523"/>
    <w:rsid w:val="00B155A6"/>
    <w:rsid w:val="00B15629"/>
    <w:rsid w:val="00B156D2"/>
    <w:rsid w:val="00B15732"/>
    <w:rsid w:val="00B157F9"/>
    <w:rsid w:val="00B1584E"/>
    <w:rsid w:val="00B15923"/>
    <w:rsid w:val="00B15EEA"/>
    <w:rsid w:val="00B15FD3"/>
    <w:rsid w:val="00B162FF"/>
    <w:rsid w:val="00B164C8"/>
    <w:rsid w:val="00B164F0"/>
    <w:rsid w:val="00B16867"/>
    <w:rsid w:val="00B1690E"/>
    <w:rsid w:val="00B16A2A"/>
    <w:rsid w:val="00B16BA8"/>
    <w:rsid w:val="00B16ECE"/>
    <w:rsid w:val="00B16F8D"/>
    <w:rsid w:val="00B17096"/>
    <w:rsid w:val="00B173F2"/>
    <w:rsid w:val="00B17402"/>
    <w:rsid w:val="00B17496"/>
    <w:rsid w:val="00B175F2"/>
    <w:rsid w:val="00B1770D"/>
    <w:rsid w:val="00B17A80"/>
    <w:rsid w:val="00B17CA9"/>
    <w:rsid w:val="00B17D29"/>
    <w:rsid w:val="00B17FF3"/>
    <w:rsid w:val="00B204B0"/>
    <w:rsid w:val="00B204D9"/>
    <w:rsid w:val="00B205B4"/>
    <w:rsid w:val="00B207BE"/>
    <w:rsid w:val="00B20C97"/>
    <w:rsid w:val="00B20F05"/>
    <w:rsid w:val="00B20F5F"/>
    <w:rsid w:val="00B211A8"/>
    <w:rsid w:val="00B212FC"/>
    <w:rsid w:val="00B212FE"/>
    <w:rsid w:val="00B214D0"/>
    <w:rsid w:val="00B21542"/>
    <w:rsid w:val="00B215C0"/>
    <w:rsid w:val="00B21860"/>
    <w:rsid w:val="00B219E9"/>
    <w:rsid w:val="00B219FF"/>
    <w:rsid w:val="00B21B48"/>
    <w:rsid w:val="00B21C9B"/>
    <w:rsid w:val="00B21D45"/>
    <w:rsid w:val="00B21E0F"/>
    <w:rsid w:val="00B21E31"/>
    <w:rsid w:val="00B21F60"/>
    <w:rsid w:val="00B21FCF"/>
    <w:rsid w:val="00B21FE8"/>
    <w:rsid w:val="00B22072"/>
    <w:rsid w:val="00B222BF"/>
    <w:rsid w:val="00B22339"/>
    <w:rsid w:val="00B2254B"/>
    <w:rsid w:val="00B228E4"/>
    <w:rsid w:val="00B22A14"/>
    <w:rsid w:val="00B22C54"/>
    <w:rsid w:val="00B22C5C"/>
    <w:rsid w:val="00B22E9A"/>
    <w:rsid w:val="00B2301D"/>
    <w:rsid w:val="00B2312A"/>
    <w:rsid w:val="00B23239"/>
    <w:rsid w:val="00B236C0"/>
    <w:rsid w:val="00B23779"/>
    <w:rsid w:val="00B23B4A"/>
    <w:rsid w:val="00B23E24"/>
    <w:rsid w:val="00B24056"/>
    <w:rsid w:val="00B24283"/>
    <w:rsid w:val="00B242B3"/>
    <w:rsid w:val="00B2435F"/>
    <w:rsid w:val="00B247B8"/>
    <w:rsid w:val="00B24985"/>
    <w:rsid w:val="00B24D27"/>
    <w:rsid w:val="00B24D9E"/>
    <w:rsid w:val="00B24DB2"/>
    <w:rsid w:val="00B250C1"/>
    <w:rsid w:val="00B2512E"/>
    <w:rsid w:val="00B2568D"/>
    <w:rsid w:val="00B256D6"/>
    <w:rsid w:val="00B257A6"/>
    <w:rsid w:val="00B2582A"/>
    <w:rsid w:val="00B2598A"/>
    <w:rsid w:val="00B25A96"/>
    <w:rsid w:val="00B25AF8"/>
    <w:rsid w:val="00B25B16"/>
    <w:rsid w:val="00B25C33"/>
    <w:rsid w:val="00B25E61"/>
    <w:rsid w:val="00B261DC"/>
    <w:rsid w:val="00B26274"/>
    <w:rsid w:val="00B264F0"/>
    <w:rsid w:val="00B26B68"/>
    <w:rsid w:val="00B26DE5"/>
    <w:rsid w:val="00B270A0"/>
    <w:rsid w:val="00B271B9"/>
    <w:rsid w:val="00B27281"/>
    <w:rsid w:val="00B2735C"/>
    <w:rsid w:val="00B273A3"/>
    <w:rsid w:val="00B274A0"/>
    <w:rsid w:val="00B27A63"/>
    <w:rsid w:val="00B301B2"/>
    <w:rsid w:val="00B30436"/>
    <w:rsid w:val="00B30709"/>
    <w:rsid w:val="00B307C5"/>
    <w:rsid w:val="00B30835"/>
    <w:rsid w:val="00B30C94"/>
    <w:rsid w:val="00B30D9D"/>
    <w:rsid w:val="00B30E06"/>
    <w:rsid w:val="00B30E3D"/>
    <w:rsid w:val="00B31032"/>
    <w:rsid w:val="00B31050"/>
    <w:rsid w:val="00B312A1"/>
    <w:rsid w:val="00B3148A"/>
    <w:rsid w:val="00B3155E"/>
    <w:rsid w:val="00B31C1F"/>
    <w:rsid w:val="00B31C4F"/>
    <w:rsid w:val="00B31CB4"/>
    <w:rsid w:val="00B31CDC"/>
    <w:rsid w:val="00B3225E"/>
    <w:rsid w:val="00B322A4"/>
    <w:rsid w:val="00B3252E"/>
    <w:rsid w:val="00B32731"/>
    <w:rsid w:val="00B32889"/>
    <w:rsid w:val="00B32CD8"/>
    <w:rsid w:val="00B32D6C"/>
    <w:rsid w:val="00B32EAB"/>
    <w:rsid w:val="00B3349B"/>
    <w:rsid w:val="00B33A18"/>
    <w:rsid w:val="00B33D07"/>
    <w:rsid w:val="00B33ED3"/>
    <w:rsid w:val="00B33F56"/>
    <w:rsid w:val="00B33FFC"/>
    <w:rsid w:val="00B340A7"/>
    <w:rsid w:val="00B340D4"/>
    <w:rsid w:val="00B341A3"/>
    <w:rsid w:val="00B342EB"/>
    <w:rsid w:val="00B34506"/>
    <w:rsid w:val="00B34507"/>
    <w:rsid w:val="00B345AC"/>
    <w:rsid w:val="00B345D6"/>
    <w:rsid w:val="00B347AF"/>
    <w:rsid w:val="00B347CF"/>
    <w:rsid w:val="00B349A2"/>
    <w:rsid w:val="00B34B69"/>
    <w:rsid w:val="00B34CDA"/>
    <w:rsid w:val="00B34E58"/>
    <w:rsid w:val="00B35154"/>
    <w:rsid w:val="00B35219"/>
    <w:rsid w:val="00B352AD"/>
    <w:rsid w:val="00B355E7"/>
    <w:rsid w:val="00B356A2"/>
    <w:rsid w:val="00B3598D"/>
    <w:rsid w:val="00B35EDD"/>
    <w:rsid w:val="00B35EF4"/>
    <w:rsid w:val="00B36145"/>
    <w:rsid w:val="00B361EF"/>
    <w:rsid w:val="00B36326"/>
    <w:rsid w:val="00B365BE"/>
    <w:rsid w:val="00B36B42"/>
    <w:rsid w:val="00B36CB1"/>
    <w:rsid w:val="00B36D90"/>
    <w:rsid w:val="00B36E59"/>
    <w:rsid w:val="00B370AE"/>
    <w:rsid w:val="00B37114"/>
    <w:rsid w:val="00B37501"/>
    <w:rsid w:val="00B375D7"/>
    <w:rsid w:val="00B376AA"/>
    <w:rsid w:val="00B377E0"/>
    <w:rsid w:val="00B3794B"/>
    <w:rsid w:val="00B3799E"/>
    <w:rsid w:val="00B379D9"/>
    <w:rsid w:val="00B40171"/>
    <w:rsid w:val="00B404C8"/>
    <w:rsid w:val="00B407CE"/>
    <w:rsid w:val="00B4087C"/>
    <w:rsid w:val="00B409F3"/>
    <w:rsid w:val="00B40E0C"/>
    <w:rsid w:val="00B4134F"/>
    <w:rsid w:val="00B415AB"/>
    <w:rsid w:val="00B41608"/>
    <w:rsid w:val="00B41808"/>
    <w:rsid w:val="00B418B5"/>
    <w:rsid w:val="00B41997"/>
    <w:rsid w:val="00B41A0A"/>
    <w:rsid w:val="00B41A7B"/>
    <w:rsid w:val="00B41AD8"/>
    <w:rsid w:val="00B41C1A"/>
    <w:rsid w:val="00B41C53"/>
    <w:rsid w:val="00B41E71"/>
    <w:rsid w:val="00B422E5"/>
    <w:rsid w:val="00B4255E"/>
    <w:rsid w:val="00B4258E"/>
    <w:rsid w:val="00B42EE0"/>
    <w:rsid w:val="00B42F80"/>
    <w:rsid w:val="00B4355D"/>
    <w:rsid w:val="00B43586"/>
    <w:rsid w:val="00B435C0"/>
    <w:rsid w:val="00B43603"/>
    <w:rsid w:val="00B43606"/>
    <w:rsid w:val="00B43723"/>
    <w:rsid w:val="00B43CC0"/>
    <w:rsid w:val="00B43E31"/>
    <w:rsid w:val="00B440E8"/>
    <w:rsid w:val="00B4434D"/>
    <w:rsid w:val="00B44391"/>
    <w:rsid w:val="00B44462"/>
    <w:rsid w:val="00B44629"/>
    <w:rsid w:val="00B448AE"/>
    <w:rsid w:val="00B44E61"/>
    <w:rsid w:val="00B44FA4"/>
    <w:rsid w:val="00B44FB5"/>
    <w:rsid w:val="00B450E9"/>
    <w:rsid w:val="00B4518F"/>
    <w:rsid w:val="00B4571D"/>
    <w:rsid w:val="00B45959"/>
    <w:rsid w:val="00B459F2"/>
    <w:rsid w:val="00B45A5D"/>
    <w:rsid w:val="00B45D13"/>
    <w:rsid w:val="00B4606F"/>
    <w:rsid w:val="00B4635E"/>
    <w:rsid w:val="00B46945"/>
    <w:rsid w:val="00B4695C"/>
    <w:rsid w:val="00B469A5"/>
    <w:rsid w:val="00B46D5A"/>
    <w:rsid w:val="00B46DD1"/>
    <w:rsid w:val="00B46E00"/>
    <w:rsid w:val="00B46EAF"/>
    <w:rsid w:val="00B46F89"/>
    <w:rsid w:val="00B4704B"/>
    <w:rsid w:val="00B47261"/>
    <w:rsid w:val="00B4750A"/>
    <w:rsid w:val="00B47727"/>
    <w:rsid w:val="00B478EB"/>
    <w:rsid w:val="00B47919"/>
    <w:rsid w:val="00B479C1"/>
    <w:rsid w:val="00B47BD4"/>
    <w:rsid w:val="00B47D53"/>
    <w:rsid w:val="00B47EF2"/>
    <w:rsid w:val="00B47F2A"/>
    <w:rsid w:val="00B5084F"/>
    <w:rsid w:val="00B50983"/>
    <w:rsid w:val="00B50BAD"/>
    <w:rsid w:val="00B50C78"/>
    <w:rsid w:val="00B50E6B"/>
    <w:rsid w:val="00B50F61"/>
    <w:rsid w:val="00B50FCB"/>
    <w:rsid w:val="00B51007"/>
    <w:rsid w:val="00B51160"/>
    <w:rsid w:val="00B51197"/>
    <w:rsid w:val="00B515AE"/>
    <w:rsid w:val="00B515FF"/>
    <w:rsid w:val="00B5190C"/>
    <w:rsid w:val="00B519F8"/>
    <w:rsid w:val="00B51A3C"/>
    <w:rsid w:val="00B51D75"/>
    <w:rsid w:val="00B51F94"/>
    <w:rsid w:val="00B52029"/>
    <w:rsid w:val="00B52384"/>
    <w:rsid w:val="00B52483"/>
    <w:rsid w:val="00B525E9"/>
    <w:rsid w:val="00B52849"/>
    <w:rsid w:val="00B529C7"/>
    <w:rsid w:val="00B52E98"/>
    <w:rsid w:val="00B52FCA"/>
    <w:rsid w:val="00B533AD"/>
    <w:rsid w:val="00B5382B"/>
    <w:rsid w:val="00B538CB"/>
    <w:rsid w:val="00B5391A"/>
    <w:rsid w:val="00B53AEA"/>
    <w:rsid w:val="00B53F6B"/>
    <w:rsid w:val="00B541F3"/>
    <w:rsid w:val="00B54380"/>
    <w:rsid w:val="00B543D8"/>
    <w:rsid w:val="00B54403"/>
    <w:rsid w:val="00B5453E"/>
    <w:rsid w:val="00B54677"/>
    <w:rsid w:val="00B54741"/>
    <w:rsid w:val="00B5474B"/>
    <w:rsid w:val="00B548F7"/>
    <w:rsid w:val="00B54939"/>
    <w:rsid w:val="00B54991"/>
    <w:rsid w:val="00B54D1C"/>
    <w:rsid w:val="00B54D79"/>
    <w:rsid w:val="00B55203"/>
    <w:rsid w:val="00B5520B"/>
    <w:rsid w:val="00B558DF"/>
    <w:rsid w:val="00B55AA9"/>
    <w:rsid w:val="00B55E7A"/>
    <w:rsid w:val="00B55F20"/>
    <w:rsid w:val="00B56245"/>
    <w:rsid w:val="00B5641E"/>
    <w:rsid w:val="00B566B0"/>
    <w:rsid w:val="00B56FC1"/>
    <w:rsid w:val="00B577B3"/>
    <w:rsid w:val="00B577F4"/>
    <w:rsid w:val="00B57831"/>
    <w:rsid w:val="00B57ABB"/>
    <w:rsid w:val="00B57D0F"/>
    <w:rsid w:val="00B57D3F"/>
    <w:rsid w:val="00B57E36"/>
    <w:rsid w:val="00B57E78"/>
    <w:rsid w:val="00B57F13"/>
    <w:rsid w:val="00B60053"/>
    <w:rsid w:val="00B6011C"/>
    <w:rsid w:val="00B602D6"/>
    <w:rsid w:val="00B606CA"/>
    <w:rsid w:val="00B60731"/>
    <w:rsid w:val="00B60780"/>
    <w:rsid w:val="00B6084C"/>
    <w:rsid w:val="00B60D64"/>
    <w:rsid w:val="00B60E0F"/>
    <w:rsid w:val="00B60E2D"/>
    <w:rsid w:val="00B6115B"/>
    <w:rsid w:val="00B6116E"/>
    <w:rsid w:val="00B612E8"/>
    <w:rsid w:val="00B613EB"/>
    <w:rsid w:val="00B614D0"/>
    <w:rsid w:val="00B6150B"/>
    <w:rsid w:val="00B6150C"/>
    <w:rsid w:val="00B6150F"/>
    <w:rsid w:val="00B61635"/>
    <w:rsid w:val="00B6166E"/>
    <w:rsid w:val="00B616D9"/>
    <w:rsid w:val="00B6192F"/>
    <w:rsid w:val="00B61C3C"/>
    <w:rsid w:val="00B61D62"/>
    <w:rsid w:val="00B620EF"/>
    <w:rsid w:val="00B62459"/>
    <w:rsid w:val="00B6273A"/>
    <w:rsid w:val="00B6299F"/>
    <w:rsid w:val="00B629CE"/>
    <w:rsid w:val="00B62C83"/>
    <w:rsid w:val="00B62E12"/>
    <w:rsid w:val="00B62FA1"/>
    <w:rsid w:val="00B63031"/>
    <w:rsid w:val="00B634C8"/>
    <w:rsid w:val="00B63839"/>
    <w:rsid w:val="00B638AB"/>
    <w:rsid w:val="00B63A5C"/>
    <w:rsid w:val="00B63C4F"/>
    <w:rsid w:val="00B63F21"/>
    <w:rsid w:val="00B641AF"/>
    <w:rsid w:val="00B643A6"/>
    <w:rsid w:val="00B643AC"/>
    <w:rsid w:val="00B644F8"/>
    <w:rsid w:val="00B645BC"/>
    <w:rsid w:val="00B645D8"/>
    <w:rsid w:val="00B649CB"/>
    <w:rsid w:val="00B64A9E"/>
    <w:rsid w:val="00B64CF7"/>
    <w:rsid w:val="00B64CFA"/>
    <w:rsid w:val="00B65297"/>
    <w:rsid w:val="00B65594"/>
    <w:rsid w:val="00B65600"/>
    <w:rsid w:val="00B656F0"/>
    <w:rsid w:val="00B657F7"/>
    <w:rsid w:val="00B65997"/>
    <w:rsid w:val="00B65C82"/>
    <w:rsid w:val="00B65CBC"/>
    <w:rsid w:val="00B65D35"/>
    <w:rsid w:val="00B65DEE"/>
    <w:rsid w:val="00B65F2B"/>
    <w:rsid w:val="00B65FDC"/>
    <w:rsid w:val="00B661CC"/>
    <w:rsid w:val="00B662C3"/>
    <w:rsid w:val="00B664FB"/>
    <w:rsid w:val="00B66582"/>
    <w:rsid w:val="00B665E2"/>
    <w:rsid w:val="00B66706"/>
    <w:rsid w:val="00B667F3"/>
    <w:rsid w:val="00B66818"/>
    <w:rsid w:val="00B669D1"/>
    <w:rsid w:val="00B671D2"/>
    <w:rsid w:val="00B67206"/>
    <w:rsid w:val="00B672A7"/>
    <w:rsid w:val="00B6757A"/>
    <w:rsid w:val="00B6760B"/>
    <w:rsid w:val="00B67994"/>
    <w:rsid w:val="00B67A77"/>
    <w:rsid w:val="00B67CAD"/>
    <w:rsid w:val="00B67CDD"/>
    <w:rsid w:val="00B707B3"/>
    <w:rsid w:val="00B707CA"/>
    <w:rsid w:val="00B70874"/>
    <w:rsid w:val="00B709FE"/>
    <w:rsid w:val="00B70DB7"/>
    <w:rsid w:val="00B71454"/>
    <w:rsid w:val="00B714EF"/>
    <w:rsid w:val="00B715D7"/>
    <w:rsid w:val="00B717B8"/>
    <w:rsid w:val="00B71927"/>
    <w:rsid w:val="00B71A99"/>
    <w:rsid w:val="00B71CCA"/>
    <w:rsid w:val="00B7228D"/>
    <w:rsid w:val="00B7237C"/>
    <w:rsid w:val="00B72404"/>
    <w:rsid w:val="00B724B4"/>
    <w:rsid w:val="00B72871"/>
    <w:rsid w:val="00B729D4"/>
    <w:rsid w:val="00B72A27"/>
    <w:rsid w:val="00B72E4B"/>
    <w:rsid w:val="00B73443"/>
    <w:rsid w:val="00B736A3"/>
    <w:rsid w:val="00B73787"/>
    <w:rsid w:val="00B737BB"/>
    <w:rsid w:val="00B73A3E"/>
    <w:rsid w:val="00B73E04"/>
    <w:rsid w:val="00B7402B"/>
    <w:rsid w:val="00B74183"/>
    <w:rsid w:val="00B741BA"/>
    <w:rsid w:val="00B7445D"/>
    <w:rsid w:val="00B7457D"/>
    <w:rsid w:val="00B747C7"/>
    <w:rsid w:val="00B74890"/>
    <w:rsid w:val="00B748BF"/>
    <w:rsid w:val="00B748EF"/>
    <w:rsid w:val="00B749DE"/>
    <w:rsid w:val="00B74B31"/>
    <w:rsid w:val="00B74E15"/>
    <w:rsid w:val="00B74FB2"/>
    <w:rsid w:val="00B74FFF"/>
    <w:rsid w:val="00B75198"/>
    <w:rsid w:val="00B75294"/>
    <w:rsid w:val="00B753C0"/>
    <w:rsid w:val="00B756EE"/>
    <w:rsid w:val="00B75B57"/>
    <w:rsid w:val="00B75F4B"/>
    <w:rsid w:val="00B75FDF"/>
    <w:rsid w:val="00B76171"/>
    <w:rsid w:val="00B76422"/>
    <w:rsid w:val="00B766E6"/>
    <w:rsid w:val="00B767B4"/>
    <w:rsid w:val="00B76879"/>
    <w:rsid w:val="00B76EA4"/>
    <w:rsid w:val="00B7703F"/>
    <w:rsid w:val="00B770C4"/>
    <w:rsid w:val="00B7714C"/>
    <w:rsid w:val="00B775B1"/>
    <w:rsid w:val="00B77A4A"/>
    <w:rsid w:val="00B77BEB"/>
    <w:rsid w:val="00B77C42"/>
    <w:rsid w:val="00B77CF0"/>
    <w:rsid w:val="00B77CF9"/>
    <w:rsid w:val="00B77F8A"/>
    <w:rsid w:val="00B80076"/>
    <w:rsid w:val="00B80462"/>
    <w:rsid w:val="00B805F2"/>
    <w:rsid w:val="00B80D1C"/>
    <w:rsid w:val="00B81094"/>
    <w:rsid w:val="00B81176"/>
    <w:rsid w:val="00B811E9"/>
    <w:rsid w:val="00B81303"/>
    <w:rsid w:val="00B81CCF"/>
    <w:rsid w:val="00B81F8F"/>
    <w:rsid w:val="00B825AC"/>
    <w:rsid w:val="00B827AF"/>
    <w:rsid w:val="00B82AB5"/>
    <w:rsid w:val="00B82D6C"/>
    <w:rsid w:val="00B82EA2"/>
    <w:rsid w:val="00B83142"/>
    <w:rsid w:val="00B831A9"/>
    <w:rsid w:val="00B839A8"/>
    <w:rsid w:val="00B83A29"/>
    <w:rsid w:val="00B83E1C"/>
    <w:rsid w:val="00B84348"/>
    <w:rsid w:val="00B84579"/>
    <w:rsid w:val="00B846B2"/>
    <w:rsid w:val="00B847F6"/>
    <w:rsid w:val="00B84826"/>
    <w:rsid w:val="00B8486B"/>
    <w:rsid w:val="00B84C66"/>
    <w:rsid w:val="00B84E3B"/>
    <w:rsid w:val="00B85453"/>
    <w:rsid w:val="00B85592"/>
    <w:rsid w:val="00B85986"/>
    <w:rsid w:val="00B85988"/>
    <w:rsid w:val="00B85A83"/>
    <w:rsid w:val="00B8620B"/>
    <w:rsid w:val="00B8627C"/>
    <w:rsid w:val="00B86326"/>
    <w:rsid w:val="00B86432"/>
    <w:rsid w:val="00B865FA"/>
    <w:rsid w:val="00B866A7"/>
    <w:rsid w:val="00B86804"/>
    <w:rsid w:val="00B868B9"/>
    <w:rsid w:val="00B86F01"/>
    <w:rsid w:val="00B871A5"/>
    <w:rsid w:val="00B871B9"/>
    <w:rsid w:val="00B87258"/>
    <w:rsid w:val="00B872C8"/>
    <w:rsid w:val="00B874B9"/>
    <w:rsid w:val="00B8757D"/>
    <w:rsid w:val="00B87757"/>
    <w:rsid w:val="00B877A4"/>
    <w:rsid w:val="00B87837"/>
    <w:rsid w:val="00B87AE8"/>
    <w:rsid w:val="00B87E7C"/>
    <w:rsid w:val="00B87F6A"/>
    <w:rsid w:val="00B904F2"/>
    <w:rsid w:val="00B90588"/>
    <w:rsid w:val="00B90633"/>
    <w:rsid w:val="00B9065D"/>
    <w:rsid w:val="00B9093F"/>
    <w:rsid w:val="00B909FF"/>
    <w:rsid w:val="00B90A38"/>
    <w:rsid w:val="00B90D5E"/>
    <w:rsid w:val="00B90D60"/>
    <w:rsid w:val="00B90E50"/>
    <w:rsid w:val="00B912DA"/>
    <w:rsid w:val="00B9131F"/>
    <w:rsid w:val="00B91330"/>
    <w:rsid w:val="00B913D0"/>
    <w:rsid w:val="00B914A6"/>
    <w:rsid w:val="00B914B4"/>
    <w:rsid w:val="00B91623"/>
    <w:rsid w:val="00B917B1"/>
    <w:rsid w:val="00B919DC"/>
    <w:rsid w:val="00B91A19"/>
    <w:rsid w:val="00B91F42"/>
    <w:rsid w:val="00B91F8D"/>
    <w:rsid w:val="00B91FCD"/>
    <w:rsid w:val="00B92159"/>
    <w:rsid w:val="00B92166"/>
    <w:rsid w:val="00B92501"/>
    <w:rsid w:val="00B92798"/>
    <w:rsid w:val="00B92806"/>
    <w:rsid w:val="00B928C5"/>
    <w:rsid w:val="00B928D2"/>
    <w:rsid w:val="00B92974"/>
    <w:rsid w:val="00B92DD2"/>
    <w:rsid w:val="00B92E69"/>
    <w:rsid w:val="00B93599"/>
    <w:rsid w:val="00B9367E"/>
    <w:rsid w:val="00B93A5D"/>
    <w:rsid w:val="00B93C95"/>
    <w:rsid w:val="00B93D6F"/>
    <w:rsid w:val="00B93E14"/>
    <w:rsid w:val="00B93EB8"/>
    <w:rsid w:val="00B9472E"/>
    <w:rsid w:val="00B94CDA"/>
    <w:rsid w:val="00B94D33"/>
    <w:rsid w:val="00B94F6C"/>
    <w:rsid w:val="00B951D1"/>
    <w:rsid w:val="00B9531A"/>
    <w:rsid w:val="00B95486"/>
    <w:rsid w:val="00B955F5"/>
    <w:rsid w:val="00B9583B"/>
    <w:rsid w:val="00B95A19"/>
    <w:rsid w:val="00B95A63"/>
    <w:rsid w:val="00B95D98"/>
    <w:rsid w:val="00B95F0E"/>
    <w:rsid w:val="00B95F8D"/>
    <w:rsid w:val="00B960C5"/>
    <w:rsid w:val="00B961F0"/>
    <w:rsid w:val="00B9658E"/>
    <w:rsid w:val="00B969FB"/>
    <w:rsid w:val="00B96B3D"/>
    <w:rsid w:val="00B96C9E"/>
    <w:rsid w:val="00B96DDA"/>
    <w:rsid w:val="00B96EF9"/>
    <w:rsid w:val="00B97016"/>
    <w:rsid w:val="00B9710C"/>
    <w:rsid w:val="00B971A9"/>
    <w:rsid w:val="00B9734E"/>
    <w:rsid w:val="00B973EB"/>
    <w:rsid w:val="00B9742F"/>
    <w:rsid w:val="00B974C1"/>
    <w:rsid w:val="00B976F8"/>
    <w:rsid w:val="00B97BF3"/>
    <w:rsid w:val="00B97CAF"/>
    <w:rsid w:val="00B97DA7"/>
    <w:rsid w:val="00BA0040"/>
    <w:rsid w:val="00BA01FC"/>
    <w:rsid w:val="00BA03C1"/>
    <w:rsid w:val="00BA0402"/>
    <w:rsid w:val="00BA0410"/>
    <w:rsid w:val="00BA0486"/>
    <w:rsid w:val="00BA06FD"/>
    <w:rsid w:val="00BA07BE"/>
    <w:rsid w:val="00BA084D"/>
    <w:rsid w:val="00BA08B9"/>
    <w:rsid w:val="00BA09BB"/>
    <w:rsid w:val="00BA0C92"/>
    <w:rsid w:val="00BA0E86"/>
    <w:rsid w:val="00BA12C6"/>
    <w:rsid w:val="00BA1328"/>
    <w:rsid w:val="00BA17E2"/>
    <w:rsid w:val="00BA1831"/>
    <w:rsid w:val="00BA1985"/>
    <w:rsid w:val="00BA19D0"/>
    <w:rsid w:val="00BA1B72"/>
    <w:rsid w:val="00BA1CA9"/>
    <w:rsid w:val="00BA1D3F"/>
    <w:rsid w:val="00BA2053"/>
    <w:rsid w:val="00BA24CC"/>
    <w:rsid w:val="00BA2714"/>
    <w:rsid w:val="00BA2B7E"/>
    <w:rsid w:val="00BA2B84"/>
    <w:rsid w:val="00BA2C70"/>
    <w:rsid w:val="00BA32CD"/>
    <w:rsid w:val="00BA37A9"/>
    <w:rsid w:val="00BA37F5"/>
    <w:rsid w:val="00BA3942"/>
    <w:rsid w:val="00BA3D65"/>
    <w:rsid w:val="00BA40E4"/>
    <w:rsid w:val="00BA4136"/>
    <w:rsid w:val="00BA44E9"/>
    <w:rsid w:val="00BA4A27"/>
    <w:rsid w:val="00BA5298"/>
    <w:rsid w:val="00BA52C1"/>
    <w:rsid w:val="00BA57AE"/>
    <w:rsid w:val="00BA5B2B"/>
    <w:rsid w:val="00BA5D68"/>
    <w:rsid w:val="00BA5F43"/>
    <w:rsid w:val="00BA6039"/>
    <w:rsid w:val="00BA6051"/>
    <w:rsid w:val="00BA617D"/>
    <w:rsid w:val="00BA6251"/>
    <w:rsid w:val="00BA63F8"/>
    <w:rsid w:val="00BA6418"/>
    <w:rsid w:val="00BA6698"/>
    <w:rsid w:val="00BA695D"/>
    <w:rsid w:val="00BA6A35"/>
    <w:rsid w:val="00BA6EE0"/>
    <w:rsid w:val="00BA70FB"/>
    <w:rsid w:val="00BA736E"/>
    <w:rsid w:val="00BA73D2"/>
    <w:rsid w:val="00BA75BB"/>
    <w:rsid w:val="00BA761E"/>
    <w:rsid w:val="00BA7B57"/>
    <w:rsid w:val="00BA7CB5"/>
    <w:rsid w:val="00BA7ECD"/>
    <w:rsid w:val="00BA7FE6"/>
    <w:rsid w:val="00BB0040"/>
    <w:rsid w:val="00BB00DD"/>
    <w:rsid w:val="00BB011E"/>
    <w:rsid w:val="00BB013A"/>
    <w:rsid w:val="00BB02F0"/>
    <w:rsid w:val="00BB0378"/>
    <w:rsid w:val="00BB08BE"/>
    <w:rsid w:val="00BB0DCD"/>
    <w:rsid w:val="00BB0FC5"/>
    <w:rsid w:val="00BB104C"/>
    <w:rsid w:val="00BB11A3"/>
    <w:rsid w:val="00BB1241"/>
    <w:rsid w:val="00BB127F"/>
    <w:rsid w:val="00BB1306"/>
    <w:rsid w:val="00BB1727"/>
    <w:rsid w:val="00BB19A9"/>
    <w:rsid w:val="00BB1BE5"/>
    <w:rsid w:val="00BB1F52"/>
    <w:rsid w:val="00BB1FAA"/>
    <w:rsid w:val="00BB2097"/>
    <w:rsid w:val="00BB22F5"/>
    <w:rsid w:val="00BB233C"/>
    <w:rsid w:val="00BB247D"/>
    <w:rsid w:val="00BB25D7"/>
    <w:rsid w:val="00BB287E"/>
    <w:rsid w:val="00BB2DE3"/>
    <w:rsid w:val="00BB2E5D"/>
    <w:rsid w:val="00BB30E9"/>
    <w:rsid w:val="00BB319A"/>
    <w:rsid w:val="00BB31A1"/>
    <w:rsid w:val="00BB31E0"/>
    <w:rsid w:val="00BB363D"/>
    <w:rsid w:val="00BB3657"/>
    <w:rsid w:val="00BB3737"/>
    <w:rsid w:val="00BB3A6A"/>
    <w:rsid w:val="00BB3AC8"/>
    <w:rsid w:val="00BB3B98"/>
    <w:rsid w:val="00BB41E8"/>
    <w:rsid w:val="00BB4413"/>
    <w:rsid w:val="00BB493B"/>
    <w:rsid w:val="00BB4A4E"/>
    <w:rsid w:val="00BB4C6F"/>
    <w:rsid w:val="00BB4DAD"/>
    <w:rsid w:val="00BB4DD7"/>
    <w:rsid w:val="00BB4DE6"/>
    <w:rsid w:val="00BB5098"/>
    <w:rsid w:val="00BB52E8"/>
    <w:rsid w:val="00BB568C"/>
    <w:rsid w:val="00BB5982"/>
    <w:rsid w:val="00BB5D11"/>
    <w:rsid w:val="00BB6353"/>
    <w:rsid w:val="00BB6487"/>
    <w:rsid w:val="00BB6B25"/>
    <w:rsid w:val="00BB6EA8"/>
    <w:rsid w:val="00BB6F01"/>
    <w:rsid w:val="00BB78FC"/>
    <w:rsid w:val="00BB7FB9"/>
    <w:rsid w:val="00BC0217"/>
    <w:rsid w:val="00BC0565"/>
    <w:rsid w:val="00BC0658"/>
    <w:rsid w:val="00BC06C0"/>
    <w:rsid w:val="00BC0772"/>
    <w:rsid w:val="00BC086E"/>
    <w:rsid w:val="00BC0AD5"/>
    <w:rsid w:val="00BC0B30"/>
    <w:rsid w:val="00BC0CEE"/>
    <w:rsid w:val="00BC0ED0"/>
    <w:rsid w:val="00BC11B6"/>
    <w:rsid w:val="00BC125F"/>
    <w:rsid w:val="00BC1319"/>
    <w:rsid w:val="00BC174A"/>
    <w:rsid w:val="00BC1752"/>
    <w:rsid w:val="00BC1B01"/>
    <w:rsid w:val="00BC1EFD"/>
    <w:rsid w:val="00BC1F29"/>
    <w:rsid w:val="00BC2047"/>
    <w:rsid w:val="00BC20FE"/>
    <w:rsid w:val="00BC2840"/>
    <w:rsid w:val="00BC2A2E"/>
    <w:rsid w:val="00BC2B9C"/>
    <w:rsid w:val="00BC2D33"/>
    <w:rsid w:val="00BC2E38"/>
    <w:rsid w:val="00BC2FC5"/>
    <w:rsid w:val="00BC30CD"/>
    <w:rsid w:val="00BC3276"/>
    <w:rsid w:val="00BC32CD"/>
    <w:rsid w:val="00BC33F3"/>
    <w:rsid w:val="00BC36F8"/>
    <w:rsid w:val="00BC377E"/>
    <w:rsid w:val="00BC383D"/>
    <w:rsid w:val="00BC3A05"/>
    <w:rsid w:val="00BC3B55"/>
    <w:rsid w:val="00BC3C55"/>
    <w:rsid w:val="00BC3EFB"/>
    <w:rsid w:val="00BC4059"/>
    <w:rsid w:val="00BC4534"/>
    <w:rsid w:val="00BC4568"/>
    <w:rsid w:val="00BC46ED"/>
    <w:rsid w:val="00BC4BDA"/>
    <w:rsid w:val="00BC4D40"/>
    <w:rsid w:val="00BC4DA0"/>
    <w:rsid w:val="00BC4FBA"/>
    <w:rsid w:val="00BC56CB"/>
    <w:rsid w:val="00BC5BCF"/>
    <w:rsid w:val="00BC5C43"/>
    <w:rsid w:val="00BC5F93"/>
    <w:rsid w:val="00BC63E4"/>
    <w:rsid w:val="00BC689D"/>
    <w:rsid w:val="00BC6A20"/>
    <w:rsid w:val="00BC6A67"/>
    <w:rsid w:val="00BC6C5A"/>
    <w:rsid w:val="00BC6CA6"/>
    <w:rsid w:val="00BC6DDA"/>
    <w:rsid w:val="00BC6E34"/>
    <w:rsid w:val="00BC7100"/>
    <w:rsid w:val="00BC7134"/>
    <w:rsid w:val="00BC7213"/>
    <w:rsid w:val="00BC7776"/>
    <w:rsid w:val="00BC7B98"/>
    <w:rsid w:val="00BC7D22"/>
    <w:rsid w:val="00BC7D5C"/>
    <w:rsid w:val="00BC7DF3"/>
    <w:rsid w:val="00BC7FD1"/>
    <w:rsid w:val="00BD00AD"/>
    <w:rsid w:val="00BD050F"/>
    <w:rsid w:val="00BD05C9"/>
    <w:rsid w:val="00BD073A"/>
    <w:rsid w:val="00BD0B4A"/>
    <w:rsid w:val="00BD0E43"/>
    <w:rsid w:val="00BD1080"/>
    <w:rsid w:val="00BD1226"/>
    <w:rsid w:val="00BD14E3"/>
    <w:rsid w:val="00BD15B0"/>
    <w:rsid w:val="00BD1805"/>
    <w:rsid w:val="00BD195B"/>
    <w:rsid w:val="00BD1B22"/>
    <w:rsid w:val="00BD1D76"/>
    <w:rsid w:val="00BD2109"/>
    <w:rsid w:val="00BD223B"/>
    <w:rsid w:val="00BD235B"/>
    <w:rsid w:val="00BD25B1"/>
    <w:rsid w:val="00BD2900"/>
    <w:rsid w:val="00BD2A92"/>
    <w:rsid w:val="00BD2B3F"/>
    <w:rsid w:val="00BD2BC7"/>
    <w:rsid w:val="00BD2CB8"/>
    <w:rsid w:val="00BD2E36"/>
    <w:rsid w:val="00BD2EFD"/>
    <w:rsid w:val="00BD300A"/>
    <w:rsid w:val="00BD31C1"/>
    <w:rsid w:val="00BD32EE"/>
    <w:rsid w:val="00BD3348"/>
    <w:rsid w:val="00BD336C"/>
    <w:rsid w:val="00BD347C"/>
    <w:rsid w:val="00BD3489"/>
    <w:rsid w:val="00BD36FD"/>
    <w:rsid w:val="00BD3B11"/>
    <w:rsid w:val="00BD3BC3"/>
    <w:rsid w:val="00BD3BDC"/>
    <w:rsid w:val="00BD3E5F"/>
    <w:rsid w:val="00BD3EBF"/>
    <w:rsid w:val="00BD413D"/>
    <w:rsid w:val="00BD4492"/>
    <w:rsid w:val="00BD4621"/>
    <w:rsid w:val="00BD4922"/>
    <w:rsid w:val="00BD4B9E"/>
    <w:rsid w:val="00BD4BEC"/>
    <w:rsid w:val="00BD4C7C"/>
    <w:rsid w:val="00BD4D56"/>
    <w:rsid w:val="00BD4E32"/>
    <w:rsid w:val="00BD503B"/>
    <w:rsid w:val="00BD53F7"/>
    <w:rsid w:val="00BD5412"/>
    <w:rsid w:val="00BD54E0"/>
    <w:rsid w:val="00BD5864"/>
    <w:rsid w:val="00BD5A6B"/>
    <w:rsid w:val="00BD5BBC"/>
    <w:rsid w:val="00BD5C02"/>
    <w:rsid w:val="00BD5D0B"/>
    <w:rsid w:val="00BD6065"/>
    <w:rsid w:val="00BD6571"/>
    <w:rsid w:val="00BD657C"/>
    <w:rsid w:val="00BD6E50"/>
    <w:rsid w:val="00BD6F13"/>
    <w:rsid w:val="00BD6F60"/>
    <w:rsid w:val="00BD6F85"/>
    <w:rsid w:val="00BD7117"/>
    <w:rsid w:val="00BD739F"/>
    <w:rsid w:val="00BD763A"/>
    <w:rsid w:val="00BD77D6"/>
    <w:rsid w:val="00BD7817"/>
    <w:rsid w:val="00BD7D62"/>
    <w:rsid w:val="00BE01FB"/>
    <w:rsid w:val="00BE038B"/>
    <w:rsid w:val="00BE03A0"/>
    <w:rsid w:val="00BE042B"/>
    <w:rsid w:val="00BE0571"/>
    <w:rsid w:val="00BE058A"/>
    <w:rsid w:val="00BE0A73"/>
    <w:rsid w:val="00BE0AEC"/>
    <w:rsid w:val="00BE0D20"/>
    <w:rsid w:val="00BE0E7A"/>
    <w:rsid w:val="00BE0FD3"/>
    <w:rsid w:val="00BE11DF"/>
    <w:rsid w:val="00BE122C"/>
    <w:rsid w:val="00BE125B"/>
    <w:rsid w:val="00BE16B7"/>
    <w:rsid w:val="00BE17E8"/>
    <w:rsid w:val="00BE18A3"/>
    <w:rsid w:val="00BE18B7"/>
    <w:rsid w:val="00BE19AA"/>
    <w:rsid w:val="00BE19C6"/>
    <w:rsid w:val="00BE1B71"/>
    <w:rsid w:val="00BE1BC9"/>
    <w:rsid w:val="00BE1D2E"/>
    <w:rsid w:val="00BE1ECD"/>
    <w:rsid w:val="00BE205E"/>
    <w:rsid w:val="00BE229E"/>
    <w:rsid w:val="00BE22F7"/>
    <w:rsid w:val="00BE262A"/>
    <w:rsid w:val="00BE2A61"/>
    <w:rsid w:val="00BE2D71"/>
    <w:rsid w:val="00BE2ECD"/>
    <w:rsid w:val="00BE330A"/>
    <w:rsid w:val="00BE3585"/>
    <w:rsid w:val="00BE35EF"/>
    <w:rsid w:val="00BE36D5"/>
    <w:rsid w:val="00BE3839"/>
    <w:rsid w:val="00BE396D"/>
    <w:rsid w:val="00BE3B28"/>
    <w:rsid w:val="00BE3CF4"/>
    <w:rsid w:val="00BE45C0"/>
    <w:rsid w:val="00BE46CB"/>
    <w:rsid w:val="00BE47CE"/>
    <w:rsid w:val="00BE48DE"/>
    <w:rsid w:val="00BE48E0"/>
    <w:rsid w:val="00BE4BBB"/>
    <w:rsid w:val="00BE5092"/>
    <w:rsid w:val="00BE50D7"/>
    <w:rsid w:val="00BE5153"/>
    <w:rsid w:val="00BE51EE"/>
    <w:rsid w:val="00BE5384"/>
    <w:rsid w:val="00BE548D"/>
    <w:rsid w:val="00BE568F"/>
    <w:rsid w:val="00BE56A0"/>
    <w:rsid w:val="00BE5708"/>
    <w:rsid w:val="00BE57D8"/>
    <w:rsid w:val="00BE5F06"/>
    <w:rsid w:val="00BE6269"/>
    <w:rsid w:val="00BE6450"/>
    <w:rsid w:val="00BE6F4C"/>
    <w:rsid w:val="00BE7300"/>
    <w:rsid w:val="00BE734F"/>
    <w:rsid w:val="00BE7535"/>
    <w:rsid w:val="00BE771A"/>
    <w:rsid w:val="00BE785F"/>
    <w:rsid w:val="00BE7C17"/>
    <w:rsid w:val="00BF00B9"/>
    <w:rsid w:val="00BF01A9"/>
    <w:rsid w:val="00BF0987"/>
    <w:rsid w:val="00BF0B22"/>
    <w:rsid w:val="00BF0D2D"/>
    <w:rsid w:val="00BF0DF6"/>
    <w:rsid w:val="00BF0FA0"/>
    <w:rsid w:val="00BF1015"/>
    <w:rsid w:val="00BF13C6"/>
    <w:rsid w:val="00BF19AD"/>
    <w:rsid w:val="00BF19F3"/>
    <w:rsid w:val="00BF1B9B"/>
    <w:rsid w:val="00BF1DDE"/>
    <w:rsid w:val="00BF1DE4"/>
    <w:rsid w:val="00BF1F30"/>
    <w:rsid w:val="00BF2074"/>
    <w:rsid w:val="00BF2135"/>
    <w:rsid w:val="00BF22BD"/>
    <w:rsid w:val="00BF2629"/>
    <w:rsid w:val="00BF28EF"/>
    <w:rsid w:val="00BF2A69"/>
    <w:rsid w:val="00BF2D25"/>
    <w:rsid w:val="00BF2FD1"/>
    <w:rsid w:val="00BF3087"/>
    <w:rsid w:val="00BF339A"/>
    <w:rsid w:val="00BF3540"/>
    <w:rsid w:val="00BF3721"/>
    <w:rsid w:val="00BF3D40"/>
    <w:rsid w:val="00BF3F56"/>
    <w:rsid w:val="00BF4414"/>
    <w:rsid w:val="00BF449F"/>
    <w:rsid w:val="00BF4725"/>
    <w:rsid w:val="00BF47C7"/>
    <w:rsid w:val="00BF4F60"/>
    <w:rsid w:val="00BF54E5"/>
    <w:rsid w:val="00BF584E"/>
    <w:rsid w:val="00BF58EA"/>
    <w:rsid w:val="00BF591E"/>
    <w:rsid w:val="00BF594F"/>
    <w:rsid w:val="00BF5A5B"/>
    <w:rsid w:val="00BF5C0D"/>
    <w:rsid w:val="00BF5C97"/>
    <w:rsid w:val="00BF5D20"/>
    <w:rsid w:val="00BF5D9E"/>
    <w:rsid w:val="00BF5EBF"/>
    <w:rsid w:val="00BF5F2B"/>
    <w:rsid w:val="00BF607C"/>
    <w:rsid w:val="00BF60D5"/>
    <w:rsid w:val="00BF615F"/>
    <w:rsid w:val="00BF6162"/>
    <w:rsid w:val="00BF6375"/>
    <w:rsid w:val="00BF68B5"/>
    <w:rsid w:val="00BF6C0C"/>
    <w:rsid w:val="00BF6D65"/>
    <w:rsid w:val="00BF6E28"/>
    <w:rsid w:val="00BF6EBD"/>
    <w:rsid w:val="00BF6F11"/>
    <w:rsid w:val="00BF6FE4"/>
    <w:rsid w:val="00BF73A3"/>
    <w:rsid w:val="00BF7690"/>
    <w:rsid w:val="00BF7969"/>
    <w:rsid w:val="00BF79CA"/>
    <w:rsid w:val="00BF7A38"/>
    <w:rsid w:val="00BF7AB7"/>
    <w:rsid w:val="00BF7CA1"/>
    <w:rsid w:val="00C000E1"/>
    <w:rsid w:val="00C00420"/>
    <w:rsid w:val="00C0061B"/>
    <w:rsid w:val="00C00EBE"/>
    <w:rsid w:val="00C010D7"/>
    <w:rsid w:val="00C01580"/>
    <w:rsid w:val="00C01631"/>
    <w:rsid w:val="00C0180D"/>
    <w:rsid w:val="00C019EB"/>
    <w:rsid w:val="00C01A13"/>
    <w:rsid w:val="00C01AED"/>
    <w:rsid w:val="00C0212C"/>
    <w:rsid w:val="00C02597"/>
    <w:rsid w:val="00C026CA"/>
    <w:rsid w:val="00C02814"/>
    <w:rsid w:val="00C0296D"/>
    <w:rsid w:val="00C029FE"/>
    <w:rsid w:val="00C02B9F"/>
    <w:rsid w:val="00C02C10"/>
    <w:rsid w:val="00C02C1C"/>
    <w:rsid w:val="00C02E3F"/>
    <w:rsid w:val="00C02F1A"/>
    <w:rsid w:val="00C02FD0"/>
    <w:rsid w:val="00C03181"/>
    <w:rsid w:val="00C03539"/>
    <w:rsid w:val="00C036C9"/>
    <w:rsid w:val="00C03702"/>
    <w:rsid w:val="00C0383F"/>
    <w:rsid w:val="00C038CC"/>
    <w:rsid w:val="00C03B12"/>
    <w:rsid w:val="00C03D53"/>
    <w:rsid w:val="00C04280"/>
    <w:rsid w:val="00C043DD"/>
    <w:rsid w:val="00C04524"/>
    <w:rsid w:val="00C046DB"/>
    <w:rsid w:val="00C04BA0"/>
    <w:rsid w:val="00C050DC"/>
    <w:rsid w:val="00C052F2"/>
    <w:rsid w:val="00C053F2"/>
    <w:rsid w:val="00C055AB"/>
    <w:rsid w:val="00C055B7"/>
    <w:rsid w:val="00C05659"/>
    <w:rsid w:val="00C05A8E"/>
    <w:rsid w:val="00C05B5A"/>
    <w:rsid w:val="00C06039"/>
    <w:rsid w:val="00C0610D"/>
    <w:rsid w:val="00C06300"/>
    <w:rsid w:val="00C06585"/>
    <w:rsid w:val="00C0662F"/>
    <w:rsid w:val="00C06719"/>
    <w:rsid w:val="00C06787"/>
    <w:rsid w:val="00C06A99"/>
    <w:rsid w:val="00C06B10"/>
    <w:rsid w:val="00C06D30"/>
    <w:rsid w:val="00C06DE2"/>
    <w:rsid w:val="00C06E28"/>
    <w:rsid w:val="00C06F1A"/>
    <w:rsid w:val="00C07388"/>
    <w:rsid w:val="00C07512"/>
    <w:rsid w:val="00C07581"/>
    <w:rsid w:val="00C076E8"/>
    <w:rsid w:val="00C076EA"/>
    <w:rsid w:val="00C07AA4"/>
    <w:rsid w:val="00C07FEE"/>
    <w:rsid w:val="00C10123"/>
    <w:rsid w:val="00C102C7"/>
    <w:rsid w:val="00C1057B"/>
    <w:rsid w:val="00C1062C"/>
    <w:rsid w:val="00C10785"/>
    <w:rsid w:val="00C10A18"/>
    <w:rsid w:val="00C10AF4"/>
    <w:rsid w:val="00C10E58"/>
    <w:rsid w:val="00C10F48"/>
    <w:rsid w:val="00C10F56"/>
    <w:rsid w:val="00C111E0"/>
    <w:rsid w:val="00C113BF"/>
    <w:rsid w:val="00C11669"/>
    <w:rsid w:val="00C11824"/>
    <w:rsid w:val="00C11C55"/>
    <w:rsid w:val="00C122AE"/>
    <w:rsid w:val="00C1241B"/>
    <w:rsid w:val="00C124CB"/>
    <w:rsid w:val="00C12657"/>
    <w:rsid w:val="00C12BA6"/>
    <w:rsid w:val="00C12BB7"/>
    <w:rsid w:val="00C12BCE"/>
    <w:rsid w:val="00C12CFB"/>
    <w:rsid w:val="00C12EB2"/>
    <w:rsid w:val="00C12F83"/>
    <w:rsid w:val="00C13156"/>
    <w:rsid w:val="00C136B8"/>
    <w:rsid w:val="00C13706"/>
    <w:rsid w:val="00C1376A"/>
    <w:rsid w:val="00C138D5"/>
    <w:rsid w:val="00C13A1F"/>
    <w:rsid w:val="00C13CD1"/>
    <w:rsid w:val="00C13F96"/>
    <w:rsid w:val="00C1483F"/>
    <w:rsid w:val="00C1487F"/>
    <w:rsid w:val="00C149EB"/>
    <w:rsid w:val="00C14B03"/>
    <w:rsid w:val="00C14D39"/>
    <w:rsid w:val="00C14DF6"/>
    <w:rsid w:val="00C14EFE"/>
    <w:rsid w:val="00C15665"/>
    <w:rsid w:val="00C156F6"/>
    <w:rsid w:val="00C157E1"/>
    <w:rsid w:val="00C15B0B"/>
    <w:rsid w:val="00C15B9B"/>
    <w:rsid w:val="00C15CFD"/>
    <w:rsid w:val="00C15DF3"/>
    <w:rsid w:val="00C15E6E"/>
    <w:rsid w:val="00C15F74"/>
    <w:rsid w:val="00C163E1"/>
    <w:rsid w:val="00C16496"/>
    <w:rsid w:val="00C1651E"/>
    <w:rsid w:val="00C1655D"/>
    <w:rsid w:val="00C16737"/>
    <w:rsid w:val="00C16756"/>
    <w:rsid w:val="00C16A14"/>
    <w:rsid w:val="00C16B4F"/>
    <w:rsid w:val="00C16B5F"/>
    <w:rsid w:val="00C16C2E"/>
    <w:rsid w:val="00C16CD2"/>
    <w:rsid w:val="00C16E8D"/>
    <w:rsid w:val="00C170EB"/>
    <w:rsid w:val="00C1755D"/>
    <w:rsid w:val="00C1762C"/>
    <w:rsid w:val="00C177FD"/>
    <w:rsid w:val="00C20110"/>
    <w:rsid w:val="00C206C1"/>
    <w:rsid w:val="00C2074C"/>
    <w:rsid w:val="00C207BA"/>
    <w:rsid w:val="00C20854"/>
    <w:rsid w:val="00C20D18"/>
    <w:rsid w:val="00C21479"/>
    <w:rsid w:val="00C214FE"/>
    <w:rsid w:val="00C2180B"/>
    <w:rsid w:val="00C21A53"/>
    <w:rsid w:val="00C22013"/>
    <w:rsid w:val="00C2206C"/>
    <w:rsid w:val="00C220A9"/>
    <w:rsid w:val="00C22236"/>
    <w:rsid w:val="00C22283"/>
    <w:rsid w:val="00C22436"/>
    <w:rsid w:val="00C22668"/>
    <w:rsid w:val="00C22810"/>
    <w:rsid w:val="00C22973"/>
    <w:rsid w:val="00C22B7E"/>
    <w:rsid w:val="00C22BCC"/>
    <w:rsid w:val="00C22E79"/>
    <w:rsid w:val="00C23146"/>
    <w:rsid w:val="00C23441"/>
    <w:rsid w:val="00C234BA"/>
    <w:rsid w:val="00C236D9"/>
    <w:rsid w:val="00C23776"/>
    <w:rsid w:val="00C239A4"/>
    <w:rsid w:val="00C23C06"/>
    <w:rsid w:val="00C23D42"/>
    <w:rsid w:val="00C23E3A"/>
    <w:rsid w:val="00C241D9"/>
    <w:rsid w:val="00C24216"/>
    <w:rsid w:val="00C2431D"/>
    <w:rsid w:val="00C2457C"/>
    <w:rsid w:val="00C245AC"/>
    <w:rsid w:val="00C245FA"/>
    <w:rsid w:val="00C247A0"/>
    <w:rsid w:val="00C2489B"/>
    <w:rsid w:val="00C24A3E"/>
    <w:rsid w:val="00C24AEB"/>
    <w:rsid w:val="00C24B42"/>
    <w:rsid w:val="00C24BDE"/>
    <w:rsid w:val="00C24E15"/>
    <w:rsid w:val="00C24F6F"/>
    <w:rsid w:val="00C24F80"/>
    <w:rsid w:val="00C251D5"/>
    <w:rsid w:val="00C25328"/>
    <w:rsid w:val="00C25544"/>
    <w:rsid w:val="00C25617"/>
    <w:rsid w:val="00C25681"/>
    <w:rsid w:val="00C256CA"/>
    <w:rsid w:val="00C256CC"/>
    <w:rsid w:val="00C25D44"/>
    <w:rsid w:val="00C25D8A"/>
    <w:rsid w:val="00C26147"/>
    <w:rsid w:val="00C26361"/>
    <w:rsid w:val="00C2641F"/>
    <w:rsid w:val="00C2643A"/>
    <w:rsid w:val="00C26467"/>
    <w:rsid w:val="00C2656B"/>
    <w:rsid w:val="00C26593"/>
    <w:rsid w:val="00C26850"/>
    <w:rsid w:val="00C269A4"/>
    <w:rsid w:val="00C26A13"/>
    <w:rsid w:val="00C26B91"/>
    <w:rsid w:val="00C26D54"/>
    <w:rsid w:val="00C26ED8"/>
    <w:rsid w:val="00C26F53"/>
    <w:rsid w:val="00C26FCA"/>
    <w:rsid w:val="00C271A5"/>
    <w:rsid w:val="00C27382"/>
    <w:rsid w:val="00C275C6"/>
    <w:rsid w:val="00C276F3"/>
    <w:rsid w:val="00C2783B"/>
    <w:rsid w:val="00C27856"/>
    <w:rsid w:val="00C27A54"/>
    <w:rsid w:val="00C27AB3"/>
    <w:rsid w:val="00C27D63"/>
    <w:rsid w:val="00C27EA8"/>
    <w:rsid w:val="00C30009"/>
    <w:rsid w:val="00C30380"/>
    <w:rsid w:val="00C3050B"/>
    <w:rsid w:val="00C3051C"/>
    <w:rsid w:val="00C30520"/>
    <w:rsid w:val="00C306AC"/>
    <w:rsid w:val="00C306D0"/>
    <w:rsid w:val="00C30A8B"/>
    <w:rsid w:val="00C311A1"/>
    <w:rsid w:val="00C31525"/>
    <w:rsid w:val="00C31536"/>
    <w:rsid w:val="00C317D7"/>
    <w:rsid w:val="00C31925"/>
    <w:rsid w:val="00C31A95"/>
    <w:rsid w:val="00C31B41"/>
    <w:rsid w:val="00C31B60"/>
    <w:rsid w:val="00C31C16"/>
    <w:rsid w:val="00C31E7F"/>
    <w:rsid w:val="00C326E5"/>
    <w:rsid w:val="00C327CA"/>
    <w:rsid w:val="00C32B30"/>
    <w:rsid w:val="00C32BF3"/>
    <w:rsid w:val="00C32C42"/>
    <w:rsid w:val="00C32E96"/>
    <w:rsid w:val="00C32FA6"/>
    <w:rsid w:val="00C32FC9"/>
    <w:rsid w:val="00C33210"/>
    <w:rsid w:val="00C3323A"/>
    <w:rsid w:val="00C3362D"/>
    <w:rsid w:val="00C33840"/>
    <w:rsid w:val="00C33986"/>
    <w:rsid w:val="00C33B06"/>
    <w:rsid w:val="00C33B09"/>
    <w:rsid w:val="00C33BE9"/>
    <w:rsid w:val="00C33DA0"/>
    <w:rsid w:val="00C341A4"/>
    <w:rsid w:val="00C341E9"/>
    <w:rsid w:val="00C342F8"/>
    <w:rsid w:val="00C34615"/>
    <w:rsid w:val="00C34B99"/>
    <w:rsid w:val="00C34C54"/>
    <w:rsid w:val="00C34D26"/>
    <w:rsid w:val="00C34D3D"/>
    <w:rsid w:val="00C35657"/>
    <w:rsid w:val="00C35863"/>
    <w:rsid w:val="00C35AB5"/>
    <w:rsid w:val="00C35AFF"/>
    <w:rsid w:val="00C35B47"/>
    <w:rsid w:val="00C35B5B"/>
    <w:rsid w:val="00C35F91"/>
    <w:rsid w:val="00C3616B"/>
    <w:rsid w:val="00C365B5"/>
    <w:rsid w:val="00C367E4"/>
    <w:rsid w:val="00C367EB"/>
    <w:rsid w:val="00C36ABB"/>
    <w:rsid w:val="00C36E3F"/>
    <w:rsid w:val="00C3711B"/>
    <w:rsid w:val="00C3715F"/>
    <w:rsid w:val="00C37197"/>
    <w:rsid w:val="00C3722D"/>
    <w:rsid w:val="00C372EB"/>
    <w:rsid w:val="00C37501"/>
    <w:rsid w:val="00C376FC"/>
    <w:rsid w:val="00C3783A"/>
    <w:rsid w:val="00C3788A"/>
    <w:rsid w:val="00C37C1F"/>
    <w:rsid w:val="00C37D04"/>
    <w:rsid w:val="00C37E6C"/>
    <w:rsid w:val="00C400DF"/>
    <w:rsid w:val="00C4076C"/>
    <w:rsid w:val="00C407A9"/>
    <w:rsid w:val="00C40CB6"/>
    <w:rsid w:val="00C40EC6"/>
    <w:rsid w:val="00C40FB9"/>
    <w:rsid w:val="00C41160"/>
    <w:rsid w:val="00C41567"/>
    <w:rsid w:val="00C416F4"/>
    <w:rsid w:val="00C41934"/>
    <w:rsid w:val="00C41A54"/>
    <w:rsid w:val="00C41AC9"/>
    <w:rsid w:val="00C41AFC"/>
    <w:rsid w:val="00C41C27"/>
    <w:rsid w:val="00C42065"/>
    <w:rsid w:val="00C42113"/>
    <w:rsid w:val="00C42535"/>
    <w:rsid w:val="00C426E0"/>
    <w:rsid w:val="00C42943"/>
    <w:rsid w:val="00C42CA6"/>
    <w:rsid w:val="00C42EA2"/>
    <w:rsid w:val="00C42F28"/>
    <w:rsid w:val="00C4303A"/>
    <w:rsid w:val="00C43190"/>
    <w:rsid w:val="00C43206"/>
    <w:rsid w:val="00C433E4"/>
    <w:rsid w:val="00C43881"/>
    <w:rsid w:val="00C4390D"/>
    <w:rsid w:val="00C43A3E"/>
    <w:rsid w:val="00C43B72"/>
    <w:rsid w:val="00C4411D"/>
    <w:rsid w:val="00C44186"/>
    <w:rsid w:val="00C445AC"/>
    <w:rsid w:val="00C4471D"/>
    <w:rsid w:val="00C44911"/>
    <w:rsid w:val="00C44E67"/>
    <w:rsid w:val="00C44ED9"/>
    <w:rsid w:val="00C45000"/>
    <w:rsid w:val="00C451D9"/>
    <w:rsid w:val="00C4540D"/>
    <w:rsid w:val="00C455A6"/>
    <w:rsid w:val="00C45928"/>
    <w:rsid w:val="00C45AE9"/>
    <w:rsid w:val="00C45CEA"/>
    <w:rsid w:val="00C45E59"/>
    <w:rsid w:val="00C45FB1"/>
    <w:rsid w:val="00C46442"/>
    <w:rsid w:val="00C4667D"/>
    <w:rsid w:val="00C466E6"/>
    <w:rsid w:val="00C46D8E"/>
    <w:rsid w:val="00C46DBF"/>
    <w:rsid w:val="00C46E30"/>
    <w:rsid w:val="00C46E7F"/>
    <w:rsid w:val="00C46F4B"/>
    <w:rsid w:val="00C471D4"/>
    <w:rsid w:val="00C47224"/>
    <w:rsid w:val="00C479DC"/>
    <w:rsid w:val="00C47B6E"/>
    <w:rsid w:val="00C47D2E"/>
    <w:rsid w:val="00C47D55"/>
    <w:rsid w:val="00C47F3F"/>
    <w:rsid w:val="00C5005D"/>
    <w:rsid w:val="00C502CE"/>
    <w:rsid w:val="00C5065A"/>
    <w:rsid w:val="00C507C8"/>
    <w:rsid w:val="00C50AF4"/>
    <w:rsid w:val="00C50EF9"/>
    <w:rsid w:val="00C51134"/>
    <w:rsid w:val="00C51163"/>
    <w:rsid w:val="00C511ED"/>
    <w:rsid w:val="00C5144A"/>
    <w:rsid w:val="00C5158D"/>
    <w:rsid w:val="00C51658"/>
    <w:rsid w:val="00C51725"/>
    <w:rsid w:val="00C5193A"/>
    <w:rsid w:val="00C51994"/>
    <w:rsid w:val="00C519BD"/>
    <w:rsid w:val="00C51B03"/>
    <w:rsid w:val="00C51F19"/>
    <w:rsid w:val="00C51FB1"/>
    <w:rsid w:val="00C5205D"/>
    <w:rsid w:val="00C520F6"/>
    <w:rsid w:val="00C5212A"/>
    <w:rsid w:val="00C52408"/>
    <w:rsid w:val="00C5252C"/>
    <w:rsid w:val="00C52681"/>
    <w:rsid w:val="00C52B85"/>
    <w:rsid w:val="00C52BA3"/>
    <w:rsid w:val="00C52C62"/>
    <w:rsid w:val="00C52DF3"/>
    <w:rsid w:val="00C52E0D"/>
    <w:rsid w:val="00C52E2B"/>
    <w:rsid w:val="00C52EA9"/>
    <w:rsid w:val="00C52F84"/>
    <w:rsid w:val="00C53581"/>
    <w:rsid w:val="00C53644"/>
    <w:rsid w:val="00C539C6"/>
    <w:rsid w:val="00C53C55"/>
    <w:rsid w:val="00C53CCA"/>
    <w:rsid w:val="00C53E8B"/>
    <w:rsid w:val="00C54130"/>
    <w:rsid w:val="00C5413A"/>
    <w:rsid w:val="00C541AD"/>
    <w:rsid w:val="00C54571"/>
    <w:rsid w:val="00C549DA"/>
    <w:rsid w:val="00C54D03"/>
    <w:rsid w:val="00C54D17"/>
    <w:rsid w:val="00C54DBC"/>
    <w:rsid w:val="00C54E51"/>
    <w:rsid w:val="00C550E9"/>
    <w:rsid w:val="00C55196"/>
    <w:rsid w:val="00C55474"/>
    <w:rsid w:val="00C554D9"/>
    <w:rsid w:val="00C557DC"/>
    <w:rsid w:val="00C55827"/>
    <w:rsid w:val="00C55860"/>
    <w:rsid w:val="00C558A9"/>
    <w:rsid w:val="00C55927"/>
    <w:rsid w:val="00C559F8"/>
    <w:rsid w:val="00C55A6C"/>
    <w:rsid w:val="00C55B6B"/>
    <w:rsid w:val="00C55BC0"/>
    <w:rsid w:val="00C55D07"/>
    <w:rsid w:val="00C5648A"/>
    <w:rsid w:val="00C5653D"/>
    <w:rsid w:val="00C565CC"/>
    <w:rsid w:val="00C568F5"/>
    <w:rsid w:val="00C56B84"/>
    <w:rsid w:val="00C56BE9"/>
    <w:rsid w:val="00C56CF5"/>
    <w:rsid w:val="00C56FE5"/>
    <w:rsid w:val="00C573A9"/>
    <w:rsid w:val="00C57421"/>
    <w:rsid w:val="00C574CB"/>
    <w:rsid w:val="00C5761C"/>
    <w:rsid w:val="00C57668"/>
    <w:rsid w:val="00C5784C"/>
    <w:rsid w:val="00C57A50"/>
    <w:rsid w:val="00C57E35"/>
    <w:rsid w:val="00C57F4B"/>
    <w:rsid w:val="00C57F50"/>
    <w:rsid w:val="00C60043"/>
    <w:rsid w:val="00C60379"/>
    <w:rsid w:val="00C607CD"/>
    <w:rsid w:val="00C60873"/>
    <w:rsid w:val="00C60A12"/>
    <w:rsid w:val="00C60B48"/>
    <w:rsid w:val="00C60B54"/>
    <w:rsid w:val="00C60EFD"/>
    <w:rsid w:val="00C60FB8"/>
    <w:rsid w:val="00C610FE"/>
    <w:rsid w:val="00C611BE"/>
    <w:rsid w:val="00C61253"/>
    <w:rsid w:val="00C6135F"/>
    <w:rsid w:val="00C6141F"/>
    <w:rsid w:val="00C61766"/>
    <w:rsid w:val="00C61832"/>
    <w:rsid w:val="00C61853"/>
    <w:rsid w:val="00C61879"/>
    <w:rsid w:val="00C61AA9"/>
    <w:rsid w:val="00C61AD7"/>
    <w:rsid w:val="00C61C92"/>
    <w:rsid w:val="00C61D26"/>
    <w:rsid w:val="00C61D93"/>
    <w:rsid w:val="00C61FE2"/>
    <w:rsid w:val="00C620A9"/>
    <w:rsid w:val="00C62174"/>
    <w:rsid w:val="00C62691"/>
    <w:rsid w:val="00C62865"/>
    <w:rsid w:val="00C62879"/>
    <w:rsid w:val="00C62AA6"/>
    <w:rsid w:val="00C62B32"/>
    <w:rsid w:val="00C62EA5"/>
    <w:rsid w:val="00C62FB9"/>
    <w:rsid w:val="00C6306E"/>
    <w:rsid w:val="00C63147"/>
    <w:rsid w:val="00C633A1"/>
    <w:rsid w:val="00C6350E"/>
    <w:rsid w:val="00C63514"/>
    <w:rsid w:val="00C6365B"/>
    <w:rsid w:val="00C63731"/>
    <w:rsid w:val="00C63806"/>
    <w:rsid w:val="00C63956"/>
    <w:rsid w:val="00C63962"/>
    <w:rsid w:val="00C63EB6"/>
    <w:rsid w:val="00C64088"/>
    <w:rsid w:val="00C641E1"/>
    <w:rsid w:val="00C642DC"/>
    <w:rsid w:val="00C6464B"/>
    <w:rsid w:val="00C6478A"/>
    <w:rsid w:val="00C648A6"/>
    <w:rsid w:val="00C648D5"/>
    <w:rsid w:val="00C64AB2"/>
    <w:rsid w:val="00C64ABA"/>
    <w:rsid w:val="00C64B5B"/>
    <w:rsid w:val="00C64DD0"/>
    <w:rsid w:val="00C6502A"/>
    <w:rsid w:val="00C650E4"/>
    <w:rsid w:val="00C6518A"/>
    <w:rsid w:val="00C65814"/>
    <w:rsid w:val="00C65952"/>
    <w:rsid w:val="00C659B2"/>
    <w:rsid w:val="00C65D0B"/>
    <w:rsid w:val="00C65D79"/>
    <w:rsid w:val="00C65E22"/>
    <w:rsid w:val="00C65EFC"/>
    <w:rsid w:val="00C65FD4"/>
    <w:rsid w:val="00C6603D"/>
    <w:rsid w:val="00C6627F"/>
    <w:rsid w:val="00C663C6"/>
    <w:rsid w:val="00C664A2"/>
    <w:rsid w:val="00C664BE"/>
    <w:rsid w:val="00C664CB"/>
    <w:rsid w:val="00C665C0"/>
    <w:rsid w:val="00C66C02"/>
    <w:rsid w:val="00C66C89"/>
    <w:rsid w:val="00C66CBF"/>
    <w:rsid w:val="00C67408"/>
    <w:rsid w:val="00C6765F"/>
    <w:rsid w:val="00C67888"/>
    <w:rsid w:val="00C67A01"/>
    <w:rsid w:val="00C67ABD"/>
    <w:rsid w:val="00C67C5E"/>
    <w:rsid w:val="00C67FC7"/>
    <w:rsid w:val="00C7010C"/>
    <w:rsid w:val="00C70664"/>
    <w:rsid w:val="00C70AB1"/>
    <w:rsid w:val="00C70AB4"/>
    <w:rsid w:val="00C70AE8"/>
    <w:rsid w:val="00C70F05"/>
    <w:rsid w:val="00C71027"/>
    <w:rsid w:val="00C71150"/>
    <w:rsid w:val="00C71239"/>
    <w:rsid w:val="00C715DD"/>
    <w:rsid w:val="00C7160B"/>
    <w:rsid w:val="00C71842"/>
    <w:rsid w:val="00C7184C"/>
    <w:rsid w:val="00C71953"/>
    <w:rsid w:val="00C71ADC"/>
    <w:rsid w:val="00C71BCA"/>
    <w:rsid w:val="00C71C67"/>
    <w:rsid w:val="00C71C7E"/>
    <w:rsid w:val="00C71D05"/>
    <w:rsid w:val="00C72086"/>
    <w:rsid w:val="00C72131"/>
    <w:rsid w:val="00C7270F"/>
    <w:rsid w:val="00C72867"/>
    <w:rsid w:val="00C72959"/>
    <w:rsid w:val="00C729DF"/>
    <w:rsid w:val="00C72B88"/>
    <w:rsid w:val="00C7303A"/>
    <w:rsid w:val="00C73062"/>
    <w:rsid w:val="00C73146"/>
    <w:rsid w:val="00C73164"/>
    <w:rsid w:val="00C733ED"/>
    <w:rsid w:val="00C73B05"/>
    <w:rsid w:val="00C73DE2"/>
    <w:rsid w:val="00C73E32"/>
    <w:rsid w:val="00C74058"/>
    <w:rsid w:val="00C74148"/>
    <w:rsid w:val="00C7440C"/>
    <w:rsid w:val="00C74444"/>
    <w:rsid w:val="00C748FB"/>
    <w:rsid w:val="00C749D5"/>
    <w:rsid w:val="00C74CD8"/>
    <w:rsid w:val="00C74D34"/>
    <w:rsid w:val="00C74F09"/>
    <w:rsid w:val="00C7502F"/>
    <w:rsid w:val="00C75042"/>
    <w:rsid w:val="00C751F1"/>
    <w:rsid w:val="00C7556D"/>
    <w:rsid w:val="00C757DF"/>
    <w:rsid w:val="00C758EB"/>
    <w:rsid w:val="00C75B54"/>
    <w:rsid w:val="00C75B76"/>
    <w:rsid w:val="00C75EA0"/>
    <w:rsid w:val="00C762A5"/>
    <w:rsid w:val="00C762FC"/>
    <w:rsid w:val="00C76414"/>
    <w:rsid w:val="00C7641A"/>
    <w:rsid w:val="00C7673A"/>
    <w:rsid w:val="00C76B5D"/>
    <w:rsid w:val="00C76B80"/>
    <w:rsid w:val="00C76C40"/>
    <w:rsid w:val="00C76CF9"/>
    <w:rsid w:val="00C76F77"/>
    <w:rsid w:val="00C77146"/>
    <w:rsid w:val="00C771B5"/>
    <w:rsid w:val="00C7728E"/>
    <w:rsid w:val="00C7764B"/>
    <w:rsid w:val="00C7764D"/>
    <w:rsid w:val="00C77652"/>
    <w:rsid w:val="00C77789"/>
    <w:rsid w:val="00C77A68"/>
    <w:rsid w:val="00C77C15"/>
    <w:rsid w:val="00C77C58"/>
    <w:rsid w:val="00C77E39"/>
    <w:rsid w:val="00C77E8C"/>
    <w:rsid w:val="00C80059"/>
    <w:rsid w:val="00C805D9"/>
    <w:rsid w:val="00C80792"/>
    <w:rsid w:val="00C8090E"/>
    <w:rsid w:val="00C80A93"/>
    <w:rsid w:val="00C80F6C"/>
    <w:rsid w:val="00C810D8"/>
    <w:rsid w:val="00C810F7"/>
    <w:rsid w:val="00C81124"/>
    <w:rsid w:val="00C811B7"/>
    <w:rsid w:val="00C813CB"/>
    <w:rsid w:val="00C813F9"/>
    <w:rsid w:val="00C8180B"/>
    <w:rsid w:val="00C81AED"/>
    <w:rsid w:val="00C81C52"/>
    <w:rsid w:val="00C81D33"/>
    <w:rsid w:val="00C8218D"/>
    <w:rsid w:val="00C822AD"/>
    <w:rsid w:val="00C82352"/>
    <w:rsid w:val="00C82531"/>
    <w:rsid w:val="00C82563"/>
    <w:rsid w:val="00C8260E"/>
    <w:rsid w:val="00C82620"/>
    <w:rsid w:val="00C8262B"/>
    <w:rsid w:val="00C8270D"/>
    <w:rsid w:val="00C82757"/>
    <w:rsid w:val="00C82786"/>
    <w:rsid w:val="00C82A10"/>
    <w:rsid w:val="00C82AE8"/>
    <w:rsid w:val="00C82BD3"/>
    <w:rsid w:val="00C82C89"/>
    <w:rsid w:val="00C82EE7"/>
    <w:rsid w:val="00C82F04"/>
    <w:rsid w:val="00C8323F"/>
    <w:rsid w:val="00C83733"/>
    <w:rsid w:val="00C83B1F"/>
    <w:rsid w:val="00C83B8A"/>
    <w:rsid w:val="00C83C0B"/>
    <w:rsid w:val="00C83D76"/>
    <w:rsid w:val="00C83F9D"/>
    <w:rsid w:val="00C84016"/>
    <w:rsid w:val="00C840EE"/>
    <w:rsid w:val="00C846B2"/>
    <w:rsid w:val="00C847B1"/>
    <w:rsid w:val="00C84803"/>
    <w:rsid w:val="00C84B52"/>
    <w:rsid w:val="00C84E0F"/>
    <w:rsid w:val="00C8509A"/>
    <w:rsid w:val="00C8535A"/>
    <w:rsid w:val="00C853E1"/>
    <w:rsid w:val="00C853EC"/>
    <w:rsid w:val="00C8554D"/>
    <w:rsid w:val="00C85718"/>
    <w:rsid w:val="00C857A2"/>
    <w:rsid w:val="00C857E9"/>
    <w:rsid w:val="00C85A19"/>
    <w:rsid w:val="00C85FB8"/>
    <w:rsid w:val="00C8600F"/>
    <w:rsid w:val="00C8641A"/>
    <w:rsid w:val="00C86645"/>
    <w:rsid w:val="00C866B9"/>
    <w:rsid w:val="00C86ECF"/>
    <w:rsid w:val="00C86F08"/>
    <w:rsid w:val="00C86FC9"/>
    <w:rsid w:val="00C87034"/>
    <w:rsid w:val="00C872FF"/>
    <w:rsid w:val="00C8732B"/>
    <w:rsid w:val="00C8738B"/>
    <w:rsid w:val="00C87563"/>
    <w:rsid w:val="00C876A6"/>
    <w:rsid w:val="00C8781B"/>
    <w:rsid w:val="00C87828"/>
    <w:rsid w:val="00C8792B"/>
    <w:rsid w:val="00C87AA1"/>
    <w:rsid w:val="00C87BD9"/>
    <w:rsid w:val="00C87C0E"/>
    <w:rsid w:val="00C87E14"/>
    <w:rsid w:val="00C900E8"/>
    <w:rsid w:val="00C90751"/>
    <w:rsid w:val="00C90B39"/>
    <w:rsid w:val="00C90BFE"/>
    <w:rsid w:val="00C90C9F"/>
    <w:rsid w:val="00C90CBA"/>
    <w:rsid w:val="00C90D22"/>
    <w:rsid w:val="00C9127B"/>
    <w:rsid w:val="00C91475"/>
    <w:rsid w:val="00C91D5A"/>
    <w:rsid w:val="00C91ECE"/>
    <w:rsid w:val="00C92671"/>
    <w:rsid w:val="00C9278C"/>
    <w:rsid w:val="00C929AB"/>
    <w:rsid w:val="00C92F44"/>
    <w:rsid w:val="00C9303D"/>
    <w:rsid w:val="00C93181"/>
    <w:rsid w:val="00C93634"/>
    <w:rsid w:val="00C938E0"/>
    <w:rsid w:val="00C93AB7"/>
    <w:rsid w:val="00C93CF9"/>
    <w:rsid w:val="00C93D1C"/>
    <w:rsid w:val="00C93D69"/>
    <w:rsid w:val="00C93E0A"/>
    <w:rsid w:val="00C93F4A"/>
    <w:rsid w:val="00C93FE7"/>
    <w:rsid w:val="00C9417B"/>
    <w:rsid w:val="00C941C4"/>
    <w:rsid w:val="00C942B6"/>
    <w:rsid w:val="00C942F7"/>
    <w:rsid w:val="00C94368"/>
    <w:rsid w:val="00C94522"/>
    <w:rsid w:val="00C9476C"/>
    <w:rsid w:val="00C948E3"/>
    <w:rsid w:val="00C94F6D"/>
    <w:rsid w:val="00C94FCE"/>
    <w:rsid w:val="00C951A6"/>
    <w:rsid w:val="00C95277"/>
    <w:rsid w:val="00C9585C"/>
    <w:rsid w:val="00C95A28"/>
    <w:rsid w:val="00C95AD9"/>
    <w:rsid w:val="00C95AE3"/>
    <w:rsid w:val="00C95CFE"/>
    <w:rsid w:val="00C960F7"/>
    <w:rsid w:val="00C961CF"/>
    <w:rsid w:val="00C9634F"/>
    <w:rsid w:val="00C966CB"/>
    <w:rsid w:val="00C96BC6"/>
    <w:rsid w:val="00C96BFF"/>
    <w:rsid w:val="00C96E26"/>
    <w:rsid w:val="00C96E79"/>
    <w:rsid w:val="00C96E8B"/>
    <w:rsid w:val="00C96F19"/>
    <w:rsid w:val="00C96FB1"/>
    <w:rsid w:val="00C97240"/>
    <w:rsid w:val="00C97246"/>
    <w:rsid w:val="00C9726C"/>
    <w:rsid w:val="00C9769B"/>
    <w:rsid w:val="00C97A20"/>
    <w:rsid w:val="00C97F43"/>
    <w:rsid w:val="00C97F9B"/>
    <w:rsid w:val="00CA000C"/>
    <w:rsid w:val="00CA01C0"/>
    <w:rsid w:val="00CA03D4"/>
    <w:rsid w:val="00CA0512"/>
    <w:rsid w:val="00CA0589"/>
    <w:rsid w:val="00CA05AA"/>
    <w:rsid w:val="00CA06D0"/>
    <w:rsid w:val="00CA088D"/>
    <w:rsid w:val="00CA0936"/>
    <w:rsid w:val="00CA0C2F"/>
    <w:rsid w:val="00CA0FC4"/>
    <w:rsid w:val="00CA105F"/>
    <w:rsid w:val="00CA1156"/>
    <w:rsid w:val="00CA125F"/>
    <w:rsid w:val="00CA14CB"/>
    <w:rsid w:val="00CA20A0"/>
    <w:rsid w:val="00CA240D"/>
    <w:rsid w:val="00CA24F0"/>
    <w:rsid w:val="00CA259B"/>
    <w:rsid w:val="00CA25F1"/>
    <w:rsid w:val="00CA2730"/>
    <w:rsid w:val="00CA2925"/>
    <w:rsid w:val="00CA295E"/>
    <w:rsid w:val="00CA2A42"/>
    <w:rsid w:val="00CA3528"/>
    <w:rsid w:val="00CA3D12"/>
    <w:rsid w:val="00CA3DB2"/>
    <w:rsid w:val="00CA3EB0"/>
    <w:rsid w:val="00CA3EDB"/>
    <w:rsid w:val="00CA41DF"/>
    <w:rsid w:val="00CA41E5"/>
    <w:rsid w:val="00CA4340"/>
    <w:rsid w:val="00CA463B"/>
    <w:rsid w:val="00CA50DC"/>
    <w:rsid w:val="00CA5153"/>
    <w:rsid w:val="00CA531F"/>
    <w:rsid w:val="00CA546B"/>
    <w:rsid w:val="00CA54C5"/>
    <w:rsid w:val="00CA5886"/>
    <w:rsid w:val="00CA58BB"/>
    <w:rsid w:val="00CA592D"/>
    <w:rsid w:val="00CA5BBB"/>
    <w:rsid w:val="00CA5CD9"/>
    <w:rsid w:val="00CA5D2E"/>
    <w:rsid w:val="00CA60BF"/>
    <w:rsid w:val="00CA618A"/>
    <w:rsid w:val="00CA619A"/>
    <w:rsid w:val="00CA61C1"/>
    <w:rsid w:val="00CA6688"/>
    <w:rsid w:val="00CA6A05"/>
    <w:rsid w:val="00CA6C92"/>
    <w:rsid w:val="00CA6FB4"/>
    <w:rsid w:val="00CA6FFF"/>
    <w:rsid w:val="00CA721F"/>
    <w:rsid w:val="00CA72C1"/>
    <w:rsid w:val="00CA73F4"/>
    <w:rsid w:val="00CA741F"/>
    <w:rsid w:val="00CA758D"/>
    <w:rsid w:val="00CA75C3"/>
    <w:rsid w:val="00CA7E33"/>
    <w:rsid w:val="00CB0000"/>
    <w:rsid w:val="00CB013D"/>
    <w:rsid w:val="00CB038A"/>
    <w:rsid w:val="00CB09DA"/>
    <w:rsid w:val="00CB12E2"/>
    <w:rsid w:val="00CB14F8"/>
    <w:rsid w:val="00CB18B1"/>
    <w:rsid w:val="00CB1A55"/>
    <w:rsid w:val="00CB1AD2"/>
    <w:rsid w:val="00CB1C79"/>
    <w:rsid w:val="00CB1C98"/>
    <w:rsid w:val="00CB1D96"/>
    <w:rsid w:val="00CB1EA1"/>
    <w:rsid w:val="00CB1F0A"/>
    <w:rsid w:val="00CB202A"/>
    <w:rsid w:val="00CB20D4"/>
    <w:rsid w:val="00CB223B"/>
    <w:rsid w:val="00CB2250"/>
    <w:rsid w:val="00CB253C"/>
    <w:rsid w:val="00CB2595"/>
    <w:rsid w:val="00CB2894"/>
    <w:rsid w:val="00CB28D4"/>
    <w:rsid w:val="00CB29A2"/>
    <w:rsid w:val="00CB2B71"/>
    <w:rsid w:val="00CB3651"/>
    <w:rsid w:val="00CB3D14"/>
    <w:rsid w:val="00CB3F50"/>
    <w:rsid w:val="00CB416F"/>
    <w:rsid w:val="00CB4374"/>
    <w:rsid w:val="00CB45B3"/>
    <w:rsid w:val="00CB4DC9"/>
    <w:rsid w:val="00CB4F0E"/>
    <w:rsid w:val="00CB50F0"/>
    <w:rsid w:val="00CB515E"/>
    <w:rsid w:val="00CB527F"/>
    <w:rsid w:val="00CB5298"/>
    <w:rsid w:val="00CB52DB"/>
    <w:rsid w:val="00CB55F2"/>
    <w:rsid w:val="00CB56DD"/>
    <w:rsid w:val="00CB5DB5"/>
    <w:rsid w:val="00CB5EA8"/>
    <w:rsid w:val="00CB5F28"/>
    <w:rsid w:val="00CB625E"/>
    <w:rsid w:val="00CB639D"/>
    <w:rsid w:val="00CB63B4"/>
    <w:rsid w:val="00CB65B5"/>
    <w:rsid w:val="00CB65E8"/>
    <w:rsid w:val="00CB66AB"/>
    <w:rsid w:val="00CB68FD"/>
    <w:rsid w:val="00CB6C22"/>
    <w:rsid w:val="00CB6E94"/>
    <w:rsid w:val="00CB70A9"/>
    <w:rsid w:val="00CB722E"/>
    <w:rsid w:val="00CB7364"/>
    <w:rsid w:val="00CB7A21"/>
    <w:rsid w:val="00CB7A27"/>
    <w:rsid w:val="00CB7CEE"/>
    <w:rsid w:val="00CB7E51"/>
    <w:rsid w:val="00CB7E77"/>
    <w:rsid w:val="00CB7E9C"/>
    <w:rsid w:val="00CC01C8"/>
    <w:rsid w:val="00CC0307"/>
    <w:rsid w:val="00CC0322"/>
    <w:rsid w:val="00CC08B4"/>
    <w:rsid w:val="00CC08C2"/>
    <w:rsid w:val="00CC10B0"/>
    <w:rsid w:val="00CC119B"/>
    <w:rsid w:val="00CC1270"/>
    <w:rsid w:val="00CC16A4"/>
    <w:rsid w:val="00CC1744"/>
    <w:rsid w:val="00CC1CA5"/>
    <w:rsid w:val="00CC1F03"/>
    <w:rsid w:val="00CC2209"/>
    <w:rsid w:val="00CC23EB"/>
    <w:rsid w:val="00CC24DC"/>
    <w:rsid w:val="00CC2720"/>
    <w:rsid w:val="00CC282F"/>
    <w:rsid w:val="00CC28F2"/>
    <w:rsid w:val="00CC2A63"/>
    <w:rsid w:val="00CC2A76"/>
    <w:rsid w:val="00CC2C04"/>
    <w:rsid w:val="00CC2D67"/>
    <w:rsid w:val="00CC2E15"/>
    <w:rsid w:val="00CC2E82"/>
    <w:rsid w:val="00CC31B4"/>
    <w:rsid w:val="00CC34DE"/>
    <w:rsid w:val="00CC365F"/>
    <w:rsid w:val="00CC3749"/>
    <w:rsid w:val="00CC3922"/>
    <w:rsid w:val="00CC3AE4"/>
    <w:rsid w:val="00CC3B0B"/>
    <w:rsid w:val="00CC3BEA"/>
    <w:rsid w:val="00CC3EDB"/>
    <w:rsid w:val="00CC3F09"/>
    <w:rsid w:val="00CC3F76"/>
    <w:rsid w:val="00CC47B8"/>
    <w:rsid w:val="00CC484B"/>
    <w:rsid w:val="00CC4AFD"/>
    <w:rsid w:val="00CC4D48"/>
    <w:rsid w:val="00CC4D7F"/>
    <w:rsid w:val="00CC5149"/>
    <w:rsid w:val="00CC5222"/>
    <w:rsid w:val="00CC52D3"/>
    <w:rsid w:val="00CC53CD"/>
    <w:rsid w:val="00CC53EC"/>
    <w:rsid w:val="00CC5684"/>
    <w:rsid w:val="00CC580A"/>
    <w:rsid w:val="00CC5BBB"/>
    <w:rsid w:val="00CC5C4C"/>
    <w:rsid w:val="00CC5C79"/>
    <w:rsid w:val="00CC5F31"/>
    <w:rsid w:val="00CC5FC8"/>
    <w:rsid w:val="00CC61CA"/>
    <w:rsid w:val="00CC6276"/>
    <w:rsid w:val="00CC62AC"/>
    <w:rsid w:val="00CC67F1"/>
    <w:rsid w:val="00CC6AE0"/>
    <w:rsid w:val="00CC6D93"/>
    <w:rsid w:val="00CC6E32"/>
    <w:rsid w:val="00CC6EAB"/>
    <w:rsid w:val="00CC71F4"/>
    <w:rsid w:val="00CC7237"/>
    <w:rsid w:val="00CC7336"/>
    <w:rsid w:val="00CC74E1"/>
    <w:rsid w:val="00CC750F"/>
    <w:rsid w:val="00CC78FE"/>
    <w:rsid w:val="00CC7FB6"/>
    <w:rsid w:val="00CD01F7"/>
    <w:rsid w:val="00CD0471"/>
    <w:rsid w:val="00CD0677"/>
    <w:rsid w:val="00CD07C1"/>
    <w:rsid w:val="00CD08C3"/>
    <w:rsid w:val="00CD126E"/>
    <w:rsid w:val="00CD1654"/>
    <w:rsid w:val="00CD171C"/>
    <w:rsid w:val="00CD18C1"/>
    <w:rsid w:val="00CD18C9"/>
    <w:rsid w:val="00CD1ACD"/>
    <w:rsid w:val="00CD1D22"/>
    <w:rsid w:val="00CD1E89"/>
    <w:rsid w:val="00CD233F"/>
    <w:rsid w:val="00CD2542"/>
    <w:rsid w:val="00CD28B8"/>
    <w:rsid w:val="00CD2BB1"/>
    <w:rsid w:val="00CD2BB5"/>
    <w:rsid w:val="00CD2CEF"/>
    <w:rsid w:val="00CD2D2A"/>
    <w:rsid w:val="00CD310E"/>
    <w:rsid w:val="00CD315B"/>
    <w:rsid w:val="00CD3172"/>
    <w:rsid w:val="00CD3830"/>
    <w:rsid w:val="00CD397A"/>
    <w:rsid w:val="00CD3986"/>
    <w:rsid w:val="00CD3B78"/>
    <w:rsid w:val="00CD3C49"/>
    <w:rsid w:val="00CD3E43"/>
    <w:rsid w:val="00CD3EBB"/>
    <w:rsid w:val="00CD3F04"/>
    <w:rsid w:val="00CD3F39"/>
    <w:rsid w:val="00CD4001"/>
    <w:rsid w:val="00CD421D"/>
    <w:rsid w:val="00CD4754"/>
    <w:rsid w:val="00CD4770"/>
    <w:rsid w:val="00CD4B1E"/>
    <w:rsid w:val="00CD4B63"/>
    <w:rsid w:val="00CD501A"/>
    <w:rsid w:val="00CD504A"/>
    <w:rsid w:val="00CD565B"/>
    <w:rsid w:val="00CD566D"/>
    <w:rsid w:val="00CD56AB"/>
    <w:rsid w:val="00CD59BF"/>
    <w:rsid w:val="00CD59C2"/>
    <w:rsid w:val="00CD5AA7"/>
    <w:rsid w:val="00CD5BE0"/>
    <w:rsid w:val="00CD5BF3"/>
    <w:rsid w:val="00CD5C28"/>
    <w:rsid w:val="00CD5CA9"/>
    <w:rsid w:val="00CD5ECD"/>
    <w:rsid w:val="00CD646B"/>
    <w:rsid w:val="00CD672B"/>
    <w:rsid w:val="00CD673D"/>
    <w:rsid w:val="00CD68D4"/>
    <w:rsid w:val="00CD6BD6"/>
    <w:rsid w:val="00CD6E46"/>
    <w:rsid w:val="00CD7238"/>
    <w:rsid w:val="00CD730C"/>
    <w:rsid w:val="00CD73D0"/>
    <w:rsid w:val="00CD7436"/>
    <w:rsid w:val="00CD74DC"/>
    <w:rsid w:val="00CD7731"/>
    <w:rsid w:val="00CD7770"/>
    <w:rsid w:val="00CD7D35"/>
    <w:rsid w:val="00CD7E6E"/>
    <w:rsid w:val="00CD7F72"/>
    <w:rsid w:val="00CD7FF9"/>
    <w:rsid w:val="00CE012B"/>
    <w:rsid w:val="00CE025C"/>
    <w:rsid w:val="00CE0777"/>
    <w:rsid w:val="00CE0B32"/>
    <w:rsid w:val="00CE0C1D"/>
    <w:rsid w:val="00CE0CCD"/>
    <w:rsid w:val="00CE0D36"/>
    <w:rsid w:val="00CE0ECE"/>
    <w:rsid w:val="00CE10F7"/>
    <w:rsid w:val="00CE1142"/>
    <w:rsid w:val="00CE1245"/>
    <w:rsid w:val="00CE1983"/>
    <w:rsid w:val="00CE23CE"/>
    <w:rsid w:val="00CE26FE"/>
    <w:rsid w:val="00CE271E"/>
    <w:rsid w:val="00CE2848"/>
    <w:rsid w:val="00CE2A03"/>
    <w:rsid w:val="00CE2B31"/>
    <w:rsid w:val="00CE2E01"/>
    <w:rsid w:val="00CE2E8C"/>
    <w:rsid w:val="00CE2F6E"/>
    <w:rsid w:val="00CE31B0"/>
    <w:rsid w:val="00CE31B7"/>
    <w:rsid w:val="00CE31FD"/>
    <w:rsid w:val="00CE3210"/>
    <w:rsid w:val="00CE3215"/>
    <w:rsid w:val="00CE3377"/>
    <w:rsid w:val="00CE3407"/>
    <w:rsid w:val="00CE380D"/>
    <w:rsid w:val="00CE390D"/>
    <w:rsid w:val="00CE39D3"/>
    <w:rsid w:val="00CE3E91"/>
    <w:rsid w:val="00CE3F6B"/>
    <w:rsid w:val="00CE407E"/>
    <w:rsid w:val="00CE43B7"/>
    <w:rsid w:val="00CE4946"/>
    <w:rsid w:val="00CE4A2C"/>
    <w:rsid w:val="00CE4C48"/>
    <w:rsid w:val="00CE4E4C"/>
    <w:rsid w:val="00CE5182"/>
    <w:rsid w:val="00CE51F8"/>
    <w:rsid w:val="00CE51FF"/>
    <w:rsid w:val="00CE52B3"/>
    <w:rsid w:val="00CE55BE"/>
    <w:rsid w:val="00CE5722"/>
    <w:rsid w:val="00CE5733"/>
    <w:rsid w:val="00CE5745"/>
    <w:rsid w:val="00CE58B8"/>
    <w:rsid w:val="00CE591E"/>
    <w:rsid w:val="00CE5A00"/>
    <w:rsid w:val="00CE5C06"/>
    <w:rsid w:val="00CE5DEB"/>
    <w:rsid w:val="00CE6173"/>
    <w:rsid w:val="00CE6442"/>
    <w:rsid w:val="00CE6752"/>
    <w:rsid w:val="00CE6870"/>
    <w:rsid w:val="00CE6E3A"/>
    <w:rsid w:val="00CE6E63"/>
    <w:rsid w:val="00CE718A"/>
    <w:rsid w:val="00CE7471"/>
    <w:rsid w:val="00CE764F"/>
    <w:rsid w:val="00CE7715"/>
    <w:rsid w:val="00CE7741"/>
    <w:rsid w:val="00CE7E2E"/>
    <w:rsid w:val="00CE7E66"/>
    <w:rsid w:val="00CE7E6B"/>
    <w:rsid w:val="00CE7FEC"/>
    <w:rsid w:val="00CF0152"/>
    <w:rsid w:val="00CF057D"/>
    <w:rsid w:val="00CF06A4"/>
    <w:rsid w:val="00CF0D47"/>
    <w:rsid w:val="00CF1017"/>
    <w:rsid w:val="00CF1048"/>
    <w:rsid w:val="00CF127C"/>
    <w:rsid w:val="00CF12B5"/>
    <w:rsid w:val="00CF14D4"/>
    <w:rsid w:val="00CF161A"/>
    <w:rsid w:val="00CF1720"/>
    <w:rsid w:val="00CF1B92"/>
    <w:rsid w:val="00CF1B9C"/>
    <w:rsid w:val="00CF1BAA"/>
    <w:rsid w:val="00CF1D92"/>
    <w:rsid w:val="00CF1E63"/>
    <w:rsid w:val="00CF23C3"/>
    <w:rsid w:val="00CF26C9"/>
    <w:rsid w:val="00CF278F"/>
    <w:rsid w:val="00CF2975"/>
    <w:rsid w:val="00CF298C"/>
    <w:rsid w:val="00CF2EDB"/>
    <w:rsid w:val="00CF2F1D"/>
    <w:rsid w:val="00CF3307"/>
    <w:rsid w:val="00CF34AB"/>
    <w:rsid w:val="00CF34F1"/>
    <w:rsid w:val="00CF36BE"/>
    <w:rsid w:val="00CF36D0"/>
    <w:rsid w:val="00CF3B98"/>
    <w:rsid w:val="00CF3E36"/>
    <w:rsid w:val="00CF3EA3"/>
    <w:rsid w:val="00CF3ED9"/>
    <w:rsid w:val="00CF3F4A"/>
    <w:rsid w:val="00CF4175"/>
    <w:rsid w:val="00CF41A8"/>
    <w:rsid w:val="00CF438D"/>
    <w:rsid w:val="00CF4BDA"/>
    <w:rsid w:val="00CF4D81"/>
    <w:rsid w:val="00CF4F85"/>
    <w:rsid w:val="00CF50FC"/>
    <w:rsid w:val="00CF5236"/>
    <w:rsid w:val="00CF523B"/>
    <w:rsid w:val="00CF5372"/>
    <w:rsid w:val="00CF5429"/>
    <w:rsid w:val="00CF54AD"/>
    <w:rsid w:val="00CF55FC"/>
    <w:rsid w:val="00CF564F"/>
    <w:rsid w:val="00CF57A0"/>
    <w:rsid w:val="00CF587C"/>
    <w:rsid w:val="00CF5C85"/>
    <w:rsid w:val="00CF5E4C"/>
    <w:rsid w:val="00CF5EA4"/>
    <w:rsid w:val="00CF600E"/>
    <w:rsid w:val="00CF61B4"/>
    <w:rsid w:val="00CF6572"/>
    <w:rsid w:val="00CF65F5"/>
    <w:rsid w:val="00CF6913"/>
    <w:rsid w:val="00CF6A80"/>
    <w:rsid w:val="00CF6A8A"/>
    <w:rsid w:val="00CF6BC8"/>
    <w:rsid w:val="00CF6E0E"/>
    <w:rsid w:val="00CF7223"/>
    <w:rsid w:val="00CF731F"/>
    <w:rsid w:val="00CF752F"/>
    <w:rsid w:val="00CF76E1"/>
    <w:rsid w:val="00CF77C7"/>
    <w:rsid w:val="00CF78EC"/>
    <w:rsid w:val="00CF7D56"/>
    <w:rsid w:val="00CF7DC3"/>
    <w:rsid w:val="00CF7DCB"/>
    <w:rsid w:val="00D00041"/>
    <w:rsid w:val="00D00220"/>
    <w:rsid w:val="00D003A3"/>
    <w:rsid w:val="00D007F7"/>
    <w:rsid w:val="00D00B3F"/>
    <w:rsid w:val="00D010EB"/>
    <w:rsid w:val="00D01221"/>
    <w:rsid w:val="00D01232"/>
    <w:rsid w:val="00D01497"/>
    <w:rsid w:val="00D016E0"/>
    <w:rsid w:val="00D0193D"/>
    <w:rsid w:val="00D0198B"/>
    <w:rsid w:val="00D01CDD"/>
    <w:rsid w:val="00D01EDF"/>
    <w:rsid w:val="00D01F2D"/>
    <w:rsid w:val="00D0214B"/>
    <w:rsid w:val="00D021E9"/>
    <w:rsid w:val="00D0238C"/>
    <w:rsid w:val="00D02441"/>
    <w:rsid w:val="00D024A9"/>
    <w:rsid w:val="00D0256A"/>
    <w:rsid w:val="00D027AD"/>
    <w:rsid w:val="00D02946"/>
    <w:rsid w:val="00D0294D"/>
    <w:rsid w:val="00D0297C"/>
    <w:rsid w:val="00D02A63"/>
    <w:rsid w:val="00D02C17"/>
    <w:rsid w:val="00D02DBA"/>
    <w:rsid w:val="00D02DE1"/>
    <w:rsid w:val="00D02E2F"/>
    <w:rsid w:val="00D02E5A"/>
    <w:rsid w:val="00D032BF"/>
    <w:rsid w:val="00D0331C"/>
    <w:rsid w:val="00D034CB"/>
    <w:rsid w:val="00D034FD"/>
    <w:rsid w:val="00D0365E"/>
    <w:rsid w:val="00D036C8"/>
    <w:rsid w:val="00D03CCC"/>
    <w:rsid w:val="00D03D25"/>
    <w:rsid w:val="00D03D74"/>
    <w:rsid w:val="00D03FE8"/>
    <w:rsid w:val="00D04400"/>
    <w:rsid w:val="00D04492"/>
    <w:rsid w:val="00D047C8"/>
    <w:rsid w:val="00D04881"/>
    <w:rsid w:val="00D04A9F"/>
    <w:rsid w:val="00D04B23"/>
    <w:rsid w:val="00D05015"/>
    <w:rsid w:val="00D05124"/>
    <w:rsid w:val="00D051E9"/>
    <w:rsid w:val="00D0538D"/>
    <w:rsid w:val="00D053C5"/>
    <w:rsid w:val="00D05BA2"/>
    <w:rsid w:val="00D05C9F"/>
    <w:rsid w:val="00D05D5A"/>
    <w:rsid w:val="00D05E0B"/>
    <w:rsid w:val="00D0643F"/>
    <w:rsid w:val="00D06445"/>
    <w:rsid w:val="00D06632"/>
    <w:rsid w:val="00D0689C"/>
    <w:rsid w:val="00D06941"/>
    <w:rsid w:val="00D069B8"/>
    <w:rsid w:val="00D06AE3"/>
    <w:rsid w:val="00D06E30"/>
    <w:rsid w:val="00D06E7E"/>
    <w:rsid w:val="00D071F0"/>
    <w:rsid w:val="00D0731A"/>
    <w:rsid w:val="00D073C0"/>
    <w:rsid w:val="00D07454"/>
    <w:rsid w:val="00D074A1"/>
    <w:rsid w:val="00D07880"/>
    <w:rsid w:val="00D07A48"/>
    <w:rsid w:val="00D07D7F"/>
    <w:rsid w:val="00D103FE"/>
    <w:rsid w:val="00D106EC"/>
    <w:rsid w:val="00D107FC"/>
    <w:rsid w:val="00D108D9"/>
    <w:rsid w:val="00D109C0"/>
    <w:rsid w:val="00D10AA1"/>
    <w:rsid w:val="00D10B1F"/>
    <w:rsid w:val="00D10C1C"/>
    <w:rsid w:val="00D10DC2"/>
    <w:rsid w:val="00D110DB"/>
    <w:rsid w:val="00D1142C"/>
    <w:rsid w:val="00D11B64"/>
    <w:rsid w:val="00D11BAB"/>
    <w:rsid w:val="00D11D5C"/>
    <w:rsid w:val="00D12226"/>
    <w:rsid w:val="00D122FE"/>
    <w:rsid w:val="00D1261E"/>
    <w:rsid w:val="00D12712"/>
    <w:rsid w:val="00D128B6"/>
    <w:rsid w:val="00D12934"/>
    <w:rsid w:val="00D12D40"/>
    <w:rsid w:val="00D12D57"/>
    <w:rsid w:val="00D132C3"/>
    <w:rsid w:val="00D13465"/>
    <w:rsid w:val="00D13624"/>
    <w:rsid w:val="00D1380F"/>
    <w:rsid w:val="00D139C6"/>
    <w:rsid w:val="00D13A48"/>
    <w:rsid w:val="00D13FD3"/>
    <w:rsid w:val="00D14238"/>
    <w:rsid w:val="00D15047"/>
    <w:rsid w:val="00D15321"/>
    <w:rsid w:val="00D153FC"/>
    <w:rsid w:val="00D155D1"/>
    <w:rsid w:val="00D156D8"/>
    <w:rsid w:val="00D15F8F"/>
    <w:rsid w:val="00D160C8"/>
    <w:rsid w:val="00D16287"/>
    <w:rsid w:val="00D162D4"/>
    <w:rsid w:val="00D16392"/>
    <w:rsid w:val="00D163B6"/>
    <w:rsid w:val="00D16577"/>
    <w:rsid w:val="00D16690"/>
    <w:rsid w:val="00D16AC1"/>
    <w:rsid w:val="00D16B09"/>
    <w:rsid w:val="00D16BEE"/>
    <w:rsid w:val="00D16C4B"/>
    <w:rsid w:val="00D16CCF"/>
    <w:rsid w:val="00D16FD7"/>
    <w:rsid w:val="00D17080"/>
    <w:rsid w:val="00D17284"/>
    <w:rsid w:val="00D17523"/>
    <w:rsid w:val="00D175A3"/>
    <w:rsid w:val="00D17A96"/>
    <w:rsid w:val="00D17CFA"/>
    <w:rsid w:val="00D17E33"/>
    <w:rsid w:val="00D201CA"/>
    <w:rsid w:val="00D202C6"/>
    <w:rsid w:val="00D204D4"/>
    <w:rsid w:val="00D20609"/>
    <w:rsid w:val="00D20772"/>
    <w:rsid w:val="00D2077C"/>
    <w:rsid w:val="00D20797"/>
    <w:rsid w:val="00D208E0"/>
    <w:rsid w:val="00D20AE3"/>
    <w:rsid w:val="00D20BC6"/>
    <w:rsid w:val="00D20E30"/>
    <w:rsid w:val="00D211A9"/>
    <w:rsid w:val="00D2137C"/>
    <w:rsid w:val="00D213C8"/>
    <w:rsid w:val="00D2149E"/>
    <w:rsid w:val="00D214C7"/>
    <w:rsid w:val="00D215DF"/>
    <w:rsid w:val="00D21618"/>
    <w:rsid w:val="00D21658"/>
    <w:rsid w:val="00D21931"/>
    <w:rsid w:val="00D21A00"/>
    <w:rsid w:val="00D21D04"/>
    <w:rsid w:val="00D21FF1"/>
    <w:rsid w:val="00D220C2"/>
    <w:rsid w:val="00D22343"/>
    <w:rsid w:val="00D226FA"/>
    <w:rsid w:val="00D2278E"/>
    <w:rsid w:val="00D22849"/>
    <w:rsid w:val="00D228F1"/>
    <w:rsid w:val="00D229FB"/>
    <w:rsid w:val="00D22A42"/>
    <w:rsid w:val="00D22A49"/>
    <w:rsid w:val="00D22B32"/>
    <w:rsid w:val="00D22C1C"/>
    <w:rsid w:val="00D22D44"/>
    <w:rsid w:val="00D22FBD"/>
    <w:rsid w:val="00D230F2"/>
    <w:rsid w:val="00D234A0"/>
    <w:rsid w:val="00D23C41"/>
    <w:rsid w:val="00D23DE1"/>
    <w:rsid w:val="00D23F75"/>
    <w:rsid w:val="00D24046"/>
    <w:rsid w:val="00D240F1"/>
    <w:rsid w:val="00D24336"/>
    <w:rsid w:val="00D246BC"/>
    <w:rsid w:val="00D248C4"/>
    <w:rsid w:val="00D24A3A"/>
    <w:rsid w:val="00D24A75"/>
    <w:rsid w:val="00D24D45"/>
    <w:rsid w:val="00D24D59"/>
    <w:rsid w:val="00D24EBD"/>
    <w:rsid w:val="00D257EE"/>
    <w:rsid w:val="00D25BE3"/>
    <w:rsid w:val="00D25C03"/>
    <w:rsid w:val="00D25C93"/>
    <w:rsid w:val="00D25C97"/>
    <w:rsid w:val="00D25D77"/>
    <w:rsid w:val="00D25F38"/>
    <w:rsid w:val="00D261B0"/>
    <w:rsid w:val="00D263C1"/>
    <w:rsid w:val="00D26701"/>
    <w:rsid w:val="00D268D0"/>
    <w:rsid w:val="00D26942"/>
    <w:rsid w:val="00D27084"/>
    <w:rsid w:val="00D2731D"/>
    <w:rsid w:val="00D27369"/>
    <w:rsid w:val="00D273D1"/>
    <w:rsid w:val="00D27417"/>
    <w:rsid w:val="00D27914"/>
    <w:rsid w:val="00D27E26"/>
    <w:rsid w:val="00D30319"/>
    <w:rsid w:val="00D30397"/>
    <w:rsid w:val="00D307FD"/>
    <w:rsid w:val="00D30889"/>
    <w:rsid w:val="00D30FF2"/>
    <w:rsid w:val="00D31270"/>
    <w:rsid w:val="00D312F0"/>
    <w:rsid w:val="00D31339"/>
    <w:rsid w:val="00D313D8"/>
    <w:rsid w:val="00D3148E"/>
    <w:rsid w:val="00D31C95"/>
    <w:rsid w:val="00D31D1E"/>
    <w:rsid w:val="00D31D38"/>
    <w:rsid w:val="00D32130"/>
    <w:rsid w:val="00D32163"/>
    <w:rsid w:val="00D322B9"/>
    <w:rsid w:val="00D323DD"/>
    <w:rsid w:val="00D324B6"/>
    <w:rsid w:val="00D325DE"/>
    <w:rsid w:val="00D32773"/>
    <w:rsid w:val="00D32A07"/>
    <w:rsid w:val="00D32CD5"/>
    <w:rsid w:val="00D32CF4"/>
    <w:rsid w:val="00D330CD"/>
    <w:rsid w:val="00D331F0"/>
    <w:rsid w:val="00D33223"/>
    <w:rsid w:val="00D33269"/>
    <w:rsid w:val="00D334E9"/>
    <w:rsid w:val="00D33B04"/>
    <w:rsid w:val="00D33C27"/>
    <w:rsid w:val="00D33C82"/>
    <w:rsid w:val="00D33FF2"/>
    <w:rsid w:val="00D34133"/>
    <w:rsid w:val="00D3428E"/>
    <w:rsid w:val="00D346C2"/>
    <w:rsid w:val="00D346D9"/>
    <w:rsid w:val="00D3470B"/>
    <w:rsid w:val="00D3472F"/>
    <w:rsid w:val="00D3474C"/>
    <w:rsid w:val="00D34847"/>
    <w:rsid w:val="00D34943"/>
    <w:rsid w:val="00D354EE"/>
    <w:rsid w:val="00D35560"/>
    <w:rsid w:val="00D35AA3"/>
    <w:rsid w:val="00D35BE2"/>
    <w:rsid w:val="00D35E24"/>
    <w:rsid w:val="00D35EDA"/>
    <w:rsid w:val="00D362CE"/>
    <w:rsid w:val="00D36468"/>
    <w:rsid w:val="00D364C1"/>
    <w:rsid w:val="00D365E6"/>
    <w:rsid w:val="00D368D8"/>
    <w:rsid w:val="00D36922"/>
    <w:rsid w:val="00D371D2"/>
    <w:rsid w:val="00D37331"/>
    <w:rsid w:val="00D3735C"/>
    <w:rsid w:val="00D37565"/>
    <w:rsid w:val="00D3770E"/>
    <w:rsid w:val="00D37B7F"/>
    <w:rsid w:val="00D37DB0"/>
    <w:rsid w:val="00D37F4F"/>
    <w:rsid w:val="00D37FF8"/>
    <w:rsid w:val="00D405A5"/>
    <w:rsid w:val="00D407B0"/>
    <w:rsid w:val="00D40B99"/>
    <w:rsid w:val="00D40FF3"/>
    <w:rsid w:val="00D415DB"/>
    <w:rsid w:val="00D416CB"/>
    <w:rsid w:val="00D417A3"/>
    <w:rsid w:val="00D41804"/>
    <w:rsid w:val="00D41AD8"/>
    <w:rsid w:val="00D41C38"/>
    <w:rsid w:val="00D41D31"/>
    <w:rsid w:val="00D41EAB"/>
    <w:rsid w:val="00D421CF"/>
    <w:rsid w:val="00D42230"/>
    <w:rsid w:val="00D42282"/>
    <w:rsid w:val="00D42487"/>
    <w:rsid w:val="00D42532"/>
    <w:rsid w:val="00D4263C"/>
    <w:rsid w:val="00D42907"/>
    <w:rsid w:val="00D42916"/>
    <w:rsid w:val="00D42A48"/>
    <w:rsid w:val="00D42B56"/>
    <w:rsid w:val="00D42BC4"/>
    <w:rsid w:val="00D42C69"/>
    <w:rsid w:val="00D432C0"/>
    <w:rsid w:val="00D43394"/>
    <w:rsid w:val="00D43432"/>
    <w:rsid w:val="00D43617"/>
    <w:rsid w:val="00D43ABC"/>
    <w:rsid w:val="00D43C70"/>
    <w:rsid w:val="00D43CEB"/>
    <w:rsid w:val="00D43EF1"/>
    <w:rsid w:val="00D440C7"/>
    <w:rsid w:val="00D44408"/>
    <w:rsid w:val="00D449A9"/>
    <w:rsid w:val="00D449DE"/>
    <w:rsid w:val="00D44A97"/>
    <w:rsid w:val="00D44BAB"/>
    <w:rsid w:val="00D44BB9"/>
    <w:rsid w:val="00D44C29"/>
    <w:rsid w:val="00D44D20"/>
    <w:rsid w:val="00D44E3E"/>
    <w:rsid w:val="00D44F42"/>
    <w:rsid w:val="00D45380"/>
    <w:rsid w:val="00D4540D"/>
    <w:rsid w:val="00D45A7D"/>
    <w:rsid w:val="00D45B62"/>
    <w:rsid w:val="00D45BB5"/>
    <w:rsid w:val="00D45C7B"/>
    <w:rsid w:val="00D461BA"/>
    <w:rsid w:val="00D4658A"/>
    <w:rsid w:val="00D46695"/>
    <w:rsid w:val="00D4676C"/>
    <w:rsid w:val="00D46967"/>
    <w:rsid w:val="00D46B73"/>
    <w:rsid w:val="00D4709A"/>
    <w:rsid w:val="00D47286"/>
    <w:rsid w:val="00D472BE"/>
    <w:rsid w:val="00D4756B"/>
    <w:rsid w:val="00D4792C"/>
    <w:rsid w:val="00D47DAF"/>
    <w:rsid w:val="00D47F5E"/>
    <w:rsid w:val="00D500B5"/>
    <w:rsid w:val="00D50110"/>
    <w:rsid w:val="00D5038B"/>
    <w:rsid w:val="00D506F9"/>
    <w:rsid w:val="00D50747"/>
    <w:rsid w:val="00D507D3"/>
    <w:rsid w:val="00D5082E"/>
    <w:rsid w:val="00D50A44"/>
    <w:rsid w:val="00D50EF8"/>
    <w:rsid w:val="00D5104A"/>
    <w:rsid w:val="00D5110C"/>
    <w:rsid w:val="00D5149B"/>
    <w:rsid w:val="00D515E1"/>
    <w:rsid w:val="00D51BE3"/>
    <w:rsid w:val="00D522C2"/>
    <w:rsid w:val="00D52439"/>
    <w:rsid w:val="00D52645"/>
    <w:rsid w:val="00D52725"/>
    <w:rsid w:val="00D52960"/>
    <w:rsid w:val="00D52A9E"/>
    <w:rsid w:val="00D52B7D"/>
    <w:rsid w:val="00D52D8E"/>
    <w:rsid w:val="00D52DB9"/>
    <w:rsid w:val="00D52FBA"/>
    <w:rsid w:val="00D530CF"/>
    <w:rsid w:val="00D53172"/>
    <w:rsid w:val="00D535A6"/>
    <w:rsid w:val="00D535B9"/>
    <w:rsid w:val="00D53741"/>
    <w:rsid w:val="00D5377F"/>
    <w:rsid w:val="00D53802"/>
    <w:rsid w:val="00D53851"/>
    <w:rsid w:val="00D53AEF"/>
    <w:rsid w:val="00D53B10"/>
    <w:rsid w:val="00D53E5F"/>
    <w:rsid w:val="00D53F76"/>
    <w:rsid w:val="00D542CB"/>
    <w:rsid w:val="00D54485"/>
    <w:rsid w:val="00D5472F"/>
    <w:rsid w:val="00D54A4D"/>
    <w:rsid w:val="00D54A67"/>
    <w:rsid w:val="00D54CC2"/>
    <w:rsid w:val="00D54CDB"/>
    <w:rsid w:val="00D54D9C"/>
    <w:rsid w:val="00D54DD3"/>
    <w:rsid w:val="00D54FAA"/>
    <w:rsid w:val="00D5515C"/>
    <w:rsid w:val="00D555F3"/>
    <w:rsid w:val="00D557F4"/>
    <w:rsid w:val="00D55B61"/>
    <w:rsid w:val="00D55D08"/>
    <w:rsid w:val="00D55FF1"/>
    <w:rsid w:val="00D561CC"/>
    <w:rsid w:val="00D56521"/>
    <w:rsid w:val="00D565B5"/>
    <w:rsid w:val="00D5660D"/>
    <w:rsid w:val="00D566C0"/>
    <w:rsid w:val="00D568E2"/>
    <w:rsid w:val="00D56AB0"/>
    <w:rsid w:val="00D5708B"/>
    <w:rsid w:val="00D5731F"/>
    <w:rsid w:val="00D5737E"/>
    <w:rsid w:val="00D573C4"/>
    <w:rsid w:val="00D574E7"/>
    <w:rsid w:val="00D576CE"/>
    <w:rsid w:val="00D57829"/>
    <w:rsid w:val="00D5790C"/>
    <w:rsid w:val="00D579CF"/>
    <w:rsid w:val="00D57C1A"/>
    <w:rsid w:val="00D57C71"/>
    <w:rsid w:val="00D57CF3"/>
    <w:rsid w:val="00D57D89"/>
    <w:rsid w:val="00D57DF9"/>
    <w:rsid w:val="00D57F2A"/>
    <w:rsid w:val="00D60277"/>
    <w:rsid w:val="00D6040A"/>
    <w:rsid w:val="00D60813"/>
    <w:rsid w:val="00D60897"/>
    <w:rsid w:val="00D60DA6"/>
    <w:rsid w:val="00D60E24"/>
    <w:rsid w:val="00D60FAE"/>
    <w:rsid w:val="00D614CD"/>
    <w:rsid w:val="00D615C2"/>
    <w:rsid w:val="00D61ACF"/>
    <w:rsid w:val="00D61B42"/>
    <w:rsid w:val="00D61D03"/>
    <w:rsid w:val="00D61F3A"/>
    <w:rsid w:val="00D61FF0"/>
    <w:rsid w:val="00D62022"/>
    <w:rsid w:val="00D621F1"/>
    <w:rsid w:val="00D62610"/>
    <w:rsid w:val="00D62945"/>
    <w:rsid w:val="00D629FA"/>
    <w:rsid w:val="00D62CA0"/>
    <w:rsid w:val="00D62DD8"/>
    <w:rsid w:val="00D62FB6"/>
    <w:rsid w:val="00D6312B"/>
    <w:rsid w:val="00D6314C"/>
    <w:rsid w:val="00D6327A"/>
    <w:rsid w:val="00D632F1"/>
    <w:rsid w:val="00D633E9"/>
    <w:rsid w:val="00D6380D"/>
    <w:rsid w:val="00D63AB3"/>
    <w:rsid w:val="00D63CAC"/>
    <w:rsid w:val="00D63F03"/>
    <w:rsid w:val="00D6412E"/>
    <w:rsid w:val="00D64264"/>
    <w:rsid w:val="00D6450F"/>
    <w:rsid w:val="00D64740"/>
    <w:rsid w:val="00D64764"/>
    <w:rsid w:val="00D64A67"/>
    <w:rsid w:val="00D64AB5"/>
    <w:rsid w:val="00D64C09"/>
    <w:rsid w:val="00D64C47"/>
    <w:rsid w:val="00D64C83"/>
    <w:rsid w:val="00D64E3D"/>
    <w:rsid w:val="00D6575B"/>
    <w:rsid w:val="00D6596B"/>
    <w:rsid w:val="00D65F28"/>
    <w:rsid w:val="00D65FD3"/>
    <w:rsid w:val="00D662E7"/>
    <w:rsid w:val="00D66314"/>
    <w:rsid w:val="00D664D2"/>
    <w:rsid w:val="00D66779"/>
    <w:rsid w:val="00D66B59"/>
    <w:rsid w:val="00D66C43"/>
    <w:rsid w:val="00D66C74"/>
    <w:rsid w:val="00D66FB8"/>
    <w:rsid w:val="00D6735B"/>
    <w:rsid w:val="00D674D4"/>
    <w:rsid w:val="00D674FE"/>
    <w:rsid w:val="00D67B1F"/>
    <w:rsid w:val="00D67B72"/>
    <w:rsid w:val="00D67BF6"/>
    <w:rsid w:val="00D67C41"/>
    <w:rsid w:val="00D67CF5"/>
    <w:rsid w:val="00D67EC3"/>
    <w:rsid w:val="00D70084"/>
    <w:rsid w:val="00D701D0"/>
    <w:rsid w:val="00D707B3"/>
    <w:rsid w:val="00D70B85"/>
    <w:rsid w:val="00D70DE5"/>
    <w:rsid w:val="00D70EA3"/>
    <w:rsid w:val="00D71389"/>
    <w:rsid w:val="00D7167B"/>
    <w:rsid w:val="00D718D3"/>
    <w:rsid w:val="00D7218B"/>
    <w:rsid w:val="00D724C9"/>
    <w:rsid w:val="00D72715"/>
    <w:rsid w:val="00D72718"/>
    <w:rsid w:val="00D72753"/>
    <w:rsid w:val="00D7287A"/>
    <w:rsid w:val="00D7290F"/>
    <w:rsid w:val="00D72B06"/>
    <w:rsid w:val="00D72CCE"/>
    <w:rsid w:val="00D72E5F"/>
    <w:rsid w:val="00D72F3D"/>
    <w:rsid w:val="00D72FB1"/>
    <w:rsid w:val="00D73226"/>
    <w:rsid w:val="00D733FE"/>
    <w:rsid w:val="00D7370D"/>
    <w:rsid w:val="00D738F7"/>
    <w:rsid w:val="00D73B2E"/>
    <w:rsid w:val="00D740D8"/>
    <w:rsid w:val="00D745F3"/>
    <w:rsid w:val="00D74607"/>
    <w:rsid w:val="00D74617"/>
    <w:rsid w:val="00D7465B"/>
    <w:rsid w:val="00D7486F"/>
    <w:rsid w:val="00D7493B"/>
    <w:rsid w:val="00D74AAB"/>
    <w:rsid w:val="00D74D13"/>
    <w:rsid w:val="00D74EBB"/>
    <w:rsid w:val="00D74F22"/>
    <w:rsid w:val="00D75128"/>
    <w:rsid w:val="00D75149"/>
    <w:rsid w:val="00D75253"/>
    <w:rsid w:val="00D75427"/>
    <w:rsid w:val="00D756D7"/>
    <w:rsid w:val="00D75760"/>
    <w:rsid w:val="00D75930"/>
    <w:rsid w:val="00D75CF0"/>
    <w:rsid w:val="00D75D21"/>
    <w:rsid w:val="00D76050"/>
    <w:rsid w:val="00D76100"/>
    <w:rsid w:val="00D763CB"/>
    <w:rsid w:val="00D76507"/>
    <w:rsid w:val="00D765FB"/>
    <w:rsid w:val="00D76A3A"/>
    <w:rsid w:val="00D76DA3"/>
    <w:rsid w:val="00D76ED2"/>
    <w:rsid w:val="00D772FA"/>
    <w:rsid w:val="00D7751D"/>
    <w:rsid w:val="00D775BB"/>
    <w:rsid w:val="00D77716"/>
    <w:rsid w:val="00D777B2"/>
    <w:rsid w:val="00D77988"/>
    <w:rsid w:val="00D779A4"/>
    <w:rsid w:val="00D77A6D"/>
    <w:rsid w:val="00D77F7D"/>
    <w:rsid w:val="00D800D8"/>
    <w:rsid w:val="00D801C5"/>
    <w:rsid w:val="00D805A5"/>
    <w:rsid w:val="00D80706"/>
    <w:rsid w:val="00D80D4E"/>
    <w:rsid w:val="00D80DCF"/>
    <w:rsid w:val="00D80E61"/>
    <w:rsid w:val="00D80E99"/>
    <w:rsid w:val="00D80EF6"/>
    <w:rsid w:val="00D80FB3"/>
    <w:rsid w:val="00D81235"/>
    <w:rsid w:val="00D81371"/>
    <w:rsid w:val="00D81680"/>
    <w:rsid w:val="00D817A6"/>
    <w:rsid w:val="00D81BF2"/>
    <w:rsid w:val="00D81CEC"/>
    <w:rsid w:val="00D81E6B"/>
    <w:rsid w:val="00D81F49"/>
    <w:rsid w:val="00D81F83"/>
    <w:rsid w:val="00D82131"/>
    <w:rsid w:val="00D822AA"/>
    <w:rsid w:val="00D82447"/>
    <w:rsid w:val="00D82669"/>
    <w:rsid w:val="00D82905"/>
    <w:rsid w:val="00D82D34"/>
    <w:rsid w:val="00D82FBD"/>
    <w:rsid w:val="00D8350A"/>
    <w:rsid w:val="00D83623"/>
    <w:rsid w:val="00D83726"/>
    <w:rsid w:val="00D842D9"/>
    <w:rsid w:val="00D84539"/>
    <w:rsid w:val="00D8465D"/>
    <w:rsid w:val="00D8466E"/>
    <w:rsid w:val="00D84957"/>
    <w:rsid w:val="00D84BC7"/>
    <w:rsid w:val="00D84C6F"/>
    <w:rsid w:val="00D84D42"/>
    <w:rsid w:val="00D84D93"/>
    <w:rsid w:val="00D85B1C"/>
    <w:rsid w:val="00D85BDF"/>
    <w:rsid w:val="00D85C5B"/>
    <w:rsid w:val="00D85DEA"/>
    <w:rsid w:val="00D85E4C"/>
    <w:rsid w:val="00D85F6D"/>
    <w:rsid w:val="00D85FCF"/>
    <w:rsid w:val="00D86084"/>
    <w:rsid w:val="00D86231"/>
    <w:rsid w:val="00D86275"/>
    <w:rsid w:val="00D86359"/>
    <w:rsid w:val="00D863F9"/>
    <w:rsid w:val="00D8640C"/>
    <w:rsid w:val="00D864EA"/>
    <w:rsid w:val="00D86581"/>
    <w:rsid w:val="00D868C4"/>
    <w:rsid w:val="00D86AB9"/>
    <w:rsid w:val="00D86B0B"/>
    <w:rsid w:val="00D86B63"/>
    <w:rsid w:val="00D87159"/>
    <w:rsid w:val="00D87500"/>
    <w:rsid w:val="00D87519"/>
    <w:rsid w:val="00D8751E"/>
    <w:rsid w:val="00D87530"/>
    <w:rsid w:val="00D87567"/>
    <w:rsid w:val="00D876A2"/>
    <w:rsid w:val="00D87714"/>
    <w:rsid w:val="00D8794F"/>
    <w:rsid w:val="00D87B77"/>
    <w:rsid w:val="00D87BEA"/>
    <w:rsid w:val="00D9044A"/>
    <w:rsid w:val="00D904DF"/>
    <w:rsid w:val="00D904E7"/>
    <w:rsid w:val="00D90517"/>
    <w:rsid w:val="00D90554"/>
    <w:rsid w:val="00D90857"/>
    <w:rsid w:val="00D90951"/>
    <w:rsid w:val="00D90B79"/>
    <w:rsid w:val="00D90ED9"/>
    <w:rsid w:val="00D90FC9"/>
    <w:rsid w:val="00D91124"/>
    <w:rsid w:val="00D911C5"/>
    <w:rsid w:val="00D913D4"/>
    <w:rsid w:val="00D9175C"/>
    <w:rsid w:val="00D91795"/>
    <w:rsid w:val="00D91907"/>
    <w:rsid w:val="00D91B0F"/>
    <w:rsid w:val="00D91F8C"/>
    <w:rsid w:val="00D921A0"/>
    <w:rsid w:val="00D92385"/>
    <w:rsid w:val="00D92423"/>
    <w:rsid w:val="00D92446"/>
    <w:rsid w:val="00D9244A"/>
    <w:rsid w:val="00D924FB"/>
    <w:rsid w:val="00D925AD"/>
    <w:rsid w:val="00D9261C"/>
    <w:rsid w:val="00D926D4"/>
    <w:rsid w:val="00D928B2"/>
    <w:rsid w:val="00D928D7"/>
    <w:rsid w:val="00D928EA"/>
    <w:rsid w:val="00D92A10"/>
    <w:rsid w:val="00D92B36"/>
    <w:rsid w:val="00D92B46"/>
    <w:rsid w:val="00D92DDB"/>
    <w:rsid w:val="00D93114"/>
    <w:rsid w:val="00D931A0"/>
    <w:rsid w:val="00D9325B"/>
    <w:rsid w:val="00D932F7"/>
    <w:rsid w:val="00D933EA"/>
    <w:rsid w:val="00D93566"/>
    <w:rsid w:val="00D93703"/>
    <w:rsid w:val="00D9386C"/>
    <w:rsid w:val="00D9386F"/>
    <w:rsid w:val="00D93994"/>
    <w:rsid w:val="00D93A10"/>
    <w:rsid w:val="00D93A2E"/>
    <w:rsid w:val="00D93ACE"/>
    <w:rsid w:val="00D93B37"/>
    <w:rsid w:val="00D94035"/>
    <w:rsid w:val="00D9407D"/>
    <w:rsid w:val="00D9410D"/>
    <w:rsid w:val="00D9447D"/>
    <w:rsid w:val="00D94537"/>
    <w:rsid w:val="00D948AD"/>
    <w:rsid w:val="00D94982"/>
    <w:rsid w:val="00D94A75"/>
    <w:rsid w:val="00D94AF4"/>
    <w:rsid w:val="00D95013"/>
    <w:rsid w:val="00D95034"/>
    <w:rsid w:val="00D9504D"/>
    <w:rsid w:val="00D9530A"/>
    <w:rsid w:val="00D958B4"/>
    <w:rsid w:val="00D95A01"/>
    <w:rsid w:val="00D95A51"/>
    <w:rsid w:val="00D95A7A"/>
    <w:rsid w:val="00D95B9B"/>
    <w:rsid w:val="00D95C81"/>
    <w:rsid w:val="00D95D3B"/>
    <w:rsid w:val="00D95D3E"/>
    <w:rsid w:val="00D95E58"/>
    <w:rsid w:val="00D95EC7"/>
    <w:rsid w:val="00D95ED8"/>
    <w:rsid w:val="00D96050"/>
    <w:rsid w:val="00D9635D"/>
    <w:rsid w:val="00D96472"/>
    <w:rsid w:val="00D964D9"/>
    <w:rsid w:val="00D96A16"/>
    <w:rsid w:val="00D96C70"/>
    <w:rsid w:val="00D96D0F"/>
    <w:rsid w:val="00D96E1B"/>
    <w:rsid w:val="00D96F52"/>
    <w:rsid w:val="00D9722F"/>
    <w:rsid w:val="00D97424"/>
    <w:rsid w:val="00D9754B"/>
    <w:rsid w:val="00D97555"/>
    <w:rsid w:val="00D97641"/>
    <w:rsid w:val="00D978E9"/>
    <w:rsid w:val="00D97FB9"/>
    <w:rsid w:val="00DA0105"/>
    <w:rsid w:val="00DA0219"/>
    <w:rsid w:val="00DA055F"/>
    <w:rsid w:val="00DA0680"/>
    <w:rsid w:val="00DA0B57"/>
    <w:rsid w:val="00DA0CCB"/>
    <w:rsid w:val="00DA0D06"/>
    <w:rsid w:val="00DA0DE5"/>
    <w:rsid w:val="00DA0E44"/>
    <w:rsid w:val="00DA0FDB"/>
    <w:rsid w:val="00DA1030"/>
    <w:rsid w:val="00DA1183"/>
    <w:rsid w:val="00DA13B9"/>
    <w:rsid w:val="00DA16A7"/>
    <w:rsid w:val="00DA185D"/>
    <w:rsid w:val="00DA196E"/>
    <w:rsid w:val="00DA1AF1"/>
    <w:rsid w:val="00DA1D38"/>
    <w:rsid w:val="00DA1DB3"/>
    <w:rsid w:val="00DA1E69"/>
    <w:rsid w:val="00DA1FAF"/>
    <w:rsid w:val="00DA2689"/>
    <w:rsid w:val="00DA277D"/>
    <w:rsid w:val="00DA2887"/>
    <w:rsid w:val="00DA290E"/>
    <w:rsid w:val="00DA34AE"/>
    <w:rsid w:val="00DA39B3"/>
    <w:rsid w:val="00DA39C6"/>
    <w:rsid w:val="00DA40B1"/>
    <w:rsid w:val="00DA43C6"/>
    <w:rsid w:val="00DA4691"/>
    <w:rsid w:val="00DA4EDE"/>
    <w:rsid w:val="00DA4F14"/>
    <w:rsid w:val="00DA510E"/>
    <w:rsid w:val="00DA5611"/>
    <w:rsid w:val="00DA568A"/>
    <w:rsid w:val="00DA5697"/>
    <w:rsid w:val="00DA575E"/>
    <w:rsid w:val="00DA5CD3"/>
    <w:rsid w:val="00DA5F17"/>
    <w:rsid w:val="00DA5F21"/>
    <w:rsid w:val="00DA61D6"/>
    <w:rsid w:val="00DA6400"/>
    <w:rsid w:val="00DA6908"/>
    <w:rsid w:val="00DA695F"/>
    <w:rsid w:val="00DA7006"/>
    <w:rsid w:val="00DA7071"/>
    <w:rsid w:val="00DA7168"/>
    <w:rsid w:val="00DA791E"/>
    <w:rsid w:val="00DA7C29"/>
    <w:rsid w:val="00DA7CC0"/>
    <w:rsid w:val="00DA7D13"/>
    <w:rsid w:val="00DA7FCD"/>
    <w:rsid w:val="00DB01DD"/>
    <w:rsid w:val="00DB0551"/>
    <w:rsid w:val="00DB066A"/>
    <w:rsid w:val="00DB0867"/>
    <w:rsid w:val="00DB0E46"/>
    <w:rsid w:val="00DB0F55"/>
    <w:rsid w:val="00DB10F7"/>
    <w:rsid w:val="00DB1538"/>
    <w:rsid w:val="00DB15A7"/>
    <w:rsid w:val="00DB15EF"/>
    <w:rsid w:val="00DB18CC"/>
    <w:rsid w:val="00DB1B01"/>
    <w:rsid w:val="00DB1E59"/>
    <w:rsid w:val="00DB2043"/>
    <w:rsid w:val="00DB2141"/>
    <w:rsid w:val="00DB2483"/>
    <w:rsid w:val="00DB277D"/>
    <w:rsid w:val="00DB2D78"/>
    <w:rsid w:val="00DB2F76"/>
    <w:rsid w:val="00DB2FAB"/>
    <w:rsid w:val="00DB3107"/>
    <w:rsid w:val="00DB3161"/>
    <w:rsid w:val="00DB3195"/>
    <w:rsid w:val="00DB319F"/>
    <w:rsid w:val="00DB31BF"/>
    <w:rsid w:val="00DB33E0"/>
    <w:rsid w:val="00DB367E"/>
    <w:rsid w:val="00DB3682"/>
    <w:rsid w:val="00DB3711"/>
    <w:rsid w:val="00DB37C3"/>
    <w:rsid w:val="00DB396E"/>
    <w:rsid w:val="00DB39B5"/>
    <w:rsid w:val="00DB3B50"/>
    <w:rsid w:val="00DB3CDC"/>
    <w:rsid w:val="00DB3D3C"/>
    <w:rsid w:val="00DB3D8D"/>
    <w:rsid w:val="00DB3DA9"/>
    <w:rsid w:val="00DB3DBB"/>
    <w:rsid w:val="00DB3EDC"/>
    <w:rsid w:val="00DB3F1F"/>
    <w:rsid w:val="00DB40E6"/>
    <w:rsid w:val="00DB40FF"/>
    <w:rsid w:val="00DB4378"/>
    <w:rsid w:val="00DB4386"/>
    <w:rsid w:val="00DB452B"/>
    <w:rsid w:val="00DB49F6"/>
    <w:rsid w:val="00DB4A66"/>
    <w:rsid w:val="00DB4AA1"/>
    <w:rsid w:val="00DB4DBC"/>
    <w:rsid w:val="00DB4FD5"/>
    <w:rsid w:val="00DB52A3"/>
    <w:rsid w:val="00DB5348"/>
    <w:rsid w:val="00DB557D"/>
    <w:rsid w:val="00DB55B1"/>
    <w:rsid w:val="00DB58B3"/>
    <w:rsid w:val="00DB5B53"/>
    <w:rsid w:val="00DB5C16"/>
    <w:rsid w:val="00DB5C8B"/>
    <w:rsid w:val="00DB5D3F"/>
    <w:rsid w:val="00DB601E"/>
    <w:rsid w:val="00DB621A"/>
    <w:rsid w:val="00DB6368"/>
    <w:rsid w:val="00DB6615"/>
    <w:rsid w:val="00DB67C6"/>
    <w:rsid w:val="00DB694F"/>
    <w:rsid w:val="00DB6DB5"/>
    <w:rsid w:val="00DB6E54"/>
    <w:rsid w:val="00DB71F3"/>
    <w:rsid w:val="00DB7216"/>
    <w:rsid w:val="00DB74D4"/>
    <w:rsid w:val="00DB7522"/>
    <w:rsid w:val="00DB77AA"/>
    <w:rsid w:val="00DB78E1"/>
    <w:rsid w:val="00DB7A8B"/>
    <w:rsid w:val="00DB7BBA"/>
    <w:rsid w:val="00DB7C64"/>
    <w:rsid w:val="00DC01D3"/>
    <w:rsid w:val="00DC052D"/>
    <w:rsid w:val="00DC0721"/>
    <w:rsid w:val="00DC07C7"/>
    <w:rsid w:val="00DC094C"/>
    <w:rsid w:val="00DC0A99"/>
    <w:rsid w:val="00DC0B7C"/>
    <w:rsid w:val="00DC0F28"/>
    <w:rsid w:val="00DC1131"/>
    <w:rsid w:val="00DC1157"/>
    <w:rsid w:val="00DC125D"/>
    <w:rsid w:val="00DC150A"/>
    <w:rsid w:val="00DC16F3"/>
    <w:rsid w:val="00DC1928"/>
    <w:rsid w:val="00DC1C30"/>
    <w:rsid w:val="00DC1C6E"/>
    <w:rsid w:val="00DC1F6D"/>
    <w:rsid w:val="00DC20E2"/>
    <w:rsid w:val="00DC218F"/>
    <w:rsid w:val="00DC2239"/>
    <w:rsid w:val="00DC231C"/>
    <w:rsid w:val="00DC255E"/>
    <w:rsid w:val="00DC2C62"/>
    <w:rsid w:val="00DC2CDC"/>
    <w:rsid w:val="00DC2D55"/>
    <w:rsid w:val="00DC2F2F"/>
    <w:rsid w:val="00DC310B"/>
    <w:rsid w:val="00DC324F"/>
    <w:rsid w:val="00DC328F"/>
    <w:rsid w:val="00DC34D2"/>
    <w:rsid w:val="00DC351E"/>
    <w:rsid w:val="00DC3588"/>
    <w:rsid w:val="00DC35BE"/>
    <w:rsid w:val="00DC3756"/>
    <w:rsid w:val="00DC37A2"/>
    <w:rsid w:val="00DC38FD"/>
    <w:rsid w:val="00DC3C1A"/>
    <w:rsid w:val="00DC4067"/>
    <w:rsid w:val="00DC4163"/>
    <w:rsid w:val="00DC41CF"/>
    <w:rsid w:val="00DC44F3"/>
    <w:rsid w:val="00DC494E"/>
    <w:rsid w:val="00DC4994"/>
    <w:rsid w:val="00DC4ABC"/>
    <w:rsid w:val="00DC4B4D"/>
    <w:rsid w:val="00DC4E5F"/>
    <w:rsid w:val="00DC5105"/>
    <w:rsid w:val="00DC5336"/>
    <w:rsid w:val="00DC5793"/>
    <w:rsid w:val="00DC59A1"/>
    <w:rsid w:val="00DC5B07"/>
    <w:rsid w:val="00DC5B0B"/>
    <w:rsid w:val="00DC5BC3"/>
    <w:rsid w:val="00DC5EB4"/>
    <w:rsid w:val="00DC5EE7"/>
    <w:rsid w:val="00DC5FC0"/>
    <w:rsid w:val="00DC6218"/>
    <w:rsid w:val="00DC6266"/>
    <w:rsid w:val="00DC629F"/>
    <w:rsid w:val="00DC6BD1"/>
    <w:rsid w:val="00DC73EB"/>
    <w:rsid w:val="00DC7489"/>
    <w:rsid w:val="00DC75A9"/>
    <w:rsid w:val="00DC75EA"/>
    <w:rsid w:val="00DC76FF"/>
    <w:rsid w:val="00DC7722"/>
    <w:rsid w:val="00DC77A6"/>
    <w:rsid w:val="00DC79B9"/>
    <w:rsid w:val="00DC79D2"/>
    <w:rsid w:val="00DC7B8D"/>
    <w:rsid w:val="00DC7D32"/>
    <w:rsid w:val="00DC7D5E"/>
    <w:rsid w:val="00DC7E08"/>
    <w:rsid w:val="00DD00F6"/>
    <w:rsid w:val="00DD0449"/>
    <w:rsid w:val="00DD07E4"/>
    <w:rsid w:val="00DD0AC6"/>
    <w:rsid w:val="00DD1154"/>
    <w:rsid w:val="00DD11A3"/>
    <w:rsid w:val="00DD11CC"/>
    <w:rsid w:val="00DD17AA"/>
    <w:rsid w:val="00DD17B4"/>
    <w:rsid w:val="00DD18B4"/>
    <w:rsid w:val="00DD1915"/>
    <w:rsid w:val="00DD19AF"/>
    <w:rsid w:val="00DD1D4A"/>
    <w:rsid w:val="00DD1E7A"/>
    <w:rsid w:val="00DD1FE3"/>
    <w:rsid w:val="00DD23A7"/>
    <w:rsid w:val="00DD27BE"/>
    <w:rsid w:val="00DD29BF"/>
    <w:rsid w:val="00DD2A34"/>
    <w:rsid w:val="00DD2D49"/>
    <w:rsid w:val="00DD2E8C"/>
    <w:rsid w:val="00DD3074"/>
    <w:rsid w:val="00DD3156"/>
    <w:rsid w:val="00DD3169"/>
    <w:rsid w:val="00DD33F7"/>
    <w:rsid w:val="00DD3436"/>
    <w:rsid w:val="00DD35D5"/>
    <w:rsid w:val="00DD385A"/>
    <w:rsid w:val="00DD39AA"/>
    <w:rsid w:val="00DD39D1"/>
    <w:rsid w:val="00DD39F3"/>
    <w:rsid w:val="00DD3C26"/>
    <w:rsid w:val="00DD3CCB"/>
    <w:rsid w:val="00DD3EE5"/>
    <w:rsid w:val="00DD3FF2"/>
    <w:rsid w:val="00DD4299"/>
    <w:rsid w:val="00DD4406"/>
    <w:rsid w:val="00DD44EF"/>
    <w:rsid w:val="00DD45AF"/>
    <w:rsid w:val="00DD45DD"/>
    <w:rsid w:val="00DD4955"/>
    <w:rsid w:val="00DD49B7"/>
    <w:rsid w:val="00DD49BD"/>
    <w:rsid w:val="00DD49FD"/>
    <w:rsid w:val="00DD4B99"/>
    <w:rsid w:val="00DD4D25"/>
    <w:rsid w:val="00DD4EEF"/>
    <w:rsid w:val="00DD4FAB"/>
    <w:rsid w:val="00DD5575"/>
    <w:rsid w:val="00DD587F"/>
    <w:rsid w:val="00DD5A56"/>
    <w:rsid w:val="00DD5A5F"/>
    <w:rsid w:val="00DD5A8B"/>
    <w:rsid w:val="00DD5D03"/>
    <w:rsid w:val="00DD5F82"/>
    <w:rsid w:val="00DD5FA3"/>
    <w:rsid w:val="00DD6078"/>
    <w:rsid w:val="00DD61D0"/>
    <w:rsid w:val="00DD636B"/>
    <w:rsid w:val="00DD651C"/>
    <w:rsid w:val="00DD6642"/>
    <w:rsid w:val="00DD6710"/>
    <w:rsid w:val="00DD6B3B"/>
    <w:rsid w:val="00DD6C88"/>
    <w:rsid w:val="00DD700B"/>
    <w:rsid w:val="00DD7152"/>
    <w:rsid w:val="00DD7226"/>
    <w:rsid w:val="00DD72CE"/>
    <w:rsid w:val="00DD7378"/>
    <w:rsid w:val="00DD7406"/>
    <w:rsid w:val="00DD7914"/>
    <w:rsid w:val="00DD7A3B"/>
    <w:rsid w:val="00DD7BDD"/>
    <w:rsid w:val="00DD7EA6"/>
    <w:rsid w:val="00DE0038"/>
    <w:rsid w:val="00DE036E"/>
    <w:rsid w:val="00DE0519"/>
    <w:rsid w:val="00DE0AEA"/>
    <w:rsid w:val="00DE0DA9"/>
    <w:rsid w:val="00DE0E8F"/>
    <w:rsid w:val="00DE0FF4"/>
    <w:rsid w:val="00DE151E"/>
    <w:rsid w:val="00DE1627"/>
    <w:rsid w:val="00DE16DC"/>
    <w:rsid w:val="00DE1C6C"/>
    <w:rsid w:val="00DE1CC0"/>
    <w:rsid w:val="00DE25BA"/>
    <w:rsid w:val="00DE267B"/>
    <w:rsid w:val="00DE26D0"/>
    <w:rsid w:val="00DE289A"/>
    <w:rsid w:val="00DE2C1A"/>
    <w:rsid w:val="00DE315B"/>
    <w:rsid w:val="00DE3209"/>
    <w:rsid w:val="00DE321E"/>
    <w:rsid w:val="00DE35DA"/>
    <w:rsid w:val="00DE366B"/>
    <w:rsid w:val="00DE36B9"/>
    <w:rsid w:val="00DE392D"/>
    <w:rsid w:val="00DE3B97"/>
    <w:rsid w:val="00DE3D1F"/>
    <w:rsid w:val="00DE3EDF"/>
    <w:rsid w:val="00DE42AB"/>
    <w:rsid w:val="00DE42DC"/>
    <w:rsid w:val="00DE433F"/>
    <w:rsid w:val="00DE44A0"/>
    <w:rsid w:val="00DE4597"/>
    <w:rsid w:val="00DE45A0"/>
    <w:rsid w:val="00DE4985"/>
    <w:rsid w:val="00DE4CBB"/>
    <w:rsid w:val="00DE4E42"/>
    <w:rsid w:val="00DE4E63"/>
    <w:rsid w:val="00DE4FE7"/>
    <w:rsid w:val="00DE506A"/>
    <w:rsid w:val="00DE527B"/>
    <w:rsid w:val="00DE55F3"/>
    <w:rsid w:val="00DE569E"/>
    <w:rsid w:val="00DE58C4"/>
    <w:rsid w:val="00DE5B5B"/>
    <w:rsid w:val="00DE5FBB"/>
    <w:rsid w:val="00DE6239"/>
    <w:rsid w:val="00DE6349"/>
    <w:rsid w:val="00DE643E"/>
    <w:rsid w:val="00DE648E"/>
    <w:rsid w:val="00DE65A7"/>
    <w:rsid w:val="00DE6A98"/>
    <w:rsid w:val="00DE6AFC"/>
    <w:rsid w:val="00DE6F51"/>
    <w:rsid w:val="00DE70E1"/>
    <w:rsid w:val="00DE729E"/>
    <w:rsid w:val="00DE76E1"/>
    <w:rsid w:val="00DE7829"/>
    <w:rsid w:val="00DE7878"/>
    <w:rsid w:val="00DE799D"/>
    <w:rsid w:val="00DE7B43"/>
    <w:rsid w:val="00DE7BC0"/>
    <w:rsid w:val="00DE7CF6"/>
    <w:rsid w:val="00DE7D0D"/>
    <w:rsid w:val="00DE7F78"/>
    <w:rsid w:val="00DF0065"/>
    <w:rsid w:val="00DF00B7"/>
    <w:rsid w:val="00DF01EF"/>
    <w:rsid w:val="00DF0318"/>
    <w:rsid w:val="00DF032E"/>
    <w:rsid w:val="00DF03E0"/>
    <w:rsid w:val="00DF05A8"/>
    <w:rsid w:val="00DF0818"/>
    <w:rsid w:val="00DF095D"/>
    <w:rsid w:val="00DF0A49"/>
    <w:rsid w:val="00DF0ECB"/>
    <w:rsid w:val="00DF0F38"/>
    <w:rsid w:val="00DF0FF3"/>
    <w:rsid w:val="00DF103D"/>
    <w:rsid w:val="00DF1200"/>
    <w:rsid w:val="00DF144E"/>
    <w:rsid w:val="00DF1577"/>
    <w:rsid w:val="00DF1683"/>
    <w:rsid w:val="00DF1774"/>
    <w:rsid w:val="00DF177E"/>
    <w:rsid w:val="00DF1941"/>
    <w:rsid w:val="00DF1C8B"/>
    <w:rsid w:val="00DF1CFA"/>
    <w:rsid w:val="00DF1F99"/>
    <w:rsid w:val="00DF2253"/>
    <w:rsid w:val="00DF2311"/>
    <w:rsid w:val="00DF25BB"/>
    <w:rsid w:val="00DF28B5"/>
    <w:rsid w:val="00DF28CA"/>
    <w:rsid w:val="00DF28DE"/>
    <w:rsid w:val="00DF2B1F"/>
    <w:rsid w:val="00DF2C5A"/>
    <w:rsid w:val="00DF2DE7"/>
    <w:rsid w:val="00DF2EC5"/>
    <w:rsid w:val="00DF30AC"/>
    <w:rsid w:val="00DF30C2"/>
    <w:rsid w:val="00DF33E2"/>
    <w:rsid w:val="00DF3402"/>
    <w:rsid w:val="00DF37E8"/>
    <w:rsid w:val="00DF3AB4"/>
    <w:rsid w:val="00DF3E60"/>
    <w:rsid w:val="00DF40DD"/>
    <w:rsid w:val="00DF4223"/>
    <w:rsid w:val="00DF46CD"/>
    <w:rsid w:val="00DF48F6"/>
    <w:rsid w:val="00DF4992"/>
    <w:rsid w:val="00DF4B5D"/>
    <w:rsid w:val="00DF529D"/>
    <w:rsid w:val="00DF5662"/>
    <w:rsid w:val="00DF58A4"/>
    <w:rsid w:val="00DF5974"/>
    <w:rsid w:val="00DF5A86"/>
    <w:rsid w:val="00DF5C49"/>
    <w:rsid w:val="00DF5E5B"/>
    <w:rsid w:val="00DF5EEB"/>
    <w:rsid w:val="00DF6206"/>
    <w:rsid w:val="00DF630C"/>
    <w:rsid w:val="00DF6462"/>
    <w:rsid w:val="00DF66B1"/>
    <w:rsid w:val="00DF6E4D"/>
    <w:rsid w:val="00DF6ECB"/>
    <w:rsid w:val="00DF7297"/>
    <w:rsid w:val="00DF7603"/>
    <w:rsid w:val="00DF77C9"/>
    <w:rsid w:val="00DF793D"/>
    <w:rsid w:val="00DF7BBF"/>
    <w:rsid w:val="00DF7C4A"/>
    <w:rsid w:val="00DF7C8B"/>
    <w:rsid w:val="00DF7CE5"/>
    <w:rsid w:val="00DF7D9D"/>
    <w:rsid w:val="00DF7E75"/>
    <w:rsid w:val="00DF7FDB"/>
    <w:rsid w:val="00E0015B"/>
    <w:rsid w:val="00E00238"/>
    <w:rsid w:val="00E002C5"/>
    <w:rsid w:val="00E002EB"/>
    <w:rsid w:val="00E00333"/>
    <w:rsid w:val="00E00339"/>
    <w:rsid w:val="00E00388"/>
    <w:rsid w:val="00E004F0"/>
    <w:rsid w:val="00E009B7"/>
    <w:rsid w:val="00E00B31"/>
    <w:rsid w:val="00E00BE2"/>
    <w:rsid w:val="00E00E71"/>
    <w:rsid w:val="00E01241"/>
    <w:rsid w:val="00E012F8"/>
    <w:rsid w:val="00E01622"/>
    <w:rsid w:val="00E01765"/>
    <w:rsid w:val="00E018A4"/>
    <w:rsid w:val="00E01BE3"/>
    <w:rsid w:val="00E01BF9"/>
    <w:rsid w:val="00E01C56"/>
    <w:rsid w:val="00E020EB"/>
    <w:rsid w:val="00E024DF"/>
    <w:rsid w:val="00E02862"/>
    <w:rsid w:val="00E02C99"/>
    <w:rsid w:val="00E02EA7"/>
    <w:rsid w:val="00E02FF1"/>
    <w:rsid w:val="00E02FFD"/>
    <w:rsid w:val="00E030FE"/>
    <w:rsid w:val="00E031C9"/>
    <w:rsid w:val="00E0327E"/>
    <w:rsid w:val="00E03507"/>
    <w:rsid w:val="00E0385B"/>
    <w:rsid w:val="00E03B04"/>
    <w:rsid w:val="00E03DE4"/>
    <w:rsid w:val="00E0464E"/>
    <w:rsid w:val="00E04811"/>
    <w:rsid w:val="00E04A6E"/>
    <w:rsid w:val="00E04B98"/>
    <w:rsid w:val="00E04BAE"/>
    <w:rsid w:val="00E04F10"/>
    <w:rsid w:val="00E05064"/>
    <w:rsid w:val="00E0509C"/>
    <w:rsid w:val="00E0512A"/>
    <w:rsid w:val="00E05159"/>
    <w:rsid w:val="00E054D1"/>
    <w:rsid w:val="00E056D3"/>
    <w:rsid w:val="00E058B8"/>
    <w:rsid w:val="00E05A16"/>
    <w:rsid w:val="00E05D22"/>
    <w:rsid w:val="00E05E1F"/>
    <w:rsid w:val="00E06037"/>
    <w:rsid w:val="00E062DA"/>
    <w:rsid w:val="00E06952"/>
    <w:rsid w:val="00E06A7B"/>
    <w:rsid w:val="00E06B08"/>
    <w:rsid w:val="00E06BCD"/>
    <w:rsid w:val="00E06C70"/>
    <w:rsid w:val="00E06FCE"/>
    <w:rsid w:val="00E0724F"/>
    <w:rsid w:val="00E074EB"/>
    <w:rsid w:val="00E07941"/>
    <w:rsid w:val="00E07B59"/>
    <w:rsid w:val="00E07F0B"/>
    <w:rsid w:val="00E10095"/>
    <w:rsid w:val="00E1060C"/>
    <w:rsid w:val="00E1065A"/>
    <w:rsid w:val="00E10661"/>
    <w:rsid w:val="00E1071F"/>
    <w:rsid w:val="00E10ABE"/>
    <w:rsid w:val="00E10C1E"/>
    <w:rsid w:val="00E10C5D"/>
    <w:rsid w:val="00E10D4E"/>
    <w:rsid w:val="00E10D81"/>
    <w:rsid w:val="00E10E07"/>
    <w:rsid w:val="00E10E7C"/>
    <w:rsid w:val="00E1102F"/>
    <w:rsid w:val="00E11162"/>
    <w:rsid w:val="00E1133B"/>
    <w:rsid w:val="00E11771"/>
    <w:rsid w:val="00E11A47"/>
    <w:rsid w:val="00E11CCA"/>
    <w:rsid w:val="00E11E52"/>
    <w:rsid w:val="00E123BA"/>
    <w:rsid w:val="00E12AD0"/>
    <w:rsid w:val="00E12DB6"/>
    <w:rsid w:val="00E12ED0"/>
    <w:rsid w:val="00E13023"/>
    <w:rsid w:val="00E130FF"/>
    <w:rsid w:val="00E13509"/>
    <w:rsid w:val="00E1352F"/>
    <w:rsid w:val="00E13584"/>
    <w:rsid w:val="00E13634"/>
    <w:rsid w:val="00E1385D"/>
    <w:rsid w:val="00E1399E"/>
    <w:rsid w:val="00E13D14"/>
    <w:rsid w:val="00E13D8D"/>
    <w:rsid w:val="00E13DB4"/>
    <w:rsid w:val="00E13DBD"/>
    <w:rsid w:val="00E140C1"/>
    <w:rsid w:val="00E142E4"/>
    <w:rsid w:val="00E147CF"/>
    <w:rsid w:val="00E14A01"/>
    <w:rsid w:val="00E14B32"/>
    <w:rsid w:val="00E14EAA"/>
    <w:rsid w:val="00E15032"/>
    <w:rsid w:val="00E150E2"/>
    <w:rsid w:val="00E155EB"/>
    <w:rsid w:val="00E15732"/>
    <w:rsid w:val="00E158E6"/>
    <w:rsid w:val="00E1633E"/>
    <w:rsid w:val="00E1643F"/>
    <w:rsid w:val="00E167CB"/>
    <w:rsid w:val="00E16CD3"/>
    <w:rsid w:val="00E16DB5"/>
    <w:rsid w:val="00E16DE8"/>
    <w:rsid w:val="00E17385"/>
    <w:rsid w:val="00E174D5"/>
    <w:rsid w:val="00E17509"/>
    <w:rsid w:val="00E175E2"/>
    <w:rsid w:val="00E1785B"/>
    <w:rsid w:val="00E17A67"/>
    <w:rsid w:val="00E17B76"/>
    <w:rsid w:val="00E17C87"/>
    <w:rsid w:val="00E17E96"/>
    <w:rsid w:val="00E17EDA"/>
    <w:rsid w:val="00E2000F"/>
    <w:rsid w:val="00E2007D"/>
    <w:rsid w:val="00E20B77"/>
    <w:rsid w:val="00E20CF2"/>
    <w:rsid w:val="00E20ED5"/>
    <w:rsid w:val="00E20F16"/>
    <w:rsid w:val="00E211B8"/>
    <w:rsid w:val="00E21247"/>
    <w:rsid w:val="00E2129F"/>
    <w:rsid w:val="00E2154C"/>
    <w:rsid w:val="00E215C4"/>
    <w:rsid w:val="00E21711"/>
    <w:rsid w:val="00E2182C"/>
    <w:rsid w:val="00E218B0"/>
    <w:rsid w:val="00E21926"/>
    <w:rsid w:val="00E21A58"/>
    <w:rsid w:val="00E21AB1"/>
    <w:rsid w:val="00E21DE5"/>
    <w:rsid w:val="00E220EB"/>
    <w:rsid w:val="00E2218E"/>
    <w:rsid w:val="00E223FD"/>
    <w:rsid w:val="00E224EF"/>
    <w:rsid w:val="00E224F0"/>
    <w:rsid w:val="00E225A1"/>
    <w:rsid w:val="00E2272B"/>
    <w:rsid w:val="00E2288F"/>
    <w:rsid w:val="00E2290E"/>
    <w:rsid w:val="00E22E4A"/>
    <w:rsid w:val="00E234BC"/>
    <w:rsid w:val="00E2356E"/>
    <w:rsid w:val="00E236F2"/>
    <w:rsid w:val="00E23867"/>
    <w:rsid w:val="00E238A2"/>
    <w:rsid w:val="00E23B35"/>
    <w:rsid w:val="00E23DA6"/>
    <w:rsid w:val="00E23DF0"/>
    <w:rsid w:val="00E23E12"/>
    <w:rsid w:val="00E23EF1"/>
    <w:rsid w:val="00E23FAA"/>
    <w:rsid w:val="00E23FEF"/>
    <w:rsid w:val="00E241DD"/>
    <w:rsid w:val="00E24771"/>
    <w:rsid w:val="00E24C09"/>
    <w:rsid w:val="00E24C2B"/>
    <w:rsid w:val="00E24C6F"/>
    <w:rsid w:val="00E24FD7"/>
    <w:rsid w:val="00E2518D"/>
    <w:rsid w:val="00E25708"/>
    <w:rsid w:val="00E259A8"/>
    <w:rsid w:val="00E25BE1"/>
    <w:rsid w:val="00E25C34"/>
    <w:rsid w:val="00E26003"/>
    <w:rsid w:val="00E26136"/>
    <w:rsid w:val="00E26186"/>
    <w:rsid w:val="00E263C0"/>
    <w:rsid w:val="00E26977"/>
    <w:rsid w:val="00E26BA8"/>
    <w:rsid w:val="00E26F82"/>
    <w:rsid w:val="00E27157"/>
    <w:rsid w:val="00E271CE"/>
    <w:rsid w:val="00E2729A"/>
    <w:rsid w:val="00E27980"/>
    <w:rsid w:val="00E279A8"/>
    <w:rsid w:val="00E279CE"/>
    <w:rsid w:val="00E27C00"/>
    <w:rsid w:val="00E27E50"/>
    <w:rsid w:val="00E27E73"/>
    <w:rsid w:val="00E30380"/>
    <w:rsid w:val="00E306A5"/>
    <w:rsid w:val="00E30A69"/>
    <w:rsid w:val="00E30A99"/>
    <w:rsid w:val="00E30DFB"/>
    <w:rsid w:val="00E3159F"/>
    <w:rsid w:val="00E31949"/>
    <w:rsid w:val="00E31B71"/>
    <w:rsid w:val="00E32084"/>
    <w:rsid w:val="00E3232B"/>
    <w:rsid w:val="00E32434"/>
    <w:rsid w:val="00E32581"/>
    <w:rsid w:val="00E3269E"/>
    <w:rsid w:val="00E3273F"/>
    <w:rsid w:val="00E329C6"/>
    <w:rsid w:val="00E32C04"/>
    <w:rsid w:val="00E32C07"/>
    <w:rsid w:val="00E33152"/>
    <w:rsid w:val="00E334B2"/>
    <w:rsid w:val="00E33575"/>
    <w:rsid w:val="00E33740"/>
    <w:rsid w:val="00E339CA"/>
    <w:rsid w:val="00E33A15"/>
    <w:rsid w:val="00E33A4F"/>
    <w:rsid w:val="00E33AA5"/>
    <w:rsid w:val="00E33D0A"/>
    <w:rsid w:val="00E33F01"/>
    <w:rsid w:val="00E33FAD"/>
    <w:rsid w:val="00E33FB9"/>
    <w:rsid w:val="00E34418"/>
    <w:rsid w:val="00E344A6"/>
    <w:rsid w:val="00E34910"/>
    <w:rsid w:val="00E34CBE"/>
    <w:rsid w:val="00E34CC1"/>
    <w:rsid w:val="00E34E6B"/>
    <w:rsid w:val="00E3501D"/>
    <w:rsid w:val="00E351CC"/>
    <w:rsid w:val="00E3527A"/>
    <w:rsid w:val="00E35286"/>
    <w:rsid w:val="00E3532A"/>
    <w:rsid w:val="00E35562"/>
    <w:rsid w:val="00E355B8"/>
    <w:rsid w:val="00E35897"/>
    <w:rsid w:val="00E3592A"/>
    <w:rsid w:val="00E35B96"/>
    <w:rsid w:val="00E35D13"/>
    <w:rsid w:val="00E35D20"/>
    <w:rsid w:val="00E362B1"/>
    <w:rsid w:val="00E36366"/>
    <w:rsid w:val="00E36762"/>
    <w:rsid w:val="00E367D2"/>
    <w:rsid w:val="00E36930"/>
    <w:rsid w:val="00E369DC"/>
    <w:rsid w:val="00E36BEE"/>
    <w:rsid w:val="00E36C9F"/>
    <w:rsid w:val="00E36CC0"/>
    <w:rsid w:val="00E37094"/>
    <w:rsid w:val="00E372B9"/>
    <w:rsid w:val="00E374D8"/>
    <w:rsid w:val="00E375EE"/>
    <w:rsid w:val="00E37699"/>
    <w:rsid w:val="00E376CC"/>
    <w:rsid w:val="00E37785"/>
    <w:rsid w:val="00E37E10"/>
    <w:rsid w:val="00E37E30"/>
    <w:rsid w:val="00E37F96"/>
    <w:rsid w:val="00E400A0"/>
    <w:rsid w:val="00E40183"/>
    <w:rsid w:val="00E404EE"/>
    <w:rsid w:val="00E40631"/>
    <w:rsid w:val="00E406BF"/>
    <w:rsid w:val="00E40726"/>
    <w:rsid w:val="00E407D0"/>
    <w:rsid w:val="00E409F1"/>
    <w:rsid w:val="00E40D42"/>
    <w:rsid w:val="00E40E3D"/>
    <w:rsid w:val="00E40E8C"/>
    <w:rsid w:val="00E40EE2"/>
    <w:rsid w:val="00E4148B"/>
    <w:rsid w:val="00E41817"/>
    <w:rsid w:val="00E41950"/>
    <w:rsid w:val="00E419AD"/>
    <w:rsid w:val="00E41CC6"/>
    <w:rsid w:val="00E41D72"/>
    <w:rsid w:val="00E41DF4"/>
    <w:rsid w:val="00E41E19"/>
    <w:rsid w:val="00E41EF1"/>
    <w:rsid w:val="00E42114"/>
    <w:rsid w:val="00E422EB"/>
    <w:rsid w:val="00E4239C"/>
    <w:rsid w:val="00E42412"/>
    <w:rsid w:val="00E42577"/>
    <w:rsid w:val="00E42A35"/>
    <w:rsid w:val="00E42E2E"/>
    <w:rsid w:val="00E42E3A"/>
    <w:rsid w:val="00E42F28"/>
    <w:rsid w:val="00E4321F"/>
    <w:rsid w:val="00E43248"/>
    <w:rsid w:val="00E43346"/>
    <w:rsid w:val="00E43422"/>
    <w:rsid w:val="00E4352A"/>
    <w:rsid w:val="00E43751"/>
    <w:rsid w:val="00E4394A"/>
    <w:rsid w:val="00E43F9F"/>
    <w:rsid w:val="00E43FAA"/>
    <w:rsid w:val="00E44049"/>
    <w:rsid w:val="00E444BC"/>
    <w:rsid w:val="00E44590"/>
    <w:rsid w:val="00E44753"/>
    <w:rsid w:val="00E447E9"/>
    <w:rsid w:val="00E44956"/>
    <w:rsid w:val="00E44C55"/>
    <w:rsid w:val="00E44F16"/>
    <w:rsid w:val="00E452F1"/>
    <w:rsid w:val="00E453F4"/>
    <w:rsid w:val="00E455C9"/>
    <w:rsid w:val="00E456C0"/>
    <w:rsid w:val="00E4593D"/>
    <w:rsid w:val="00E45C7E"/>
    <w:rsid w:val="00E45F5C"/>
    <w:rsid w:val="00E45F5D"/>
    <w:rsid w:val="00E46356"/>
    <w:rsid w:val="00E46656"/>
    <w:rsid w:val="00E4671B"/>
    <w:rsid w:val="00E4682A"/>
    <w:rsid w:val="00E4691E"/>
    <w:rsid w:val="00E46CEF"/>
    <w:rsid w:val="00E46E0C"/>
    <w:rsid w:val="00E46FCE"/>
    <w:rsid w:val="00E470A2"/>
    <w:rsid w:val="00E47196"/>
    <w:rsid w:val="00E471C9"/>
    <w:rsid w:val="00E4731C"/>
    <w:rsid w:val="00E4741B"/>
    <w:rsid w:val="00E474B4"/>
    <w:rsid w:val="00E474E9"/>
    <w:rsid w:val="00E47592"/>
    <w:rsid w:val="00E47C14"/>
    <w:rsid w:val="00E47DDA"/>
    <w:rsid w:val="00E50146"/>
    <w:rsid w:val="00E5026A"/>
    <w:rsid w:val="00E5037B"/>
    <w:rsid w:val="00E503CE"/>
    <w:rsid w:val="00E5080A"/>
    <w:rsid w:val="00E50819"/>
    <w:rsid w:val="00E50922"/>
    <w:rsid w:val="00E5097C"/>
    <w:rsid w:val="00E50A09"/>
    <w:rsid w:val="00E50B5E"/>
    <w:rsid w:val="00E50C6A"/>
    <w:rsid w:val="00E50D0B"/>
    <w:rsid w:val="00E50F44"/>
    <w:rsid w:val="00E50FBE"/>
    <w:rsid w:val="00E51461"/>
    <w:rsid w:val="00E5146F"/>
    <w:rsid w:val="00E51927"/>
    <w:rsid w:val="00E51BF9"/>
    <w:rsid w:val="00E51C32"/>
    <w:rsid w:val="00E51F95"/>
    <w:rsid w:val="00E5205B"/>
    <w:rsid w:val="00E527FD"/>
    <w:rsid w:val="00E52803"/>
    <w:rsid w:val="00E52955"/>
    <w:rsid w:val="00E52CEA"/>
    <w:rsid w:val="00E52DA2"/>
    <w:rsid w:val="00E52F19"/>
    <w:rsid w:val="00E52F54"/>
    <w:rsid w:val="00E535E8"/>
    <w:rsid w:val="00E537EE"/>
    <w:rsid w:val="00E538B6"/>
    <w:rsid w:val="00E53C31"/>
    <w:rsid w:val="00E53D6E"/>
    <w:rsid w:val="00E53E19"/>
    <w:rsid w:val="00E548D9"/>
    <w:rsid w:val="00E54CEC"/>
    <w:rsid w:val="00E54E21"/>
    <w:rsid w:val="00E5519D"/>
    <w:rsid w:val="00E55248"/>
    <w:rsid w:val="00E55343"/>
    <w:rsid w:val="00E554E8"/>
    <w:rsid w:val="00E55648"/>
    <w:rsid w:val="00E55938"/>
    <w:rsid w:val="00E55969"/>
    <w:rsid w:val="00E5596D"/>
    <w:rsid w:val="00E55EBA"/>
    <w:rsid w:val="00E55F01"/>
    <w:rsid w:val="00E56055"/>
    <w:rsid w:val="00E5608C"/>
    <w:rsid w:val="00E562FF"/>
    <w:rsid w:val="00E5643E"/>
    <w:rsid w:val="00E56731"/>
    <w:rsid w:val="00E5688D"/>
    <w:rsid w:val="00E56B84"/>
    <w:rsid w:val="00E56BC5"/>
    <w:rsid w:val="00E56F0B"/>
    <w:rsid w:val="00E57139"/>
    <w:rsid w:val="00E57400"/>
    <w:rsid w:val="00E5756F"/>
    <w:rsid w:val="00E575F6"/>
    <w:rsid w:val="00E5773F"/>
    <w:rsid w:val="00E57829"/>
    <w:rsid w:val="00E57899"/>
    <w:rsid w:val="00E57A4A"/>
    <w:rsid w:val="00E57B77"/>
    <w:rsid w:val="00E57E19"/>
    <w:rsid w:val="00E60031"/>
    <w:rsid w:val="00E6016B"/>
    <w:rsid w:val="00E601AC"/>
    <w:rsid w:val="00E60225"/>
    <w:rsid w:val="00E606C3"/>
    <w:rsid w:val="00E60B1F"/>
    <w:rsid w:val="00E60E49"/>
    <w:rsid w:val="00E61069"/>
    <w:rsid w:val="00E6121B"/>
    <w:rsid w:val="00E6141C"/>
    <w:rsid w:val="00E61837"/>
    <w:rsid w:val="00E6191C"/>
    <w:rsid w:val="00E61CBD"/>
    <w:rsid w:val="00E61E4B"/>
    <w:rsid w:val="00E620DC"/>
    <w:rsid w:val="00E6226C"/>
    <w:rsid w:val="00E626E1"/>
    <w:rsid w:val="00E62809"/>
    <w:rsid w:val="00E62DB4"/>
    <w:rsid w:val="00E62EB5"/>
    <w:rsid w:val="00E62EF2"/>
    <w:rsid w:val="00E6308E"/>
    <w:rsid w:val="00E63481"/>
    <w:rsid w:val="00E6354A"/>
    <w:rsid w:val="00E6357B"/>
    <w:rsid w:val="00E63715"/>
    <w:rsid w:val="00E63991"/>
    <w:rsid w:val="00E63BCC"/>
    <w:rsid w:val="00E63C65"/>
    <w:rsid w:val="00E63CD6"/>
    <w:rsid w:val="00E63ED3"/>
    <w:rsid w:val="00E63F6A"/>
    <w:rsid w:val="00E64071"/>
    <w:rsid w:val="00E6424C"/>
    <w:rsid w:val="00E6427D"/>
    <w:rsid w:val="00E642D0"/>
    <w:rsid w:val="00E6436C"/>
    <w:rsid w:val="00E64484"/>
    <w:rsid w:val="00E644D1"/>
    <w:rsid w:val="00E649E0"/>
    <w:rsid w:val="00E64B19"/>
    <w:rsid w:val="00E64B8D"/>
    <w:rsid w:val="00E64BFA"/>
    <w:rsid w:val="00E64C0C"/>
    <w:rsid w:val="00E64C94"/>
    <w:rsid w:val="00E65074"/>
    <w:rsid w:val="00E6518A"/>
    <w:rsid w:val="00E652B5"/>
    <w:rsid w:val="00E6530D"/>
    <w:rsid w:val="00E6531E"/>
    <w:rsid w:val="00E653E1"/>
    <w:rsid w:val="00E655E1"/>
    <w:rsid w:val="00E6562A"/>
    <w:rsid w:val="00E65651"/>
    <w:rsid w:val="00E659B9"/>
    <w:rsid w:val="00E65A63"/>
    <w:rsid w:val="00E65A93"/>
    <w:rsid w:val="00E65F24"/>
    <w:rsid w:val="00E66061"/>
    <w:rsid w:val="00E6610D"/>
    <w:rsid w:val="00E663DF"/>
    <w:rsid w:val="00E666DF"/>
    <w:rsid w:val="00E66866"/>
    <w:rsid w:val="00E668DC"/>
    <w:rsid w:val="00E66A0B"/>
    <w:rsid w:val="00E66A48"/>
    <w:rsid w:val="00E66AFE"/>
    <w:rsid w:val="00E66E42"/>
    <w:rsid w:val="00E67069"/>
    <w:rsid w:val="00E6728F"/>
    <w:rsid w:val="00E672AF"/>
    <w:rsid w:val="00E67517"/>
    <w:rsid w:val="00E6753C"/>
    <w:rsid w:val="00E678A0"/>
    <w:rsid w:val="00E67AA1"/>
    <w:rsid w:val="00E67B0D"/>
    <w:rsid w:val="00E67D47"/>
    <w:rsid w:val="00E70071"/>
    <w:rsid w:val="00E7033D"/>
    <w:rsid w:val="00E705C7"/>
    <w:rsid w:val="00E70705"/>
    <w:rsid w:val="00E70756"/>
    <w:rsid w:val="00E70A31"/>
    <w:rsid w:val="00E70C6F"/>
    <w:rsid w:val="00E70DF5"/>
    <w:rsid w:val="00E70E5E"/>
    <w:rsid w:val="00E712D9"/>
    <w:rsid w:val="00E71618"/>
    <w:rsid w:val="00E7170B"/>
    <w:rsid w:val="00E71882"/>
    <w:rsid w:val="00E71906"/>
    <w:rsid w:val="00E71C7A"/>
    <w:rsid w:val="00E72127"/>
    <w:rsid w:val="00E7216E"/>
    <w:rsid w:val="00E721DC"/>
    <w:rsid w:val="00E722D5"/>
    <w:rsid w:val="00E722F7"/>
    <w:rsid w:val="00E72394"/>
    <w:rsid w:val="00E723A1"/>
    <w:rsid w:val="00E72778"/>
    <w:rsid w:val="00E72961"/>
    <w:rsid w:val="00E729D0"/>
    <w:rsid w:val="00E72A1C"/>
    <w:rsid w:val="00E72A37"/>
    <w:rsid w:val="00E72A4A"/>
    <w:rsid w:val="00E72BBC"/>
    <w:rsid w:val="00E72E83"/>
    <w:rsid w:val="00E73086"/>
    <w:rsid w:val="00E731D8"/>
    <w:rsid w:val="00E733B3"/>
    <w:rsid w:val="00E733EF"/>
    <w:rsid w:val="00E7350F"/>
    <w:rsid w:val="00E738A0"/>
    <w:rsid w:val="00E73B24"/>
    <w:rsid w:val="00E73BEE"/>
    <w:rsid w:val="00E73EFA"/>
    <w:rsid w:val="00E7400D"/>
    <w:rsid w:val="00E74266"/>
    <w:rsid w:val="00E742B6"/>
    <w:rsid w:val="00E74435"/>
    <w:rsid w:val="00E748A1"/>
    <w:rsid w:val="00E74DDD"/>
    <w:rsid w:val="00E7510D"/>
    <w:rsid w:val="00E751E1"/>
    <w:rsid w:val="00E75219"/>
    <w:rsid w:val="00E752BC"/>
    <w:rsid w:val="00E752CE"/>
    <w:rsid w:val="00E754CD"/>
    <w:rsid w:val="00E7556F"/>
    <w:rsid w:val="00E75967"/>
    <w:rsid w:val="00E759BD"/>
    <w:rsid w:val="00E75D02"/>
    <w:rsid w:val="00E75D6A"/>
    <w:rsid w:val="00E75F8F"/>
    <w:rsid w:val="00E76426"/>
    <w:rsid w:val="00E76662"/>
    <w:rsid w:val="00E766AD"/>
    <w:rsid w:val="00E766D6"/>
    <w:rsid w:val="00E76730"/>
    <w:rsid w:val="00E7677B"/>
    <w:rsid w:val="00E767D4"/>
    <w:rsid w:val="00E76987"/>
    <w:rsid w:val="00E76BF8"/>
    <w:rsid w:val="00E76D60"/>
    <w:rsid w:val="00E76D85"/>
    <w:rsid w:val="00E76DF7"/>
    <w:rsid w:val="00E77070"/>
    <w:rsid w:val="00E770A6"/>
    <w:rsid w:val="00E7742D"/>
    <w:rsid w:val="00E77462"/>
    <w:rsid w:val="00E77475"/>
    <w:rsid w:val="00E77A8B"/>
    <w:rsid w:val="00E77BA7"/>
    <w:rsid w:val="00E77EB4"/>
    <w:rsid w:val="00E80001"/>
    <w:rsid w:val="00E80198"/>
    <w:rsid w:val="00E801A7"/>
    <w:rsid w:val="00E80205"/>
    <w:rsid w:val="00E802B0"/>
    <w:rsid w:val="00E80375"/>
    <w:rsid w:val="00E805CD"/>
    <w:rsid w:val="00E80657"/>
    <w:rsid w:val="00E8066F"/>
    <w:rsid w:val="00E806EB"/>
    <w:rsid w:val="00E8097C"/>
    <w:rsid w:val="00E809DC"/>
    <w:rsid w:val="00E809E4"/>
    <w:rsid w:val="00E80B1F"/>
    <w:rsid w:val="00E80BE9"/>
    <w:rsid w:val="00E80C30"/>
    <w:rsid w:val="00E80DCE"/>
    <w:rsid w:val="00E80DF2"/>
    <w:rsid w:val="00E80E7A"/>
    <w:rsid w:val="00E80F61"/>
    <w:rsid w:val="00E81166"/>
    <w:rsid w:val="00E8155F"/>
    <w:rsid w:val="00E815D4"/>
    <w:rsid w:val="00E81BA9"/>
    <w:rsid w:val="00E81BDE"/>
    <w:rsid w:val="00E81EFF"/>
    <w:rsid w:val="00E82123"/>
    <w:rsid w:val="00E82238"/>
    <w:rsid w:val="00E8266B"/>
    <w:rsid w:val="00E82991"/>
    <w:rsid w:val="00E82AA0"/>
    <w:rsid w:val="00E82D58"/>
    <w:rsid w:val="00E82F5A"/>
    <w:rsid w:val="00E83085"/>
    <w:rsid w:val="00E830A1"/>
    <w:rsid w:val="00E83439"/>
    <w:rsid w:val="00E835AD"/>
    <w:rsid w:val="00E83643"/>
    <w:rsid w:val="00E8382C"/>
    <w:rsid w:val="00E83CD5"/>
    <w:rsid w:val="00E83D0B"/>
    <w:rsid w:val="00E83FEA"/>
    <w:rsid w:val="00E84118"/>
    <w:rsid w:val="00E8413E"/>
    <w:rsid w:val="00E84424"/>
    <w:rsid w:val="00E84485"/>
    <w:rsid w:val="00E84675"/>
    <w:rsid w:val="00E84691"/>
    <w:rsid w:val="00E84968"/>
    <w:rsid w:val="00E84B93"/>
    <w:rsid w:val="00E84D0C"/>
    <w:rsid w:val="00E84DE7"/>
    <w:rsid w:val="00E84E86"/>
    <w:rsid w:val="00E8518B"/>
    <w:rsid w:val="00E85296"/>
    <w:rsid w:val="00E85EC3"/>
    <w:rsid w:val="00E85F30"/>
    <w:rsid w:val="00E85F59"/>
    <w:rsid w:val="00E861A4"/>
    <w:rsid w:val="00E861EA"/>
    <w:rsid w:val="00E86846"/>
    <w:rsid w:val="00E86993"/>
    <w:rsid w:val="00E86C6C"/>
    <w:rsid w:val="00E86E87"/>
    <w:rsid w:val="00E870B1"/>
    <w:rsid w:val="00E87203"/>
    <w:rsid w:val="00E872B5"/>
    <w:rsid w:val="00E8736B"/>
    <w:rsid w:val="00E87476"/>
    <w:rsid w:val="00E8750C"/>
    <w:rsid w:val="00E879B1"/>
    <w:rsid w:val="00E87AF7"/>
    <w:rsid w:val="00E87F62"/>
    <w:rsid w:val="00E900AD"/>
    <w:rsid w:val="00E906FD"/>
    <w:rsid w:val="00E9092E"/>
    <w:rsid w:val="00E90A7C"/>
    <w:rsid w:val="00E90B4F"/>
    <w:rsid w:val="00E90B70"/>
    <w:rsid w:val="00E90C1C"/>
    <w:rsid w:val="00E90C2E"/>
    <w:rsid w:val="00E90DAE"/>
    <w:rsid w:val="00E90E29"/>
    <w:rsid w:val="00E90E3A"/>
    <w:rsid w:val="00E90F9C"/>
    <w:rsid w:val="00E91173"/>
    <w:rsid w:val="00E9130B"/>
    <w:rsid w:val="00E913FE"/>
    <w:rsid w:val="00E91402"/>
    <w:rsid w:val="00E91850"/>
    <w:rsid w:val="00E918C9"/>
    <w:rsid w:val="00E9193D"/>
    <w:rsid w:val="00E91D1E"/>
    <w:rsid w:val="00E91F32"/>
    <w:rsid w:val="00E92084"/>
    <w:rsid w:val="00E920E3"/>
    <w:rsid w:val="00E925B5"/>
    <w:rsid w:val="00E92644"/>
    <w:rsid w:val="00E9271C"/>
    <w:rsid w:val="00E92757"/>
    <w:rsid w:val="00E92789"/>
    <w:rsid w:val="00E92830"/>
    <w:rsid w:val="00E92834"/>
    <w:rsid w:val="00E92A4F"/>
    <w:rsid w:val="00E92CB2"/>
    <w:rsid w:val="00E9300C"/>
    <w:rsid w:val="00E9316A"/>
    <w:rsid w:val="00E9336A"/>
    <w:rsid w:val="00E9347B"/>
    <w:rsid w:val="00E937BD"/>
    <w:rsid w:val="00E93804"/>
    <w:rsid w:val="00E93A4D"/>
    <w:rsid w:val="00E9414C"/>
    <w:rsid w:val="00E944D2"/>
    <w:rsid w:val="00E94909"/>
    <w:rsid w:val="00E94A53"/>
    <w:rsid w:val="00E94E71"/>
    <w:rsid w:val="00E94EFC"/>
    <w:rsid w:val="00E94F88"/>
    <w:rsid w:val="00E95007"/>
    <w:rsid w:val="00E95810"/>
    <w:rsid w:val="00E95AA2"/>
    <w:rsid w:val="00E95AB3"/>
    <w:rsid w:val="00E95CB2"/>
    <w:rsid w:val="00E95DB5"/>
    <w:rsid w:val="00E95E88"/>
    <w:rsid w:val="00E960B5"/>
    <w:rsid w:val="00E9704E"/>
    <w:rsid w:val="00E97627"/>
    <w:rsid w:val="00E9796E"/>
    <w:rsid w:val="00E97B13"/>
    <w:rsid w:val="00E97B3C"/>
    <w:rsid w:val="00E97D32"/>
    <w:rsid w:val="00E97F9F"/>
    <w:rsid w:val="00E97FEA"/>
    <w:rsid w:val="00EA021E"/>
    <w:rsid w:val="00EA036B"/>
    <w:rsid w:val="00EA0419"/>
    <w:rsid w:val="00EA0587"/>
    <w:rsid w:val="00EA0616"/>
    <w:rsid w:val="00EA09AB"/>
    <w:rsid w:val="00EA0C1D"/>
    <w:rsid w:val="00EA0D85"/>
    <w:rsid w:val="00EA1114"/>
    <w:rsid w:val="00EA118F"/>
    <w:rsid w:val="00EA1905"/>
    <w:rsid w:val="00EA1E54"/>
    <w:rsid w:val="00EA1F18"/>
    <w:rsid w:val="00EA21A8"/>
    <w:rsid w:val="00EA21AC"/>
    <w:rsid w:val="00EA22A7"/>
    <w:rsid w:val="00EA2344"/>
    <w:rsid w:val="00EA2659"/>
    <w:rsid w:val="00EA270D"/>
    <w:rsid w:val="00EA27E4"/>
    <w:rsid w:val="00EA2B0A"/>
    <w:rsid w:val="00EA2BF9"/>
    <w:rsid w:val="00EA2DC8"/>
    <w:rsid w:val="00EA2EA1"/>
    <w:rsid w:val="00EA2FDD"/>
    <w:rsid w:val="00EA30B7"/>
    <w:rsid w:val="00EA31A5"/>
    <w:rsid w:val="00EA31DC"/>
    <w:rsid w:val="00EA33D7"/>
    <w:rsid w:val="00EA3434"/>
    <w:rsid w:val="00EA36CC"/>
    <w:rsid w:val="00EA3846"/>
    <w:rsid w:val="00EA38D0"/>
    <w:rsid w:val="00EA3ABE"/>
    <w:rsid w:val="00EA3E48"/>
    <w:rsid w:val="00EA3E9F"/>
    <w:rsid w:val="00EA4143"/>
    <w:rsid w:val="00EA41A5"/>
    <w:rsid w:val="00EA41E6"/>
    <w:rsid w:val="00EA4230"/>
    <w:rsid w:val="00EA425B"/>
    <w:rsid w:val="00EA4265"/>
    <w:rsid w:val="00EA462D"/>
    <w:rsid w:val="00EA47FB"/>
    <w:rsid w:val="00EA49EF"/>
    <w:rsid w:val="00EA4AD0"/>
    <w:rsid w:val="00EA4B11"/>
    <w:rsid w:val="00EA4B81"/>
    <w:rsid w:val="00EA4BF0"/>
    <w:rsid w:val="00EA4E2F"/>
    <w:rsid w:val="00EA4F39"/>
    <w:rsid w:val="00EA5033"/>
    <w:rsid w:val="00EA5208"/>
    <w:rsid w:val="00EA52B0"/>
    <w:rsid w:val="00EA52E3"/>
    <w:rsid w:val="00EA5673"/>
    <w:rsid w:val="00EA57AF"/>
    <w:rsid w:val="00EA57B9"/>
    <w:rsid w:val="00EA5855"/>
    <w:rsid w:val="00EA5AA8"/>
    <w:rsid w:val="00EA5D80"/>
    <w:rsid w:val="00EA649B"/>
    <w:rsid w:val="00EA6521"/>
    <w:rsid w:val="00EA672D"/>
    <w:rsid w:val="00EA6797"/>
    <w:rsid w:val="00EA6A50"/>
    <w:rsid w:val="00EA6B83"/>
    <w:rsid w:val="00EA6B8B"/>
    <w:rsid w:val="00EA6BC0"/>
    <w:rsid w:val="00EA72DB"/>
    <w:rsid w:val="00EA744E"/>
    <w:rsid w:val="00EA7734"/>
    <w:rsid w:val="00EA7C52"/>
    <w:rsid w:val="00EB02ED"/>
    <w:rsid w:val="00EB0389"/>
    <w:rsid w:val="00EB0450"/>
    <w:rsid w:val="00EB0460"/>
    <w:rsid w:val="00EB0949"/>
    <w:rsid w:val="00EB0A81"/>
    <w:rsid w:val="00EB0B0B"/>
    <w:rsid w:val="00EB0C4D"/>
    <w:rsid w:val="00EB0C8A"/>
    <w:rsid w:val="00EB0D6C"/>
    <w:rsid w:val="00EB10F1"/>
    <w:rsid w:val="00EB18B8"/>
    <w:rsid w:val="00EB1CFD"/>
    <w:rsid w:val="00EB1EA0"/>
    <w:rsid w:val="00EB1EFB"/>
    <w:rsid w:val="00EB1F9D"/>
    <w:rsid w:val="00EB23C6"/>
    <w:rsid w:val="00EB243F"/>
    <w:rsid w:val="00EB27B2"/>
    <w:rsid w:val="00EB27E0"/>
    <w:rsid w:val="00EB283F"/>
    <w:rsid w:val="00EB2A33"/>
    <w:rsid w:val="00EB2AAB"/>
    <w:rsid w:val="00EB2DE4"/>
    <w:rsid w:val="00EB2DF1"/>
    <w:rsid w:val="00EB30B7"/>
    <w:rsid w:val="00EB30D5"/>
    <w:rsid w:val="00EB3340"/>
    <w:rsid w:val="00EB348E"/>
    <w:rsid w:val="00EB3493"/>
    <w:rsid w:val="00EB3656"/>
    <w:rsid w:val="00EB390C"/>
    <w:rsid w:val="00EB390D"/>
    <w:rsid w:val="00EB3A5A"/>
    <w:rsid w:val="00EB3B79"/>
    <w:rsid w:val="00EB3C46"/>
    <w:rsid w:val="00EB44B2"/>
    <w:rsid w:val="00EB450E"/>
    <w:rsid w:val="00EB45E2"/>
    <w:rsid w:val="00EB47D0"/>
    <w:rsid w:val="00EB48E2"/>
    <w:rsid w:val="00EB491D"/>
    <w:rsid w:val="00EB4DBA"/>
    <w:rsid w:val="00EB4EE2"/>
    <w:rsid w:val="00EB4FC0"/>
    <w:rsid w:val="00EB5036"/>
    <w:rsid w:val="00EB50EF"/>
    <w:rsid w:val="00EB50FA"/>
    <w:rsid w:val="00EB57C8"/>
    <w:rsid w:val="00EB584F"/>
    <w:rsid w:val="00EB5950"/>
    <w:rsid w:val="00EB5964"/>
    <w:rsid w:val="00EB5AFA"/>
    <w:rsid w:val="00EB60DC"/>
    <w:rsid w:val="00EB6138"/>
    <w:rsid w:val="00EB616B"/>
    <w:rsid w:val="00EB61F0"/>
    <w:rsid w:val="00EB620E"/>
    <w:rsid w:val="00EB62A6"/>
    <w:rsid w:val="00EB63FB"/>
    <w:rsid w:val="00EB66D7"/>
    <w:rsid w:val="00EB6912"/>
    <w:rsid w:val="00EB6A1B"/>
    <w:rsid w:val="00EB6FA9"/>
    <w:rsid w:val="00EB702F"/>
    <w:rsid w:val="00EB7368"/>
    <w:rsid w:val="00EB74B8"/>
    <w:rsid w:val="00EB78C4"/>
    <w:rsid w:val="00EB7ACF"/>
    <w:rsid w:val="00EB7E61"/>
    <w:rsid w:val="00EB7FCB"/>
    <w:rsid w:val="00EC00F8"/>
    <w:rsid w:val="00EC056C"/>
    <w:rsid w:val="00EC089F"/>
    <w:rsid w:val="00EC0A3D"/>
    <w:rsid w:val="00EC0B84"/>
    <w:rsid w:val="00EC0E0B"/>
    <w:rsid w:val="00EC0EB7"/>
    <w:rsid w:val="00EC171D"/>
    <w:rsid w:val="00EC1818"/>
    <w:rsid w:val="00EC1ACD"/>
    <w:rsid w:val="00EC1B86"/>
    <w:rsid w:val="00EC1DA8"/>
    <w:rsid w:val="00EC20FE"/>
    <w:rsid w:val="00EC23DC"/>
    <w:rsid w:val="00EC2885"/>
    <w:rsid w:val="00EC2A4E"/>
    <w:rsid w:val="00EC2D03"/>
    <w:rsid w:val="00EC2E0E"/>
    <w:rsid w:val="00EC2F33"/>
    <w:rsid w:val="00EC30E4"/>
    <w:rsid w:val="00EC30E8"/>
    <w:rsid w:val="00EC31C8"/>
    <w:rsid w:val="00EC31E6"/>
    <w:rsid w:val="00EC33C2"/>
    <w:rsid w:val="00EC36C1"/>
    <w:rsid w:val="00EC3846"/>
    <w:rsid w:val="00EC3BB2"/>
    <w:rsid w:val="00EC3C85"/>
    <w:rsid w:val="00EC3FB9"/>
    <w:rsid w:val="00EC4224"/>
    <w:rsid w:val="00EC422D"/>
    <w:rsid w:val="00EC4253"/>
    <w:rsid w:val="00EC42FF"/>
    <w:rsid w:val="00EC4610"/>
    <w:rsid w:val="00EC482A"/>
    <w:rsid w:val="00EC4BDF"/>
    <w:rsid w:val="00EC4C21"/>
    <w:rsid w:val="00EC4CE5"/>
    <w:rsid w:val="00EC4E2B"/>
    <w:rsid w:val="00EC5375"/>
    <w:rsid w:val="00EC53DE"/>
    <w:rsid w:val="00EC58E5"/>
    <w:rsid w:val="00EC5C71"/>
    <w:rsid w:val="00EC5F47"/>
    <w:rsid w:val="00EC63CC"/>
    <w:rsid w:val="00EC66C5"/>
    <w:rsid w:val="00EC6B42"/>
    <w:rsid w:val="00EC6C0C"/>
    <w:rsid w:val="00EC6C5B"/>
    <w:rsid w:val="00EC6FCC"/>
    <w:rsid w:val="00EC76B1"/>
    <w:rsid w:val="00EC77AF"/>
    <w:rsid w:val="00EC7810"/>
    <w:rsid w:val="00EC7ACA"/>
    <w:rsid w:val="00EC7B34"/>
    <w:rsid w:val="00EC7C2B"/>
    <w:rsid w:val="00EC7CC4"/>
    <w:rsid w:val="00EC7FBF"/>
    <w:rsid w:val="00ED003C"/>
    <w:rsid w:val="00ED00DD"/>
    <w:rsid w:val="00ED012D"/>
    <w:rsid w:val="00ED042D"/>
    <w:rsid w:val="00ED05A0"/>
    <w:rsid w:val="00ED06FA"/>
    <w:rsid w:val="00ED06FF"/>
    <w:rsid w:val="00ED0949"/>
    <w:rsid w:val="00ED0A7C"/>
    <w:rsid w:val="00ED0B97"/>
    <w:rsid w:val="00ED0D2B"/>
    <w:rsid w:val="00ED1077"/>
    <w:rsid w:val="00ED1121"/>
    <w:rsid w:val="00ED135E"/>
    <w:rsid w:val="00ED1759"/>
    <w:rsid w:val="00ED1893"/>
    <w:rsid w:val="00ED1EA3"/>
    <w:rsid w:val="00ED2198"/>
    <w:rsid w:val="00ED2587"/>
    <w:rsid w:val="00ED2808"/>
    <w:rsid w:val="00ED283B"/>
    <w:rsid w:val="00ED29A1"/>
    <w:rsid w:val="00ED2B8E"/>
    <w:rsid w:val="00ED2C1D"/>
    <w:rsid w:val="00ED2DC0"/>
    <w:rsid w:val="00ED2E85"/>
    <w:rsid w:val="00ED2ED2"/>
    <w:rsid w:val="00ED303E"/>
    <w:rsid w:val="00ED32AA"/>
    <w:rsid w:val="00ED32EA"/>
    <w:rsid w:val="00ED33C4"/>
    <w:rsid w:val="00ED3538"/>
    <w:rsid w:val="00ED3721"/>
    <w:rsid w:val="00ED396D"/>
    <w:rsid w:val="00ED399C"/>
    <w:rsid w:val="00ED3BCA"/>
    <w:rsid w:val="00ED421C"/>
    <w:rsid w:val="00ED4342"/>
    <w:rsid w:val="00ED465E"/>
    <w:rsid w:val="00ED49E7"/>
    <w:rsid w:val="00ED4BE3"/>
    <w:rsid w:val="00ED4CDA"/>
    <w:rsid w:val="00ED4CE6"/>
    <w:rsid w:val="00ED5243"/>
    <w:rsid w:val="00ED532C"/>
    <w:rsid w:val="00ED5575"/>
    <w:rsid w:val="00ED5681"/>
    <w:rsid w:val="00ED56F7"/>
    <w:rsid w:val="00ED56F9"/>
    <w:rsid w:val="00ED59CF"/>
    <w:rsid w:val="00ED59EB"/>
    <w:rsid w:val="00ED5AB0"/>
    <w:rsid w:val="00ED5AD3"/>
    <w:rsid w:val="00ED5B5A"/>
    <w:rsid w:val="00ED5D74"/>
    <w:rsid w:val="00ED5DDC"/>
    <w:rsid w:val="00ED5E28"/>
    <w:rsid w:val="00ED5E56"/>
    <w:rsid w:val="00ED5EDC"/>
    <w:rsid w:val="00ED605C"/>
    <w:rsid w:val="00ED6346"/>
    <w:rsid w:val="00ED669B"/>
    <w:rsid w:val="00ED679B"/>
    <w:rsid w:val="00ED6832"/>
    <w:rsid w:val="00ED6859"/>
    <w:rsid w:val="00ED68BC"/>
    <w:rsid w:val="00ED6AEF"/>
    <w:rsid w:val="00ED6B57"/>
    <w:rsid w:val="00ED6C85"/>
    <w:rsid w:val="00ED6CAD"/>
    <w:rsid w:val="00ED6F4F"/>
    <w:rsid w:val="00ED7108"/>
    <w:rsid w:val="00ED71DE"/>
    <w:rsid w:val="00ED71F4"/>
    <w:rsid w:val="00ED7510"/>
    <w:rsid w:val="00ED760F"/>
    <w:rsid w:val="00ED763C"/>
    <w:rsid w:val="00ED7786"/>
    <w:rsid w:val="00ED7ADC"/>
    <w:rsid w:val="00ED7AEF"/>
    <w:rsid w:val="00ED7E32"/>
    <w:rsid w:val="00ED7E5A"/>
    <w:rsid w:val="00ED7EEC"/>
    <w:rsid w:val="00ED7FAC"/>
    <w:rsid w:val="00EE0252"/>
    <w:rsid w:val="00EE03AD"/>
    <w:rsid w:val="00EE0658"/>
    <w:rsid w:val="00EE1286"/>
    <w:rsid w:val="00EE128F"/>
    <w:rsid w:val="00EE148E"/>
    <w:rsid w:val="00EE18CF"/>
    <w:rsid w:val="00EE1972"/>
    <w:rsid w:val="00EE19F7"/>
    <w:rsid w:val="00EE1A4C"/>
    <w:rsid w:val="00EE1B86"/>
    <w:rsid w:val="00EE1F2C"/>
    <w:rsid w:val="00EE22B9"/>
    <w:rsid w:val="00EE249C"/>
    <w:rsid w:val="00EE2738"/>
    <w:rsid w:val="00EE273E"/>
    <w:rsid w:val="00EE2789"/>
    <w:rsid w:val="00EE28DA"/>
    <w:rsid w:val="00EE2A2E"/>
    <w:rsid w:val="00EE2A42"/>
    <w:rsid w:val="00EE2A44"/>
    <w:rsid w:val="00EE2BD3"/>
    <w:rsid w:val="00EE2EA7"/>
    <w:rsid w:val="00EE3214"/>
    <w:rsid w:val="00EE3298"/>
    <w:rsid w:val="00EE3681"/>
    <w:rsid w:val="00EE36C7"/>
    <w:rsid w:val="00EE37C1"/>
    <w:rsid w:val="00EE3971"/>
    <w:rsid w:val="00EE3ACC"/>
    <w:rsid w:val="00EE3DBD"/>
    <w:rsid w:val="00EE3ED2"/>
    <w:rsid w:val="00EE40F5"/>
    <w:rsid w:val="00EE4177"/>
    <w:rsid w:val="00EE47AD"/>
    <w:rsid w:val="00EE48B1"/>
    <w:rsid w:val="00EE48B4"/>
    <w:rsid w:val="00EE48DF"/>
    <w:rsid w:val="00EE4A12"/>
    <w:rsid w:val="00EE4AD7"/>
    <w:rsid w:val="00EE4BCB"/>
    <w:rsid w:val="00EE4C1D"/>
    <w:rsid w:val="00EE4C4E"/>
    <w:rsid w:val="00EE4CE4"/>
    <w:rsid w:val="00EE4ED3"/>
    <w:rsid w:val="00EE4F66"/>
    <w:rsid w:val="00EE502E"/>
    <w:rsid w:val="00EE50EB"/>
    <w:rsid w:val="00EE50F4"/>
    <w:rsid w:val="00EE5626"/>
    <w:rsid w:val="00EE59BD"/>
    <w:rsid w:val="00EE5D5B"/>
    <w:rsid w:val="00EE5F43"/>
    <w:rsid w:val="00EE6156"/>
    <w:rsid w:val="00EE615F"/>
    <w:rsid w:val="00EE66E4"/>
    <w:rsid w:val="00EE6881"/>
    <w:rsid w:val="00EE6C2D"/>
    <w:rsid w:val="00EE6ECE"/>
    <w:rsid w:val="00EE6FB3"/>
    <w:rsid w:val="00EE7086"/>
    <w:rsid w:val="00EE70B5"/>
    <w:rsid w:val="00EE7254"/>
    <w:rsid w:val="00EE74AB"/>
    <w:rsid w:val="00EE7E2C"/>
    <w:rsid w:val="00EF0016"/>
    <w:rsid w:val="00EF010A"/>
    <w:rsid w:val="00EF0118"/>
    <w:rsid w:val="00EF0176"/>
    <w:rsid w:val="00EF02F7"/>
    <w:rsid w:val="00EF03C2"/>
    <w:rsid w:val="00EF06FD"/>
    <w:rsid w:val="00EF07C4"/>
    <w:rsid w:val="00EF07E2"/>
    <w:rsid w:val="00EF091A"/>
    <w:rsid w:val="00EF0B21"/>
    <w:rsid w:val="00EF0B47"/>
    <w:rsid w:val="00EF0C59"/>
    <w:rsid w:val="00EF0D34"/>
    <w:rsid w:val="00EF1069"/>
    <w:rsid w:val="00EF1797"/>
    <w:rsid w:val="00EF1A7E"/>
    <w:rsid w:val="00EF1E21"/>
    <w:rsid w:val="00EF1EA4"/>
    <w:rsid w:val="00EF23A1"/>
    <w:rsid w:val="00EF258D"/>
    <w:rsid w:val="00EF25ED"/>
    <w:rsid w:val="00EF271E"/>
    <w:rsid w:val="00EF2894"/>
    <w:rsid w:val="00EF28C2"/>
    <w:rsid w:val="00EF29F7"/>
    <w:rsid w:val="00EF2C2D"/>
    <w:rsid w:val="00EF2FF8"/>
    <w:rsid w:val="00EF2FFF"/>
    <w:rsid w:val="00EF32F2"/>
    <w:rsid w:val="00EF33DE"/>
    <w:rsid w:val="00EF3483"/>
    <w:rsid w:val="00EF34A8"/>
    <w:rsid w:val="00EF3535"/>
    <w:rsid w:val="00EF39E0"/>
    <w:rsid w:val="00EF39ED"/>
    <w:rsid w:val="00EF3B56"/>
    <w:rsid w:val="00EF3ED5"/>
    <w:rsid w:val="00EF3EF3"/>
    <w:rsid w:val="00EF3FCD"/>
    <w:rsid w:val="00EF4142"/>
    <w:rsid w:val="00EF435E"/>
    <w:rsid w:val="00EF444C"/>
    <w:rsid w:val="00EF45EA"/>
    <w:rsid w:val="00EF4635"/>
    <w:rsid w:val="00EF4639"/>
    <w:rsid w:val="00EF4743"/>
    <w:rsid w:val="00EF4820"/>
    <w:rsid w:val="00EF4843"/>
    <w:rsid w:val="00EF4848"/>
    <w:rsid w:val="00EF4930"/>
    <w:rsid w:val="00EF4C04"/>
    <w:rsid w:val="00EF4F6B"/>
    <w:rsid w:val="00EF4FB7"/>
    <w:rsid w:val="00EF5177"/>
    <w:rsid w:val="00EF5270"/>
    <w:rsid w:val="00EF531F"/>
    <w:rsid w:val="00EF550B"/>
    <w:rsid w:val="00EF5842"/>
    <w:rsid w:val="00EF58B3"/>
    <w:rsid w:val="00EF58F4"/>
    <w:rsid w:val="00EF59D5"/>
    <w:rsid w:val="00EF5A66"/>
    <w:rsid w:val="00EF5B6C"/>
    <w:rsid w:val="00EF5C14"/>
    <w:rsid w:val="00EF5EFA"/>
    <w:rsid w:val="00EF65E8"/>
    <w:rsid w:val="00EF6689"/>
    <w:rsid w:val="00EF6826"/>
    <w:rsid w:val="00EF683A"/>
    <w:rsid w:val="00EF6BB0"/>
    <w:rsid w:val="00EF7076"/>
    <w:rsid w:val="00EF757B"/>
    <w:rsid w:val="00EF75E9"/>
    <w:rsid w:val="00EF7C9D"/>
    <w:rsid w:val="00EF7CA8"/>
    <w:rsid w:val="00EF7CE8"/>
    <w:rsid w:val="00EF7CF3"/>
    <w:rsid w:val="00EF7E20"/>
    <w:rsid w:val="00F00070"/>
    <w:rsid w:val="00F00225"/>
    <w:rsid w:val="00F0066B"/>
    <w:rsid w:val="00F0072E"/>
    <w:rsid w:val="00F008E2"/>
    <w:rsid w:val="00F00A40"/>
    <w:rsid w:val="00F00DBF"/>
    <w:rsid w:val="00F0168C"/>
    <w:rsid w:val="00F016AF"/>
    <w:rsid w:val="00F018D6"/>
    <w:rsid w:val="00F01986"/>
    <w:rsid w:val="00F01ADC"/>
    <w:rsid w:val="00F01BAF"/>
    <w:rsid w:val="00F01DF2"/>
    <w:rsid w:val="00F01E48"/>
    <w:rsid w:val="00F01F46"/>
    <w:rsid w:val="00F02318"/>
    <w:rsid w:val="00F0271D"/>
    <w:rsid w:val="00F029B8"/>
    <w:rsid w:val="00F02AE0"/>
    <w:rsid w:val="00F02F30"/>
    <w:rsid w:val="00F0326D"/>
    <w:rsid w:val="00F035D1"/>
    <w:rsid w:val="00F03953"/>
    <w:rsid w:val="00F039E5"/>
    <w:rsid w:val="00F03EAF"/>
    <w:rsid w:val="00F041D7"/>
    <w:rsid w:val="00F04231"/>
    <w:rsid w:val="00F04279"/>
    <w:rsid w:val="00F04544"/>
    <w:rsid w:val="00F0454E"/>
    <w:rsid w:val="00F045B6"/>
    <w:rsid w:val="00F045D2"/>
    <w:rsid w:val="00F045E5"/>
    <w:rsid w:val="00F04742"/>
    <w:rsid w:val="00F047E3"/>
    <w:rsid w:val="00F048CC"/>
    <w:rsid w:val="00F0496C"/>
    <w:rsid w:val="00F04EE8"/>
    <w:rsid w:val="00F05227"/>
    <w:rsid w:val="00F0531D"/>
    <w:rsid w:val="00F053EB"/>
    <w:rsid w:val="00F055A5"/>
    <w:rsid w:val="00F059FF"/>
    <w:rsid w:val="00F06563"/>
    <w:rsid w:val="00F0666A"/>
    <w:rsid w:val="00F06771"/>
    <w:rsid w:val="00F068F1"/>
    <w:rsid w:val="00F06AA4"/>
    <w:rsid w:val="00F06CF9"/>
    <w:rsid w:val="00F0774E"/>
    <w:rsid w:val="00F079A3"/>
    <w:rsid w:val="00F07A89"/>
    <w:rsid w:val="00F07AE3"/>
    <w:rsid w:val="00F07B39"/>
    <w:rsid w:val="00F07BCE"/>
    <w:rsid w:val="00F07C68"/>
    <w:rsid w:val="00F07CB8"/>
    <w:rsid w:val="00F103E4"/>
    <w:rsid w:val="00F1050E"/>
    <w:rsid w:val="00F1055A"/>
    <w:rsid w:val="00F10C7F"/>
    <w:rsid w:val="00F10E6D"/>
    <w:rsid w:val="00F1137F"/>
    <w:rsid w:val="00F1180E"/>
    <w:rsid w:val="00F11912"/>
    <w:rsid w:val="00F11C27"/>
    <w:rsid w:val="00F12165"/>
    <w:rsid w:val="00F125D2"/>
    <w:rsid w:val="00F12734"/>
    <w:rsid w:val="00F1285A"/>
    <w:rsid w:val="00F12AF8"/>
    <w:rsid w:val="00F12E10"/>
    <w:rsid w:val="00F130EC"/>
    <w:rsid w:val="00F13161"/>
    <w:rsid w:val="00F133F9"/>
    <w:rsid w:val="00F13451"/>
    <w:rsid w:val="00F13EF5"/>
    <w:rsid w:val="00F13F60"/>
    <w:rsid w:val="00F140F6"/>
    <w:rsid w:val="00F1424A"/>
    <w:rsid w:val="00F142EA"/>
    <w:rsid w:val="00F14380"/>
    <w:rsid w:val="00F143BA"/>
    <w:rsid w:val="00F14452"/>
    <w:rsid w:val="00F1489A"/>
    <w:rsid w:val="00F148AA"/>
    <w:rsid w:val="00F14A61"/>
    <w:rsid w:val="00F14B02"/>
    <w:rsid w:val="00F14B13"/>
    <w:rsid w:val="00F14C98"/>
    <w:rsid w:val="00F14D63"/>
    <w:rsid w:val="00F150A8"/>
    <w:rsid w:val="00F152BB"/>
    <w:rsid w:val="00F156D1"/>
    <w:rsid w:val="00F15772"/>
    <w:rsid w:val="00F1589D"/>
    <w:rsid w:val="00F15927"/>
    <w:rsid w:val="00F1595D"/>
    <w:rsid w:val="00F15E61"/>
    <w:rsid w:val="00F16059"/>
    <w:rsid w:val="00F161C8"/>
    <w:rsid w:val="00F1627F"/>
    <w:rsid w:val="00F166CE"/>
    <w:rsid w:val="00F16CE5"/>
    <w:rsid w:val="00F16D9A"/>
    <w:rsid w:val="00F170D6"/>
    <w:rsid w:val="00F17175"/>
    <w:rsid w:val="00F172B4"/>
    <w:rsid w:val="00F172FC"/>
    <w:rsid w:val="00F175BE"/>
    <w:rsid w:val="00F1778B"/>
    <w:rsid w:val="00F17C20"/>
    <w:rsid w:val="00F17E69"/>
    <w:rsid w:val="00F17EC8"/>
    <w:rsid w:val="00F17FF7"/>
    <w:rsid w:val="00F200BE"/>
    <w:rsid w:val="00F200CC"/>
    <w:rsid w:val="00F2043F"/>
    <w:rsid w:val="00F20455"/>
    <w:rsid w:val="00F20C86"/>
    <w:rsid w:val="00F20DD1"/>
    <w:rsid w:val="00F20DF1"/>
    <w:rsid w:val="00F20F7B"/>
    <w:rsid w:val="00F211C8"/>
    <w:rsid w:val="00F21488"/>
    <w:rsid w:val="00F216BC"/>
    <w:rsid w:val="00F22160"/>
    <w:rsid w:val="00F222FB"/>
    <w:rsid w:val="00F22323"/>
    <w:rsid w:val="00F223E7"/>
    <w:rsid w:val="00F2265B"/>
    <w:rsid w:val="00F228D5"/>
    <w:rsid w:val="00F22E25"/>
    <w:rsid w:val="00F22F49"/>
    <w:rsid w:val="00F2311E"/>
    <w:rsid w:val="00F2333A"/>
    <w:rsid w:val="00F23502"/>
    <w:rsid w:val="00F2368E"/>
    <w:rsid w:val="00F237F2"/>
    <w:rsid w:val="00F23F0F"/>
    <w:rsid w:val="00F2407D"/>
    <w:rsid w:val="00F2442E"/>
    <w:rsid w:val="00F2447D"/>
    <w:rsid w:val="00F2448F"/>
    <w:rsid w:val="00F24618"/>
    <w:rsid w:val="00F24681"/>
    <w:rsid w:val="00F247CF"/>
    <w:rsid w:val="00F2480A"/>
    <w:rsid w:val="00F24884"/>
    <w:rsid w:val="00F24931"/>
    <w:rsid w:val="00F24B04"/>
    <w:rsid w:val="00F24B64"/>
    <w:rsid w:val="00F24C42"/>
    <w:rsid w:val="00F24F76"/>
    <w:rsid w:val="00F251F8"/>
    <w:rsid w:val="00F252F5"/>
    <w:rsid w:val="00F253E4"/>
    <w:rsid w:val="00F2541B"/>
    <w:rsid w:val="00F255B7"/>
    <w:rsid w:val="00F25677"/>
    <w:rsid w:val="00F25776"/>
    <w:rsid w:val="00F2578C"/>
    <w:rsid w:val="00F257DB"/>
    <w:rsid w:val="00F257E4"/>
    <w:rsid w:val="00F25982"/>
    <w:rsid w:val="00F25C44"/>
    <w:rsid w:val="00F25E8F"/>
    <w:rsid w:val="00F25F73"/>
    <w:rsid w:val="00F26038"/>
    <w:rsid w:val="00F26541"/>
    <w:rsid w:val="00F266C6"/>
    <w:rsid w:val="00F2678B"/>
    <w:rsid w:val="00F26A0E"/>
    <w:rsid w:val="00F26D38"/>
    <w:rsid w:val="00F26DA9"/>
    <w:rsid w:val="00F2709A"/>
    <w:rsid w:val="00F27113"/>
    <w:rsid w:val="00F274BB"/>
    <w:rsid w:val="00F27520"/>
    <w:rsid w:val="00F27897"/>
    <w:rsid w:val="00F279AF"/>
    <w:rsid w:val="00F27C29"/>
    <w:rsid w:val="00F27CCC"/>
    <w:rsid w:val="00F27DCF"/>
    <w:rsid w:val="00F27F76"/>
    <w:rsid w:val="00F27F9E"/>
    <w:rsid w:val="00F30239"/>
    <w:rsid w:val="00F302DA"/>
    <w:rsid w:val="00F302E0"/>
    <w:rsid w:val="00F3089D"/>
    <w:rsid w:val="00F309F7"/>
    <w:rsid w:val="00F30B2D"/>
    <w:rsid w:val="00F30C3C"/>
    <w:rsid w:val="00F30C48"/>
    <w:rsid w:val="00F3114B"/>
    <w:rsid w:val="00F311E5"/>
    <w:rsid w:val="00F3157E"/>
    <w:rsid w:val="00F3189C"/>
    <w:rsid w:val="00F3197B"/>
    <w:rsid w:val="00F319C4"/>
    <w:rsid w:val="00F31CF1"/>
    <w:rsid w:val="00F31D33"/>
    <w:rsid w:val="00F31FC0"/>
    <w:rsid w:val="00F32096"/>
    <w:rsid w:val="00F32098"/>
    <w:rsid w:val="00F32155"/>
    <w:rsid w:val="00F32314"/>
    <w:rsid w:val="00F328C7"/>
    <w:rsid w:val="00F32944"/>
    <w:rsid w:val="00F32F17"/>
    <w:rsid w:val="00F32F7A"/>
    <w:rsid w:val="00F33205"/>
    <w:rsid w:val="00F334F0"/>
    <w:rsid w:val="00F33672"/>
    <w:rsid w:val="00F337F1"/>
    <w:rsid w:val="00F338F3"/>
    <w:rsid w:val="00F33912"/>
    <w:rsid w:val="00F339E3"/>
    <w:rsid w:val="00F33ABD"/>
    <w:rsid w:val="00F33E02"/>
    <w:rsid w:val="00F33E48"/>
    <w:rsid w:val="00F33F14"/>
    <w:rsid w:val="00F33F3D"/>
    <w:rsid w:val="00F33F47"/>
    <w:rsid w:val="00F343DD"/>
    <w:rsid w:val="00F343FB"/>
    <w:rsid w:val="00F34484"/>
    <w:rsid w:val="00F3453D"/>
    <w:rsid w:val="00F3461B"/>
    <w:rsid w:val="00F34734"/>
    <w:rsid w:val="00F3474C"/>
    <w:rsid w:val="00F34765"/>
    <w:rsid w:val="00F34856"/>
    <w:rsid w:val="00F34A9E"/>
    <w:rsid w:val="00F34AA0"/>
    <w:rsid w:val="00F34B6C"/>
    <w:rsid w:val="00F35006"/>
    <w:rsid w:val="00F35243"/>
    <w:rsid w:val="00F35424"/>
    <w:rsid w:val="00F35578"/>
    <w:rsid w:val="00F358DD"/>
    <w:rsid w:val="00F361F1"/>
    <w:rsid w:val="00F364C7"/>
    <w:rsid w:val="00F36577"/>
    <w:rsid w:val="00F366B8"/>
    <w:rsid w:val="00F36FF8"/>
    <w:rsid w:val="00F37029"/>
    <w:rsid w:val="00F3707A"/>
    <w:rsid w:val="00F370B8"/>
    <w:rsid w:val="00F372DA"/>
    <w:rsid w:val="00F37386"/>
    <w:rsid w:val="00F37413"/>
    <w:rsid w:val="00F374F4"/>
    <w:rsid w:val="00F3789D"/>
    <w:rsid w:val="00F3791B"/>
    <w:rsid w:val="00F37B89"/>
    <w:rsid w:val="00F37C0D"/>
    <w:rsid w:val="00F37C28"/>
    <w:rsid w:val="00F37C8A"/>
    <w:rsid w:val="00F4004F"/>
    <w:rsid w:val="00F401A6"/>
    <w:rsid w:val="00F402A8"/>
    <w:rsid w:val="00F40449"/>
    <w:rsid w:val="00F40589"/>
    <w:rsid w:val="00F4071C"/>
    <w:rsid w:val="00F4098D"/>
    <w:rsid w:val="00F40C54"/>
    <w:rsid w:val="00F40EBE"/>
    <w:rsid w:val="00F41059"/>
    <w:rsid w:val="00F41060"/>
    <w:rsid w:val="00F4129D"/>
    <w:rsid w:val="00F41330"/>
    <w:rsid w:val="00F41395"/>
    <w:rsid w:val="00F41641"/>
    <w:rsid w:val="00F4183D"/>
    <w:rsid w:val="00F41984"/>
    <w:rsid w:val="00F41B7E"/>
    <w:rsid w:val="00F41E2F"/>
    <w:rsid w:val="00F41FAF"/>
    <w:rsid w:val="00F423A2"/>
    <w:rsid w:val="00F42693"/>
    <w:rsid w:val="00F42CA6"/>
    <w:rsid w:val="00F42CD3"/>
    <w:rsid w:val="00F42DDA"/>
    <w:rsid w:val="00F42FEA"/>
    <w:rsid w:val="00F4377D"/>
    <w:rsid w:val="00F437E4"/>
    <w:rsid w:val="00F43A4B"/>
    <w:rsid w:val="00F43FD8"/>
    <w:rsid w:val="00F44599"/>
    <w:rsid w:val="00F4459E"/>
    <w:rsid w:val="00F44637"/>
    <w:rsid w:val="00F4478D"/>
    <w:rsid w:val="00F4484A"/>
    <w:rsid w:val="00F44A92"/>
    <w:rsid w:val="00F44C26"/>
    <w:rsid w:val="00F44D49"/>
    <w:rsid w:val="00F44D63"/>
    <w:rsid w:val="00F44DA0"/>
    <w:rsid w:val="00F44DBB"/>
    <w:rsid w:val="00F44ECA"/>
    <w:rsid w:val="00F45156"/>
    <w:rsid w:val="00F45272"/>
    <w:rsid w:val="00F452F2"/>
    <w:rsid w:val="00F45319"/>
    <w:rsid w:val="00F45399"/>
    <w:rsid w:val="00F45508"/>
    <w:rsid w:val="00F45B07"/>
    <w:rsid w:val="00F45CCE"/>
    <w:rsid w:val="00F45D23"/>
    <w:rsid w:val="00F45FEC"/>
    <w:rsid w:val="00F463C9"/>
    <w:rsid w:val="00F46467"/>
    <w:rsid w:val="00F4658E"/>
    <w:rsid w:val="00F4668E"/>
    <w:rsid w:val="00F466D6"/>
    <w:rsid w:val="00F468BF"/>
    <w:rsid w:val="00F468C5"/>
    <w:rsid w:val="00F468CF"/>
    <w:rsid w:val="00F46A1E"/>
    <w:rsid w:val="00F46A2B"/>
    <w:rsid w:val="00F47151"/>
    <w:rsid w:val="00F47792"/>
    <w:rsid w:val="00F47AF5"/>
    <w:rsid w:val="00F47DD2"/>
    <w:rsid w:val="00F502AA"/>
    <w:rsid w:val="00F502D1"/>
    <w:rsid w:val="00F5036C"/>
    <w:rsid w:val="00F503E3"/>
    <w:rsid w:val="00F50597"/>
    <w:rsid w:val="00F5065D"/>
    <w:rsid w:val="00F507E1"/>
    <w:rsid w:val="00F508AE"/>
    <w:rsid w:val="00F50B15"/>
    <w:rsid w:val="00F50C8F"/>
    <w:rsid w:val="00F50DD0"/>
    <w:rsid w:val="00F50DF8"/>
    <w:rsid w:val="00F511AD"/>
    <w:rsid w:val="00F51268"/>
    <w:rsid w:val="00F512E1"/>
    <w:rsid w:val="00F515F6"/>
    <w:rsid w:val="00F516E3"/>
    <w:rsid w:val="00F5193C"/>
    <w:rsid w:val="00F519D9"/>
    <w:rsid w:val="00F51BEF"/>
    <w:rsid w:val="00F52098"/>
    <w:rsid w:val="00F521B3"/>
    <w:rsid w:val="00F521FA"/>
    <w:rsid w:val="00F52549"/>
    <w:rsid w:val="00F52581"/>
    <w:rsid w:val="00F52609"/>
    <w:rsid w:val="00F52659"/>
    <w:rsid w:val="00F5265E"/>
    <w:rsid w:val="00F527EF"/>
    <w:rsid w:val="00F52A8F"/>
    <w:rsid w:val="00F52E03"/>
    <w:rsid w:val="00F52FAC"/>
    <w:rsid w:val="00F52FB5"/>
    <w:rsid w:val="00F532D7"/>
    <w:rsid w:val="00F53688"/>
    <w:rsid w:val="00F536F8"/>
    <w:rsid w:val="00F53838"/>
    <w:rsid w:val="00F53ABC"/>
    <w:rsid w:val="00F5439A"/>
    <w:rsid w:val="00F54808"/>
    <w:rsid w:val="00F54846"/>
    <w:rsid w:val="00F549A4"/>
    <w:rsid w:val="00F54A06"/>
    <w:rsid w:val="00F5513E"/>
    <w:rsid w:val="00F55250"/>
    <w:rsid w:val="00F552D7"/>
    <w:rsid w:val="00F55303"/>
    <w:rsid w:val="00F554F5"/>
    <w:rsid w:val="00F556C9"/>
    <w:rsid w:val="00F558D7"/>
    <w:rsid w:val="00F55B4C"/>
    <w:rsid w:val="00F55B98"/>
    <w:rsid w:val="00F55E63"/>
    <w:rsid w:val="00F55F5C"/>
    <w:rsid w:val="00F55F8F"/>
    <w:rsid w:val="00F56050"/>
    <w:rsid w:val="00F560FE"/>
    <w:rsid w:val="00F56191"/>
    <w:rsid w:val="00F56198"/>
    <w:rsid w:val="00F562F1"/>
    <w:rsid w:val="00F56385"/>
    <w:rsid w:val="00F56930"/>
    <w:rsid w:val="00F56D17"/>
    <w:rsid w:val="00F56EF0"/>
    <w:rsid w:val="00F56F0C"/>
    <w:rsid w:val="00F57072"/>
    <w:rsid w:val="00F571CC"/>
    <w:rsid w:val="00F571DA"/>
    <w:rsid w:val="00F5726A"/>
    <w:rsid w:val="00F57683"/>
    <w:rsid w:val="00F57686"/>
    <w:rsid w:val="00F576AA"/>
    <w:rsid w:val="00F5777D"/>
    <w:rsid w:val="00F5780B"/>
    <w:rsid w:val="00F57A8A"/>
    <w:rsid w:val="00F57B7C"/>
    <w:rsid w:val="00F57BFE"/>
    <w:rsid w:val="00F57C8C"/>
    <w:rsid w:val="00F57F40"/>
    <w:rsid w:val="00F603C5"/>
    <w:rsid w:val="00F60507"/>
    <w:rsid w:val="00F60906"/>
    <w:rsid w:val="00F60CE4"/>
    <w:rsid w:val="00F60E78"/>
    <w:rsid w:val="00F6100C"/>
    <w:rsid w:val="00F611DA"/>
    <w:rsid w:val="00F61830"/>
    <w:rsid w:val="00F6190A"/>
    <w:rsid w:val="00F61F94"/>
    <w:rsid w:val="00F6228B"/>
    <w:rsid w:val="00F6245A"/>
    <w:rsid w:val="00F62719"/>
    <w:rsid w:val="00F62779"/>
    <w:rsid w:val="00F62B48"/>
    <w:rsid w:val="00F62D1F"/>
    <w:rsid w:val="00F630D9"/>
    <w:rsid w:val="00F632E8"/>
    <w:rsid w:val="00F63564"/>
    <w:rsid w:val="00F637F9"/>
    <w:rsid w:val="00F63835"/>
    <w:rsid w:val="00F63A8E"/>
    <w:rsid w:val="00F63BF5"/>
    <w:rsid w:val="00F63CD2"/>
    <w:rsid w:val="00F63F77"/>
    <w:rsid w:val="00F6402C"/>
    <w:rsid w:val="00F640DA"/>
    <w:rsid w:val="00F64307"/>
    <w:rsid w:val="00F643E9"/>
    <w:rsid w:val="00F644A5"/>
    <w:rsid w:val="00F644F4"/>
    <w:rsid w:val="00F64591"/>
    <w:rsid w:val="00F6485B"/>
    <w:rsid w:val="00F648A4"/>
    <w:rsid w:val="00F64F64"/>
    <w:rsid w:val="00F65657"/>
    <w:rsid w:val="00F65C43"/>
    <w:rsid w:val="00F65D78"/>
    <w:rsid w:val="00F65D7C"/>
    <w:rsid w:val="00F65EEC"/>
    <w:rsid w:val="00F669A9"/>
    <w:rsid w:val="00F66E36"/>
    <w:rsid w:val="00F66EF2"/>
    <w:rsid w:val="00F66F36"/>
    <w:rsid w:val="00F66F7D"/>
    <w:rsid w:val="00F67055"/>
    <w:rsid w:val="00F67165"/>
    <w:rsid w:val="00F6731A"/>
    <w:rsid w:val="00F67763"/>
    <w:rsid w:val="00F677FB"/>
    <w:rsid w:val="00F678A1"/>
    <w:rsid w:val="00F678A2"/>
    <w:rsid w:val="00F67947"/>
    <w:rsid w:val="00F6798A"/>
    <w:rsid w:val="00F679CF"/>
    <w:rsid w:val="00F67B20"/>
    <w:rsid w:val="00F67C07"/>
    <w:rsid w:val="00F67CE6"/>
    <w:rsid w:val="00F67D4A"/>
    <w:rsid w:val="00F67DCD"/>
    <w:rsid w:val="00F67E09"/>
    <w:rsid w:val="00F67ED5"/>
    <w:rsid w:val="00F7017E"/>
    <w:rsid w:val="00F701CF"/>
    <w:rsid w:val="00F701D3"/>
    <w:rsid w:val="00F70405"/>
    <w:rsid w:val="00F7061F"/>
    <w:rsid w:val="00F70664"/>
    <w:rsid w:val="00F70697"/>
    <w:rsid w:val="00F706E4"/>
    <w:rsid w:val="00F70D42"/>
    <w:rsid w:val="00F70E0B"/>
    <w:rsid w:val="00F71439"/>
    <w:rsid w:val="00F714CD"/>
    <w:rsid w:val="00F7152D"/>
    <w:rsid w:val="00F71532"/>
    <w:rsid w:val="00F716A2"/>
    <w:rsid w:val="00F71788"/>
    <w:rsid w:val="00F71856"/>
    <w:rsid w:val="00F7192B"/>
    <w:rsid w:val="00F725A6"/>
    <w:rsid w:val="00F725F7"/>
    <w:rsid w:val="00F727DA"/>
    <w:rsid w:val="00F72BA5"/>
    <w:rsid w:val="00F72D45"/>
    <w:rsid w:val="00F72D7C"/>
    <w:rsid w:val="00F73012"/>
    <w:rsid w:val="00F73120"/>
    <w:rsid w:val="00F734D7"/>
    <w:rsid w:val="00F738C6"/>
    <w:rsid w:val="00F73C13"/>
    <w:rsid w:val="00F73D45"/>
    <w:rsid w:val="00F73E96"/>
    <w:rsid w:val="00F73F00"/>
    <w:rsid w:val="00F740B0"/>
    <w:rsid w:val="00F740C3"/>
    <w:rsid w:val="00F7417F"/>
    <w:rsid w:val="00F74557"/>
    <w:rsid w:val="00F745C2"/>
    <w:rsid w:val="00F745D5"/>
    <w:rsid w:val="00F7468C"/>
    <w:rsid w:val="00F74960"/>
    <w:rsid w:val="00F74DD0"/>
    <w:rsid w:val="00F74E1D"/>
    <w:rsid w:val="00F75192"/>
    <w:rsid w:val="00F75302"/>
    <w:rsid w:val="00F75866"/>
    <w:rsid w:val="00F75BC9"/>
    <w:rsid w:val="00F75E08"/>
    <w:rsid w:val="00F75FC6"/>
    <w:rsid w:val="00F76472"/>
    <w:rsid w:val="00F7657F"/>
    <w:rsid w:val="00F766D5"/>
    <w:rsid w:val="00F769D5"/>
    <w:rsid w:val="00F76D08"/>
    <w:rsid w:val="00F76F1A"/>
    <w:rsid w:val="00F76FAB"/>
    <w:rsid w:val="00F7710C"/>
    <w:rsid w:val="00F7778D"/>
    <w:rsid w:val="00F777E2"/>
    <w:rsid w:val="00F77995"/>
    <w:rsid w:val="00F779B2"/>
    <w:rsid w:val="00F77D96"/>
    <w:rsid w:val="00F803D6"/>
    <w:rsid w:val="00F804AC"/>
    <w:rsid w:val="00F80541"/>
    <w:rsid w:val="00F80731"/>
    <w:rsid w:val="00F8075C"/>
    <w:rsid w:val="00F8087F"/>
    <w:rsid w:val="00F80BAE"/>
    <w:rsid w:val="00F80BFC"/>
    <w:rsid w:val="00F80D23"/>
    <w:rsid w:val="00F80D38"/>
    <w:rsid w:val="00F81002"/>
    <w:rsid w:val="00F8129E"/>
    <w:rsid w:val="00F813CC"/>
    <w:rsid w:val="00F81409"/>
    <w:rsid w:val="00F81474"/>
    <w:rsid w:val="00F8155D"/>
    <w:rsid w:val="00F815E4"/>
    <w:rsid w:val="00F81761"/>
    <w:rsid w:val="00F81768"/>
    <w:rsid w:val="00F81A43"/>
    <w:rsid w:val="00F81AD9"/>
    <w:rsid w:val="00F81AFA"/>
    <w:rsid w:val="00F81D2B"/>
    <w:rsid w:val="00F81F3D"/>
    <w:rsid w:val="00F821BA"/>
    <w:rsid w:val="00F823A7"/>
    <w:rsid w:val="00F82562"/>
    <w:rsid w:val="00F8260D"/>
    <w:rsid w:val="00F826B6"/>
    <w:rsid w:val="00F8282A"/>
    <w:rsid w:val="00F829E5"/>
    <w:rsid w:val="00F82E78"/>
    <w:rsid w:val="00F831A7"/>
    <w:rsid w:val="00F836C8"/>
    <w:rsid w:val="00F83753"/>
    <w:rsid w:val="00F837B5"/>
    <w:rsid w:val="00F838F9"/>
    <w:rsid w:val="00F83BB4"/>
    <w:rsid w:val="00F83F78"/>
    <w:rsid w:val="00F841E8"/>
    <w:rsid w:val="00F8458A"/>
    <w:rsid w:val="00F845A7"/>
    <w:rsid w:val="00F84CF6"/>
    <w:rsid w:val="00F84E8D"/>
    <w:rsid w:val="00F84EC5"/>
    <w:rsid w:val="00F84FEE"/>
    <w:rsid w:val="00F8550D"/>
    <w:rsid w:val="00F85B42"/>
    <w:rsid w:val="00F85D96"/>
    <w:rsid w:val="00F85E1D"/>
    <w:rsid w:val="00F85F88"/>
    <w:rsid w:val="00F85F94"/>
    <w:rsid w:val="00F8613B"/>
    <w:rsid w:val="00F8619C"/>
    <w:rsid w:val="00F861A8"/>
    <w:rsid w:val="00F86416"/>
    <w:rsid w:val="00F8643C"/>
    <w:rsid w:val="00F864FA"/>
    <w:rsid w:val="00F86544"/>
    <w:rsid w:val="00F8680B"/>
    <w:rsid w:val="00F86BDB"/>
    <w:rsid w:val="00F8752D"/>
    <w:rsid w:val="00F877EF"/>
    <w:rsid w:val="00F87946"/>
    <w:rsid w:val="00F87C4C"/>
    <w:rsid w:val="00F87C5B"/>
    <w:rsid w:val="00F87EF9"/>
    <w:rsid w:val="00F90128"/>
    <w:rsid w:val="00F90206"/>
    <w:rsid w:val="00F90329"/>
    <w:rsid w:val="00F908E0"/>
    <w:rsid w:val="00F90B9E"/>
    <w:rsid w:val="00F90BF1"/>
    <w:rsid w:val="00F90C3F"/>
    <w:rsid w:val="00F90C8D"/>
    <w:rsid w:val="00F90D4E"/>
    <w:rsid w:val="00F90DFB"/>
    <w:rsid w:val="00F90EB7"/>
    <w:rsid w:val="00F9101C"/>
    <w:rsid w:val="00F91168"/>
    <w:rsid w:val="00F913D2"/>
    <w:rsid w:val="00F91475"/>
    <w:rsid w:val="00F91598"/>
    <w:rsid w:val="00F91677"/>
    <w:rsid w:val="00F91756"/>
    <w:rsid w:val="00F919A3"/>
    <w:rsid w:val="00F919A5"/>
    <w:rsid w:val="00F91C0A"/>
    <w:rsid w:val="00F91C23"/>
    <w:rsid w:val="00F91DAC"/>
    <w:rsid w:val="00F91E6D"/>
    <w:rsid w:val="00F91F47"/>
    <w:rsid w:val="00F91F91"/>
    <w:rsid w:val="00F9219C"/>
    <w:rsid w:val="00F9236F"/>
    <w:rsid w:val="00F92448"/>
    <w:rsid w:val="00F92626"/>
    <w:rsid w:val="00F92817"/>
    <w:rsid w:val="00F92855"/>
    <w:rsid w:val="00F928A8"/>
    <w:rsid w:val="00F92B30"/>
    <w:rsid w:val="00F92FB5"/>
    <w:rsid w:val="00F93187"/>
    <w:rsid w:val="00F938CF"/>
    <w:rsid w:val="00F93974"/>
    <w:rsid w:val="00F93AA3"/>
    <w:rsid w:val="00F94591"/>
    <w:rsid w:val="00F946BA"/>
    <w:rsid w:val="00F94800"/>
    <w:rsid w:val="00F94D37"/>
    <w:rsid w:val="00F94D87"/>
    <w:rsid w:val="00F94F16"/>
    <w:rsid w:val="00F951D9"/>
    <w:rsid w:val="00F95246"/>
    <w:rsid w:val="00F9551C"/>
    <w:rsid w:val="00F95870"/>
    <w:rsid w:val="00F95894"/>
    <w:rsid w:val="00F95D05"/>
    <w:rsid w:val="00F95E67"/>
    <w:rsid w:val="00F95F96"/>
    <w:rsid w:val="00F95FF3"/>
    <w:rsid w:val="00F9605C"/>
    <w:rsid w:val="00F9630D"/>
    <w:rsid w:val="00F963FB"/>
    <w:rsid w:val="00F96534"/>
    <w:rsid w:val="00F96B1A"/>
    <w:rsid w:val="00F96CE3"/>
    <w:rsid w:val="00F96D0B"/>
    <w:rsid w:val="00F96D71"/>
    <w:rsid w:val="00F96E72"/>
    <w:rsid w:val="00F972B4"/>
    <w:rsid w:val="00F97476"/>
    <w:rsid w:val="00F978AE"/>
    <w:rsid w:val="00F978F9"/>
    <w:rsid w:val="00F97996"/>
    <w:rsid w:val="00F9799A"/>
    <w:rsid w:val="00F97D18"/>
    <w:rsid w:val="00F97D83"/>
    <w:rsid w:val="00F97DE7"/>
    <w:rsid w:val="00F97E93"/>
    <w:rsid w:val="00F97ECE"/>
    <w:rsid w:val="00FA029F"/>
    <w:rsid w:val="00FA0329"/>
    <w:rsid w:val="00FA06F8"/>
    <w:rsid w:val="00FA0816"/>
    <w:rsid w:val="00FA0845"/>
    <w:rsid w:val="00FA093A"/>
    <w:rsid w:val="00FA0A7A"/>
    <w:rsid w:val="00FA0ACB"/>
    <w:rsid w:val="00FA0B84"/>
    <w:rsid w:val="00FA0C32"/>
    <w:rsid w:val="00FA0CDE"/>
    <w:rsid w:val="00FA10C5"/>
    <w:rsid w:val="00FA1503"/>
    <w:rsid w:val="00FA1810"/>
    <w:rsid w:val="00FA1A72"/>
    <w:rsid w:val="00FA1C59"/>
    <w:rsid w:val="00FA1DAF"/>
    <w:rsid w:val="00FA22D2"/>
    <w:rsid w:val="00FA23EC"/>
    <w:rsid w:val="00FA23FB"/>
    <w:rsid w:val="00FA24A9"/>
    <w:rsid w:val="00FA25D6"/>
    <w:rsid w:val="00FA26D9"/>
    <w:rsid w:val="00FA2774"/>
    <w:rsid w:val="00FA29B9"/>
    <w:rsid w:val="00FA2AD3"/>
    <w:rsid w:val="00FA2D0F"/>
    <w:rsid w:val="00FA2D72"/>
    <w:rsid w:val="00FA3901"/>
    <w:rsid w:val="00FA4042"/>
    <w:rsid w:val="00FA42DE"/>
    <w:rsid w:val="00FA43B1"/>
    <w:rsid w:val="00FA4561"/>
    <w:rsid w:val="00FA46F9"/>
    <w:rsid w:val="00FA48A4"/>
    <w:rsid w:val="00FA49A1"/>
    <w:rsid w:val="00FA4A2D"/>
    <w:rsid w:val="00FA4E2B"/>
    <w:rsid w:val="00FA52F9"/>
    <w:rsid w:val="00FA53ED"/>
    <w:rsid w:val="00FA571F"/>
    <w:rsid w:val="00FA57EC"/>
    <w:rsid w:val="00FA5801"/>
    <w:rsid w:val="00FA58A0"/>
    <w:rsid w:val="00FA5D3A"/>
    <w:rsid w:val="00FA5F31"/>
    <w:rsid w:val="00FA62AF"/>
    <w:rsid w:val="00FA62D4"/>
    <w:rsid w:val="00FA66FB"/>
    <w:rsid w:val="00FA684F"/>
    <w:rsid w:val="00FA6B0A"/>
    <w:rsid w:val="00FA6CD2"/>
    <w:rsid w:val="00FA706E"/>
    <w:rsid w:val="00FA70EE"/>
    <w:rsid w:val="00FA7186"/>
    <w:rsid w:val="00FA73E4"/>
    <w:rsid w:val="00FA7502"/>
    <w:rsid w:val="00FA7507"/>
    <w:rsid w:val="00FA7514"/>
    <w:rsid w:val="00FA75E8"/>
    <w:rsid w:val="00FA783A"/>
    <w:rsid w:val="00FA78B5"/>
    <w:rsid w:val="00FA79A8"/>
    <w:rsid w:val="00FA7A8F"/>
    <w:rsid w:val="00FA7D6F"/>
    <w:rsid w:val="00FA7FA1"/>
    <w:rsid w:val="00FB007E"/>
    <w:rsid w:val="00FB01D7"/>
    <w:rsid w:val="00FB020B"/>
    <w:rsid w:val="00FB02CF"/>
    <w:rsid w:val="00FB0A95"/>
    <w:rsid w:val="00FB0AA7"/>
    <w:rsid w:val="00FB0BE1"/>
    <w:rsid w:val="00FB0CC8"/>
    <w:rsid w:val="00FB0F46"/>
    <w:rsid w:val="00FB0F5B"/>
    <w:rsid w:val="00FB16DB"/>
    <w:rsid w:val="00FB1710"/>
    <w:rsid w:val="00FB1799"/>
    <w:rsid w:val="00FB17CD"/>
    <w:rsid w:val="00FB17D9"/>
    <w:rsid w:val="00FB1A9B"/>
    <w:rsid w:val="00FB1BD5"/>
    <w:rsid w:val="00FB1C47"/>
    <w:rsid w:val="00FB1DD3"/>
    <w:rsid w:val="00FB21CA"/>
    <w:rsid w:val="00FB27B7"/>
    <w:rsid w:val="00FB2A8A"/>
    <w:rsid w:val="00FB2B3C"/>
    <w:rsid w:val="00FB2BE1"/>
    <w:rsid w:val="00FB2D52"/>
    <w:rsid w:val="00FB2EB6"/>
    <w:rsid w:val="00FB3001"/>
    <w:rsid w:val="00FB317D"/>
    <w:rsid w:val="00FB3206"/>
    <w:rsid w:val="00FB321A"/>
    <w:rsid w:val="00FB3266"/>
    <w:rsid w:val="00FB32FD"/>
    <w:rsid w:val="00FB346B"/>
    <w:rsid w:val="00FB349E"/>
    <w:rsid w:val="00FB381D"/>
    <w:rsid w:val="00FB38FA"/>
    <w:rsid w:val="00FB3927"/>
    <w:rsid w:val="00FB395D"/>
    <w:rsid w:val="00FB3972"/>
    <w:rsid w:val="00FB3C63"/>
    <w:rsid w:val="00FB3DFF"/>
    <w:rsid w:val="00FB3F2B"/>
    <w:rsid w:val="00FB40F8"/>
    <w:rsid w:val="00FB441E"/>
    <w:rsid w:val="00FB45EC"/>
    <w:rsid w:val="00FB479C"/>
    <w:rsid w:val="00FB48D7"/>
    <w:rsid w:val="00FB5100"/>
    <w:rsid w:val="00FB512E"/>
    <w:rsid w:val="00FB5212"/>
    <w:rsid w:val="00FB52A3"/>
    <w:rsid w:val="00FB538F"/>
    <w:rsid w:val="00FB56B7"/>
    <w:rsid w:val="00FB5A28"/>
    <w:rsid w:val="00FB5ABD"/>
    <w:rsid w:val="00FB5ABF"/>
    <w:rsid w:val="00FB5BC4"/>
    <w:rsid w:val="00FB5F52"/>
    <w:rsid w:val="00FB605D"/>
    <w:rsid w:val="00FB62C0"/>
    <w:rsid w:val="00FB63E1"/>
    <w:rsid w:val="00FB66F6"/>
    <w:rsid w:val="00FB6735"/>
    <w:rsid w:val="00FB6958"/>
    <w:rsid w:val="00FB6CF9"/>
    <w:rsid w:val="00FB6DE8"/>
    <w:rsid w:val="00FB7139"/>
    <w:rsid w:val="00FB72AE"/>
    <w:rsid w:val="00FB738F"/>
    <w:rsid w:val="00FB73B5"/>
    <w:rsid w:val="00FB7762"/>
    <w:rsid w:val="00FB7798"/>
    <w:rsid w:val="00FB7A9B"/>
    <w:rsid w:val="00FB7C59"/>
    <w:rsid w:val="00FB7D00"/>
    <w:rsid w:val="00FC00E8"/>
    <w:rsid w:val="00FC010A"/>
    <w:rsid w:val="00FC04B0"/>
    <w:rsid w:val="00FC0570"/>
    <w:rsid w:val="00FC06A3"/>
    <w:rsid w:val="00FC0999"/>
    <w:rsid w:val="00FC0B1C"/>
    <w:rsid w:val="00FC0BBF"/>
    <w:rsid w:val="00FC0CA2"/>
    <w:rsid w:val="00FC0CA5"/>
    <w:rsid w:val="00FC0CB9"/>
    <w:rsid w:val="00FC0CED"/>
    <w:rsid w:val="00FC0DA1"/>
    <w:rsid w:val="00FC107D"/>
    <w:rsid w:val="00FC13F9"/>
    <w:rsid w:val="00FC1722"/>
    <w:rsid w:val="00FC1965"/>
    <w:rsid w:val="00FC1A36"/>
    <w:rsid w:val="00FC1C37"/>
    <w:rsid w:val="00FC1DCF"/>
    <w:rsid w:val="00FC1E7A"/>
    <w:rsid w:val="00FC23DC"/>
    <w:rsid w:val="00FC2590"/>
    <w:rsid w:val="00FC25F1"/>
    <w:rsid w:val="00FC25F3"/>
    <w:rsid w:val="00FC269D"/>
    <w:rsid w:val="00FC2C37"/>
    <w:rsid w:val="00FC2CEF"/>
    <w:rsid w:val="00FC2DFC"/>
    <w:rsid w:val="00FC2FA4"/>
    <w:rsid w:val="00FC3086"/>
    <w:rsid w:val="00FC3200"/>
    <w:rsid w:val="00FC3287"/>
    <w:rsid w:val="00FC33E7"/>
    <w:rsid w:val="00FC341A"/>
    <w:rsid w:val="00FC3451"/>
    <w:rsid w:val="00FC351F"/>
    <w:rsid w:val="00FC356F"/>
    <w:rsid w:val="00FC37F1"/>
    <w:rsid w:val="00FC3936"/>
    <w:rsid w:val="00FC3B2D"/>
    <w:rsid w:val="00FC3B60"/>
    <w:rsid w:val="00FC3B7A"/>
    <w:rsid w:val="00FC3C56"/>
    <w:rsid w:val="00FC3C6D"/>
    <w:rsid w:val="00FC3E2D"/>
    <w:rsid w:val="00FC3F42"/>
    <w:rsid w:val="00FC42FD"/>
    <w:rsid w:val="00FC436F"/>
    <w:rsid w:val="00FC43FC"/>
    <w:rsid w:val="00FC45BA"/>
    <w:rsid w:val="00FC476D"/>
    <w:rsid w:val="00FC4A22"/>
    <w:rsid w:val="00FC4A80"/>
    <w:rsid w:val="00FC4D99"/>
    <w:rsid w:val="00FC52F4"/>
    <w:rsid w:val="00FC53CF"/>
    <w:rsid w:val="00FC565F"/>
    <w:rsid w:val="00FC5CFF"/>
    <w:rsid w:val="00FC5D6A"/>
    <w:rsid w:val="00FC5DDA"/>
    <w:rsid w:val="00FC5F75"/>
    <w:rsid w:val="00FC5F8C"/>
    <w:rsid w:val="00FC62B2"/>
    <w:rsid w:val="00FC662D"/>
    <w:rsid w:val="00FC6695"/>
    <w:rsid w:val="00FC66F0"/>
    <w:rsid w:val="00FC67CE"/>
    <w:rsid w:val="00FC6874"/>
    <w:rsid w:val="00FC69D9"/>
    <w:rsid w:val="00FC6A15"/>
    <w:rsid w:val="00FC6AAC"/>
    <w:rsid w:val="00FC6D9F"/>
    <w:rsid w:val="00FC6DCB"/>
    <w:rsid w:val="00FC70D4"/>
    <w:rsid w:val="00FC79B5"/>
    <w:rsid w:val="00FD004C"/>
    <w:rsid w:val="00FD0474"/>
    <w:rsid w:val="00FD090F"/>
    <w:rsid w:val="00FD0C5B"/>
    <w:rsid w:val="00FD0E02"/>
    <w:rsid w:val="00FD0E4D"/>
    <w:rsid w:val="00FD0F53"/>
    <w:rsid w:val="00FD1078"/>
    <w:rsid w:val="00FD112D"/>
    <w:rsid w:val="00FD1338"/>
    <w:rsid w:val="00FD1377"/>
    <w:rsid w:val="00FD1395"/>
    <w:rsid w:val="00FD17B9"/>
    <w:rsid w:val="00FD17C5"/>
    <w:rsid w:val="00FD181F"/>
    <w:rsid w:val="00FD1929"/>
    <w:rsid w:val="00FD1A07"/>
    <w:rsid w:val="00FD1C80"/>
    <w:rsid w:val="00FD1CF2"/>
    <w:rsid w:val="00FD1DE7"/>
    <w:rsid w:val="00FD1F1B"/>
    <w:rsid w:val="00FD1FDF"/>
    <w:rsid w:val="00FD2256"/>
    <w:rsid w:val="00FD2395"/>
    <w:rsid w:val="00FD23E2"/>
    <w:rsid w:val="00FD27A0"/>
    <w:rsid w:val="00FD284D"/>
    <w:rsid w:val="00FD296E"/>
    <w:rsid w:val="00FD2D93"/>
    <w:rsid w:val="00FD2F94"/>
    <w:rsid w:val="00FD3031"/>
    <w:rsid w:val="00FD3339"/>
    <w:rsid w:val="00FD3396"/>
    <w:rsid w:val="00FD3A3A"/>
    <w:rsid w:val="00FD4194"/>
    <w:rsid w:val="00FD462F"/>
    <w:rsid w:val="00FD5049"/>
    <w:rsid w:val="00FD5279"/>
    <w:rsid w:val="00FD55A2"/>
    <w:rsid w:val="00FD55E2"/>
    <w:rsid w:val="00FD55E8"/>
    <w:rsid w:val="00FD5869"/>
    <w:rsid w:val="00FD5952"/>
    <w:rsid w:val="00FD5997"/>
    <w:rsid w:val="00FD5AB7"/>
    <w:rsid w:val="00FD5DEC"/>
    <w:rsid w:val="00FD6083"/>
    <w:rsid w:val="00FD61D5"/>
    <w:rsid w:val="00FD62CC"/>
    <w:rsid w:val="00FD634C"/>
    <w:rsid w:val="00FD64F9"/>
    <w:rsid w:val="00FD6977"/>
    <w:rsid w:val="00FD6C68"/>
    <w:rsid w:val="00FD6D3D"/>
    <w:rsid w:val="00FD6DAC"/>
    <w:rsid w:val="00FD6EAE"/>
    <w:rsid w:val="00FD702B"/>
    <w:rsid w:val="00FD73E1"/>
    <w:rsid w:val="00FD7657"/>
    <w:rsid w:val="00FD7CC4"/>
    <w:rsid w:val="00FD7F41"/>
    <w:rsid w:val="00FD7F69"/>
    <w:rsid w:val="00FE00E0"/>
    <w:rsid w:val="00FE020F"/>
    <w:rsid w:val="00FE030B"/>
    <w:rsid w:val="00FE06A1"/>
    <w:rsid w:val="00FE06AA"/>
    <w:rsid w:val="00FE0895"/>
    <w:rsid w:val="00FE0A5B"/>
    <w:rsid w:val="00FE0AAA"/>
    <w:rsid w:val="00FE0B8A"/>
    <w:rsid w:val="00FE0CE0"/>
    <w:rsid w:val="00FE0ED5"/>
    <w:rsid w:val="00FE1238"/>
    <w:rsid w:val="00FE143F"/>
    <w:rsid w:val="00FE167B"/>
    <w:rsid w:val="00FE193F"/>
    <w:rsid w:val="00FE1A78"/>
    <w:rsid w:val="00FE1AD5"/>
    <w:rsid w:val="00FE1B02"/>
    <w:rsid w:val="00FE1BEC"/>
    <w:rsid w:val="00FE1E1B"/>
    <w:rsid w:val="00FE1E2E"/>
    <w:rsid w:val="00FE1F91"/>
    <w:rsid w:val="00FE223B"/>
    <w:rsid w:val="00FE22C8"/>
    <w:rsid w:val="00FE2395"/>
    <w:rsid w:val="00FE2405"/>
    <w:rsid w:val="00FE244F"/>
    <w:rsid w:val="00FE2503"/>
    <w:rsid w:val="00FE25C1"/>
    <w:rsid w:val="00FE267A"/>
    <w:rsid w:val="00FE27A4"/>
    <w:rsid w:val="00FE2837"/>
    <w:rsid w:val="00FE294A"/>
    <w:rsid w:val="00FE2C8D"/>
    <w:rsid w:val="00FE2D30"/>
    <w:rsid w:val="00FE2E39"/>
    <w:rsid w:val="00FE2F2C"/>
    <w:rsid w:val="00FE3109"/>
    <w:rsid w:val="00FE31A7"/>
    <w:rsid w:val="00FE331F"/>
    <w:rsid w:val="00FE338C"/>
    <w:rsid w:val="00FE347F"/>
    <w:rsid w:val="00FE34E1"/>
    <w:rsid w:val="00FE391D"/>
    <w:rsid w:val="00FE3A3C"/>
    <w:rsid w:val="00FE3B78"/>
    <w:rsid w:val="00FE3D53"/>
    <w:rsid w:val="00FE3D81"/>
    <w:rsid w:val="00FE3F04"/>
    <w:rsid w:val="00FE3FB9"/>
    <w:rsid w:val="00FE4067"/>
    <w:rsid w:val="00FE420B"/>
    <w:rsid w:val="00FE4224"/>
    <w:rsid w:val="00FE45C4"/>
    <w:rsid w:val="00FE45D0"/>
    <w:rsid w:val="00FE4702"/>
    <w:rsid w:val="00FE47C9"/>
    <w:rsid w:val="00FE4808"/>
    <w:rsid w:val="00FE4B87"/>
    <w:rsid w:val="00FE4E45"/>
    <w:rsid w:val="00FE525C"/>
    <w:rsid w:val="00FE52D6"/>
    <w:rsid w:val="00FE584D"/>
    <w:rsid w:val="00FE5A61"/>
    <w:rsid w:val="00FE5A8A"/>
    <w:rsid w:val="00FE5B31"/>
    <w:rsid w:val="00FE5DEF"/>
    <w:rsid w:val="00FE6176"/>
    <w:rsid w:val="00FE631E"/>
    <w:rsid w:val="00FE64BC"/>
    <w:rsid w:val="00FE6607"/>
    <w:rsid w:val="00FE675A"/>
    <w:rsid w:val="00FE67C3"/>
    <w:rsid w:val="00FE68D1"/>
    <w:rsid w:val="00FE6B2F"/>
    <w:rsid w:val="00FE6C19"/>
    <w:rsid w:val="00FE6C69"/>
    <w:rsid w:val="00FE6D5E"/>
    <w:rsid w:val="00FE6DCB"/>
    <w:rsid w:val="00FE6FFB"/>
    <w:rsid w:val="00FE7016"/>
    <w:rsid w:val="00FE7582"/>
    <w:rsid w:val="00FE7758"/>
    <w:rsid w:val="00FE775C"/>
    <w:rsid w:val="00FE7CDD"/>
    <w:rsid w:val="00FF0009"/>
    <w:rsid w:val="00FF0108"/>
    <w:rsid w:val="00FF016F"/>
    <w:rsid w:val="00FF037A"/>
    <w:rsid w:val="00FF05BE"/>
    <w:rsid w:val="00FF07C3"/>
    <w:rsid w:val="00FF0857"/>
    <w:rsid w:val="00FF08F4"/>
    <w:rsid w:val="00FF0BC4"/>
    <w:rsid w:val="00FF0C3E"/>
    <w:rsid w:val="00FF0F69"/>
    <w:rsid w:val="00FF0FA3"/>
    <w:rsid w:val="00FF1115"/>
    <w:rsid w:val="00FF138C"/>
    <w:rsid w:val="00FF1BB0"/>
    <w:rsid w:val="00FF1C53"/>
    <w:rsid w:val="00FF1CDA"/>
    <w:rsid w:val="00FF209D"/>
    <w:rsid w:val="00FF21AC"/>
    <w:rsid w:val="00FF24DD"/>
    <w:rsid w:val="00FF26A9"/>
    <w:rsid w:val="00FF26F8"/>
    <w:rsid w:val="00FF281E"/>
    <w:rsid w:val="00FF285E"/>
    <w:rsid w:val="00FF2A85"/>
    <w:rsid w:val="00FF2A9E"/>
    <w:rsid w:val="00FF321F"/>
    <w:rsid w:val="00FF3381"/>
    <w:rsid w:val="00FF3CD8"/>
    <w:rsid w:val="00FF3D4E"/>
    <w:rsid w:val="00FF4177"/>
    <w:rsid w:val="00FF42C9"/>
    <w:rsid w:val="00FF4358"/>
    <w:rsid w:val="00FF4506"/>
    <w:rsid w:val="00FF4718"/>
    <w:rsid w:val="00FF4DD7"/>
    <w:rsid w:val="00FF4F0B"/>
    <w:rsid w:val="00FF4F92"/>
    <w:rsid w:val="00FF50A2"/>
    <w:rsid w:val="00FF52F7"/>
    <w:rsid w:val="00FF55CC"/>
    <w:rsid w:val="00FF56A6"/>
    <w:rsid w:val="00FF56D3"/>
    <w:rsid w:val="00FF5A79"/>
    <w:rsid w:val="00FF6004"/>
    <w:rsid w:val="00FF606D"/>
    <w:rsid w:val="00FF6179"/>
    <w:rsid w:val="00FF62ED"/>
    <w:rsid w:val="00FF67FF"/>
    <w:rsid w:val="00FF6B8D"/>
    <w:rsid w:val="00FF6B8E"/>
    <w:rsid w:val="00FF6C42"/>
    <w:rsid w:val="00FF6CA2"/>
    <w:rsid w:val="00FF6E68"/>
    <w:rsid w:val="00FF718C"/>
    <w:rsid w:val="00FF7195"/>
    <w:rsid w:val="00FF7310"/>
    <w:rsid w:val="00FF7493"/>
    <w:rsid w:val="00FF75C1"/>
    <w:rsid w:val="00FF765E"/>
    <w:rsid w:val="00FF76A4"/>
    <w:rsid w:val="00FF7971"/>
    <w:rsid w:val="00FF7B2D"/>
    <w:rsid w:val="00FF7B82"/>
    <w:rsid w:val="00FF7B93"/>
    <w:rsid w:val="00FF7C3F"/>
    <w:rsid w:val="00FF7E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45AA4A25"/>
  <w15:docId w15:val="{0D09B296-842A-48BF-A269-96DFCFD3D4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uiPriority="9" w:qFormat="1"/>
    <w:lsdException w:name="heading 9" w:locked="1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locked="1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lock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B7D0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Heading2"/>
    <w:next w:val="Normal"/>
    <w:link w:val="Heading1Char"/>
    <w:uiPriority w:val="9"/>
    <w:qFormat/>
    <w:rsid w:val="004D0DF7"/>
    <w:pPr>
      <w:outlineLvl w:val="0"/>
    </w:pPr>
  </w:style>
  <w:style w:type="paragraph" w:styleId="Heading2">
    <w:name w:val="heading 2"/>
    <w:basedOn w:val="Normal"/>
    <w:next w:val="Normal"/>
    <w:link w:val="Heading2Char"/>
    <w:uiPriority w:val="9"/>
    <w:qFormat/>
    <w:rsid w:val="008000F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67"/>
      </w:tabs>
      <w:outlineLvl w:val="1"/>
    </w:pPr>
    <w:rPr>
      <w:rFonts w:asciiTheme="majorBidi" w:hAnsiTheme="majorBidi" w:cstheme="majorBidi"/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qFormat/>
    <w:rsid w:val="00B90D60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uiPriority w:val="9"/>
    <w:qFormat/>
    <w:rsid w:val="00B90D60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uiPriority w:val="9"/>
    <w:qFormat/>
    <w:rsid w:val="00B90D6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1080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"/>
    <w:qFormat/>
    <w:rsid w:val="00B90D6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link w:val="Heading7Char"/>
    <w:uiPriority w:val="9"/>
    <w:qFormat/>
    <w:rsid w:val="00B90D6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uiPriority w:val="9"/>
    <w:qFormat/>
    <w:rsid w:val="00B90D6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qFormat/>
    <w:rsid w:val="00B90D6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108"/>
      <w:outlineLvl w:val="8"/>
    </w:pPr>
    <w:rPr>
      <w:rFonts w:ascii="Times New Roman" w:hAnsi="Times New Roman" w:cs="EucrosiaUPC"/>
      <w:b/>
      <w:bCs/>
      <w:sz w:val="22"/>
      <w:szCs w:val="22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D0DF7"/>
    <w:rPr>
      <w:rFonts w:asciiTheme="majorBidi" w:hAnsiTheme="majorBidi" w:cstheme="majorBidi"/>
      <w:b/>
      <w:bCs/>
      <w:sz w:val="26"/>
      <w:szCs w:val="26"/>
    </w:rPr>
  </w:style>
  <w:style w:type="character" w:customStyle="1" w:styleId="Heading2Char">
    <w:name w:val="Heading 2 Char"/>
    <w:basedOn w:val="DefaultParagraphFont"/>
    <w:link w:val="Heading2"/>
    <w:uiPriority w:val="9"/>
    <w:locked/>
    <w:rsid w:val="008000F3"/>
    <w:rPr>
      <w:rFonts w:asciiTheme="majorBidi" w:hAnsiTheme="majorBidi" w:cstheme="majorBidi"/>
      <w:b/>
      <w:bCs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55788"/>
    <w:rPr>
      <w:rFonts w:ascii="Cambria" w:eastAsia="Times New Roman" w:hAnsi="Cambria" w:cs="Angsana New"/>
      <w:b/>
      <w:bCs/>
      <w:sz w:val="26"/>
      <w:szCs w:val="33"/>
    </w:rPr>
  </w:style>
  <w:style w:type="character" w:customStyle="1" w:styleId="Heading4Char">
    <w:name w:val="Heading 4 Char"/>
    <w:basedOn w:val="DefaultParagraphFont"/>
    <w:link w:val="Heading4"/>
    <w:uiPriority w:val="9"/>
    <w:rsid w:val="00A55788"/>
    <w:rPr>
      <w:rFonts w:ascii="Calibri" w:eastAsia="Times New Roman" w:hAnsi="Calibri" w:cs="Cordia New"/>
      <w:b/>
      <w:bCs/>
      <w:sz w:val="28"/>
      <w:szCs w:val="35"/>
    </w:rPr>
  </w:style>
  <w:style w:type="character" w:customStyle="1" w:styleId="Heading5Char">
    <w:name w:val="Heading 5 Char"/>
    <w:basedOn w:val="DefaultParagraphFont"/>
    <w:link w:val="Heading5"/>
    <w:uiPriority w:val="9"/>
    <w:rsid w:val="00A55788"/>
    <w:rPr>
      <w:rFonts w:ascii="Calibri" w:eastAsia="Times New Roman" w:hAnsi="Calibri" w:cs="Cordia New"/>
      <w:b/>
      <w:bCs/>
      <w:i/>
      <w:iCs/>
      <w:sz w:val="26"/>
      <w:szCs w:val="33"/>
    </w:rPr>
  </w:style>
  <w:style w:type="character" w:customStyle="1" w:styleId="Heading6Char">
    <w:name w:val="Heading 6 Char"/>
    <w:basedOn w:val="DefaultParagraphFont"/>
    <w:link w:val="Heading6"/>
    <w:uiPriority w:val="9"/>
    <w:rsid w:val="00A55788"/>
    <w:rPr>
      <w:rFonts w:ascii="Calibri" w:eastAsia="Times New Roman" w:hAnsi="Calibri" w:cs="Cordia New"/>
      <w:b/>
      <w:bCs/>
    </w:rPr>
  </w:style>
  <w:style w:type="character" w:customStyle="1" w:styleId="Heading7Char">
    <w:name w:val="Heading 7 Char"/>
    <w:basedOn w:val="DefaultParagraphFont"/>
    <w:link w:val="Heading7"/>
    <w:uiPriority w:val="9"/>
    <w:rsid w:val="00A55788"/>
    <w:rPr>
      <w:rFonts w:ascii="Calibri" w:eastAsia="Times New Roman" w:hAnsi="Calibri" w:cs="Cordia New"/>
      <w:sz w:val="24"/>
      <w:szCs w:val="30"/>
    </w:rPr>
  </w:style>
  <w:style w:type="character" w:customStyle="1" w:styleId="Heading8Char">
    <w:name w:val="Heading 8 Char"/>
    <w:basedOn w:val="DefaultParagraphFont"/>
    <w:link w:val="Heading8"/>
    <w:uiPriority w:val="9"/>
    <w:rsid w:val="00A55788"/>
    <w:rPr>
      <w:rFonts w:ascii="Calibri" w:eastAsia="Times New Roman" w:hAnsi="Calibri" w:cs="Cordia New"/>
      <w:i/>
      <w:iCs/>
      <w:sz w:val="24"/>
      <w:szCs w:val="30"/>
    </w:rPr>
  </w:style>
  <w:style w:type="character" w:customStyle="1" w:styleId="Heading9Char">
    <w:name w:val="Heading 9 Char"/>
    <w:basedOn w:val="DefaultParagraphFont"/>
    <w:link w:val="Heading9"/>
    <w:uiPriority w:val="9"/>
    <w:rsid w:val="00A55788"/>
    <w:rPr>
      <w:rFonts w:ascii="Cambria" w:eastAsia="Times New Roman" w:hAnsi="Cambria" w:cs="Angsana New"/>
    </w:rPr>
  </w:style>
  <w:style w:type="paragraph" w:styleId="Header">
    <w:name w:val="header"/>
    <w:basedOn w:val="Normal"/>
    <w:link w:val="HeaderChar"/>
    <w:rsid w:val="00B90D6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locked/>
    <w:rsid w:val="00D31D38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AAAddress">
    <w:name w:val="AA Address"/>
    <w:basedOn w:val="DefaultParagraphFont"/>
    <w:uiPriority w:val="99"/>
    <w:rsid w:val="00B90D60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B90D60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B90D60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5788"/>
    <w:rPr>
      <w:rFonts w:ascii="Arial" w:hAnsi="Arial"/>
      <w:sz w:val="18"/>
      <w:szCs w:val="22"/>
    </w:rPr>
  </w:style>
  <w:style w:type="paragraph" w:styleId="Caption">
    <w:name w:val="caption"/>
    <w:basedOn w:val="Normal"/>
    <w:next w:val="Normal"/>
    <w:uiPriority w:val="35"/>
    <w:qFormat/>
    <w:rsid w:val="00B90D60"/>
    <w:rPr>
      <w:rFonts w:cs="Times New Roman"/>
      <w:b/>
      <w:bCs/>
    </w:rPr>
  </w:style>
  <w:style w:type="paragraph" w:styleId="ListBullet">
    <w:name w:val="List Bullet"/>
    <w:basedOn w:val="Normal"/>
    <w:uiPriority w:val="99"/>
    <w:rsid w:val="00B90D60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rsid w:val="00B90D60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B90D60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B90D60"/>
    <w:pPr>
      <w:tabs>
        <w:tab w:val="left" w:pos="1134"/>
        <w:tab w:val="num" w:pos="1209"/>
      </w:tabs>
      <w:ind w:left="1209" w:hanging="360"/>
    </w:pPr>
  </w:style>
  <w:style w:type="paragraph" w:styleId="ListNumber">
    <w:name w:val="List Number"/>
    <w:basedOn w:val="Normal"/>
    <w:uiPriority w:val="99"/>
    <w:rsid w:val="00B90D60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B90D60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B90D60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B90D60"/>
    <w:pPr>
      <w:ind w:left="284"/>
    </w:pPr>
  </w:style>
  <w:style w:type="paragraph" w:customStyle="1" w:styleId="AAFrameAddress">
    <w:name w:val="AA Frame Address"/>
    <w:basedOn w:val="Heading1"/>
    <w:uiPriority w:val="99"/>
    <w:rsid w:val="00B90D60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B90D60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B90D60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B90D60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B90D60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B90D60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B90D60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B90D60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B90D60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B90D60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B90D60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B90D60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B90D60"/>
    <w:pPr>
      <w:ind w:left="2552" w:hanging="284"/>
    </w:pPr>
  </w:style>
  <w:style w:type="paragraph" w:styleId="TOC2">
    <w:name w:val="toc 2"/>
    <w:basedOn w:val="Normal"/>
    <w:next w:val="Normal"/>
    <w:uiPriority w:val="39"/>
    <w:rsid w:val="00B90D6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uiPriority w:val="39"/>
    <w:rsid w:val="00B90D6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39"/>
    <w:rsid w:val="00B90D60"/>
    <w:pPr>
      <w:ind w:left="851"/>
    </w:pPr>
  </w:style>
  <w:style w:type="paragraph" w:styleId="TOC5">
    <w:name w:val="toc 5"/>
    <w:basedOn w:val="Normal"/>
    <w:next w:val="Normal"/>
    <w:uiPriority w:val="39"/>
    <w:rsid w:val="00B90D60"/>
    <w:pPr>
      <w:ind w:left="1134"/>
    </w:pPr>
  </w:style>
  <w:style w:type="paragraph" w:styleId="TOC6">
    <w:name w:val="toc 6"/>
    <w:basedOn w:val="Normal"/>
    <w:next w:val="Normal"/>
    <w:uiPriority w:val="39"/>
    <w:rsid w:val="00B90D60"/>
    <w:pPr>
      <w:ind w:left="1418"/>
    </w:pPr>
  </w:style>
  <w:style w:type="paragraph" w:styleId="TOC7">
    <w:name w:val="toc 7"/>
    <w:basedOn w:val="Normal"/>
    <w:next w:val="Normal"/>
    <w:uiPriority w:val="39"/>
    <w:rsid w:val="00B90D60"/>
    <w:pPr>
      <w:ind w:left="1701"/>
    </w:pPr>
  </w:style>
  <w:style w:type="paragraph" w:styleId="TOC8">
    <w:name w:val="toc 8"/>
    <w:basedOn w:val="Normal"/>
    <w:next w:val="Normal"/>
    <w:uiPriority w:val="39"/>
    <w:rsid w:val="00B90D60"/>
    <w:pPr>
      <w:ind w:left="1985"/>
    </w:pPr>
  </w:style>
  <w:style w:type="paragraph" w:styleId="TOC9">
    <w:name w:val="toc 9"/>
    <w:basedOn w:val="Normal"/>
    <w:next w:val="Normal"/>
    <w:uiPriority w:val="39"/>
    <w:rsid w:val="00B90D60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B90D60"/>
    <w:pPr>
      <w:ind w:left="567" w:hanging="567"/>
    </w:pPr>
  </w:style>
  <w:style w:type="paragraph" w:styleId="ListBullet5">
    <w:name w:val="List Bullet 5"/>
    <w:basedOn w:val="Normal"/>
    <w:uiPriority w:val="99"/>
    <w:rsid w:val="00B90D60"/>
    <w:pPr>
      <w:tabs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uiPriority w:val="99"/>
    <w:rsid w:val="00B90D60"/>
    <w:pPr>
      <w:spacing w:after="120"/>
    </w:pPr>
  </w:style>
  <w:style w:type="character" w:customStyle="1" w:styleId="BodyTextChar">
    <w:name w:val="Body Text Char"/>
    <w:aliases w:val="bt Char,body text Char,Body Char"/>
    <w:basedOn w:val="DefaultParagraphFont"/>
    <w:link w:val="BodyText"/>
    <w:uiPriority w:val="99"/>
    <w:locked/>
    <w:rsid w:val="003715EB"/>
    <w:rPr>
      <w:rFonts w:ascii="Arial" w:hAnsi="Arial" w:cs="Times New Roman"/>
      <w:sz w:val="18"/>
      <w:szCs w:val="18"/>
    </w:rPr>
  </w:style>
  <w:style w:type="paragraph" w:styleId="BodyTextFirstIndent">
    <w:name w:val="Body Text First Indent"/>
    <w:basedOn w:val="BodyText"/>
    <w:link w:val="BodyTextFirstIndentChar"/>
    <w:uiPriority w:val="99"/>
    <w:rsid w:val="00B90D60"/>
    <w:pPr>
      <w:ind w:firstLine="284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A55788"/>
    <w:rPr>
      <w:rFonts w:ascii="Arial" w:hAnsi="Arial" w:cs="Times New Roman"/>
      <w:sz w:val="18"/>
      <w:szCs w:val="22"/>
    </w:rPr>
  </w:style>
  <w:style w:type="paragraph" w:styleId="BodyTextIndent">
    <w:name w:val="Body Text Indent"/>
    <w:basedOn w:val="Normal"/>
    <w:link w:val="BodyTextIndentChar"/>
    <w:uiPriority w:val="99"/>
    <w:rsid w:val="00B90D6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A55788"/>
    <w:rPr>
      <w:rFonts w:ascii="Arial" w:hAnsi="Arial"/>
      <w:sz w:val="18"/>
      <w:szCs w:val="22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B90D60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A55788"/>
    <w:rPr>
      <w:rFonts w:ascii="Arial" w:hAnsi="Arial"/>
      <w:sz w:val="18"/>
      <w:szCs w:val="22"/>
    </w:rPr>
  </w:style>
  <w:style w:type="character" w:styleId="Strong">
    <w:name w:val="Strong"/>
    <w:basedOn w:val="DefaultParagraphFont"/>
    <w:uiPriority w:val="22"/>
    <w:qFormat/>
    <w:rsid w:val="00B90D60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B90D60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B90D60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uiPriority w:val="99"/>
    <w:rsid w:val="00B90D60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B90D60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B90D6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uiPriority w:val="39"/>
    <w:rsid w:val="00B90D6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B90D6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B90D60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B90D60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B90D60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B90D6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B90D6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B90D60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B90D60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B90D60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B90D60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B90D60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B90D6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?????3????"/>
    <w:basedOn w:val="Normal"/>
    <w:rsid w:val="00B90D6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0">
    <w:name w:val="???"/>
    <w:basedOn w:val="Normal"/>
    <w:uiPriority w:val="99"/>
    <w:rsid w:val="00B90D6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a1">
    <w:name w:val="ºÇ¡"/>
    <w:basedOn w:val="Normal"/>
    <w:uiPriority w:val="99"/>
    <w:rsid w:val="00B90D6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30">
    <w:name w:val="µÒÃÒ§3ªèÍ§"/>
    <w:basedOn w:val="Normal"/>
    <w:uiPriority w:val="99"/>
    <w:rsid w:val="00B90D6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1"/>
    <w:uiPriority w:val="99"/>
    <w:rsid w:val="00B90D6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ascii="Times New Roman" w:hAnsi="Times New Roman" w:cs="EucrosiaUPC"/>
      <w:sz w:val="28"/>
      <w:szCs w:val="28"/>
      <w:lang w:val="th-TH"/>
    </w:rPr>
  </w:style>
  <w:style w:type="character" w:customStyle="1" w:styleId="BodyText2Char">
    <w:name w:val="Body Text 2 Char"/>
    <w:basedOn w:val="DefaultParagraphFont"/>
    <w:uiPriority w:val="99"/>
    <w:rsid w:val="00A55788"/>
    <w:rPr>
      <w:rFonts w:ascii="Arial" w:hAnsi="Arial"/>
      <w:sz w:val="18"/>
      <w:szCs w:val="22"/>
    </w:rPr>
  </w:style>
  <w:style w:type="paragraph" w:styleId="BodyText3">
    <w:name w:val="Body Text 3"/>
    <w:basedOn w:val="Normal"/>
    <w:link w:val="BodyText3Char"/>
    <w:uiPriority w:val="99"/>
    <w:rsid w:val="00B90D6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jc w:val="both"/>
    </w:pPr>
    <w:rPr>
      <w:rFonts w:ascii="Times New Roman" w:hAnsi="Times New Roman" w:cs="EucrosiaUPC"/>
      <w:sz w:val="28"/>
      <w:szCs w:val="28"/>
      <w:lang w:val="th-TH"/>
    </w:rPr>
  </w:style>
  <w:style w:type="character" w:customStyle="1" w:styleId="BodyText3Char">
    <w:name w:val="Body Text 3 Char"/>
    <w:basedOn w:val="DefaultParagraphFont"/>
    <w:link w:val="BodyText3"/>
    <w:uiPriority w:val="99"/>
    <w:locked/>
    <w:rsid w:val="003715EB"/>
    <w:rPr>
      <w:rFonts w:cs="EucrosiaUPC"/>
      <w:sz w:val="28"/>
      <w:szCs w:val="28"/>
      <w:lang w:val="th-TH" w:bidi="th-TH"/>
    </w:rPr>
  </w:style>
  <w:style w:type="paragraph" w:styleId="BodyTextIndent2">
    <w:name w:val="Body Text Indent 2"/>
    <w:basedOn w:val="Normal"/>
    <w:link w:val="BodyTextIndent2Char"/>
    <w:uiPriority w:val="99"/>
    <w:rsid w:val="00B90D6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</w:pPr>
    <w:rPr>
      <w:rFonts w:ascii="Times New Roman" w:hAnsi="Times New Roman" w:cs="EucrosiaUPC"/>
      <w:sz w:val="28"/>
      <w:szCs w:val="28"/>
      <w:lang w:val="th-TH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A55788"/>
    <w:rPr>
      <w:rFonts w:ascii="Arial" w:hAnsi="Arial"/>
      <w:sz w:val="18"/>
      <w:szCs w:val="22"/>
    </w:rPr>
  </w:style>
  <w:style w:type="character" w:styleId="PageNumber">
    <w:name w:val="page number"/>
    <w:basedOn w:val="DefaultParagraphFont"/>
    <w:uiPriority w:val="99"/>
    <w:rsid w:val="00B90D60"/>
    <w:rPr>
      <w:rFonts w:cs="Times New Roman"/>
    </w:rPr>
  </w:style>
  <w:style w:type="paragraph" w:customStyle="1" w:styleId="a2">
    <w:name w:val="Åº"/>
    <w:basedOn w:val="Normal"/>
    <w:uiPriority w:val="99"/>
    <w:rsid w:val="00B90D6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lockText">
    <w:name w:val="Block Text"/>
    <w:basedOn w:val="Normal"/>
    <w:uiPriority w:val="99"/>
    <w:rsid w:val="00B90D6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18" w:right="288" w:hanging="18"/>
    </w:pPr>
    <w:rPr>
      <w:rFonts w:ascii="Times New Roman" w:hAnsi="Times New Roman" w:cs="EucrosiaUPC"/>
      <w:sz w:val="30"/>
      <w:szCs w:val="30"/>
      <w:lang w:val="th-TH"/>
    </w:rPr>
  </w:style>
  <w:style w:type="paragraph" w:styleId="BodyTextIndent3">
    <w:name w:val="Body Text Indent 3"/>
    <w:basedOn w:val="Normal"/>
    <w:link w:val="BodyTextIndent3Char"/>
    <w:uiPriority w:val="99"/>
    <w:rsid w:val="00B90D6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90"/>
      </w:tabs>
      <w:ind w:hanging="540"/>
    </w:pPr>
    <w:rPr>
      <w:rFonts w:ascii="Times New Roman" w:hAnsi="Times New Roman" w:cs="EucrosiaUPC"/>
      <w:sz w:val="30"/>
      <w:szCs w:val="30"/>
      <w:lang w:val="th-TH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A55788"/>
    <w:rPr>
      <w:rFonts w:ascii="Arial" w:hAnsi="Arial"/>
      <w:sz w:val="16"/>
      <w:szCs w:val="20"/>
    </w:rPr>
  </w:style>
  <w:style w:type="paragraph" w:customStyle="1" w:styleId="10">
    <w:name w:val="10"/>
    <w:basedOn w:val="Normal"/>
    <w:uiPriority w:val="99"/>
    <w:rsid w:val="00B90D6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styleId="MacroText">
    <w:name w:val="macro"/>
    <w:link w:val="MacroTextChar"/>
    <w:uiPriority w:val="99"/>
    <w:rsid w:val="00B90D6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/>
    </w:rPr>
  </w:style>
  <w:style w:type="character" w:customStyle="1" w:styleId="MacroTextChar">
    <w:name w:val="Macro Text Char"/>
    <w:basedOn w:val="DefaultParagraphFont"/>
    <w:link w:val="MacroText"/>
    <w:uiPriority w:val="99"/>
    <w:rsid w:val="00A55788"/>
    <w:rPr>
      <w:rFonts w:ascii="Courier New" w:hAnsi="Courier New"/>
      <w:lang w:val="en-AU" w:eastAsia="en-US" w:bidi="th-TH"/>
    </w:rPr>
  </w:style>
  <w:style w:type="paragraph" w:customStyle="1" w:styleId="a3">
    <w:name w:val="??"/>
    <w:basedOn w:val="Normal"/>
    <w:uiPriority w:val="99"/>
    <w:rsid w:val="0090078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Cordia New"/>
      <w:sz w:val="28"/>
      <w:szCs w:val="28"/>
    </w:rPr>
  </w:style>
  <w:style w:type="character" w:customStyle="1" w:styleId="Char">
    <w:name w:val="??? Char"/>
    <w:basedOn w:val="DefaultParagraphFont"/>
    <w:uiPriority w:val="99"/>
    <w:rsid w:val="00900789"/>
    <w:rPr>
      <w:rFonts w:cs="Angsana New"/>
      <w:sz w:val="22"/>
      <w:szCs w:val="22"/>
      <w:lang w:val="th-TH" w:eastAsia="en-US" w:bidi="th-TH"/>
    </w:rPr>
  </w:style>
  <w:style w:type="table" w:styleId="TableGrid">
    <w:name w:val="Table Grid"/>
    <w:basedOn w:val="TableNormal"/>
    <w:uiPriority w:val="39"/>
    <w:rsid w:val="002B493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rsid w:val="003B595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55788"/>
    <w:rPr>
      <w:sz w:val="0"/>
      <w:szCs w:val="0"/>
    </w:rPr>
  </w:style>
  <w:style w:type="paragraph" w:styleId="DocumentMap">
    <w:name w:val="Document Map"/>
    <w:basedOn w:val="Normal"/>
    <w:link w:val="DocumentMapChar"/>
    <w:uiPriority w:val="99"/>
    <w:semiHidden/>
    <w:rsid w:val="00D573C4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A55788"/>
    <w:rPr>
      <w:sz w:val="0"/>
      <w:szCs w:val="0"/>
    </w:rPr>
  </w:style>
  <w:style w:type="paragraph" w:customStyle="1" w:styleId="index">
    <w:name w:val="index"/>
    <w:aliases w:val="ix"/>
    <w:basedOn w:val="BodyText"/>
    <w:rsid w:val="002C7B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2C7B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9F21C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6170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64"/>
        <w:tab w:val="left" w:pos="540"/>
      </w:tabs>
      <w:spacing w:after="0" w:line="240" w:lineRule="auto"/>
      <w:ind w:left="567" w:right="11"/>
    </w:pPr>
    <w:rPr>
      <w:rFonts w:ascii="Angsana New" w:hAnsi="Angsana New"/>
      <w:b/>
      <w:bCs/>
      <w:sz w:val="30"/>
      <w:szCs w:val="30"/>
    </w:rPr>
  </w:style>
  <w:style w:type="character" w:customStyle="1" w:styleId="AccPolicyHeadingChar">
    <w:name w:val="Acc Policy Heading Char"/>
    <w:basedOn w:val="DefaultParagraphFont"/>
    <w:link w:val="AccPolicyHeading"/>
    <w:uiPriority w:val="99"/>
    <w:locked/>
    <w:rsid w:val="006170FE"/>
    <w:rPr>
      <w:rFonts w:ascii="Angsana New" w:hAnsi="Angsana New" w:cs="Angsana New"/>
      <w:b/>
      <w:bCs/>
      <w:sz w:val="30"/>
      <w:szCs w:val="30"/>
      <w:lang w:val="en-US" w:eastAsia="en-US" w:bidi="th-TH"/>
    </w:rPr>
  </w:style>
  <w:style w:type="paragraph" w:customStyle="1" w:styleId="block">
    <w:name w:val="block"/>
    <w:aliases w:val="b"/>
    <w:basedOn w:val="BodyText"/>
    <w:rsid w:val="00DD1D4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C17D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D501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years">
    <w:name w:val="acct four figures years"/>
    <w:aliases w:val="a4y"/>
    <w:basedOn w:val="Normal"/>
    <w:uiPriority w:val="99"/>
    <w:rsid w:val="00F26DA9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">
    <w:name w:val="nine pt normal heading"/>
    <w:aliases w:val="9nh"/>
    <w:basedOn w:val="Normal"/>
    <w:uiPriority w:val="99"/>
    <w:rsid w:val="00F26D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b/>
      <w:szCs w:val="20"/>
      <w:lang w:val="en-GB" w:bidi="ar-SA"/>
    </w:rPr>
  </w:style>
  <w:style w:type="paragraph" w:customStyle="1" w:styleId="headingcentred">
    <w:name w:val="heading centred"/>
    <w:aliases w:val="hc"/>
    <w:basedOn w:val="Normal"/>
    <w:uiPriority w:val="99"/>
    <w:rsid w:val="00F26D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SSETS">
    <w:name w:val="ASSETS"/>
    <w:basedOn w:val="Normal"/>
    <w:uiPriority w:val="99"/>
    <w:rsid w:val="00F26D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a4">
    <w:name w:val="???????"/>
    <w:basedOn w:val="Normal"/>
    <w:uiPriority w:val="99"/>
    <w:rsid w:val="00F07C6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Denomination2">
    <w:name w:val="Denomination2"/>
    <w:basedOn w:val="Normal"/>
    <w:uiPriority w:val="99"/>
    <w:rsid w:val="00315D1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13"/>
      <w:jc w:val="right"/>
    </w:pPr>
    <w:rPr>
      <w:rFonts w:ascii="Times New Roman" w:hAnsi="Times New Roman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B91F8D"/>
    <w:rPr>
      <w:rFonts w:cs="Times New Roman"/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rsid w:val="00B91F8D"/>
    <w:rPr>
      <w:rFonts w:cs="Cordia New"/>
      <w:sz w:val="20"/>
      <w:szCs w:val="23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55788"/>
    <w:rPr>
      <w:rFonts w:ascii="Arial" w:hAnsi="Arial"/>
      <w:sz w:val="20"/>
      <w:szCs w:val="25"/>
    </w:rPr>
  </w:style>
  <w:style w:type="paragraph" w:customStyle="1" w:styleId="AppendixHeader">
    <w:name w:val="Appendix Header"/>
    <w:basedOn w:val="Normal"/>
    <w:uiPriority w:val="99"/>
    <w:rsid w:val="00697719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20" w:after="440" w:line="240" w:lineRule="auto"/>
    </w:pPr>
    <w:rPr>
      <w:rFonts w:ascii="Times New Roman" w:hAnsi="Times New Roman"/>
      <w:b/>
      <w:bCs/>
      <w:sz w:val="26"/>
      <w:szCs w:val="26"/>
      <w:lang w:val="en-GB"/>
    </w:rPr>
  </w:style>
  <w:style w:type="paragraph" w:styleId="E-mailSignature">
    <w:name w:val="E-mail Signature"/>
    <w:basedOn w:val="Normal"/>
    <w:link w:val="E-mailSignatureChar"/>
    <w:uiPriority w:val="99"/>
    <w:rsid w:val="00297B0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/>
      <w:sz w:val="24"/>
      <w:szCs w:val="28"/>
    </w:rPr>
  </w:style>
  <w:style w:type="character" w:customStyle="1" w:styleId="E-mailSignatureChar">
    <w:name w:val="E-mail Signature Char"/>
    <w:basedOn w:val="DefaultParagraphFont"/>
    <w:link w:val="E-mailSignature"/>
    <w:uiPriority w:val="99"/>
    <w:rsid w:val="00A55788"/>
    <w:rPr>
      <w:rFonts w:ascii="Arial" w:hAnsi="Arial"/>
      <w:sz w:val="18"/>
      <w:szCs w:val="22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A4677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A55788"/>
    <w:rPr>
      <w:rFonts w:ascii="Arial" w:hAnsi="Arial"/>
      <w:b/>
      <w:bCs/>
      <w:sz w:val="20"/>
      <w:szCs w:val="25"/>
    </w:rPr>
  </w:style>
  <w:style w:type="character" w:customStyle="1" w:styleId="viewnewsarticle1">
    <w:name w:val="viewnewsarticle1"/>
    <w:basedOn w:val="DefaultParagraphFont"/>
    <w:uiPriority w:val="99"/>
    <w:rsid w:val="008A1FF6"/>
    <w:rPr>
      <w:rFonts w:ascii="Tahoma" w:hAnsi="Tahoma" w:cs="Tahoma"/>
      <w:color w:val="000000"/>
    </w:rPr>
  </w:style>
  <w:style w:type="paragraph" w:styleId="NormalWeb">
    <w:name w:val="Normal (Web)"/>
    <w:basedOn w:val="Normal"/>
    <w:uiPriority w:val="99"/>
    <w:rsid w:val="003B64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hAnsi="Tahoma" w:cs="Tahoma"/>
      <w:sz w:val="24"/>
      <w:szCs w:val="24"/>
    </w:rPr>
  </w:style>
  <w:style w:type="paragraph" w:styleId="ListParagraph">
    <w:name w:val="List Paragraph"/>
    <w:basedOn w:val="Normal"/>
    <w:uiPriority w:val="34"/>
    <w:qFormat/>
    <w:rsid w:val="00116FBD"/>
    <w:pPr>
      <w:ind w:left="720"/>
    </w:pPr>
    <w:rPr>
      <w:szCs w:val="22"/>
    </w:rPr>
  </w:style>
  <w:style w:type="paragraph" w:styleId="Signature">
    <w:name w:val="Signature"/>
    <w:basedOn w:val="Normal"/>
    <w:link w:val="SignatureChar1"/>
    <w:uiPriority w:val="99"/>
    <w:rsid w:val="00D72718"/>
    <w:pPr>
      <w:spacing w:line="240" w:lineRule="auto"/>
    </w:pPr>
    <w:rPr>
      <w:rFonts w:cs="Times New Roman"/>
    </w:rPr>
  </w:style>
  <w:style w:type="character" w:customStyle="1" w:styleId="SignatureChar">
    <w:name w:val="Signature Char"/>
    <w:basedOn w:val="DefaultParagraphFont"/>
    <w:uiPriority w:val="99"/>
    <w:locked/>
    <w:rsid w:val="00D72718"/>
    <w:rPr>
      <w:rFonts w:ascii="Arial" w:hAnsi="Arial" w:cs="Times New Roman"/>
      <w:sz w:val="22"/>
      <w:szCs w:val="22"/>
    </w:rPr>
  </w:style>
  <w:style w:type="character" w:customStyle="1" w:styleId="SignatureChar1">
    <w:name w:val="Signature Char1"/>
    <w:basedOn w:val="DefaultParagraphFont"/>
    <w:link w:val="Signature"/>
    <w:uiPriority w:val="99"/>
    <w:locked/>
    <w:rsid w:val="00D72718"/>
    <w:rPr>
      <w:rFonts w:ascii="Arial" w:hAnsi="Arial" w:cs="Times New Roman"/>
      <w:sz w:val="18"/>
      <w:szCs w:val="18"/>
    </w:rPr>
  </w:style>
  <w:style w:type="paragraph" w:customStyle="1" w:styleId="AccPolicyalternative">
    <w:name w:val="Acc Policy alternative"/>
    <w:basedOn w:val="Normal"/>
    <w:link w:val="AccPolicyalternativeChar"/>
    <w:autoRedefine/>
    <w:uiPriority w:val="99"/>
    <w:rsid w:val="00D67CF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left="540" w:right="-43"/>
      <w:jc w:val="thaiDistribute"/>
    </w:pPr>
    <w:rPr>
      <w:rFonts w:ascii="Angsana New" w:hAnsi="Angsana New"/>
      <w:sz w:val="22"/>
      <w:szCs w:val="22"/>
    </w:rPr>
  </w:style>
  <w:style w:type="character" w:customStyle="1" w:styleId="AccPolicyalternativeChar">
    <w:name w:val="Acc Policy alternative Char"/>
    <w:basedOn w:val="DefaultParagraphFont"/>
    <w:link w:val="AccPolicyalternative"/>
    <w:uiPriority w:val="99"/>
    <w:locked/>
    <w:rsid w:val="00D67CF5"/>
    <w:rPr>
      <w:rFonts w:ascii="Angsana New" w:hAnsi="Angsana New"/>
      <w:sz w:val="22"/>
      <w:szCs w:val="22"/>
    </w:rPr>
  </w:style>
  <w:style w:type="paragraph" w:customStyle="1" w:styleId="Default">
    <w:name w:val="Default"/>
    <w:rsid w:val="00C5005D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9E74B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hAnsi="Angsana New"/>
      <w:sz w:val="30"/>
      <w:szCs w:val="30"/>
    </w:rPr>
  </w:style>
  <w:style w:type="character" w:customStyle="1" w:styleId="AccPolicysubheadChar">
    <w:name w:val="Acc Policy sub head Char"/>
    <w:basedOn w:val="DefaultParagraphFont"/>
    <w:link w:val="AccPolicysubhead"/>
    <w:uiPriority w:val="99"/>
    <w:locked/>
    <w:rsid w:val="009E74B5"/>
    <w:rPr>
      <w:rFonts w:ascii="Angsana New" w:eastAsia="Times New Roman" w:hAnsi="Angsana New" w:cs="Times New Roman"/>
      <w:sz w:val="30"/>
      <w:szCs w:val="30"/>
    </w:rPr>
  </w:style>
  <w:style w:type="character" w:customStyle="1" w:styleId="BodyText2Char1">
    <w:name w:val="Body Text 2 Char1"/>
    <w:basedOn w:val="DefaultParagraphFont"/>
    <w:link w:val="BodyText2"/>
    <w:locked/>
    <w:rsid w:val="0072570F"/>
    <w:rPr>
      <w:rFonts w:cs="EucrosiaUPC"/>
      <w:sz w:val="28"/>
      <w:szCs w:val="28"/>
      <w:lang w:val="th-TH" w:eastAsia="en-US" w:bidi="th-TH"/>
    </w:rPr>
  </w:style>
  <w:style w:type="paragraph" w:styleId="NoSpacing">
    <w:name w:val="No Spacing"/>
    <w:basedOn w:val="Normal"/>
    <w:uiPriority w:val="1"/>
    <w:qFormat/>
    <w:rsid w:val="00953C6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left" w:pos="567"/>
      </w:tabs>
      <w:spacing w:line="300" w:lineRule="exact"/>
      <w:ind w:left="567"/>
      <w:jc w:val="thaiDistribute"/>
    </w:pPr>
    <w:rPr>
      <w:rFonts w:asciiTheme="majorBidi" w:eastAsia="Arial Unicode MS" w:hAnsiTheme="majorBidi" w:cstheme="majorBidi"/>
      <w:sz w:val="26"/>
      <w:szCs w:val="26"/>
    </w:rPr>
  </w:style>
  <w:style w:type="character" w:styleId="PlaceholderText">
    <w:name w:val="Placeholder Text"/>
    <w:basedOn w:val="DefaultParagraphFont"/>
    <w:uiPriority w:val="99"/>
    <w:semiHidden/>
    <w:rsid w:val="00DE315B"/>
    <w:rPr>
      <w:color w:val="808080"/>
    </w:rPr>
  </w:style>
  <w:style w:type="paragraph" w:customStyle="1" w:styleId="acctreadnote">
    <w:name w:val="acct read note"/>
    <w:aliases w:val="ar"/>
    <w:basedOn w:val="BodyText"/>
    <w:uiPriority w:val="99"/>
    <w:rsid w:val="00E34910"/>
  </w:style>
  <w:style w:type="paragraph" w:styleId="PlainText">
    <w:name w:val="Plain Text"/>
    <w:basedOn w:val="Normal"/>
    <w:link w:val="PlainTextChar"/>
    <w:uiPriority w:val="99"/>
    <w:rsid w:val="00E349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rsid w:val="00E34910"/>
    <w:rPr>
      <w:rFonts w:ascii="Consolas" w:hAnsi="Consolas"/>
      <w:sz w:val="21"/>
      <w:szCs w:val="26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locked/>
    <w:rsid w:val="00340698"/>
    <w:rPr>
      <w:rFonts w:ascii="Arial" w:hAnsi="Arial"/>
      <w:sz w:val="18"/>
      <w:szCs w:val="18"/>
    </w:rPr>
  </w:style>
  <w:style w:type="paragraph" w:customStyle="1" w:styleId="acctdividends">
    <w:name w:val="acct dividends"/>
    <w:aliases w:val="ad"/>
    <w:basedOn w:val="Normal"/>
    <w:uiPriority w:val="99"/>
    <w:rsid w:val="002332F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table" w:customStyle="1" w:styleId="TableGridLight1">
    <w:name w:val="Table Grid Light1"/>
    <w:basedOn w:val="TableNormal"/>
    <w:uiPriority w:val="40"/>
    <w:rsid w:val="00B36E59"/>
    <w:rPr>
      <w:rFonts w:ascii="Calibri" w:eastAsia="Calibri" w:hAnsi="Calibri" w:cs="Cordia New"/>
      <w:lang w:val="en-GB" w:eastAsia="en-GB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AccountingPolicy">
    <w:name w:val="Accounting Policy"/>
    <w:basedOn w:val="Normal"/>
    <w:link w:val="AccountingPolicyChar1"/>
    <w:rsid w:val="00C81C52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C81C52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D22D4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unhideWhenUsed/>
    <w:rsid w:val="006E6D3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 w:cs="Times New Roman"/>
      <w:sz w:val="20"/>
      <w:szCs w:val="20"/>
      <w:lang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6E6D39"/>
    <w:rPr>
      <w:rFonts w:cs="Times New Roman"/>
      <w:lang w:bidi="ar-SA"/>
    </w:rPr>
  </w:style>
  <w:style w:type="character" w:styleId="FootnoteReference">
    <w:name w:val="footnote reference"/>
    <w:basedOn w:val="DefaultParagraphFont"/>
    <w:uiPriority w:val="99"/>
    <w:semiHidden/>
    <w:unhideWhenUsed/>
    <w:rsid w:val="006E6D39"/>
    <w:rPr>
      <w:vertAlign w:val="superscript"/>
    </w:rPr>
  </w:style>
  <w:style w:type="table" w:customStyle="1" w:styleId="TableGrid1">
    <w:name w:val="Table Grid1"/>
    <w:basedOn w:val="TableNormal"/>
    <w:next w:val="TableGrid"/>
    <w:uiPriority w:val="39"/>
    <w:rsid w:val="00EB596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neNumber">
    <w:name w:val="line number"/>
    <w:basedOn w:val="DefaultParagraphFont"/>
    <w:uiPriority w:val="99"/>
    <w:unhideWhenUsed/>
    <w:rsid w:val="00C043DD"/>
  </w:style>
  <w:style w:type="table" w:customStyle="1" w:styleId="PwCTableText">
    <w:name w:val="PwC Table Text"/>
    <w:basedOn w:val="TableNormal"/>
    <w:uiPriority w:val="99"/>
    <w:qFormat/>
    <w:rsid w:val="00E95DB5"/>
    <w:pPr>
      <w:spacing w:before="60" w:after="60"/>
    </w:pPr>
    <w:rPr>
      <w:rFonts w:ascii="Georgia" w:eastAsiaTheme="minorHAnsi" w:hAnsi="Georgia" w:cstheme="minorBidi"/>
      <w:lang w:val="en-GB" w:bidi="ar-SA"/>
    </w:rPr>
    <w:tblPr>
      <w:tblStyleRowBandSize w:val="1"/>
      <w:tblBorders>
        <w:insideH w:val="dotted" w:sz="4" w:space="0" w:color="1F497D" w:themeColor="text2"/>
      </w:tblBorders>
    </w:tblPr>
    <w:tblStylePr w:type="firstRow">
      <w:rPr>
        <w:b/>
      </w:rPr>
      <w:tblPr/>
      <w:tcPr>
        <w:tcBorders>
          <w:top w:val="single" w:sz="6" w:space="0" w:color="1F497D" w:themeColor="text2"/>
          <w:bottom w:val="single" w:sz="6" w:space="0" w:color="1F497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1F497D" w:themeColor="text2"/>
          <w:bottom w:val="single" w:sz="6" w:space="0" w:color="1F497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customStyle="1" w:styleId="a5">
    <w:name w:val="เนื้อเรื่อง"/>
    <w:basedOn w:val="Normal"/>
    <w:uiPriority w:val="99"/>
    <w:rsid w:val="002B330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Times New Roman" w:eastAsia="MS Mincho" w:hAnsi="Times New Roman"/>
      <w:sz w:val="24"/>
      <w:szCs w:val="28"/>
      <w:lang w:val="en-GB"/>
    </w:rPr>
  </w:style>
  <w:style w:type="paragraph" w:styleId="Subtitle">
    <w:name w:val="Subtitle"/>
    <w:basedOn w:val="Normal"/>
    <w:next w:val="Normal"/>
    <w:link w:val="SubtitleChar"/>
    <w:uiPriority w:val="11"/>
    <w:qFormat/>
    <w:locked/>
    <w:rsid w:val="00BD2CB8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D2CB8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</w:rPr>
  </w:style>
  <w:style w:type="character" w:customStyle="1" w:styleId="qowt-font20-browallianew">
    <w:name w:val="qowt-font20-browallianew"/>
    <w:basedOn w:val="DefaultParagraphFont"/>
    <w:rsid w:val="00537739"/>
  </w:style>
  <w:style w:type="character" w:styleId="Emphasis">
    <w:name w:val="Emphasis"/>
    <w:basedOn w:val="DefaultParagraphFont"/>
    <w:uiPriority w:val="20"/>
    <w:qFormat/>
    <w:locked/>
    <w:rsid w:val="00F4459E"/>
    <w:rPr>
      <w:i/>
      <w:iCs/>
    </w:rPr>
  </w:style>
  <w:style w:type="paragraph" w:styleId="Revision">
    <w:name w:val="Revision"/>
    <w:hidden/>
    <w:uiPriority w:val="99"/>
    <w:semiHidden/>
    <w:rsid w:val="007477F3"/>
    <w:rPr>
      <w:rFonts w:ascii="Arial" w:hAnsi="Arial"/>
      <w:sz w:val="18"/>
      <w:szCs w:val="22"/>
    </w:rPr>
  </w:style>
  <w:style w:type="character" w:customStyle="1" w:styleId="qowt-font5-browallianew">
    <w:name w:val="qowt-font5-browallianew"/>
    <w:basedOn w:val="DefaultParagraphFont"/>
    <w:rsid w:val="007E3BF4"/>
  </w:style>
  <w:style w:type="paragraph" w:customStyle="1" w:styleId="Style1">
    <w:name w:val="Style1"/>
    <w:next w:val="Normal"/>
    <w:qFormat/>
    <w:rsid w:val="00095172"/>
    <w:pPr>
      <w:ind w:left="504" w:hanging="504"/>
      <w:jc w:val="both"/>
    </w:pPr>
    <w:rPr>
      <w:rFonts w:ascii="Browallia New" w:hAnsi="Browallia New" w:cs="Browallia New"/>
      <w:sz w:val="26"/>
      <w:szCs w:val="26"/>
      <w:lang w:val="en-GB"/>
    </w:rPr>
  </w:style>
  <w:style w:type="table" w:styleId="TableGridLight">
    <w:name w:val="Grid Table Light"/>
    <w:basedOn w:val="TableNormal"/>
    <w:uiPriority w:val="40"/>
    <w:rsid w:val="004D0BAD"/>
    <w:rPr>
      <w:rFonts w:asciiTheme="minorHAnsi" w:eastAsiaTheme="minorHAnsi" w:hAnsiTheme="minorHAnsi" w:cstheme="minorBidi"/>
      <w:sz w:val="22"/>
      <w:szCs w:val="28"/>
      <w:lang w:val="en-GB"/>
    </w:rPr>
    <w:tblPr>
      <w:tblInd w:w="0" w:type="nil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TOCHeading">
    <w:name w:val="TOC Heading"/>
    <w:basedOn w:val="Heading1"/>
    <w:next w:val="Normal"/>
    <w:uiPriority w:val="39"/>
    <w:unhideWhenUsed/>
    <w:qFormat/>
    <w:rsid w:val="00147EE7"/>
    <w:pPr>
      <w:keepLines/>
      <w:tabs>
        <w:tab w:val="clear" w:pos="567"/>
      </w:tabs>
      <w:spacing w:before="240" w:line="259" w:lineRule="auto"/>
      <w:outlineLvl w:val="9"/>
    </w:pPr>
    <w:rPr>
      <w:rFonts w:asciiTheme="majorHAnsi" w:eastAsiaTheme="majorEastAsia" w:hAnsiTheme="majorHAnsi"/>
      <w:b w:val="0"/>
      <w:bCs w:val="0"/>
      <w:color w:val="365F91" w:themeColor="accent1" w:themeShade="BF"/>
      <w:sz w:val="32"/>
      <w:szCs w:val="32"/>
      <w:lang w:bidi="ar-SA"/>
    </w:rPr>
  </w:style>
  <w:style w:type="character" w:styleId="Hyperlink">
    <w:name w:val="Hyperlink"/>
    <w:basedOn w:val="DefaultParagraphFont"/>
    <w:uiPriority w:val="99"/>
    <w:unhideWhenUsed/>
    <w:rsid w:val="00147EE7"/>
    <w:rPr>
      <w:color w:val="0000FF" w:themeColor="hyperlink"/>
      <w:u w:val="single"/>
    </w:rPr>
  </w:style>
  <w:style w:type="character" w:styleId="FollowedHyperlink">
    <w:name w:val="FollowedHyperlink"/>
    <w:uiPriority w:val="99"/>
    <w:unhideWhenUsed/>
    <w:rsid w:val="00147EE7"/>
    <w:rPr>
      <w:rFonts w:ascii="Arial" w:hAnsi="Arial" w:cs="Arial" w:hint="default"/>
      <w:color w:val="800080"/>
      <w:sz w:val="20"/>
      <w:u w:val="single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147EE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Arial Unicode MS" w:hAnsi="Courier New" w:cs="Arial Unicode M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147EE7"/>
    <w:rPr>
      <w:rFonts w:ascii="Arial Unicode MS" w:hAnsi="Courier New" w:cs="Arial Unicode MS"/>
    </w:rPr>
  </w:style>
  <w:style w:type="paragraph" w:styleId="IndexHeading">
    <w:name w:val="index heading"/>
    <w:basedOn w:val="BodyText"/>
    <w:uiPriority w:val="99"/>
    <w:unhideWhenUsed/>
    <w:rsid w:val="00147EE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styleId="EnvelopeAddress">
    <w:name w:val="envelope address"/>
    <w:basedOn w:val="Normal"/>
    <w:uiPriority w:val="99"/>
    <w:unhideWhenUsed/>
    <w:rsid w:val="00147EE7"/>
    <w:pPr>
      <w:framePr w:w="7920" w:h="1980" w:hSpace="180" w:wrap="auto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2880"/>
      <w:jc w:val="both"/>
    </w:pPr>
    <w:rPr>
      <w:rFonts w:ascii="Times New Roman" w:hAnsi="Times New Roman"/>
      <w:sz w:val="24"/>
      <w:szCs w:val="24"/>
      <w:lang w:val="en-GB"/>
    </w:rPr>
  </w:style>
  <w:style w:type="paragraph" w:styleId="EnvelopeReturn">
    <w:name w:val="envelope return"/>
    <w:basedOn w:val="Normal"/>
    <w:uiPriority w:val="99"/>
    <w:unhideWhenUsed/>
    <w:rsid w:val="00147EE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4"/>
      <w:szCs w:val="24"/>
      <w:lang w:val="en-GB"/>
    </w:rPr>
  </w:style>
  <w:style w:type="paragraph" w:styleId="Title">
    <w:name w:val="Title"/>
    <w:basedOn w:val="Normal"/>
    <w:link w:val="TitleChar"/>
    <w:uiPriority w:val="10"/>
    <w:qFormat/>
    <w:locked/>
    <w:rsid w:val="00147EE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after="60" w:line="240" w:lineRule="auto"/>
      <w:jc w:val="center"/>
      <w:outlineLvl w:val="0"/>
    </w:pPr>
    <w:rPr>
      <w:rFonts w:ascii="Times New Roman" w:hAnsi="Times New Roman"/>
      <w:b/>
      <w:bCs/>
      <w:kern w:val="36"/>
      <w:sz w:val="24"/>
      <w:szCs w:val="24"/>
      <w:lang w:val="en-GB"/>
    </w:rPr>
  </w:style>
  <w:style w:type="character" w:customStyle="1" w:styleId="TitleChar">
    <w:name w:val="Title Char"/>
    <w:basedOn w:val="DefaultParagraphFont"/>
    <w:link w:val="Title"/>
    <w:uiPriority w:val="10"/>
    <w:rsid w:val="00147EE7"/>
    <w:rPr>
      <w:b/>
      <w:bCs/>
      <w:kern w:val="36"/>
      <w:sz w:val="24"/>
      <w:szCs w:val="24"/>
      <w:lang w:val="en-GB"/>
    </w:rPr>
  </w:style>
  <w:style w:type="paragraph" w:styleId="MessageHeader">
    <w:name w:val="Message Header"/>
    <w:basedOn w:val="Normal"/>
    <w:link w:val="MessageHeaderChar"/>
    <w:uiPriority w:val="99"/>
    <w:unhideWhenUsed/>
    <w:rsid w:val="00147EE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1134" w:hanging="1134"/>
      <w:jc w:val="both"/>
    </w:pPr>
    <w:rPr>
      <w:rFonts w:ascii="Times New Roman" w:hAnsi="Times New Roman"/>
      <w:sz w:val="24"/>
      <w:szCs w:val="24"/>
      <w:lang w:val="en-GB"/>
    </w:rPr>
  </w:style>
  <w:style w:type="character" w:customStyle="1" w:styleId="MessageHeaderChar">
    <w:name w:val="Message Header Char"/>
    <w:basedOn w:val="DefaultParagraphFont"/>
    <w:link w:val="MessageHeader"/>
    <w:uiPriority w:val="99"/>
    <w:rsid w:val="00147EE7"/>
    <w:rPr>
      <w:sz w:val="24"/>
      <w:szCs w:val="24"/>
      <w:shd w:val="pct20" w:color="auto" w:fill="auto"/>
      <w:lang w:val="en-GB"/>
    </w:rPr>
  </w:style>
  <w:style w:type="paragraph" w:customStyle="1" w:styleId="a6">
    <w:name w:val="???????????"/>
    <w:basedOn w:val="Normal"/>
    <w:rsid w:val="00147EE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b/>
      <w:bCs/>
      <w:sz w:val="28"/>
      <w:szCs w:val="28"/>
      <w:lang w:val="th-TH"/>
    </w:rPr>
  </w:style>
  <w:style w:type="paragraph" w:customStyle="1" w:styleId="a7">
    <w:name w:val="à¹×éÍàÃ×èÍ§"/>
    <w:basedOn w:val="Normal"/>
    <w:rsid w:val="00147EE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Cordia New" w:hAnsi="Times New Roman" w:cs="Courier New"/>
      <w:sz w:val="28"/>
      <w:szCs w:val="28"/>
    </w:rPr>
  </w:style>
  <w:style w:type="paragraph" w:customStyle="1" w:styleId="Style3">
    <w:name w:val="Style3"/>
    <w:basedOn w:val="Normal"/>
    <w:rsid w:val="00147EE7"/>
    <w:pPr>
      <w:pBdr>
        <w:bottom w:val="single" w:sz="6" w:space="1" w:color="C0C0C0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sz w:val="16"/>
      <w:szCs w:val="16"/>
      <w:lang w:val="en-GB"/>
    </w:rPr>
  </w:style>
  <w:style w:type="paragraph" w:customStyle="1" w:styleId="7I-7H-">
    <w:name w:val="@7I-@#7H-"/>
    <w:basedOn w:val="Normal"/>
    <w:next w:val="Normal"/>
    <w:rsid w:val="00147EE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b/>
      <w:bCs/>
      <w:sz w:val="24"/>
      <w:szCs w:val="24"/>
      <w:lang w:val="th-TH" w:eastAsia="th-TH"/>
    </w:rPr>
  </w:style>
  <w:style w:type="paragraph" w:customStyle="1" w:styleId="Char0">
    <w:name w:val="Char"/>
    <w:basedOn w:val="Normal"/>
    <w:rsid w:val="00147EE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exact"/>
    </w:pPr>
    <w:rPr>
      <w:rFonts w:ascii="Verdana" w:eastAsia="MS Mincho" w:hAnsi="Verdana"/>
      <w:sz w:val="20"/>
      <w:szCs w:val="20"/>
      <w:lang w:bidi="ar-SA"/>
    </w:rPr>
  </w:style>
  <w:style w:type="character" w:customStyle="1" w:styleId="hps">
    <w:name w:val="hps"/>
    <w:rsid w:val="00147EE7"/>
    <w:rPr>
      <w:rFonts w:ascii="Times New Roman" w:hAnsi="Times New Roman" w:cs="Times New Roman" w:hint="default"/>
    </w:rPr>
  </w:style>
  <w:style w:type="character" w:customStyle="1" w:styleId="shorttext">
    <w:name w:val="short_text"/>
    <w:rsid w:val="00147EE7"/>
  </w:style>
  <w:style w:type="character" w:customStyle="1" w:styleId="qowt-font5-arial">
    <w:name w:val="qowt-font5-arial"/>
    <w:basedOn w:val="DefaultParagraphFont"/>
    <w:rsid w:val="00147EE7"/>
  </w:style>
  <w:style w:type="table" w:customStyle="1" w:styleId="TableGridLight2">
    <w:name w:val="Table Grid Light2"/>
    <w:basedOn w:val="TableNormal"/>
    <w:next w:val="TableGridLight"/>
    <w:uiPriority w:val="40"/>
    <w:rsid w:val="00C455A6"/>
    <w:rPr>
      <w:rFonts w:ascii="Arial" w:eastAsia="Arial" w:hAnsi="Arial"/>
      <w:sz w:val="22"/>
      <w:szCs w:val="28"/>
      <w:lang w:val="en-GB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2">
    <w:name w:val="Table Grid2"/>
    <w:basedOn w:val="TableNormal"/>
    <w:next w:val="TableGrid"/>
    <w:uiPriority w:val="39"/>
    <w:rsid w:val="0049608F"/>
    <w:rPr>
      <w:rFonts w:asciiTheme="minorHAnsi" w:eastAsiaTheme="minorHAnsi" w:hAnsiTheme="minorHAnsi" w:cstheme="minorBidi"/>
      <w:sz w:val="22"/>
      <w:szCs w:val="28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copre1">
    <w:name w:val="acopre1"/>
    <w:basedOn w:val="DefaultParagraphFont"/>
    <w:rsid w:val="00ED669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56756">
      <w:bodyDiv w:val="1"/>
      <w:marLeft w:val="33"/>
      <w:marRight w:val="33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868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8510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332526">
                  <w:marLeft w:val="201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763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649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9274">
      <w:bodyDiv w:val="1"/>
      <w:marLeft w:val="33"/>
      <w:marRight w:val="33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861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3583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7584714">
                  <w:marLeft w:val="201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2345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237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99381">
      <w:bodyDiv w:val="1"/>
      <w:marLeft w:val="33"/>
      <w:marRight w:val="33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497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0525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0661058">
                  <w:marLeft w:val="201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782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682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0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94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00997">
      <w:bodyDiv w:val="1"/>
      <w:marLeft w:val="33"/>
      <w:marRight w:val="33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615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4544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0474530">
                  <w:marLeft w:val="201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6786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7598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25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61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85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5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35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8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6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1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455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9589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4251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4617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6765730">
          <w:marLeft w:val="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514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7546508">
                  <w:marLeft w:val="135"/>
                  <w:marRight w:val="135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2278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21087">
      <w:bodyDiv w:val="1"/>
      <w:marLeft w:val="33"/>
      <w:marRight w:val="33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3049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1137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5060857">
                  <w:marLeft w:val="201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2343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5666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9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66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17727">
      <w:bodyDiv w:val="1"/>
      <w:marLeft w:val="33"/>
      <w:marRight w:val="33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359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5536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0572309">
                  <w:marLeft w:val="201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210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5472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0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64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45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8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4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8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1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359870">
      <w:bodyDiv w:val="1"/>
      <w:marLeft w:val="33"/>
      <w:marRight w:val="33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032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0113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1351571">
                  <w:marLeft w:val="201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036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794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9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867563">
      <w:bodyDiv w:val="1"/>
      <w:marLeft w:val="33"/>
      <w:marRight w:val="33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420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773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8829600">
                  <w:marLeft w:val="201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2346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4852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4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5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0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70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5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9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0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2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8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1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80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7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5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445746">
      <w:bodyDiv w:val="1"/>
      <w:marLeft w:val="33"/>
      <w:marRight w:val="33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866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7815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9112169">
                  <w:marLeft w:val="201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315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7992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04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0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0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1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2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0976">
      <w:bodyDiv w:val="1"/>
      <w:marLeft w:val="33"/>
      <w:marRight w:val="33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63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191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0528059">
                  <w:marLeft w:val="201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5859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34257381">
      <w:bodyDiv w:val="1"/>
      <w:marLeft w:val="33"/>
      <w:marRight w:val="33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9028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931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7191893">
                  <w:marLeft w:val="201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1421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5707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23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6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9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5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54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4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1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8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0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79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7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49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2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9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10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27490">
      <w:bodyDiv w:val="1"/>
      <w:marLeft w:val="33"/>
      <w:marRight w:val="33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905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3198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4180612">
                  <w:marLeft w:val="201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7675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78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2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2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9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86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0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692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987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33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004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93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032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49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31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3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3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3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3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3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3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3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3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3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3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3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3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3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3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3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3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3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3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3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3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3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3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3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3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3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3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3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3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3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3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88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8864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20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6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7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9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9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9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2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57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54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83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1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41563">
      <w:bodyDiv w:val="1"/>
      <w:marLeft w:val="33"/>
      <w:marRight w:val="33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231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023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4427006">
                  <w:marLeft w:val="201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1007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7881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5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4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07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17B268-6271-4728-B150-8B94EABD5F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231</TotalTime>
  <Pages>136</Pages>
  <Words>33763</Words>
  <Characters>192455</Characters>
  <Application>Microsoft Office Word</Application>
  <DocSecurity>0</DocSecurity>
  <Lines>1603</Lines>
  <Paragraphs>451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ไทยออยล์ จำกัด และบริษัทย่อย</vt:lpstr>
    </vt:vector>
  </TitlesOfParts>
  <Company>KPMG</Company>
  <LinksUpToDate>false</LinksUpToDate>
  <CharactersWithSpaces>225767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ไทยออยล์ จำกัด และบริษัทย่อย</dc:title>
  <dc:subject/>
  <dc:creator>tadsong_h22</dc:creator>
  <cp:keywords/>
  <dc:description/>
  <cp:lastModifiedBy>Panipak Laohachaibun (TH)</cp:lastModifiedBy>
  <cp:revision>20</cp:revision>
  <cp:lastPrinted>2021-02-09T07:28:00Z</cp:lastPrinted>
  <dcterms:created xsi:type="dcterms:W3CDTF">2021-02-09T03:57:00Z</dcterms:created>
  <dcterms:modified xsi:type="dcterms:W3CDTF">2021-02-12T09:19:00Z</dcterms:modified>
</cp:coreProperties>
</file>