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6E3B1" w14:textId="06086CF1" w:rsidR="00DB308D" w:rsidRPr="004C4023" w:rsidRDefault="00DA7B78" w:rsidP="004C2111">
      <w:pPr>
        <w:pStyle w:val="Reference"/>
        <w:rPr>
          <w:rFonts w:cstheme="minorBidi"/>
          <w:cs/>
          <w:lang w:bidi="th-TH"/>
        </w:rPr>
      </w:pPr>
      <w:r>
        <w:rPr>
          <w:rFonts w:cstheme="minorBidi"/>
          <w:lang w:bidi="th-TH"/>
        </w:rPr>
        <w:tab/>
      </w:r>
    </w:p>
    <w:p w14:paraId="1B69BEA4" w14:textId="6185FB1E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42C35C0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AEC9E4" w14:textId="77777777" w:rsidR="00D15EA5" w:rsidRDefault="00D15EA5" w:rsidP="00D15EA5">
      <w:pPr>
        <w:pStyle w:val="BodyText"/>
      </w:pPr>
    </w:p>
    <w:p w14:paraId="5B841CFF" w14:textId="45AEF982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64A6C5A5" w14:textId="77777777" w:rsidR="002B66FA" w:rsidRPr="003F16DE" w:rsidRDefault="002B66FA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7659556D" w14:textId="77777777" w:rsidR="00AD3B26" w:rsidRPr="00FD65A0" w:rsidRDefault="00AD3B26" w:rsidP="000231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020F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C2F1AED" w14:textId="77777777" w:rsidR="00AD3B26" w:rsidRPr="00AD3B26" w:rsidRDefault="00734D83" w:rsidP="00B21ED2">
      <w:pPr>
        <w:tabs>
          <w:tab w:val="left" w:pos="54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1628D855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7FFED60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425410" w14:textId="6A2A631A" w:rsidR="00280186" w:rsidRPr="00280186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2B66FA" w:rsidRP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เฉพาะของบริษัท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2210D3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8664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B9FE200" w14:textId="77777777" w:rsidR="00280186" w:rsidRPr="00023113" w:rsidRDefault="0028018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DDAF6" w14:textId="2C8E2B6C" w:rsidR="00CD4D4E" w:rsidRPr="007C2D3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งบการเงินรวมและเฉพาะของบริษัทข้างต้นแสดงฐานะการเงินรวม</w:t>
      </w:r>
      <w:r w:rsidR="0068311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86648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BB5FBB7" w14:textId="77777777" w:rsidR="00CD4D4E" w:rsidRPr="00023113" w:rsidRDefault="00CD4D4E" w:rsidP="00461BB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66822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255B33A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B094F8" w14:textId="3B52CDBF" w:rsidR="008A707D" w:rsidRDefault="008A707D" w:rsidP="008A707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1E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6D6DFFD6" w14:textId="0368CD32" w:rsidR="002B66FA" w:rsidRDefault="002B66F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94A4F1" w14:textId="2A2B5A89" w:rsidR="008A707D" w:rsidRDefault="008A707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3D09F1" w14:textId="2AD0137E" w:rsidR="00540855" w:rsidRDefault="005408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888E89" w14:textId="10D0D55F" w:rsidR="00540855" w:rsidRDefault="005408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964872" w14:textId="31B27B3D" w:rsidR="00540855" w:rsidRDefault="005408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2E96D2" w14:textId="77777777" w:rsidR="00540855" w:rsidRDefault="005408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A7EB8A" w14:textId="5CD4F0F6" w:rsidR="00111EF8" w:rsidRDefault="00111EF8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11EF8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ข้อมูลและเหตุการณ์ที่เน้น</w:t>
      </w:r>
    </w:p>
    <w:p w14:paraId="04200E65" w14:textId="7D5C7D7D" w:rsidR="00111EF8" w:rsidRDefault="00111EF8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546288" w14:textId="1B561FC1" w:rsidR="00111EF8" w:rsidRDefault="00CA6046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F7A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ข้าพเจ้าขอให้สังเกตหมายเหตุประกอบงบการเงินข้อ </w:t>
      </w:r>
      <w:r w:rsidR="00686DC5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กลุ่มบริษัทได้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เปลี่ยนแปลงนโยบายบัญชี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รับรู้ผลขาดทุนจากการด้อยค่า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ของลูกหนี้การค้าตามมาตรฐานรายงานทางการเงิน ฉบับที่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โดยปรับปรุง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ผลกระทบของค่าเผื่อหนี้สงสัยจะสูญที่ต้องบันทึกเพิ่ม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กับกำไรสะสม ณ วันที่ </w:t>
      </w:r>
      <w:r w:rsidRPr="00EF7A85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มกราคม </w:t>
      </w:r>
      <w:r w:rsidRPr="00EF7A8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จากเดิมกลุ่ม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ได้เคย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เลือกที่จะรับรู้การเพิ่มขึ้นของผลขาดทุนจากการด้อยค่า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เป็นค่าใช้จ่ายใช้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เกณฑ์เส้นตรงตลอดระยะเวลา </w:t>
      </w:r>
      <w:r w:rsidRPr="00EF7A8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ปีนับจากวันที่ถือปฏิบัติ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กลุ่มบริษัทจึงได้เปิดเผยผลกระทบจากการเปลี่ยนนโยบายการบัญชีที่มีต่องบการเงินระหว่าง</w:t>
      </w:r>
      <w:r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กาลสำหรับงวด </w:t>
      </w:r>
      <w:r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31 </w:t>
      </w:r>
      <w:r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มีนาคม </w:t>
      </w:r>
      <w:r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2563 </w:t>
      </w:r>
      <w:r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และ </w:t>
      </w:r>
      <w:r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30 </w:t>
      </w:r>
      <w:r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มิถุนายน </w:t>
      </w:r>
      <w:r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2563</w:t>
      </w:r>
      <w:r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ทั้งนี้ ข้าพเจ้ามิได้ให้ข้อสรุปอย่างมีเงื่อนไขในเรื่องนี้</w:t>
      </w:r>
    </w:p>
    <w:p w14:paraId="26CA4983" w14:textId="77777777" w:rsidR="00111EF8" w:rsidRDefault="00111EF8" w:rsidP="00B21ED2">
      <w:pPr>
        <w:spacing w:before="120"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AFA1AB3" w14:textId="4E03D570" w:rsidR="00CD4D4E" w:rsidRP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17DF42AF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046114" w14:textId="306C8C93" w:rsidR="006F3358" w:rsidRDefault="00165155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2EDB6D0A" w14:textId="77777777" w:rsidR="00854D2E" w:rsidRPr="00854D2E" w:rsidRDefault="00854D2E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020F4A" w:rsidRPr="00023113" w14:paraId="524B21CA" w14:textId="77777777" w:rsidTr="003945FE">
        <w:trPr>
          <w:trHeight w:hRule="exact" w:val="360"/>
          <w:tblHeader/>
        </w:trPr>
        <w:tc>
          <w:tcPr>
            <w:tcW w:w="4608" w:type="dxa"/>
            <w:shd w:val="clear" w:color="auto" w:fill="5D3597"/>
          </w:tcPr>
          <w:p w14:paraId="27091E4D" w14:textId="77777777" w:rsidR="00020F4A" w:rsidRPr="004B01C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23DC3788" w14:textId="5AF9F32E" w:rsidR="00020F4A" w:rsidRPr="004B01C3" w:rsidRDefault="0089178A" w:rsidP="0076150D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20F4A" w:rsidRPr="00023113" w14:paraId="03FDED84" w14:textId="77777777" w:rsidTr="00020F4A">
        <w:trPr>
          <w:trHeight w:val="360"/>
        </w:trPr>
        <w:tc>
          <w:tcPr>
            <w:tcW w:w="4608" w:type="dxa"/>
          </w:tcPr>
          <w:p w14:paraId="275C23DE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14D8BB31" w14:textId="3FB5CE50" w:rsidR="00020F4A" w:rsidRPr="00023113" w:rsidRDefault="00217BF4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</w:t>
            </w:r>
            <w:r w:rsidR="00020F4A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ของ</w:t>
            </w:r>
            <w:r w:rsidR="00325B0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และบริษัทร่วม </w:t>
            </w:r>
          </w:p>
          <w:p w14:paraId="5991FB79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C6B961D" w14:textId="345D31AC" w:rsidR="00A65F5D" w:rsidRDefault="00A65F5D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256</w:t>
            </w:r>
            <w:r w:rsidR="00F41A0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และบริษัทร่วมตามวิธีราคาทุน จำนวน 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71</w:t>
            </w:r>
            <w:r w:rsidR="00683115" w:rsidRPr="005C259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5C2599" w:rsidRPr="005C259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65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C259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บาท และ 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C259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บาท ตามลำดับ </w:t>
            </w:r>
            <w:r w:rsidR="00801631"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ค่าเผื่อการด้อยค่าของเงินลงทุนในบริษัทย่อยและบริษัทร่วม 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3C67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34.66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45A02EA7" w14:textId="77777777" w:rsidR="007369FB" w:rsidRDefault="007369FB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694565" w14:textId="3AC616F5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ภาว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การณ์ตลาดปัจจุบันและความเสี่ยงที่เฉพาะเจาะจงของสินทรัพย์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</w:p>
          <w:p w14:paraId="510902C6" w14:textId="10CD082A" w:rsidR="0095390C" w:rsidRDefault="0095390C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6F2FB51" w14:textId="50B00F3D" w:rsidR="000810A2" w:rsidRPr="000810A2" w:rsidRDefault="000810A2" w:rsidP="000810A2">
            <w:pPr>
              <w:tabs>
                <w:tab w:val="left" w:pos="907"/>
              </w:tabs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50" w:type="dxa"/>
          </w:tcPr>
          <w:p w14:paraId="52A00B98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E9B6C2" w14:textId="77777777" w:rsidR="004552D8" w:rsidRPr="00023113" w:rsidRDefault="004552D8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1529F1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D81DD3" w14:textId="5F4274D9" w:rsidR="000810A2" w:rsidRDefault="00CA7A10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  <w:r w:rsidR="000810A2"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5521F34E" w14:textId="77777777" w:rsidR="007369FB" w:rsidRPr="000810A2" w:rsidRDefault="007369FB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FD14D2" w14:textId="49A54C8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</w:t>
            </w:r>
            <w:r w:rsidR="00EF23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ความถูกต้องของเอกสารประกอบ</w:t>
            </w:r>
          </w:p>
          <w:p w14:paraId="57051226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14AF15" w14:textId="12EFBE6E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53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     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โดยทดสอบการคำนวณมูลค่าที่คาดว่าจะได้รับคืนจากการ</w:t>
            </w:r>
            <w:r w:rsidR="00942A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75034FA" w14:textId="7F276A83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F5FAB08" w14:textId="77777777" w:rsidR="00F77F4C" w:rsidRDefault="00F77F4C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AB7D98" w14:textId="25BF5427" w:rsidR="00E45866" w:rsidRPr="00023113" w:rsidRDefault="00E45866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2157C4C4" w14:textId="6E596262" w:rsidR="00AD4A4F" w:rsidRDefault="00AD4A4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95390C" w:rsidRPr="00023113" w14:paraId="13E60471" w14:textId="77777777" w:rsidTr="00196EF1">
        <w:trPr>
          <w:trHeight w:hRule="exact" w:val="360"/>
          <w:tblHeader/>
        </w:trPr>
        <w:tc>
          <w:tcPr>
            <w:tcW w:w="4608" w:type="dxa"/>
            <w:shd w:val="clear" w:color="auto" w:fill="5D3597"/>
          </w:tcPr>
          <w:p w14:paraId="49B61F0C" w14:textId="77777777" w:rsidR="0095390C" w:rsidRPr="004B01C3" w:rsidRDefault="0095390C" w:rsidP="00196EF1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6AD1F662" w14:textId="77777777" w:rsidR="0095390C" w:rsidRPr="004B01C3" w:rsidRDefault="0095390C" w:rsidP="00196EF1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5390C" w:rsidRPr="00023113" w14:paraId="7B5DDBED" w14:textId="77777777" w:rsidTr="0095390C">
        <w:trPr>
          <w:trHeight w:hRule="exact" w:val="2894"/>
          <w:tblHeader/>
        </w:trPr>
        <w:tc>
          <w:tcPr>
            <w:tcW w:w="4608" w:type="dxa"/>
            <w:shd w:val="clear" w:color="auto" w:fill="auto"/>
          </w:tcPr>
          <w:p w14:paraId="26FE1406" w14:textId="77777777" w:rsidR="0095390C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728FD6BD" w14:textId="61EB9D4A" w:rsidR="0095390C" w:rsidRPr="00023113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และบริษัทร่วม </w:t>
            </w:r>
            <w:r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ต่อ)</w:t>
            </w:r>
          </w:p>
          <w:p w14:paraId="132DFB5C" w14:textId="77777777" w:rsidR="0095390C" w:rsidRPr="00023113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54BB175" w14:textId="77777777" w:rsidR="0095390C" w:rsidRDefault="0095390C" w:rsidP="0095390C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ตามที่บริษัทเปิดเผยรายละเอียดในหมายเหตุ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11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3D881B36" w14:textId="5ED89151" w:rsidR="0095390C" w:rsidRPr="004B01C3" w:rsidRDefault="0095390C" w:rsidP="0095390C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  <w:shd w:val="clear" w:color="auto" w:fill="auto"/>
          </w:tcPr>
          <w:p w14:paraId="3D3E7B8C" w14:textId="77777777" w:rsidR="0095390C" w:rsidRDefault="0095390C" w:rsidP="0095390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  <w:p w14:paraId="2E77993B" w14:textId="77777777" w:rsidR="0095390C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79C6E4E" w14:textId="77777777" w:rsidR="0095390C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16838D" w14:textId="3D3E3C4F" w:rsidR="0095390C" w:rsidRPr="00023113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ทดสอบความถูกต้องของวิธีการคำนวณแบบจำลองและตรวจสอบข้อมูลกับเอกสารประกอบ</w:t>
            </w:r>
          </w:p>
          <w:p w14:paraId="77C17BF4" w14:textId="77777777" w:rsidR="0095390C" w:rsidRPr="00023113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88ACE7" w14:textId="71D6F742" w:rsidR="0095390C" w:rsidRPr="004B01C3" w:rsidRDefault="0095390C" w:rsidP="0095390C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</w:p>
        </w:tc>
      </w:tr>
    </w:tbl>
    <w:p w14:paraId="710436C5" w14:textId="77777777" w:rsidR="0095390C" w:rsidRPr="005571F7" w:rsidRDefault="0095390C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07C86A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14:paraId="0CA06F24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4DE3B4" w14:textId="5D76BB2D" w:rsidR="000810A2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280764" w14:textId="77777777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43406F" w14:textId="3E3F7632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="00B130D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450B96B3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A12997" w14:textId="777EF6DC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9C57A86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FA1309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FB92E7D" w14:textId="1FAFFF32" w:rsidR="00823C08" w:rsidRDefault="00823C08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DDE427" w14:textId="04866E7C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493502" w14:textId="77835CC6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8B09F9" w14:textId="420A5A9E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432BFA" w14:textId="05FAE1BA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B25020" w14:textId="47B88DE7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28AC31" w14:textId="6158BE5B" w:rsidR="00E01F12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8B95B5" w14:textId="19FB02C5" w:rsidR="0095390C" w:rsidRDefault="0095390C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A5F404" w14:textId="728F1CFC" w:rsidR="0095390C" w:rsidRDefault="0095390C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57E016" w14:textId="77777777" w:rsidR="0095390C" w:rsidRPr="00023113" w:rsidRDefault="0095390C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3952BF" w14:textId="14ACB32C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ความรับผิดชอบของผู้บริหารและผู้มีหน้าที่กำกับดูแลต่องบการเงินรวมและเฉพาะของบริษัท</w:t>
      </w:r>
    </w:p>
    <w:p w14:paraId="5FEB0D18" w14:textId="77777777" w:rsidR="0055282D" w:rsidRPr="00023113" w:rsidRDefault="0055282D" w:rsidP="000231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5A03F31" w14:textId="0F9F3DFD" w:rsidR="004C77BF" w:rsidRPr="00023113" w:rsidRDefault="002210D3" w:rsidP="00215F02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70BB72F" w14:textId="77777777" w:rsidR="00DC3AF4" w:rsidRPr="00023113" w:rsidRDefault="00DC3AF4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359ED8" w14:textId="6572C6AD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ในการจัดทำงบการเงินรวมและเฉพาะของบริษัท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หรือหยุดดำเนินงานหรือไม่สามารถดำเนินงานต่อเนื่องต่อไปได้</w:t>
      </w:r>
    </w:p>
    <w:p w14:paraId="491BC1E6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A70F1" w14:textId="00F8ABF6" w:rsidR="00330AA1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7F3A7EC" w14:textId="77777777" w:rsidR="00854D2E" w:rsidRPr="00023113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A4655C" w14:textId="69F5C28F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04D15E15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4701BE6" w14:textId="7F3CD820" w:rsidR="00FD65A0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5C3C3870" w14:textId="77777777" w:rsidR="00AD4A4F" w:rsidRPr="00023113" w:rsidRDefault="00AD4A4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B1768" w14:textId="791F3BEB" w:rsidR="004C77BF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3E4AA5C0" w14:textId="77777777" w:rsidR="00E8627F" w:rsidRPr="00023113" w:rsidRDefault="00E8627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EDA3E2" w14:textId="09B1BD7F" w:rsidR="004C77BF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2BF5DDF" w14:textId="0280F85A" w:rsidR="004C700E" w:rsidRDefault="004C700E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C43AFD" w14:textId="0B17BF6B" w:rsidR="004C700E" w:rsidRDefault="004C700E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1730F5" w14:textId="77777777" w:rsidR="004C700E" w:rsidRPr="00023113" w:rsidRDefault="004C700E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B4EA4B" w14:textId="013CA59B" w:rsidR="00B0723D" w:rsidRDefault="00B0723D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93D4779" w14:textId="1ECDDED1" w:rsidR="0084129C" w:rsidRPr="00023113" w:rsidRDefault="004C77BF" w:rsidP="006364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10D6FE1" w14:textId="1C4A08DE" w:rsidR="00B0723D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EDD0F73" w14:textId="489A413E" w:rsidR="00B0723D" w:rsidRDefault="004C77BF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รหรือไม่</w:t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51A65BCF" w14:textId="132F16D5" w:rsidR="004C77BF" w:rsidRPr="00023113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•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1CF467" w14:textId="77777777" w:rsidR="00B806D6" w:rsidRPr="00023113" w:rsidRDefault="00B806D6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080C404" w14:textId="1C6B39BD" w:rsidR="009A593A" w:rsidRDefault="00596E65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1" w:name="_Hlk503884616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  <w:bookmarkEnd w:id="1"/>
    </w:p>
    <w:p w14:paraId="36761383" w14:textId="77777777" w:rsidR="00854D2E" w:rsidRPr="00854D2E" w:rsidRDefault="00854D2E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14D32E8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A6971F" w14:textId="47E3DE87" w:rsidR="00596E65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BDCCE4B" w14:textId="30E2C047" w:rsidR="005950F5" w:rsidRDefault="005950F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F74401" w14:textId="79F89687" w:rsidR="005950F5" w:rsidRDefault="005950F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B3B3C6" w14:textId="1904A127" w:rsidR="005950F5" w:rsidRDefault="005950F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A7100F" w14:textId="612006CF" w:rsidR="005950F5" w:rsidRDefault="005950F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B21A9A" w14:textId="24B523A1" w:rsidR="005950F5" w:rsidRDefault="005950F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248C20" w14:textId="19208567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AA6D14" w14:textId="182755A2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0CF8A0" w14:textId="64AAE49E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B118114" w14:textId="3991A386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3B1B8E" w14:textId="2D9CE231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9E2FD7" w14:textId="2D9E343B" w:rsidR="0095390C" w:rsidRDefault="0095390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003383" w14:textId="33B2D2E5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727421" w14:textId="77777777" w:rsidR="005950F5" w:rsidRDefault="005950F5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295A52" w14:textId="507AE344" w:rsidR="00B401D7" w:rsidRDefault="00B401D7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6D34A6" w14:textId="77777777" w:rsidR="00B401D7" w:rsidRPr="00023113" w:rsidRDefault="00B401D7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F25CF7" w14:textId="77777777" w:rsidR="004C77BF" w:rsidRPr="00023113" w:rsidRDefault="00823C08" w:rsidP="000231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231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17E52981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D75EF10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23C08" w:rsidRPr="00023113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4061114E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6E1A4AA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9770AF6" w14:textId="77777777" w:rsidR="004C77BF" w:rsidRPr="001013D0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013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6EC6D36" w14:textId="662D4480" w:rsidR="00D15EA5" w:rsidRPr="00023113" w:rsidRDefault="0083292C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D3DA2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1D3DA2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3713B0" w:rsidRPr="001D3DA2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DD44A1" w:rsidRPr="001D3DA2">
        <w:rPr>
          <w:rFonts w:ascii="Browallia New" w:hAnsi="Browallia New" w:cs="Browallia New"/>
          <w:sz w:val="28"/>
          <w:szCs w:val="28"/>
          <w:lang w:bidi="th-TH"/>
        </w:rPr>
        <w:t>4</w:t>
      </w:r>
    </w:p>
    <w:sectPr w:rsidR="00D15EA5" w:rsidRPr="0002311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7BA47" w14:textId="77777777" w:rsidR="00C60110" w:rsidRDefault="00C60110">
      <w:r>
        <w:separator/>
      </w:r>
    </w:p>
  </w:endnote>
  <w:endnote w:type="continuationSeparator" w:id="0">
    <w:p w14:paraId="229D8E84" w14:textId="77777777" w:rsidR="00C60110" w:rsidRDefault="00C6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FA9CB" w14:textId="77777777" w:rsidR="00C60110" w:rsidRDefault="00C60110">
      <w:bookmarkStart w:id="0" w:name="_Hlk482348182"/>
      <w:bookmarkEnd w:id="0"/>
      <w:r>
        <w:separator/>
      </w:r>
    </w:p>
  </w:footnote>
  <w:footnote w:type="continuationSeparator" w:id="0">
    <w:p w14:paraId="6827D306" w14:textId="77777777" w:rsidR="00C60110" w:rsidRDefault="00C60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3E90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6B5E4" w14:textId="4A60C1B3" w:rsidR="00B63D0E" w:rsidRDefault="00B63D0E" w:rsidP="00D96128">
    <w:pPr>
      <w:pStyle w:val="Header"/>
      <w:jc w:val="right"/>
    </w:pPr>
  </w:p>
  <w:p w14:paraId="5E9CEDD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61B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321942" w14:textId="0147D3F3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A417499" w14:textId="77777777" w:rsidR="00D460E7" w:rsidRDefault="00D460E7" w:rsidP="00D15EA5">
    <w:pPr>
      <w:pStyle w:val="Header"/>
    </w:pPr>
    <w:bookmarkStart w:id="2" w:name="Footer3_tbl"/>
    <w:bookmarkEnd w:id="2"/>
  </w:p>
  <w:p w14:paraId="7C22E054" w14:textId="05B47526" w:rsidR="00D460E7" w:rsidRPr="00C83B8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532"/>
    <w:rsid w:val="00004B8D"/>
    <w:rsid w:val="000162B0"/>
    <w:rsid w:val="00020F4A"/>
    <w:rsid w:val="00023113"/>
    <w:rsid w:val="000276D6"/>
    <w:rsid w:val="0003023B"/>
    <w:rsid w:val="00031D17"/>
    <w:rsid w:val="00044ACE"/>
    <w:rsid w:val="0004550E"/>
    <w:rsid w:val="00052614"/>
    <w:rsid w:val="000671F6"/>
    <w:rsid w:val="000723F7"/>
    <w:rsid w:val="00074485"/>
    <w:rsid w:val="000810A2"/>
    <w:rsid w:val="000828F1"/>
    <w:rsid w:val="00082F59"/>
    <w:rsid w:val="000905D1"/>
    <w:rsid w:val="00092C61"/>
    <w:rsid w:val="00094333"/>
    <w:rsid w:val="00097FAB"/>
    <w:rsid w:val="000A463E"/>
    <w:rsid w:val="000B65E3"/>
    <w:rsid w:val="000B7090"/>
    <w:rsid w:val="000C5749"/>
    <w:rsid w:val="000C6C24"/>
    <w:rsid w:val="000D737D"/>
    <w:rsid w:val="000E13A4"/>
    <w:rsid w:val="000E52CE"/>
    <w:rsid w:val="000F1C7B"/>
    <w:rsid w:val="000F3AAB"/>
    <w:rsid w:val="000F6E25"/>
    <w:rsid w:val="001011DF"/>
    <w:rsid w:val="001013D0"/>
    <w:rsid w:val="001048A5"/>
    <w:rsid w:val="00111AB1"/>
    <w:rsid w:val="00111EF8"/>
    <w:rsid w:val="00112B69"/>
    <w:rsid w:val="001316D3"/>
    <w:rsid w:val="00132202"/>
    <w:rsid w:val="0013241F"/>
    <w:rsid w:val="00134B1D"/>
    <w:rsid w:val="001554CD"/>
    <w:rsid w:val="00155A91"/>
    <w:rsid w:val="001613E2"/>
    <w:rsid w:val="0016459D"/>
    <w:rsid w:val="00165155"/>
    <w:rsid w:val="00167017"/>
    <w:rsid w:val="00185980"/>
    <w:rsid w:val="0019210D"/>
    <w:rsid w:val="001A3BFB"/>
    <w:rsid w:val="001A3C20"/>
    <w:rsid w:val="001B198C"/>
    <w:rsid w:val="001B6404"/>
    <w:rsid w:val="001B7388"/>
    <w:rsid w:val="001D2302"/>
    <w:rsid w:val="001D2CC9"/>
    <w:rsid w:val="001D3DA2"/>
    <w:rsid w:val="001D7BB3"/>
    <w:rsid w:val="001E12A6"/>
    <w:rsid w:val="001E39C8"/>
    <w:rsid w:val="001E498F"/>
    <w:rsid w:val="001F0C34"/>
    <w:rsid w:val="001F29D2"/>
    <w:rsid w:val="00204418"/>
    <w:rsid w:val="00215F02"/>
    <w:rsid w:val="0021703D"/>
    <w:rsid w:val="00217BF4"/>
    <w:rsid w:val="002210D3"/>
    <w:rsid w:val="0022435F"/>
    <w:rsid w:val="0022518C"/>
    <w:rsid w:val="00237A7E"/>
    <w:rsid w:val="00241F16"/>
    <w:rsid w:val="0024436B"/>
    <w:rsid w:val="00247969"/>
    <w:rsid w:val="0026182A"/>
    <w:rsid w:val="00277EBE"/>
    <w:rsid w:val="00280186"/>
    <w:rsid w:val="00280F08"/>
    <w:rsid w:val="002838FB"/>
    <w:rsid w:val="00285249"/>
    <w:rsid w:val="0028540E"/>
    <w:rsid w:val="002A252E"/>
    <w:rsid w:val="002A66B4"/>
    <w:rsid w:val="002B3DFC"/>
    <w:rsid w:val="002B5A4A"/>
    <w:rsid w:val="002B66F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57104"/>
    <w:rsid w:val="00365ECE"/>
    <w:rsid w:val="003713B0"/>
    <w:rsid w:val="003744DA"/>
    <w:rsid w:val="00380BAB"/>
    <w:rsid w:val="00384904"/>
    <w:rsid w:val="00394037"/>
    <w:rsid w:val="003945FE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C6730"/>
    <w:rsid w:val="003D2605"/>
    <w:rsid w:val="003D64D6"/>
    <w:rsid w:val="003D7978"/>
    <w:rsid w:val="003E034A"/>
    <w:rsid w:val="003E376C"/>
    <w:rsid w:val="003E3E21"/>
    <w:rsid w:val="003F16DE"/>
    <w:rsid w:val="003F4B6B"/>
    <w:rsid w:val="00411008"/>
    <w:rsid w:val="00416281"/>
    <w:rsid w:val="00422353"/>
    <w:rsid w:val="00422BFC"/>
    <w:rsid w:val="00426915"/>
    <w:rsid w:val="00433F63"/>
    <w:rsid w:val="00435788"/>
    <w:rsid w:val="004359E6"/>
    <w:rsid w:val="00443CE3"/>
    <w:rsid w:val="00452E7B"/>
    <w:rsid w:val="004546FA"/>
    <w:rsid w:val="004552D8"/>
    <w:rsid w:val="00461BBB"/>
    <w:rsid w:val="00466CAE"/>
    <w:rsid w:val="00474B45"/>
    <w:rsid w:val="00481FE7"/>
    <w:rsid w:val="0048532C"/>
    <w:rsid w:val="004902DB"/>
    <w:rsid w:val="0049103F"/>
    <w:rsid w:val="00492D4B"/>
    <w:rsid w:val="004A0DFE"/>
    <w:rsid w:val="004A31FE"/>
    <w:rsid w:val="004A3C62"/>
    <w:rsid w:val="004B01C3"/>
    <w:rsid w:val="004B67CC"/>
    <w:rsid w:val="004C0971"/>
    <w:rsid w:val="004C0C25"/>
    <w:rsid w:val="004C2111"/>
    <w:rsid w:val="004C4023"/>
    <w:rsid w:val="004C700E"/>
    <w:rsid w:val="004C732E"/>
    <w:rsid w:val="004C77BF"/>
    <w:rsid w:val="004D20AE"/>
    <w:rsid w:val="004D3578"/>
    <w:rsid w:val="004E2858"/>
    <w:rsid w:val="004F1A16"/>
    <w:rsid w:val="004F207F"/>
    <w:rsid w:val="004F5D91"/>
    <w:rsid w:val="004F6806"/>
    <w:rsid w:val="005070FA"/>
    <w:rsid w:val="00512B8C"/>
    <w:rsid w:val="0052186A"/>
    <w:rsid w:val="005321DA"/>
    <w:rsid w:val="00540855"/>
    <w:rsid w:val="005452E0"/>
    <w:rsid w:val="00547541"/>
    <w:rsid w:val="00551365"/>
    <w:rsid w:val="0055282D"/>
    <w:rsid w:val="005571F7"/>
    <w:rsid w:val="005627FF"/>
    <w:rsid w:val="00565454"/>
    <w:rsid w:val="00577D61"/>
    <w:rsid w:val="005822AC"/>
    <w:rsid w:val="00586648"/>
    <w:rsid w:val="005950F5"/>
    <w:rsid w:val="00596E65"/>
    <w:rsid w:val="005B405A"/>
    <w:rsid w:val="005C2599"/>
    <w:rsid w:val="005C2CCB"/>
    <w:rsid w:val="005C6479"/>
    <w:rsid w:val="005C69FD"/>
    <w:rsid w:val="005D7025"/>
    <w:rsid w:val="005E2D67"/>
    <w:rsid w:val="005E2F75"/>
    <w:rsid w:val="005E5578"/>
    <w:rsid w:val="005F4D62"/>
    <w:rsid w:val="005F648E"/>
    <w:rsid w:val="00602F40"/>
    <w:rsid w:val="00610ED7"/>
    <w:rsid w:val="00617B88"/>
    <w:rsid w:val="00620CE3"/>
    <w:rsid w:val="00621086"/>
    <w:rsid w:val="00626F05"/>
    <w:rsid w:val="00636482"/>
    <w:rsid w:val="006365A1"/>
    <w:rsid w:val="00636AA2"/>
    <w:rsid w:val="00666764"/>
    <w:rsid w:val="0066694B"/>
    <w:rsid w:val="00667DB6"/>
    <w:rsid w:val="00672830"/>
    <w:rsid w:val="006771E8"/>
    <w:rsid w:val="00677C01"/>
    <w:rsid w:val="00683115"/>
    <w:rsid w:val="00683CC7"/>
    <w:rsid w:val="00686DC5"/>
    <w:rsid w:val="00692CA5"/>
    <w:rsid w:val="006932D7"/>
    <w:rsid w:val="006B06A2"/>
    <w:rsid w:val="006B374F"/>
    <w:rsid w:val="006C0AFD"/>
    <w:rsid w:val="006C3D37"/>
    <w:rsid w:val="006C6376"/>
    <w:rsid w:val="006D6FF5"/>
    <w:rsid w:val="006F1B19"/>
    <w:rsid w:val="006F2322"/>
    <w:rsid w:val="006F29ED"/>
    <w:rsid w:val="006F3358"/>
    <w:rsid w:val="006F4F77"/>
    <w:rsid w:val="0070147C"/>
    <w:rsid w:val="00711CC8"/>
    <w:rsid w:val="00714FD6"/>
    <w:rsid w:val="007265F7"/>
    <w:rsid w:val="00731894"/>
    <w:rsid w:val="00734D83"/>
    <w:rsid w:val="007369FB"/>
    <w:rsid w:val="00742B6E"/>
    <w:rsid w:val="00746796"/>
    <w:rsid w:val="00746D91"/>
    <w:rsid w:val="0075598A"/>
    <w:rsid w:val="00761813"/>
    <w:rsid w:val="00771B85"/>
    <w:rsid w:val="00775DA6"/>
    <w:rsid w:val="0078170A"/>
    <w:rsid w:val="00783557"/>
    <w:rsid w:val="00790956"/>
    <w:rsid w:val="00790BF3"/>
    <w:rsid w:val="0079502D"/>
    <w:rsid w:val="007A0755"/>
    <w:rsid w:val="007A31D9"/>
    <w:rsid w:val="007A74F9"/>
    <w:rsid w:val="007C7F8E"/>
    <w:rsid w:val="007D41A1"/>
    <w:rsid w:val="007E5AE9"/>
    <w:rsid w:val="00801631"/>
    <w:rsid w:val="008033D0"/>
    <w:rsid w:val="00803FB6"/>
    <w:rsid w:val="008059EF"/>
    <w:rsid w:val="008128F7"/>
    <w:rsid w:val="00812938"/>
    <w:rsid w:val="00823C08"/>
    <w:rsid w:val="00827B71"/>
    <w:rsid w:val="00830DAC"/>
    <w:rsid w:val="0083134C"/>
    <w:rsid w:val="008325AC"/>
    <w:rsid w:val="0083292C"/>
    <w:rsid w:val="00832F51"/>
    <w:rsid w:val="0084129C"/>
    <w:rsid w:val="00843100"/>
    <w:rsid w:val="00847054"/>
    <w:rsid w:val="008504B2"/>
    <w:rsid w:val="00850F25"/>
    <w:rsid w:val="00851681"/>
    <w:rsid w:val="008534AA"/>
    <w:rsid w:val="00854D2E"/>
    <w:rsid w:val="00854F18"/>
    <w:rsid w:val="00864780"/>
    <w:rsid w:val="008719C2"/>
    <w:rsid w:val="00872EA8"/>
    <w:rsid w:val="00884FF7"/>
    <w:rsid w:val="0089178A"/>
    <w:rsid w:val="00894ACE"/>
    <w:rsid w:val="008A707D"/>
    <w:rsid w:val="008B19D9"/>
    <w:rsid w:val="008B1FD3"/>
    <w:rsid w:val="008B204B"/>
    <w:rsid w:val="008B2E90"/>
    <w:rsid w:val="008C49AE"/>
    <w:rsid w:val="008C59F7"/>
    <w:rsid w:val="008D091F"/>
    <w:rsid w:val="008D35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A2D"/>
    <w:rsid w:val="00942FE8"/>
    <w:rsid w:val="0095390C"/>
    <w:rsid w:val="00957E70"/>
    <w:rsid w:val="00970DAB"/>
    <w:rsid w:val="0097321D"/>
    <w:rsid w:val="00992531"/>
    <w:rsid w:val="00995CD5"/>
    <w:rsid w:val="009A1787"/>
    <w:rsid w:val="009A4F5A"/>
    <w:rsid w:val="009A593A"/>
    <w:rsid w:val="009B179F"/>
    <w:rsid w:val="009B1F44"/>
    <w:rsid w:val="009B4573"/>
    <w:rsid w:val="009C002A"/>
    <w:rsid w:val="009E0F3B"/>
    <w:rsid w:val="009E278C"/>
    <w:rsid w:val="009E2F9D"/>
    <w:rsid w:val="009F2EFD"/>
    <w:rsid w:val="009F5B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5F5D"/>
    <w:rsid w:val="00A66F91"/>
    <w:rsid w:val="00A70229"/>
    <w:rsid w:val="00A833B6"/>
    <w:rsid w:val="00A918D1"/>
    <w:rsid w:val="00A93A9A"/>
    <w:rsid w:val="00A943A1"/>
    <w:rsid w:val="00A9572F"/>
    <w:rsid w:val="00AA5C16"/>
    <w:rsid w:val="00AB43B6"/>
    <w:rsid w:val="00AC29BA"/>
    <w:rsid w:val="00AC31D4"/>
    <w:rsid w:val="00AC6098"/>
    <w:rsid w:val="00AD07A7"/>
    <w:rsid w:val="00AD3B26"/>
    <w:rsid w:val="00AD3F45"/>
    <w:rsid w:val="00AD4A4F"/>
    <w:rsid w:val="00AE0190"/>
    <w:rsid w:val="00AE2BF6"/>
    <w:rsid w:val="00AE3370"/>
    <w:rsid w:val="00AE64CA"/>
    <w:rsid w:val="00AF7092"/>
    <w:rsid w:val="00AF743D"/>
    <w:rsid w:val="00B0723D"/>
    <w:rsid w:val="00B130DF"/>
    <w:rsid w:val="00B1324D"/>
    <w:rsid w:val="00B157E2"/>
    <w:rsid w:val="00B17CDD"/>
    <w:rsid w:val="00B207B9"/>
    <w:rsid w:val="00B21407"/>
    <w:rsid w:val="00B21ED2"/>
    <w:rsid w:val="00B220C3"/>
    <w:rsid w:val="00B24A45"/>
    <w:rsid w:val="00B25B92"/>
    <w:rsid w:val="00B25C9B"/>
    <w:rsid w:val="00B26948"/>
    <w:rsid w:val="00B348B2"/>
    <w:rsid w:val="00B34D51"/>
    <w:rsid w:val="00B36A0E"/>
    <w:rsid w:val="00B36BA1"/>
    <w:rsid w:val="00B401D7"/>
    <w:rsid w:val="00B40D67"/>
    <w:rsid w:val="00B43C45"/>
    <w:rsid w:val="00B444C6"/>
    <w:rsid w:val="00B51777"/>
    <w:rsid w:val="00B51955"/>
    <w:rsid w:val="00B55EE8"/>
    <w:rsid w:val="00B567A2"/>
    <w:rsid w:val="00B56E6C"/>
    <w:rsid w:val="00B63D0E"/>
    <w:rsid w:val="00B806D6"/>
    <w:rsid w:val="00B83039"/>
    <w:rsid w:val="00B859C9"/>
    <w:rsid w:val="00BA5B00"/>
    <w:rsid w:val="00BA6330"/>
    <w:rsid w:val="00BB1A07"/>
    <w:rsid w:val="00BB316D"/>
    <w:rsid w:val="00BB6DAD"/>
    <w:rsid w:val="00BB7346"/>
    <w:rsid w:val="00BC1555"/>
    <w:rsid w:val="00BC60A9"/>
    <w:rsid w:val="00BD7527"/>
    <w:rsid w:val="00BE0C8A"/>
    <w:rsid w:val="00BE334D"/>
    <w:rsid w:val="00BE4988"/>
    <w:rsid w:val="00BE5E9C"/>
    <w:rsid w:val="00BE71B3"/>
    <w:rsid w:val="00BF1C24"/>
    <w:rsid w:val="00BF352B"/>
    <w:rsid w:val="00BF5E73"/>
    <w:rsid w:val="00BF5F02"/>
    <w:rsid w:val="00C06939"/>
    <w:rsid w:val="00C21E3B"/>
    <w:rsid w:val="00C35B1A"/>
    <w:rsid w:val="00C41C7D"/>
    <w:rsid w:val="00C44A32"/>
    <w:rsid w:val="00C60110"/>
    <w:rsid w:val="00C63023"/>
    <w:rsid w:val="00C63743"/>
    <w:rsid w:val="00C73558"/>
    <w:rsid w:val="00C73BD4"/>
    <w:rsid w:val="00C76C6C"/>
    <w:rsid w:val="00C80933"/>
    <w:rsid w:val="00C80EC5"/>
    <w:rsid w:val="00C83B8D"/>
    <w:rsid w:val="00C8627A"/>
    <w:rsid w:val="00C86BB9"/>
    <w:rsid w:val="00C8772C"/>
    <w:rsid w:val="00CA43FD"/>
    <w:rsid w:val="00CA6046"/>
    <w:rsid w:val="00CA7A10"/>
    <w:rsid w:val="00CB18EB"/>
    <w:rsid w:val="00CB2AA8"/>
    <w:rsid w:val="00CB441E"/>
    <w:rsid w:val="00CC72E9"/>
    <w:rsid w:val="00CD25C2"/>
    <w:rsid w:val="00CD4D4E"/>
    <w:rsid w:val="00CE24E5"/>
    <w:rsid w:val="00CE41DB"/>
    <w:rsid w:val="00CE4D96"/>
    <w:rsid w:val="00D0519B"/>
    <w:rsid w:val="00D078C4"/>
    <w:rsid w:val="00D15EA5"/>
    <w:rsid w:val="00D201A6"/>
    <w:rsid w:val="00D2100B"/>
    <w:rsid w:val="00D231F2"/>
    <w:rsid w:val="00D24220"/>
    <w:rsid w:val="00D3089E"/>
    <w:rsid w:val="00D31D7A"/>
    <w:rsid w:val="00D33E60"/>
    <w:rsid w:val="00D430AD"/>
    <w:rsid w:val="00D460E7"/>
    <w:rsid w:val="00D5309B"/>
    <w:rsid w:val="00D56AB5"/>
    <w:rsid w:val="00D62017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B78"/>
    <w:rsid w:val="00DB308D"/>
    <w:rsid w:val="00DB5F40"/>
    <w:rsid w:val="00DC1A43"/>
    <w:rsid w:val="00DC3AF4"/>
    <w:rsid w:val="00DD1E47"/>
    <w:rsid w:val="00DD44A1"/>
    <w:rsid w:val="00DD61A9"/>
    <w:rsid w:val="00DD6EF1"/>
    <w:rsid w:val="00DE4958"/>
    <w:rsid w:val="00E01F12"/>
    <w:rsid w:val="00E04361"/>
    <w:rsid w:val="00E064FD"/>
    <w:rsid w:val="00E1053A"/>
    <w:rsid w:val="00E26AF3"/>
    <w:rsid w:val="00E276E0"/>
    <w:rsid w:val="00E314EA"/>
    <w:rsid w:val="00E33FDA"/>
    <w:rsid w:val="00E406D5"/>
    <w:rsid w:val="00E4497C"/>
    <w:rsid w:val="00E45866"/>
    <w:rsid w:val="00E46AB9"/>
    <w:rsid w:val="00E56701"/>
    <w:rsid w:val="00E62754"/>
    <w:rsid w:val="00E64D2D"/>
    <w:rsid w:val="00E65F5F"/>
    <w:rsid w:val="00E83424"/>
    <w:rsid w:val="00E8627F"/>
    <w:rsid w:val="00E86B53"/>
    <w:rsid w:val="00E9110B"/>
    <w:rsid w:val="00E934BF"/>
    <w:rsid w:val="00E9668B"/>
    <w:rsid w:val="00EA2B6F"/>
    <w:rsid w:val="00EA50B2"/>
    <w:rsid w:val="00EB1E09"/>
    <w:rsid w:val="00EB1EF8"/>
    <w:rsid w:val="00EB3478"/>
    <w:rsid w:val="00EB46D4"/>
    <w:rsid w:val="00EB4B39"/>
    <w:rsid w:val="00EB6FE3"/>
    <w:rsid w:val="00ED0C85"/>
    <w:rsid w:val="00EE0F65"/>
    <w:rsid w:val="00EF23F7"/>
    <w:rsid w:val="00EF7ED4"/>
    <w:rsid w:val="00F22D8D"/>
    <w:rsid w:val="00F246A1"/>
    <w:rsid w:val="00F35970"/>
    <w:rsid w:val="00F37917"/>
    <w:rsid w:val="00F41A07"/>
    <w:rsid w:val="00F50922"/>
    <w:rsid w:val="00F5342D"/>
    <w:rsid w:val="00F5513E"/>
    <w:rsid w:val="00F61A52"/>
    <w:rsid w:val="00F63F3F"/>
    <w:rsid w:val="00F66FA5"/>
    <w:rsid w:val="00F71678"/>
    <w:rsid w:val="00F71A70"/>
    <w:rsid w:val="00F730E3"/>
    <w:rsid w:val="00F755E9"/>
    <w:rsid w:val="00F77F4C"/>
    <w:rsid w:val="00F909CD"/>
    <w:rsid w:val="00F95662"/>
    <w:rsid w:val="00F974D1"/>
    <w:rsid w:val="00FA16E0"/>
    <w:rsid w:val="00FB757E"/>
    <w:rsid w:val="00FC1304"/>
    <w:rsid w:val="00FC4397"/>
    <w:rsid w:val="00FC6052"/>
    <w:rsid w:val="00FD05AD"/>
    <w:rsid w:val="00FD0666"/>
    <w:rsid w:val="00FD3139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CB01BAB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6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31116-F199-45FB-9C20-A7EC5E88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6C6329-C4DA-494A-8D74-8C057179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169</TotalTime>
  <Pages>6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49</cp:revision>
  <cp:lastPrinted>2021-02-05T14:05:00Z</cp:lastPrinted>
  <dcterms:created xsi:type="dcterms:W3CDTF">2020-02-12T11:35:00Z</dcterms:created>
  <dcterms:modified xsi:type="dcterms:W3CDTF">2021-02-11T02:30:00Z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